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BB2EE7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6266D475" w:rsidR="000300EB" w:rsidRPr="001205A0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205A0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F1800C" w14:textId="462051EB" w:rsidR="00394E9C" w:rsidRPr="001205A0" w:rsidRDefault="00A66039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205A0"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72675038" w14:textId="17CCC181" w:rsidR="002D588C" w:rsidRPr="008975FD" w:rsidRDefault="002D588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4AEE87F" w14:textId="77777777" w:rsidR="00510B3B" w:rsidRPr="008975FD" w:rsidRDefault="000300E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146904AF" w14:textId="702D9840" w:rsidR="00CB236C" w:rsidRPr="008975FD" w:rsidRDefault="00510B3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8038EDE" w14:textId="2F70C602" w:rsidR="00AA0B84" w:rsidRPr="00BC1E75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C1E75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BC1E75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BC1E75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BC1E75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C1E75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BC1E75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6354AD91" w14:textId="3D9136B1" w:rsidR="00467842" w:rsidRPr="00BC1E7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C1E7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BC1E7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4FF18988" w14:textId="00F91752" w:rsidR="00373D37" w:rsidRPr="006C2972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C2972">
        <w:rPr>
          <w:rFonts w:ascii="Angsana New" w:hAnsi="Angsana New"/>
          <w:sz w:val="30"/>
          <w:szCs w:val="30"/>
          <w:cs/>
          <w:lang w:bidi="th-TH"/>
        </w:rPr>
        <w:t>ค่าใช้จ่ายตาม</w:t>
      </w:r>
      <w:r w:rsidR="00495683" w:rsidRPr="006C2972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003602B9" w14:textId="77777777" w:rsidR="00373D37" w:rsidRPr="00CC45D1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C45D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0E6B724" w:rsidR="007B5A98" w:rsidRPr="008975FD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7F7DE7BA" w14:textId="77777777" w:rsidR="00373D37" w:rsidRPr="008975FD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5C7582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C7582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8975FD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4ECDA711" w14:textId="4072DFE0" w:rsidR="00FF1AB6" w:rsidRPr="005C72DB" w:rsidRDefault="00373D37" w:rsidP="005C72D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78D5200" w14:textId="34AC3DDA" w:rsidR="00FF1AB6" w:rsidRDefault="00FF1AB6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F120096" w14:textId="1E6C44D2" w:rsidR="00AC7B65" w:rsidRPr="008975FD" w:rsidRDefault="00AC7B65" w:rsidP="00A67CA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7AFFAE79" w14:textId="32A1A582" w:rsidR="00FF1AB6" w:rsidRPr="00875B52" w:rsidRDefault="00B64458" w:rsidP="00B64458">
      <w:pPr>
        <w:pStyle w:val="index"/>
        <w:tabs>
          <w:tab w:val="clear" w:pos="1134"/>
          <w:tab w:val="left" w:pos="3866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EF2B967" w14:textId="77777777" w:rsidR="00C71DAF" w:rsidRPr="00272BB6" w:rsidRDefault="00C71DAF" w:rsidP="00272B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D67C84">
        <w:rPr>
          <w:rFonts w:ascii="Angsana New" w:hAnsi="Angsana New"/>
          <w:sz w:val="30"/>
          <w:szCs w:val="30"/>
          <w:cs/>
        </w:rPr>
        <w:lastRenderedPageBreak/>
        <w:t>หมาย</w:t>
      </w:r>
      <w:r w:rsidRPr="00D20509">
        <w:rPr>
          <w:rFonts w:ascii="Angsana New" w:hAnsi="Angsana New"/>
          <w:sz w:val="30"/>
          <w:szCs w:val="30"/>
          <w:cs/>
        </w:rPr>
        <w:t>เหตุประกอบงบการเงินเป็นส่วนหนึ่งของงบการเงินนี้</w:t>
      </w:r>
    </w:p>
    <w:p w14:paraId="37290194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00EF7C78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  <w:cs/>
        </w:rPr>
        <w:t>เมื่อวันที่</w:t>
      </w:r>
      <w:r w:rsidRPr="00025562">
        <w:rPr>
          <w:rFonts w:ascii="Angsana New" w:hAnsi="Angsana New"/>
          <w:sz w:val="30"/>
          <w:szCs w:val="30"/>
        </w:rPr>
        <w:t xml:space="preserve"> </w:t>
      </w:r>
      <w:r w:rsidR="008863BE">
        <w:rPr>
          <w:rFonts w:ascii="Angsana New" w:hAnsi="Angsana New"/>
          <w:sz w:val="30"/>
          <w:szCs w:val="30"/>
        </w:rPr>
        <w:t>1</w:t>
      </w:r>
      <w:r w:rsidR="000A272A">
        <w:rPr>
          <w:rFonts w:ascii="Angsana New" w:hAnsi="Angsana New"/>
          <w:sz w:val="30"/>
          <w:szCs w:val="30"/>
        </w:rPr>
        <w:t>9</w:t>
      </w:r>
      <w:r w:rsidR="00CD276D" w:rsidRPr="00025562">
        <w:rPr>
          <w:rFonts w:ascii="Angsana New" w:hAnsi="Angsana New"/>
          <w:sz w:val="30"/>
          <w:szCs w:val="30"/>
        </w:rPr>
        <w:t xml:space="preserve"> </w:t>
      </w:r>
      <w:r w:rsidR="00CD276D" w:rsidRPr="0002556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E013D" w:rsidRPr="00025562">
        <w:rPr>
          <w:rFonts w:ascii="Angsana New" w:hAnsi="Angsana New"/>
          <w:sz w:val="30"/>
          <w:szCs w:val="30"/>
        </w:rPr>
        <w:t>256</w:t>
      </w:r>
      <w:r w:rsidR="005F29B9">
        <w:rPr>
          <w:rFonts w:ascii="Angsana New" w:hAnsi="Angsana New"/>
          <w:sz w:val="30"/>
          <w:szCs w:val="30"/>
        </w:rPr>
        <w:t>9</w:t>
      </w:r>
    </w:p>
    <w:p w14:paraId="7F043266" w14:textId="77777777" w:rsidR="00327A4C" w:rsidRPr="00025562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42E50FF1" w:rsidR="000300EB" w:rsidRPr="00025562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25562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</w:p>
    <w:p w14:paraId="46BC3011" w14:textId="48DE9363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E9A0E" w14:textId="40CCA75B" w:rsidR="00DB6E6B" w:rsidRPr="00025562" w:rsidRDefault="00DB6E6B" w:rsidP="00DB6E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 xml:space="preserve">บริษัท ทางยกระดับดอนเมือง จำกัด (มหาชน) </w:t>
      </w:r>
      <w:r w:rsidRPr="00025562">
        <w:rPr>
          <w:rFonts w:ascii="Angsana New" w:hAnsi="Angsana New"/>
          <w:sz w:val="30"/>
          <w:szCs w:val="30"/>
        </w:rPr>
        <w:t>“</w:t>
      </w:r>
      <w:r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</w:rPr>
        <w:t>”</w:t>
      </w:r>
      <w:r w:rsidRPr="00025562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E3005" w:rsidRPr="00025562">
        <w:rPr>
          <w:rFonts w:ascii="Angsana New" w:hAnsi="Angsana New"/>
          <w:sz w:val="30"/>
          <w:szCs w:val="30"/>
          <w:cs/>
        </w:rPr>
        <w:t xml:space="preserve">เมื่อพฤษภาคม </w:t>
      </w:r>
      <w:r w:rsidR="008E3005" w:rsidRPr="00025562">
        <w:rPr>
          <w:rFonts w:ascii="Angsana New" w:hAnsi="Angsana New"/>
          <w:sz w:val="30"/>
          <w:szCs w:val="30"/>
        </w:rPr>
        <w:t>2564</w:t>
      </w:r>
      <w:r w:rsidR="00C94647" w:rsidRPr="00025562">
        <w:rPr>
          <w:rFonts w:ascii="Angsana New" w:hAnsi="Angsana New"/>
          <w:sz w:val="30"/>
          <w:szCs w:val="30"/>
        </w:rPr>
        <w:t xml:space="preserve"> </w:t>
      </w:r>
      <w:r w:rsidRPr="00025562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>/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025562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258E9461" w:rsidR="00B50D31" w:rsidRPr="00025562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FA2EDA" w:rsidRPr="0002556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="00C446E9" w:rsidRPr="00025562">
        <w:rPr>
          <w:rFonts w:ascii="Angsana New" w:hAnsi="Angsana New" w:cs="Angsana New"/>
          <w:sz w:val="30"/>
          <w:szCs w:val="30"/>
          <w:cs/>
          <w:lang w:bidi="th-TH"/>
        </w:rPr>
        <w:t>บริษัท ธานินทร์ โฮลดิ้ง จำกัด</w:t>
      </w:r>
      <w:r w:rsidR="00ED3339" w:rsidRPr="0002556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ED3339" w:rsidRPr="00025562">
        <w:rPr>
          <w:rFonts w:ascii="Angsana New" w:hAnsi="Angsana New" w:cs="Angsana New"/>
          <w:sz w:val="30"/>
          <w:szCs w:val="30"/>
          <w:lang w:val="en-US" w:bidi="th-TH"/>
        </w:rPr>
        <w:t>25.68</w:t>
      </w:r>
      <w:r w:rsidRPr="00025562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</w:t>
      </w:r>
      <w:r w:rsidR="006B1AF3">
        <w:rPr>
          <w:rFonts w:ascii="Angsana New" w:hAnsi="Angsana New" w:cs="Angsana New" w:hint="cs"/>
          <w:sz w:val="30"/>
          <w:szCs w:val="30"/>
          <w:cs/>
          <w:lang w:bidi="th-TH"/>
        </w:rPr>
        <w:t>ขึ้น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ในประเทศไทย และกระทรวงการคลัง (ถือหุ้นร้อยละ </w:t>
      </w:r>
      <w:r w:rsidR="00306DFD" w:rsidRPr="00025562">
        <w:rPr>
          <w:rFonts w:ascii="Angsana New" w:hAnsi="Angsana New" w:cs="Angsana New"/>
          <w:sz w:val="30"/>
          <w:szCs w:val="30"/>
          <w:lang w:val="en-US" w:bidi="th-TH"/>
        </w:rPr>
        <w:t>22.13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7F255299" w:rsidR="001F07A0" w:rsidRPr="00025562" w:rsidRDefault="008E4712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25562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0300EB"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กันยายน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4045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โดย</w:t>
      </w:r>
      <w:r w:rsidR="00315AD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BA4045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บริษัทในฐานะผู้รับสัมปทาน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ความสะดวก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15AD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บริษัทมีสิทธิในการ</w:t>
      </w:r>
      <w:r w:rsidR="001A60C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จัดเก็บ</w:t>
      </w:r>
      <w:r w:rsidR="00131A5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รายได้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ค่าผ่านทางตลอดอายุสัมปทาน ตามอัตราที่กำหนดในสัญญาสัมปทาน </w:t>
      </w:r>
      <w:r w:rsidR="001F07A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ง</w:t>
      </w:r>
      <w:r w:rsidR="0042161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15AD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9427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และต้องส่งมอบเครื่อง</w:t>
      </w:r>
      <w:r w:rsidR="006276A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อุปกรณ์</w:t>
      </w:r>
      <w:r w:rsidR="00045DAA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คู่มือปฏิบัติงาน</w:t>
      </w:r>
      <w:r w:rsidR="00344CF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025562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025562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025562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3698B9CA" w:rsidR="000300EB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C1008" w14:textId="77777777" w:rsidR="009C578A" w:rsidRPr="00DC18E2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C18E2">
        <w:rPr>
          <w:rFonts w:asciiTheme="majorBidi" w:hAnsiTheme="majorBidi" w:cstheme="majorBidi"/>
          <w:sz w:val="30"/>
          <w:szCs w:val="30"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267FB5DC" w14:textId="77777777" w:rsidR="009C578A" w:rsidRPr="00BA64BE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8C92A9" w14:textId="77777777" w:rsidR="009C578A" w:rsidRDefault="009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C70802F" w14:textId="480D4926" w:rsidR="009C578A" w:rsidRPr="00DC18E2" w:rsidRDefault="009C578A" w:rsidP="009C578A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5D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A62E4D" w:rsidRPr="00DF5D7B">
        <w:rPr>
          <w:rFonts w:asciiTheme="majorBidi" w:hAnsiTheme="majorBidi" w:cstheme="majorBidi"/>
          <w:sz w:val="30"/>
          <w:szCs w:val="30"/>
        </w:rPr>
        <w:t>“</w:t>
      </w:r>
      <w:r w:rsidRPr="00DF5D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62E4D" w:rsidRPr="00DF5D7B">
        <w:rPr>
          <w:rFonts w:asciiTheme="majorBidi" w:hAnsiTheme="majorBidi" w:cstheme="majorBidi"/>
          <w:sz w:val="30"/>
          <w:szCs w:val="30"/>
        </w:rPr>
        <w:t>”</w:t>
      </w:r>
      <w:r w:rsidRPr="00DF5D7B">
        <w:rPr>
          <w:rFonts w:asciiTheme="majorBidi" w:hAnsiTheme="majorBidi" w:cstheme="majorBidi"/>
          <w:sz w:val="30"/>
          <w:szCs w:val="30"/>
          <w:cs/>
        </w:rPr>
        <w:t>)</w:t>
      </w:r>
      <w:r w:rsidRPr="00DF5D7B">
        <w:rPr>
          <w:rFonts w:asciiTheme="majorBidi" w:hAnsiTheme="majorBidi" w:cstheme="majorBidi"/>
          <w:sz w:val="30"/>
          <w:szCs w:val="30"/>
        </w:rPr>
        <w:t xml:space="preserve"> </w:t>
      </w:r>
      <w:r w:rsidRPr="00DF5D7B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C44861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DF5D7B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C1C4B28" w14:textId="77777777" w:rsidR="009C578A" w:rsidRPr="00400E7C" w:rsidRDefault="009C578A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49EA64" w14:textId="0EE74CBE" w:rsidR="000300EB" w:rsidRPr="00EB3BCE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EB3BC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77777777" w:rsidR="00B90BC3" w:rsidRPr="00400E7C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6BB9BBD" w14:textId="0C08497E" w:rsidR="00280713" w:rsidRPr="00DC18E2" w:rsidRDefault="00280713" w:rsidP="00400E7C">
      <w:pPr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E56E1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535409" w:rsidRPr="00FE56E1">
        <w:rPr>
          <w:rFonts w:asciiTheme="majorBidi" w:hAnsiTheme="majorBidi" w:cstheme="majorBidi"/>
          <w:bCs/>
          <w:sz w:val="30"/>
          <w:szCs w:val="30"/>
        </w:rPr>
        <w:t>6</w:t>
      </w:r>
      <w:r w:rsidRPr="00FE56E1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</w:t>
      </w:r>
      <w:r w:rsidR="00B83015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FE56E1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1116956C" w14:textId="2A6EFFBE" w:rsidR="000F39CC" w:rsidRPr="00400E7C" w:rsidRDefault="000F39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980"/>
        <w:gridCol w:w="2700"/>
      </w:tblGrid>
      <w:tr w:rsidR="000300EB" w:rsidRPr="00EB3BCE" w14:paraId="0EB330B9" w14:textId="77777777" w:rsidTr="00400E7C">
        <w:trPr>
          <w:trHeight w:val="20"/>
          <w:tblHeader/>
        </w:trPr>
        <w:tc>
          <w:tcPr>
            <w:tcW w:w="4500" w:type="dxa"/>
          </w:tcPr>
          <w:p w14:paraId="51F2AEB4" w14:textId="3028AA7A" w:rsidR="000300EB" w:rsidRPr="00DE7E82" w:rsidRDefault="000300EB" w:rsidP="00163C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0" w:type="dxa"/>
          </w:tcPr>
          <w:p w14:paraId="34EE78F8" w14:textId="3D45C871" w:rsidR="000300EB" w:rsidRPr="00DE7E82" w:rsidRDefault="000300EB" w:rsidP="00694D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700" w:type="dxa"/>
          </w:tcPr>
          <w:p w14:paraId="3BA39C62" w14:textId="77777777" w:rsidR="000300EB" w:rsidRPr="00DE7E82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01D96" w:rsidRPr="00EB3BCE" w14:paraId="345A1A4E" w14:textId="77777777" w:rsidTr="00400E7C">
        <w:trPr>
          <w:trHeight w:val="20"/>
        </w:trPr>
        <w:tc>
          <w:tcPr>
            <w:tcW w:w="4500" w:type="dxa"/>
          </w:tcPr>
          <w:p w14:paraId="4CB9656B" w14:textId="3515898A" w:rsidR="00501D96" w:rsidRPr="00193D60" w:rsidRDefault="00501D96" w:rsidP="00501D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D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กรุงไทยพานิช ประกันภัย จำกัด (มหาชน)</w:t>
            </w:r>
          </w:p>
        </w:tc>
        <w:tc>
          <w:tcPr>
            <w:tcW w:w="1980" w:type="dxa"/>
          </w:tcPr>
          <w:p w14:paraId="7F7492A8" w14:textId="3B4CA012" w:rsidR="00501D96" w:rsidRPr="00193D60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D6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362B409A" w14:textId="3D85916C" w:rsidR="00501D96" w:rsidRPr="00193D60" w:rsidRDefault="00501D96" w:rsidP="00501D96">
            <w:pPr>
              <w:tabs>
                <w:tab w:val="clear" w:pos="22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D6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6AF44167" w:rsidR="00CD3F32" w:rsidRPr="00776823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50"/>
        <w:gridCol w:w="269"/>
        <w:gridCol w:w="1096"/>
        <w:gridCol w:w="269"/>
        <w:gridCol w:w="1079"/>
        <w:gridCol w:w="243"/>
        <w:gridCol w:w="1077"/>
      </w:tblGrid>
      <w:tr w:rsidR="00B130C4" w:rsidRPr="007B4922" w14:paraId="72E91EDF" w14:textId="77777777" w:rsidTr="00400E7C">
        <w:trPr>
          <w:tblHeader/>
        </w:trPr>
        <w:tc>
          <w:tcPr>
            <w:tcW w:w="2244" w:type="pct"/>
            <w:vAlign w:val="bottom"/>
          </w:tcPr>
          <w:p w14:paraId="0467AB2E" w14:textId="30F7BC2F" w:rsidR="00B130C4" w:rsidRPr="007B4922" w:rsidRDefault="00B130C4" w:rsidP="0040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9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181EA535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AB49D25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2DFD8BCE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0C4" w:rsidRPr="007B4922" w14:paraId="572F47DD" w14:textId="77777777" w:rsidTr="005F29B9">
        <w:trPr>
          <w:tblHeader/>
        </w:trPr>
        <w:tc>
          <w:tcPr>
            <w:tcW w:w="2244" w:type="pct"/>
            <w:vAlign w:val="bottom"/>
          </w:tcPr>
          <w:p w14:paraId="74524453" w14:textId="6BBE90EA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30C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569" w:type="pct"/>
            <w:vAlign w:val="bottom"/>
          </w:tcPr>
          <w:p w14:paraId="131412F9" w14:textId="0E55EC06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428A6D0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943090" w14:textId="3ABDC5D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E17C43B" w14:textId="77777777" w:rsidR="00B130C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CFBC97" w14:textId="7AEE9998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  <w:vAlign w:val="bottom"/>
          </w:tcPr>
          <w:p w14:paraId="0C82A654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B33A435" w14:textId="162018F4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30C4" w:rsidRPr="007B4922" w14:paraId="0EC3B837" w14:textId="77777777" w:rsidTr="00400E7C">
        <w:trPr>
          <w:tblHeader/>
        </w:trPr>
        <w:tc>
          <w:tcPr>
            <w:tcW w:w="2244" w:type="pct"/>
            <w:vAlign w:val="bottom"/>
          </w:tcPr>
          <w:p w14:paraId="4BE4D57B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6" w:type="pct"/>
            <w:gridSpan w:val="7"/>
            <w:vAlign w:val="bottom"/>
          </w:tcPr>
          <w:p w14:paraId="24DEB49D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30C4" w:rsidRPr="007B4922" w14:paraId="3A86BC9D" w14:textId="77777777" w:rsidTr="005F29B9">
        <w:tc>
          <w:tcPr>
            <w:tcW w:w="2244" w:type="pct"/>
            <w:vAlign w:val="bottom"/>
          </w:tcPr>
          <w:p w14:paraId="057ECCE8" w14:textId="77777777" w:rsidR="00B130C4" w:rsidRPr="00682FF6" w:rsidRDefault="00B130C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9" w:type="pct"/>
          </w:tcPr>
          <w:p w14:paraId="6C879939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290E21B6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1E2FFC4A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31EE6D10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22DAD1E9" w14:textId="77777777" w:rsidR="00B130C4" w:rsidRPr="001F6804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3FB39BFB" w14:textId="77777777" w:rsidR="00B130C4" w:rsidRPr="007B4922" w:rsidRDefault="00B13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6873B8D5" w14:textId="77777777" w:rsidR="00B130C4" w:rsidRPr="007B4922" w:rsidRDefault="00B130C4" w:rsidP="00EF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9F0" w:rsidRPr="007B4922" w14:paraId="74ECBE4F" w14:textId="77777777" w:rsidTr="005F29B9">
        <w:tc>
          <w:tcPr>
            <w:tcW w:w="2244" w:type="pct"/>
            <w:vAlign w:val="bottom"/>
          </w:tcPr>
          <w:p w14:paraId="5DFEA8D4" w14:textId="77777777" w:rsidR="003C79F0" w:rsidRPr="007B4922" w:rsidRDefault="003C79F0" w:rsidP="003C79F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9" w:type="pct"/>
          </w:tcPr>
          <w:p w14:paraId="0D9FA609" w14:textId="78596886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B152A7" w14:textId="77777777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6DBCB106" w14:textId="418FC70E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E023A5" w14:textId="77777777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03C46383" w14:textId="0CB4FEA4" w:rsidR="003C79F0" w:rsidRPr="0059029D" w:rsidRDefault="00CC4407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33,768</w:t>
            </w:r>
          </w:p>
        </w:tc>
        <w:tc>
          <w:tcPr>
            <w:tcW w:w="132" w:type="pct"/>
            <w:vAlign w:val="bottom"/>
          </w:tcPr>
          <w:p w14:paraId="202A41BA" w14:textId="77777777" w:rsidR="003C79F0" w:rsidRPr="007B4922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10284BB3" w14:textId="65D1C82A" w:rsidR="003C79F0" w:rsidRPr="007B4922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8,105</w:t>
            </w:r>
          </w:p>
        </w:tc>
      </w:tr>
      <w:tr w:rsidR="003C79F0" w:rsidRPr="007B4922" w14:paraId="04293FFF" w14:textId="77777777" w:rsidTr="005F29B9">
        <w:tc>
          <w:tcPr>
            <w:tcW w:w="2244" w:type="pct"/>
            <w:vAlign w:val="bottom"/>
          </w:tcPr>
          <w:p w14:paraId="2E6BD7A2" w14:textId="77BD8111" w:rsidR="003C79F0" w:rsidRPr="007B4922" w:rsidRDefault="003C79F0" w:rsidP="003C79F0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69" w:type="pct"/>
          </w:tcPr>
          <w:p w14:paraId="7A3C364B" w14:textId="190BC462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FBDBC8" w14:textId="77777777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432B8BE8" w14:textId="60D52EC8" w:rsidR="003C79F0" w:rsidRPr="0059029D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A30DAF" w14:textId="77777777" w:rsidR="003C79F0" w:rsidRPr="001F6804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2250DA94" w14:textId="56C03E2F" w:rsidR="003C79F0" w:rsidRPr="0059029D" w:rsidRDefault="00CC4407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132" w:type="pct"/>
            <w:vAlign w:val="bottom"/>
          </w:tcPr>
          <w:p w14:paraId="12DE17BD" w14:textId="77777777" w:rsidR="003C79F0" w:rsidRPr="007B4922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6D417B6F" w14:textId="5A188D7B" w:rsidR="003C79F0" w:rsidRDefault="003C79F0" w:rsidP="003C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9B9" w:rsidRPr="007B4922" w14:paraId="65C98EAF" w14:textId="77777777" w:rsidTr="005F29B9">
        <w:tc>
          <w:tcPr>
            <w:tcW w:w="2244" w:type="pct"/>
            <w:vAlign w:val="bottom"/>
          </w:tcPr>
          <w:p w14:paraId="394DC3F3" w14:textId="77777777" w:rsidR="005F29B9" w:rsidRPr="00400E7C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9" w:type="pct"/>
          </w:tcPr>
          <w:p w14:paraId="776326CD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46" w:type="pct"/>
          </w:tcPr>
          <w:p w14:paraId="31D48B66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594" w:type="pct"/>
          </w:tcPr>
          <w:p w14:paraId="41F48486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46" w:type="pct"/>
          </w:tcPr>
          <w:p w14:paraId="5C8CD28F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585" w:type="pct"/>
          </w:tcPr>
          <w:p w14:paraId="21769589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5D537D96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84" w:type="pct"/>
          </w:tcPr>
          <w:p w14:paraId="6705D502" w14:textId="77777777" w:rsidR="005F29B9" w:rsidRPr="00400E7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9B9" w:rsidRPr="007B4922" w14:paraId="65C06C07" w14:textId="77777777" w:rsidTr="005F29B9">
        <w:tc>
          <w:tcPr>
            <w:tcW w:w="2244" w:type="pct"/>
            <w:vAlign w:val="bottom"/>
          </w:tcPr>
          <w:p w14:paraId="0073AB11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9" w:type="pct"/>
          </w:tcPr>
          <w:p w14:paraId="70765655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06DAECB3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17B74ABF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DBB524F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46518122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3FD3C680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3A72EB7A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7B4922" w14:paraId="401EA747" w14:textId="77777777" w:rsidTr="005F29B9">
        <w:tc>
          <w:tcPr>
            <w:tcW w:w="2244" w:type="pct"/>
            <w:vAlign w:val="bottom"/>
          </w:tcPr>
          <w:p w14:paraId="21FD380A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0A5B95E7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76927038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6AE8021D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1A5F06B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360529A4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7F1B3A36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52952E50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7B4922" w14:paraId="6509AB99" w14:textId="77777777">
        <w:tc>
          <w:tcPr>
            <w:tcW w:w="2244" w:type="pct"/>
            <w:vAlign w:val="bottom"/>
          </w:tcPr>
          <w:p w14:paraId="73041E10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9" w:type="pct"/>
          </w:tcPr>
          <w:p w14:paraId="000252C3" w14:textId="367419B1" w:rsidR="005F29B9" w:rsidRPr="00943B17" w:rsidRDefault="00ED1F3A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57,006</w:t>
            </w:r>
          </w:p>
        </w:tc>
        <w:tc>
          <w:tcPr>
            <w:tcW w:w="146" w:type="pct"/>
          </w:tcPr>
          <w:p w14:paraId="742DBB8F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19814A0D" w14:textId="3DA69DCF" w:rsidR="005F29B9" w:rsidRPr="00943B17" w:rsidRDefault="005F29B9" w:rsidP="008D29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47,920</w:t>
            </w:r>
          </w:p>
        </w:tc>
        <w:tc>
          <w:tcPr>
            <w:tcW w:w="146" w:type="pct"/>
            <w:shd w:val="clear" w:color="auto" w:fill="FFFFFF" w:themeFill="background1"/>
          </w:tcPr>
          <w:p w14:paraId="100281C2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4B38A952" w14:textId="6CA3F53A" w:rsidR="005F29B9" w:rsidRPr="00943B17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53,780</w:t>
            </w:r>
          </w:p>
        </w:tc>
        <w:tc>
          <w:tcPr>
            <w:tcW w:w="132" w:type="pct"/>
            <w:vAlign w:val="bottom"/>
          </w:tcPr>
          <w:p w14:paraId="57C49152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2B07CB29" w14:textId="55DAC77B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47,880</w:t>
            </w:r>
          </w:p>
        </w:tc>
      </w:tr>
      <w:tr w:rsidR="005F29B9" w:rsidRPr="007B4922" w14:paraId="40C175FF" w14:textId="77777777">
        <w:tc>
          <w:tcPr>
            <w:tcW w:w="2244" w:type="pct"/>
            <w:vAlign w:val="bottom"/>
          </w:tcPr>
          <w:p w14:paraId="3F090644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9" w:type="pct"/>
          </w:tcPr>
          <w:p w14:paraId="584237F1" w14:textId="40FED319" w:rsidR="005F29B9" w:rsidRPr="00943B17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72C47">
              <w:rPr>
                <w:rFonts w:asciiTheme="majorBidi" w:hAnsiTheme="majorBidi" w:cstheme="majorBidi"/>
                <w:sz w:val="30"/>
                <w:szCs w:val="30"/>
              </w:rPr>
              <w:t>3,929</w:t>
            </w:r>
          </w:p>
        </w:tc>
        <w:tc>
          <w:tcPr>
            <w:tcW w:w="146" w:type="pct"/>
          </w:tcPr>
          <w:p w14:paraId="7F68FF33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7A1341E2" w14:textId="5F1BFB27" w:rsidR="005F29B9" w:rsidRPr="00943B17" w:rsidRDefault="00D72C47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72C47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46" w:type="pct"/>
            <w:shd w:val="clear" w:color="auto" w:fill="FFFFFF" w:themeFill="background1"/>
          </w:tcPr>
          <w:p w14:paraId="4FD36CC4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7D008A2B" w14:textId="68FA295F" w:rsidR="005F29B9" w:rsidRPr="00943B17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72C47">
              <w:rPr>
                <w:rFonts w:asciiTheme="majorBidi" w:hAnsiTheme="majorBidi" w:cstheme="majorBidi"/>
                <w:sz w:val="30"/>
                <w:szCs w:val="30"/>
              </w:rPr>
              <w:t>3,929</w:t>
            </w:r>
          </w:p>
        </w:tc>
        <w:tc>
          <w:tcPr>
            <w:tcW w:w="132" w:type="pct"/>
            <w:vAlign w:val="bottom"/>
          </w:tcPr>
          <w:p w14:paraId="18C19433" w14:textId="77777777" w:rsidR="005F29B9" w:rsidRPr="00D72C4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555F36AD" w14:textId="6020FBF3" w:rsidR="005F29B9" w:rsidRPr="007B4922" w:rsidRDefault="00D72C47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C47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</w:tr>
      <w:tr w:rsidR="005F29B9" w:rsidRPr="007B4922" w14:paraId="033A8070" w14:textId="77777777">
        <w:tc>
          <w:tcPr>
            <w:tcW w:w="2244" w:type="pct"/>
            <w:vAlign w:val="bottom"/>
          </w:tcPr>
          <w:p w14:paraId="58D887BC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DC17CF" w14:textId="1F608824" w:rsidR="005F29B9" w:rsidRPr="00943B17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678A11E0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6DCA8A0" w14:textId="6A8A9BDE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6" w:type="pct"/>
            <w:shd w:val="clear" w:color="auto" w:fill="FFFFFF" w:themeFill="background1"/>
          </w:tcPr>
          <w:p w14:paraId="4A3DCB54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AE411D" w14:textId="2E03F070" w:rsidR="005F29B9" w:rsidRPr="00943B17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2" w:type="pct"/>
            <w:vAlign w:val="bottom"/>
          </w:tcPr>
          <w:p w14:paraId="1B04C915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1A2F26A" w14:textId="4B29735B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F29B9" w:rsidRPr="009B012E" w14:paraId="0789ACFF" w14:textId="77777777">
        <w:tc>
          <w:tcPr>
            <w:tcW w:w="2244" w:type="pct"/>
            <w:vAlign w:val="bottom"/>
          </w:tcPr>
          <w:p w14:paraId="765DF771" w14:textId="2EA5E05C" w:rsidR="005F29B9" w:rsidRPr="00315AD0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EA9115" w14:textId="405EFAB6" w:rsidR="005F29B9" w:rsidRPr="00315AD0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61,000</w:t>
            </w:r>
          </w:p>
        </w:tc>
        <w:tc>
          <w:tcPr>
            <w:tcW w:w="146" w:type="pct"/>
          </w:tcPr>
          <w:p w14:paraId="7ACC93BD" w14:textId="77777777" w:rsidR="005F29B9" w:rsidRPr="00315AD0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54CB3F2" w14:textId="48C3E0CC" w:rsidR="005F29B9" w:rsidRPr="00315AD0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24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24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46" w:type="pct"/>
            <w:shd w:val="clear" w:color="auto" w:fill="FFFFFF" w:themeFill="background1"/>
          </w:tcPr>
          <w:p w14:paraId="3AA00F2D" w14:textId="77777777" w:rsidR="005F29B9" w:rsidRPr="00315AD0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972F708" w14:textId="12B29E04" w:rsidR="005F29B9" w:rsidRPr="00315AD0" w:rsidRDefault="00CD52EE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57,774</w:t>
            </w:r>
          </w:p>
        </w:tc>
        <w:tc>
          <w:tcPr>
            <w:tcW w:w="132" w:type="pct"/>
            <w:vAlign w:val="bottom"/>
          </w:tcPr>
          <w:p w14:paraId="3A7BC4E6" w14:textId="77777777" w:rsidR="005F29B9" w:rsidRPr="00315AD0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93D80F9" w14:textId="3B407D30" w:rsidR="005F29B9" w:rsidRPr="00315AD0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66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15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6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</w:t>
            </w:r>
          </w:p>
        </w:tc>
      </w:tr>
      <w:tr w:rsidR="005F29B9" w:rsidRPr="007B4922" w14:paraId="21413445" w14:textId="77777777" w:rsidTr="005F29B9">
        <w:tc>
          <w:tcPr>
            <w:tcW w:w="2244" w:type="pct"/>
            <w:vAlign w:val="bottom"/>
          </w:tcPr>
          <w:p w14:paraId="47BE72A0" w14:textId="77777777" w:rsidR="005F29B9" w:rsidRPr="00400E7C" w:rsidRDefault="005F29B9" w:rsidP="005F29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040429B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6C483662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5B3408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AE7D613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B0C4F1A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vAlign w:val="bottom"/>
          </w:tcPr>
          <w:p w14:paraId="424354C3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C179F26" w14:textId="77777777" w:rsidR="005F29B9" w:rsidRPr="00400E7C" w:rsidRDefault="005F29B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9B9" w:rsidRPr="007B4922" w14:paraId="7D518BE5" w14:textId="77777777" w:rsidTr="005F29B9">
        <w:tc>
          <w:tcPr>
            <w:tcW w:w="2244" w:type="pct"/>
            <w:vAlign w:val="bottom"/>
          </w:tcPr>
          <w:p w14:paraId="5D7F0F22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9" w:type="pct"/>
          </w:tcPr>
          <w:p w14:paraId="6E7483E9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06F56574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4" w:type="pct"/>
          </w:tcPr>
          <w:p w14:paraId="0F41C486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6" w:type="pct"/>
          </w:tcPr>
          <w:p w14:paraId="691CF0B0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5" w:type="pct"/>
          </w:tcPr>
          <w:p w14:paraId="164A8FFE" w14:textId="77777777" w:rsidR="005F29B9" w:rsidRPr="001F6804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4582C702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4519795C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29B9" w:rsidRPr="007B4922" w14:paraId="27E357DF" w14:textId="77777777" w:rsidTr="005F29B9">
        <w:tc>
          <w:tcPr>
            <w:tcW w:w="2244" w:type="pct"/>
            <w:vAlign w:val="bottom"/>
          </w:tcPr>
          <w:p w14:paraId="3C70C95A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9" w:type="pct"/>
          </w:tcPr>
          <w:p w14:paraId="4DE95098" w14:textId="6B7EEA62" w:rsidR="005F29B9" w:rsidRPr="00C303CA" w:rsidRDefault="00394794" w:rsidP="00394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  <w:tc>
          <w:tcPr>
            <w:tcW w:w="146" w:type="pct"/>
          </w:tcPr>
          <w:p w14:paraId="0AC5BB54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02C67" w14:textId="13649761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A44FAD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9154AC" w14:textId="53D15D22" w:rsidR="005F29B9" w:rsidRPr="00943B17" w:rsidRDefault="00394794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  <w:tc>
          <w:tcPr>
            <w:tcW w:w="132" w:type="pct"/>
            <w:vAlign w:val="bottom"/>
          </w:tcPr>
          <w:p w14:paraId="136A2680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6A53B212" w14:textId="02BAFBDF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5F29B9" w:rsidRPr="00FC2951" w14:paraId="650E828C" w14:textId="77777777" w:rsidTr="005F29B9">
        <w:tc>
          <w:tcPr>
            <w:tcW w:w="2244" w:type="pct"/>
            <w:vAlign w:val="bottom"/>
          </w:tcPr>
          <w:p w14:paraId="57AEDF1A" w14:textId="77777777" w:rsidR="005F29B9" w:rsidRPr="007B4922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9" w:type="pct"/>
          </w:tcPr>
          <w:p w14:paraId="6AB1C128" w14:textId="247E8D9D" w:rsidR="005F29B9" w:rsidRPr="00C303CA" w:rsidRDefault="001C6461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46" w:type="pct"/>
          </w:tcPr>
          <w:p w14:paraId="404C1E22" w14:textId="77777777" w:rsidR="005F29B9" w:rsidRPr="00943B17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32CC8D5" w14:textId="2539BB5A" w:rsidR="005F29B9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28215BFC" w14:textId="77777777" w:rsidR="005F29B9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D2ACC3" w14:textId="260B747D" w:rsidR="005F29B9" w:rsidRPr="00943B17" w:rsidRDefault="001C6461" w:rsidP="001C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3A82FE" w14:textId="77777777" w:rsidR="005F29B9" w:rsidRPr="007B4922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14:paraId="6AC00F0E" w14:textId="4795300B" w:rsidR="005F29B9" w:rsidRPr="00FC2951" w:rsidRDefault="005F29B9" w:rsidP="001C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1003BF" w14:textId="1DB79076" w:rsidR="00B73EBC" w:rsidRPr="00AB0471" w:rsidRDefault="00B73EBC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1"/>
        <w:gridCol w:w="1078"/>
        <w:gridCol w:w="271"/>
        <w:gridCol w:w="1082"/>
        <w:gridCol w:w="275"/>
        <w:gridCol w:w="1073"/>
        <w:gridCol w:w="247"/>
        <w:gridCol w:w="1103"/>
      </w:tblGrid>
      <w:tr w:rsidR="001E571E" w:rsidRPr="004043FF" w14:paraId="0F66F0FF" w14:textId="77777777" w:rsidTr="0059029D">
        <w:trPr>
          <w:tblHeader/>
        </w:trPr>
        <w:tc>
          <w:tcPr>
            <w:tcW w:w="2260" w:type="pct"/>
          </w:tcPr>
          <w:p w14:paraId="3C4C9441" w14:textId="18BBF231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0E0541C" w14:textId="043DB971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9078F7D" w14:textId="77777777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pct"/>
            <w:gridSpan w:val="3"/>
            <w:vAlign w:val="bottom"/>
            <w:hideMark/>
          </w:tcPr>
          <w:p w14:paraId="521875AB" w14:textId="77777777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19D" w:rsidRPr="004043FF" w14:paraId="4B997CC0" w14:textId="77777777" w:rsidTr="0059029D">
        <w:trPr>
          <w:tblHeader/>
        </w:trPr>
        <w:tc>
          <w:tcPr>
            <w:tcW w:w="2260" w:type="pct"/>
          </w:tcPr>
          <w:p w14:paraId="62D0C606" w14:textId="1DFC9E3B" w:rsidR="001E571E" w:rsidRPr="004043FF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40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576" w:type="pct"/>
          </w:tcPr>
          <w:p w14:paraId="40C53742" w14:textId="6ABEAD04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CC04B9F" w14:textId="4C24F484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hideMark/>
          </w:tcPr>
          <w:p w14:paraId="7E49B38F" w14:textId="1A8F1BFA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C7A7DEA" w14:textId="77777777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23D7BB6" w14:textId="57DB8604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BBFB8C6" w14:textId="77777777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052084F6" w14:textId="77A17188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9029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571E" w:rsidRPr="004043FF" w14:paraId="79CBBDEB" w14:textId="77777777" w:rsidTr="0059029D">
        <w:trPr>
          <w:tblHeader/>
        </w:trPr>
        <w:tc>
          <w:tcPr>
            <w:tcW w:w="2260" w:type="pct"/>
            <w:vAlign w:val="bottom"/>
          </w:tcPr>
          <w:p w14:paraId="5A53B21B" w14:textId="77777777" w:rsidR="001E571E" w:rsidRPr="00400E7C" w:rsidRDefault="001E571E" w:rsidP="002039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57E4A646" w14:textId="5821F2F8" w:rsidR="001E571E" w:rsidRPr="0059029D" w:rsidRDefault="001E571E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2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0E2" w:rsidRPr="004043FF" w14:paraId="074F2B85" w14:textId="77777777" w:rsidTr="005E70E2">
        <w:tc>
          <w:tcPr>
            <w:tcW w:w="2260" w:type="pct"/>
          </w:tcPr>
          <w:p w14:paraId="022C92B5" w14:textId="39803417" w:rsidR="005E70E2" w:rsidRPr="00400E7C" w:rsidRDefault="005E70E2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313C6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6" w:type="pct"/>
          </w:tcPr>
          <w:p w14:paraId="0304CA0D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81337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960230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DEBC24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FE4563D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5CD65F6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3CD5553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0E2" w:rsidRPr="004043FF" w14:paraId="60DC2E84" w14:textId="77777777" w:rsidTr="005E70E2">
        <w:tc>
          <w:tcPr>
            <w:tcW w:w="2260" w:type="pct"/>
          </w:tcPr>
          <w:p w14:paraId="38E82188" w14:textId="79F17529" w:rsidR="005E70E2" w:rsidRPr="00313C68" w:rsidRDefault="005E70E2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6" w:type="pct"/>
          </w:tcPr>
          <w:p w14:paraId="3C5B3061" w14:textId="2C6584F9" w:rsidR="005E70E2" w:rsidRPr="0059029D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15BC824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19CAD3" w14:textId="69C325AC" w:rsidR="005E70E2" w:rsidRPr="00CE07C4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E0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86A78A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1D63D62" w14:textId="625230BE" w:rsidR="005E70E2" w:rsidRPr="0059029D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42FDDA27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FA6E642" w14:textId="1BBC5732" w:rsidR="005E70E2" w:rsidRPr="00CE07C4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E0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0E2" w:rsidRPr="004043FF" w14:paraId="62392349" w14:textId="77777777" w:rsidTr="005E70E2">
        <w:tc>
          <w:tcPr>
            <w:tcW w:w="2260" w:type="pct"/>
          </w:tcPr>
          <w:p w14:paraId="73B43387" w14:textId="770D90C4" w:rsidR="005E70E2" w:rsidRPr="00313C68" w:rsidRDefault="005E70E2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E70E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</w:t>
            </w:r>
            <w:r w:rsidR="002821F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 w:rsidRPr="005E70E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329B030" w14:textId="2D8DDD9C" w:rsidR="005E70E2" w:rsidRPr="0059029D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5" w:type="pct"/>
          </w:tcPr>
          <w:p w14:paraId="5158FBE0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DC3A36E" w14:textId="76F70A9C" w:rsidR="005E70E2" w:rsidRPr="00CE07C4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E0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6191BF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B211D9B" w14:textId="598A19B7" w:rsidR="005E70E2" w:rsidRPr="0059029D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079BF9D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9B8D110" w14:textId="2369CA8B" w:rsidR="005E70E2" w:rsidRPr="00CE07C4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E0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0E2" w:rsidRPr="004043FF" w14:paraId="3CDE19C7" w14:textId="77777777" w:rsidTr="005E70E2">
        <w:tc>
          <w:tcPr>
            <w:tcW w:w="2260" w:type="pct"/>
          </w:tcPr>
          <w:p w14:paraId="691E5DF2" w14:textId="7D194833" w:rsidR="005E70E2" w:rsidRPr="002821F6" w:rsidRDefault="002821F6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821F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D06F01E" w14:textId="677F7FFB" w:rsidR="005E70E2" w:rsidRPr="00D14AF2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5" w:type="pct"/>
          </w:tcPr>
          <w:p w14:paraId="1E369B9F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FFCEBBE" w14:textId="7E5EF3CF" w:rsidR="005E70E2" w:rsidRPr="005E70E2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ECAEB8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6F78263" w14:textId="04EA266F" w:rsidR="005E70E2" w:rsidRPr="00D14AF2" w:rsidRDefault="00D14AF2" w:rsidP="00D1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7051FCFC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14633467" w14:textId="2C8C04DF" w:rsidR="005E70E2" w:rsidRPr="005E70E2" w:rsidRDefault="005E70E2" w:rsidP="005E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0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E70E2" w:rsidRPr="004043FF" w14:paraId="5092E70C" w14:textId="77777777" w:rsidTr="00F0417A">
        <w:tc>
          <w:tcPr>
            <w:tcW w:w="2260" w:type="pct"/>
          </w:tcPr>
          <w:p w14:paraId="0FC6CA19" w14:textId="77777777" w:rsidR="005E70E2" w:rsidRPr="00400E7C" w:rsidRDefault="005E70E2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843CF16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6C6D10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26A0D222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AA3B98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57BCF682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749AD3A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08745F0" w14:textId="77777777" w:rsidR="005E70E2" w:rsidRPr="0059029D" w:rsidRDefault="005E70E2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77E4CA28" w14:textId="77777777" w:rsidTr="00F076B8">
        <w:tc>
          <w:tcPr>
            <w:tcW w:w="2260" w:type="pct"/>
          </w:tcPr>
          <w:p w14:paraId="01333C46" w14:textId="24DC5307" w:rsidR="005F29B9" w:rsidRPr="00E1119D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119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E1119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76" w:type="pct"/>
          </w:tcPr>
          <w:p w14:paraId="259C0BD1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7E2837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D9C2C5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1200AB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EB078C3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315A61C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0924EC6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6E2164B5" w14:textId="77777777" w:rsidTr="00F076B8">
        <w:tc>
          <w:tcPr>
            <w:tcW w:w="2260" w:type="pct"/>
          </w:tcPr>
          <w:p w14:paraId="28F34C2C" w14:textId="3856A34C" w:rsidR="005F29B9" w:rsidRPr="00AB0471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8BE050F" w14:textId="3DD986F3" w:rsidR="005F29B9" w:rsidRPr="00F076B8" w:rsidRDefault="002779D5" w:rsidP="00277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D4D874" w14:textId="77777777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80C956" w14:textId="49230383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B8B100" w14:textId="77777777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2F6B0ECA" w14:textId="3E47F30C" w:rsidR="005F29B9" w:rsidRPr="00F076B8" w:rsidRDefault="00094046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12,135</w:t>
            </w:r>
          </w:p>
        </w:tc>
        <w:tc>
          <w:tcPr>
            <w:tcW w:w="132" w:type="pct"/>
            <w:vAlign w:val="bottom"/>
          </w:tcPr>
          <w:p w14:paraId="3923214B" w14:textId="77777777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13C0FFC8" w14:textId="05CEEF45" w:rsidR="005F29B9" w:rsidRPr="00F076B8" w:rsidRDefault="005F29B9" w:rsidP="0032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</w:tr>
      <w:tr w:rsidR="005F29B9" w:rsidRPr="004043FF" w14:paraId="4A316AB2" w14:textId="77777777" w:rsidTr="00F6437E">
        <w:tc>
          <w:tcPr>
            <w:tcW w:w="2260" w:type="pct"/>
          </w:tcPr>
          <w:p w14:paraId="7D25864A" w14:textId="77777777" w:rsidR="005F29B9" w:rsidRPr="00400E7C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39DCE9A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0BBE63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593D100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C5E2B6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C9747BE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2A825E2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7C20B1E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4BAB1573" w14:textId="77777777" w:rsidTr="00F6437E">
        <w:tc>
          <w:tcPr>
            <w:tcW w:w="2260" w:type="pct"/>
          </w:tcPr>
          <w:p w14:paraId="60F3173B" w14:textId="31EF3984" w:rsidR="005F29B9" w:rsidRPr="00766FCB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3C6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เงินประกันผลงานค้างจ่าย</w:t>
            </w:r>
          </w:p>
        </w:tc>
        <w:tc>
          <w:tcPr>
            <w:tcW w:w="576" w:type="pct"/>
          </w:tcPr>
          <w:p w14:paraId="68CF2C7D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EAB37D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F4BAD2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AFE03C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D3A1E62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9AC8579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892DB4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0B73BE46" w14:textId="77777777" w:rsidTr="00F6437E">
        <w:tc>
          <w:tcPr>
            <w:tcW w:w="2260" w:type="pct"/>
          </w:tcPr>
          <w:p w14:paraId="5FD0F7BF" w14:textId="4523E29F" w:rsidR="005F29B9" w:rsidRPr="00AB0471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6" w:type="pct"/>
          </w:tcPr>
          <w:p w14:paraId="6EBD3738" w14:textId="16D75D33" w:rsidR="005F29B9" w:rsidRPr="0059029D" w:rsidRDefault="001620F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FC6191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37EC30" w14:textId="0A344369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6CD8AA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2C0A277" w14:textId="0166457C" w:rsidR="005F29B9" w:rsidRPr="005F5C1B" w:rsidRDefault="000C1ED8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3,252</w:t>
            </w:r>
          </w:p>
        </w:tc>
        <w:tc>
          <w:tcPr>
            <w:tcW w:w="132" w:type="pct"/>
            <w:vAlign w:val="bottom"/>
          </w:tcPr>
          <w:p w14:paraId="53256541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CAA4707" w14:textId="0630A06E" w:rsidR="005F29B9" w:rsidRPr="0059029D" w:rsidRDefault="005F29B9" w:rsidP="0032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C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2,046</w:t>
            </w:r>
          </w:p>
        </w:tc>
      </w:tr>
      <w:tr w:rsidR="005F29B9" w:rsidRPr="004043FF" w14:paraId="2EE25C94" w14:textId="77777777" w:rsidTr="00F076B8">
        <w:tc>
          <w:tcPr>
            <w:tcW w:w="2260" w:type="pct"/>
          </w:tcPr>
          <w:p w14:paraId="09E7925C" w14:textId="77777777" w:rsidR="005F29B9" w:rsidRPr="00400E7C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3E679F0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E0AD9A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570B660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15B04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04DD6FA4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E10891F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6939FD" w14:textId="77777777" w:rsidR="005F29B9" w:rsidRPr="007D72CE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233B3AA3" w14:textId="77777777" w:rsidTr="00F076B8">
        <w:tc>
          <w:tcPr>
            <w:tcW w:w="2260" w:type="pct"/>
          </w:tcPr>
          <w:p w14:paraId="05493C71" w14:textId="29CE3480" w:rsidR="005F29B9" w:rsidRPr="00E263DF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26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000717EF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433048" w14:textId="365F45D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5A06B9A" w14:textId="7964CE1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CE7C2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F63DE22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54DA455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EA60C85" w14:textId="77777777" w:rsidR="005F29B9" w:rsidRPr="0059029D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4043FF" w14:paraId="5B95E274" w14:textId="77777777" w:rsidTr="00F076B8">
        <w:tc>
          <w:tcPr>
            <w:tcW w:w="2260" w:type="pct"/>
            <w:vAlign w:val="bottom"/>
            <w:hideMark/>
          </w:tcPr>
          <w:p w14:paraId="143D7EAE" w14:textId="495671FC" w:rsidR="005F29B9" w:rsidRPr="00E263DF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3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</w:t>
            </w:r>
            <w:r w:rsidRPr="00E263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E263D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C12A52C" w14:textId="1F1285FD" w:rsidR="005F29B9" w:rsidRPr="00F076B8" w:rsidRDefault="001620F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5,062</w:t>
            </w:r>
          </w:p>
        </w:tc>
        <w:tc>
          <w:tcPr>
            <w:tcW w:w="145" w:type="pct"/>
          </w:tcPr>
          <w:p w14:paraId="56CFF372" w14:textId="2B2DEE10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hideMark/>
          </w:tcPr>
          <w:p w14:paraId="16318BD4" w14:textId="4613E02C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  <w:cs/>
              </w:rPr>
            </w:pPr>
            <w:r w:rsidRPr="005F2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147" w:type="pct"/>
          </w:tcPr>
          <w:p w14:paraId="05CDFF1A" w14:textId="77777777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AC03152" w14:textId="24AAFEF2" w:rsidR="005F29B9" w:rsidRPr="00F076B8" w:rsidRDefault="001620F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A30E0B5" w14:textId="77777777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hideMark/>
          </w:tcPr>
          <w:p w14:paraId="50294DAE" w14:textId="6A83DE6E" w:rsidR="005F29B9" w:rsidRPr="00F076B8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1365244" w14:textId="77777777" w:rsidR="005E70E2" w:rsidRDefault="005E70E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87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2255"/>
      </w:tblGrid>
      <w:tr w:rsidR="00A261CD" w:rsidRPr="00363F03" w14:paraId="4D6428C6" w14:textId="77777777" w:rsidTr="00EF63E9">
        <w:tc>
          <w:tcPr>
            <w:tcW w:w="3796" w:type="pct"/>
          </w:tcPr>
          <w:p w14:paraId="386D4F46" w14:textId="5927263E" w:rsidR="00A261CD" w:rsidRPr="005E70E2" w:rsidRDefault="00A2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E70E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ภาระผูกพันที่ทำกับบุคคลหรือกิจการที่เกี่ยวข้องกัน</w:t>
            </w:r>
          </w:p>
        </w:tc>
        <w:tc>
          <w:tcPr>
            <w:tcW w:w="1204" w:type="pct"/>
          </w:tcPr>
          <w:p w14:paraId="49654711" w14:textId="7EFD6BB5" w:rsidR="00A261CD" w:rsidRPr="00363F03" w:rsidRDefault="00A261CD" w:rsidP="00EF6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CF0" w:rsidRPr="00363F03" w14:paraId="492343CC" w14:textId="77777777" w:rsidTr="00EF63E9">
        <w:tc>
          <w:tcPr>
            <w:tcW w:w="3796" w:type="pct"/>
          </w:tcPr>
          <w:p w14:paraId="20067D22" w14:textId="2F6AE4FA" w:rsidR="00782CF0" w:rsidRPr="005E70E2" w:rsidRDefault="004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40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204" w:type="pct"/>
          </w:tcPr>
          <w:p w14:paraId="33FB4217" w14:textId="5B1A0D0B" w:rsidR="00782CF0" w:rsidRDefault="00782CF0" w:rsidP="00EF6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A87" w:rsidRPr="00363F03" w14:paraId="7DB8A1DC" w14:textId="77777777" w:rsidTr="00EF63E9">
        <w:tc>
          <w:tcPr>
            <w:tcW w:w="3796" w:type="pct"/>
          </w:tcPr>
          <w:p w14:paraId="5E921380" w14:textId="77777777" w:rsidR="004D4A87" w:rsidRPr="004043FF" w:rsidRDefault="004D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04" w:type="pct"/>
          </w:tcPr>
          <w:p w14:paraId="2502F689" w14:textId="2509BF06" w:rsidR="004D4A87" w:rsidRPr="004D4A87" w:rsidRDefault="004D4A87" w:rsidP="00EF6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A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4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D4A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72F7" w:rsidRPr="00363F03" w14:paraId="471BDECD" w14:textId="77777777" w:rsidTr="00EF63E9">
        <w:tc>
          <w:tcPr>
            <w:tcW w:w="3796" w:type="pct"/>
          </w:tcPr>
          <w:p w14:paraId="0AFDD26E" w14:textId="77777777" w:rsidR="00E972F7" w:rsidRPr="00363F03" w:rsidRDefault="00E9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204" w:type="pct"/>
            <w:tcBorders>
              <w:bottom w:val="nil"/>
            </w:tcBorders>
          </w:tcPr>
          <w:p w14:paraId="17021CE9" w14:textId="77777777" w:rsidR="00E972F7" w:rsidRPr="00E64B5B" w:rsidRDefault="00E972F7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F7" w:rsidRPr="00363F03" w14:paraId="3D3FE107" w14:textId="77777777" w:rsidTr="00EF63E9">
        <w:tc>
          <w:tcPr>
            <w:tcW w:w="3796" w:type="pct"/>
          </w:tcPr>
          <w:p w14:paraId="133F353E" w14:textId="77777777" w:rsidR="00E972F7" w:rsidRPr="00363F03" w:rsidRDefault="00E9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04" w:type="pct"/>
            <w:tcBorders>
              <w:bottom w:val="double" w:sz="4" w:space="0" w:color="auto"/>
            </w:tcBorders>
          </w:tcPr>
          <w:p w14:paraId="62FDCA1F" w14:textId="181B8DD2" w:rsidR="00E972F7" w:rsidRPr="00E64B5B" w:rsidRDefault="001620FF" w:rsidP="000D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927FFD" w:rsidRPr="00363F03" w14:paraId="57AB64C6" w14:textId="77777777" w:rsidTr="00EF63E9">
        <w:tc>
          <w:tcPr>
            <w:tcW w:w="3796" w:type="pct"/>
          </w:tcPr>
          <w:p w14:paraId="0DD74A0F" w14:textId="77777777" w:rsidR="00927FFD" w:rsidRPr="001975A7" w:rsidRDefault="0092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pct"/>
            <w:tcBorders>
              <w:bottom w:val="nil"/>
            </w:tcBorders>
          </w:tcPr>
          <w:p w14:paraId="151EBFA9" w14:textId="77777777" w:rsidR="00927FFD" w:rsidRPr="00E64B5B" w:rsidRDefault="00927FFD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7FFD" w:rsidRPr="00363F03" w14:paraId="5D8AA9D9" w14:textId="77777777" w:rsidTr="00EF63E9">
        <w:tc>
          <w:tcPr>
            <w:tcW w:w="3796" w:type="pct"/>
          </w:tcPr>
          <w:p w14:paraId="0297DD7E" w14:textId="20D1D812" w:rsidR="00927FFD" w:rsidRPr="00AD5AB4" w:rsidRDefault="0092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04" w:type="pct"/>
            <w:tcBorders>
              <w:top w:val="nil"/>
              <w:bottom w:val="nil"/>
            </w:tcBorders>
          </w:tcPr>
          <w:p w14:paraId="45EAD8C4" w14:textId="440A3285" w:rsidR="00927FFD" w:rsidRPr="00E64B5B" w:rsidRDefault="00927FFD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7FFD" w:rsidRPr="00363F03" w14:paraId="3097B2B4" w14:textId="77777777" w:rsidTr="00EF63E9">
        <w:tc>
          <w:tcPr>
            <w:tcW w:w="3796" w:type="pct"/>
          </w:tcPr>
          <w:p w14:paraId="685BBB6A" w14:textId="538C7985" w:rsidR="00927FFD" w:rsidRPr="0094094A" w:rsidRDefault="00927FFD" w:rsidP="00A2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094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สัญญาบริการบำรุงรักษาทางยกระดับ</w:t>
            </w:r>
          </w:p>
        </w:tc>
        <w:tc>
          <w:tcPr>
            <w:tcW w:w="1204" w:type="pct"/>
            <w:tcBorders>
              <w:top w:val="nil"/>
            </w:tcBorders>
          </w:tcPr>
          <w:p w14:paraId="7B9C272C" w14:textId="1A5BD056" w:rsidR="00927FFD" w:rsidRPr="0094094A" w:rsidRDefault="00835377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4A">
              <w:rPr>
                <w:rFonts w:asciiTheme="majorBidi" w:hAnsiTheme="majorBidi" w:cstheme="majorBidi"/>
                <w:sz w:val="30"/>
                <w:szCs w:val="30"/>
              </w:rPr>
              <w:t>9,646</w:t>
            </w:r>
          </w:p>
        </w:tc>
      </w:tr>
      <w:tr w:rsidR="00927FFD" w:rsidRPr="00363F03" w14:paraId="51D065AC" w14:textId="77777777" w:rsidTr="00EF63E9">
        <w:tc>
          <w:tcPr>
            <w:tcW w:w="3796" w:type="pct"/>
          </w:tcPr>
          <w:p w14:paraId="361E875E" w14:textId="77777777" w:rsidR="00927FFD" w:rsidRPr="0094094A" w:rsidRDefault="00927FFD" w:rsidP="00A2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4094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204" w:type="pct"/>
            <w:tcBorders>
              <w:bottom w:val="single" w:sz="4" w:space="0" w:color="auto"/>
            </w:tcBorders>
          </w:tcPr>
          <w:p w14:paraId="0C591D94" w14:textId="664508A1" w:rsidR="00927FFD" w:rsidRPr="0094094A" w:rsidRDefault="006B163A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5377" w:rsidRPr="009409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0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5377" w:rsidRPr="0094094A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927FFD" w:rsidRPr="00363F03" w14:paraId="6F02FAAF" w14:textId="77777777" w:rsidTr="00EF63E9">
        <w:tc>
          <w:tcPr>
            <w:tcW w:w="3796" w:type="pct"/>
            <w:tcBorders>
              <w:bottom w:val="nil"/>
            </w:tcBorders>
          </w:tcPr>
          <w:p w14:paraId="42D94616" w14:textId="77777777" w:rsidR="00927FFD" w:rsidRPr="0094094A" w:rsidRDefault="00927FFD" w:rsidP="00A261CD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9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pct"/>
            <w:tcBorders>
              <w:top w:val="single" w:sz="4" w:space="0" w:color="auto"/>
              <w:bottom w:val="double" w:sz="4" w:space="0" w:color="auto"/>
            </w:tcBorders>
          </w:tcPr>
          <w:p w14:paraId="65C5C427" w14:textId="12E294CC" w:rsidR="00927FFD" w:rsidRPr="0094094A" w:rsidRDefault="000D2A7D" w:rsidP="00EF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409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22,367</w:t>
            </w:r>
          </w:p>
        </w:tc>
      </w:tr>
    </w:tbl>
    <w:p w14:paraId="6B388AAC" w14:textId="556FCC77" w:rsidR="00E8548F" w:rsidRDefault="00E85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9E058FE" w14:textId="77777777" w:rsidR="00264ACB" w:rsidRDefault="00264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9682D08" w14:textId="16F04052" w:rsidR="000300EB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E56E1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72F90F02" w14:textId="77777777" w:rsidR="00CD52A0" w:rsidRPr="00322194" w:rsidRDefault="00CD52A0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BDD40D" w14:textId="77777777" w:rsidR="00CD52A0" w:rsidRPr="00D523BD" w:rsidRDefault="00CD52A0" w:rsidP="00CD52A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D523B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7CE012" w14:textId="77777777" w:rsidR="00CD52A0" w:rsidRPr="00D523BD" w:rsidRDefault="00CD52A0" w:rsidP="00CD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  <w:r w:rsidRPr="00D523BD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5AF6551" w14:textId="5E0CA307" w:rsidR="00FD29D3" w:rsidRPr="00322194" w:rsidRDefault="00FD29D3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082"/>
        <w:gridCol w:w="271"/>
        <w:gridCol w:w="1080"/>
        <w:gridCol w:w="273"/>
        <w:gridCol w:w="1075"/>
        <w:gridCol w:w="247"/>
        <w:gridCol w:w="1103"/>
      </w:tblGrid>
      <w:tr w:rsidR="001E571E" w:rsidRPr="002672F1" w14:paraId="7EB2B507" w14:textId="77777777" w:rsidTr="0078152A">
        <w:trPr>
          <w:tblHeader/>
        </w:trPr>
        <w:tc>
          <w:tcPr>
            <w:tcW w:w="2259" w:type="pct"/>
          </w:tcPr>
          <w:p w14:paraId="5F1BA88D" w14:textId="1EABE38C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431E00E4" w14:textId="1A436E8D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114F23B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3"/>
            <w:vAlign w:val="bottom"/>
            <w:hideMark/>
          </w:tcPr>
          <w:p w14:paraId="4B9DC59B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52A" w:rsidRPr="002672F1" w14:paraId="4C6145BC" w14:textId="77777777" w:rsidTr="00C469FC">
        <w:trPr>
          <w:tblHeader/>
        </w:trPr>
        <w:tc>
          <w:tcPr>
            <w:tcW w:w="2259" w:type="pct"/>
          </w:tcPr>
          <w:p w14:paraId="28D7D910" w14:textId="5266C8E3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61BC6DF" w14:textId="58985B3D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3945F13" w14:textId="3C2A195D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7BAEF6AD" w14:textId="29CB19CA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23A5013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121E9AE2" w14:textId="7D1DC719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3B288980" w14:textId="77777777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1D2FC33A" w14:textId="3A027A0B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6E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571E" w:rsidRPr="002672F1" w14:paraId="2F8760E9" w14:textId="77777777" w:rsidTr="0078152A">
        <w:trPr>
          <w:tblHeader/>
        </w:trPr>
        <w:tc>
          <w:tcPr>
            <w:tcW w:w="2259" w:type="pct"/>
            <w:vAlign w:val="bottom"/>
          </w:tcPr>
          <w:p w14:paraId="4ABD29F1" w14:textId="77777777" w:rsidR="001E571E" w:rsidRPr="00FE56E1" w:rsidRDefault="001E57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55FEEAED" w14:textId="3E1027F4" w:rsidR="001E571E" w:rsidRPr="00FE56E1" w:rsidRDefault="001E57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56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9B9" w:rsidRPr="002672F1" w14:paraId="4EFFE31C" w14:textId="77777777" w:rsidTr="00C469FC">
        <w:tc>
          <w:tcPr>
            <w:tcW w:w="2259" w:type="pct"/>
            <w:vAlign w:val="bottom"/>
            <w:hideMark/>
          </w:tcPr>
          <w:p w14:paraId="779DAA2D" w14:textId="11047985" w:rsidR="005F29B9" w:rsidRPr="00FE56E1" w:rsidRDefault="005F29B9" w:rsidP="005F29B9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8" w:type="pct"/>
            <w:shd w:val="clear" w:color="auto" w:fill="FFFFFF" w:themeFill="background1"/>
          </w:tcPr>
          <w:p w14:paraId="727CBF59" w14:textId="749F93B9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2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45" w:type="pct"/>
            <w:shd w:val="clear" w:color="auto" w:fill="FFFFFF" w:themeFill="background1"/>
          </w:tcPr>
          <w:p w14:paraId="0B3B1301" w14:textId="13064474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769670E3" w14:textId="7DA8A51A" w:rsidR="005F29B9" w:rsidRPr="00FE56E1" w:rsidRDefault="005F29B9" w:rsidP="008D29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  <w:tc>
          <w:tcPr>
            <w:tcW w:w="146" w:type="pct"/>
          </w:tcPr>
          <w:p w14:paraId="0475AE14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A3E140" w14:textId="25153EF1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  <w:tc>
          <w:tcPr>
            <w:tcW w:w="132" w:type="pct"/>
            <w:vAlign w:val="bottom"/>
          </w:tcPr>
          <w:p w14:paraId="77051FA0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9B32FD" w14:textId="7FF1275E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</w:tr>
      <w:tr w:rsidR="005F29B9" w:rsidRPr="002672F1" w14:paraId="3AE183F8" w14:textId="77777777" w:rsidTr="00C469FC">
        <w:tc>
          <w:tcPr>
            <w:tcW w:w="2259" w:type="pct"/>
            <w:vAlign w:val="bottom"/>
            <w:hideMark/>
          </w:tcPr>
          <w:p w14:paraId="49B882C9" w14:textId="3D6DAACF" w:rsidR="005F29B9" w:rsidRPr="00FE56E1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78" w:type="pct"/>
            <w:shd w:val="clear" w:color="auto" w:fill="FFFFFF" w:themeFill="background1"/>
          </w:tcPr>
          <w:p w14:paraId="59DBD4FB" w14:textId="3B90F5E3" w:rsidR="005F29B9" w:rsidRPr="00FE56E1" w:rsidRDefault="00D063E6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3E6">
              <w:rPr>
                <w:rFonts w:asciiTheme="majorBidi" w:hAnsiTheme="majorBidi" w:cstheme="majorBidi"/>
                <w:sz w:val="30"/>
                <w:szCs w:val="30"/>
              </w:rPr>
              <w:t>557,072</w:t>
            </w:r>
          </w:p>
        </w:tc>
        <w:tc>
          <w:tcPr>
            <w:tcW w:w="145" w:type="pct"/>
            <w:shd w:val="clear" w:color="auto" w:fill="FFFFFF" w:themeFill="background1"/>
          </w:tcPr>
          <w:p w14:paraId="7579271D" w14:textId="36C5B5CA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467E3C26" w14:textId="374DDDD1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280,516</w:t>
            </w:r>
          </w:p>
        </w:tc>
        <w:tc>
          <w:tcPr>
            <w:tcW w:w="146" w:type="pct"/>
          </w:tcPr>
          <w:p w14:paraId="73D6638E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2B6320E" w14:textId="6CFF2431" w:rsidR="005F29B9" w:rsidRPr="00FE56E1" w:rsidRDefault="00F50696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696">
              <w:rPr>
                <w:rFonts w:asciiTheme="majorBidi" w:hAnsiTheme="majorBidi" w:cstheme="majorBidi"/>
                <w:sz w:val="30"/>
                <w:szCs w:val="30"/>
              </w:rPr>
              <w:t>522,818</w:t>
            </w:r>
          </w:p>
        </w:tc>
        <w:tc>
          <w:tcPr>
            <w:tcW w:w="132" w:type="pct"/>
            <w:vAlign w:val="bottom"/>
          </w:tcPr>
          <w:p w14:paraId="22AAF31E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133D89F0" w14:textId="114C4061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269,153</w:t>
            </w:r>
          </w:p>
        </w:tc>
      </w:tr>
      <w:tr w:rsidR="005F29B9" w:rsidRPr="002672F1" w14:paraId="5E4110FF" w14:textId="77777777" w:rsidTr="00C469FC">
        <w:tc>
          <w:tcPr>
            <w:tcW w:w="2259" w:type="pct"/>
            <w:vAlign w:val="bottom"/>
          </w:tcPr>
          <w:p w14:paraId="58C8D814" w14:textId="6B0A77CA" w:rsidR="005F29B9" w:rsidRPr="00FE56E1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เงินลงทุนระยะสั้นที่มีสภาพคล่องสูง</w:t>
            </w:r>
          </w:p>
        </w:tc>
        <w:tc>
          <w:tcPr>
            <w:tcW w:w="578" w:type="pct"/>
            <w:shd w:val="clear" w:color="auto" w:fill="FFFFFF" w:themeFill="background1"/>
          </w:tcPr>
          <w:p w14:paraId="2C1662A4" w14:textId="1510782F" w:rsidR="005F29B9" w:rsidRDefault="003E7B0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7B0F">
              <w:rPr>
                <w:rFonts w:asciiTheme="majorBidi" w:hAnsiTheme="majorBidi" w:cstheme="majorBidi"/>
                <w:sz w:val="30"/>
                <w:szCs w:val="30"/>
              </w:rPr>
              <w:t>105,395</w:t>
            </w:r>
          </w:p>
        </w:tc>
        <w:tc>
          <w:tcPr>
            <w:tcW w:w="145" w:type="pct"/>
            <w:shd w:val="clear" w:color="auto" w:fill="FFFFFF" w:themeFill="background1"/>
          </w:tcPr>
          <w:p w14:paraId="71D2EC37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43BCF47D" w14:textId="50E99725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46" w:type="pct"/>
          </w:tcPr>
          <w:p w14:paraId="42FC38A6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1161EF4" w14:textId="1D6570C6" w:rsidR="005F29B9" w:rsidRDefault="00F50696" w:rsidP="00F5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696">
              <w:rPr>
                <w:rFonts w:asciiTheme="majorBidi" w:hAnsiTheme="majorBidi" w:cstheme="majorBidi"/>
                <w:sz w:val="30"/>
                <w:szCs w:val="30"/>
              </w:rPr>
              <w:t>100,357</w:t>
            </w:r>
          </w:p>
        </w:tc>
        <w:tc>
          <w:tcPr>
            <w:tcW w:w="132" w:type="pct"/>
            <w:vAlign w:val="bottom"/>
          </w:tcPr>
          <w:p w14:paraId="28AE7100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6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31D83A" w14:textId="1E417398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9B9" w:rsidRPr="002672F1" w14:paraId="4907ABB2" w14:textId="77777777" w:rsidTr="00C469FC">
        <w:tc>
          <w:tcPr>
            <w:tcW w:w="2259" w:type="pct"/>
            <w:vAlign w:val="bottom"/>
          </w:tcPr>
          <w:p w14:paraId="447BDA83" w14:textId="333E9859" w:rsidR="005F29B9" w:rsidRPr="00FE56E1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6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246A308" w14:textId="36F7B73E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145" w:type="pct"/>
            <w:shd w:val="clear" w:color="auto" w:fill="FFFFFF" w:themeFill="background1"/>
          </w:tcPr>
          <w:p w14:paraId="4B9BADF5" w14:textId="61868FC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7AB18C" w14:textId="53449DB2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11,109</w:t>
            </w:r>
          </w:p>
        </w:tc>
        <w:tc>
          <w:tcPr>
            <w:tcW w:w="146" w:type="pct"/>
          </w:tcPr>
          <w:p w14:paraId="23FA3F86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263AE3A" w14:textId="7CDA1B47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132" w:type="pct"/>
            <w:vAlign w:val="bottom"/>
          </w:tcPr>
          <w:p w14:paraId="551FC9E6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916CCC" w14:textId="2036C460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11,109</w:t>
            </w:r>
          </w:p>
        </w:tc>
      </w:tr>
      <w:tr w:rsidR="005F29B9" w:rsidRPr="002672F1" w14:paraId="1D8E1A69" w14:textId="77777777" w:rsidTr="00C469FC">
        <w:tc>
          <w:tcPr>
            <w:tcW w:w="2259" w:type="pct"/>
            <w:vAlign w:val="bottom"/>
          </w:tcPr>
          <w:p w14:paraId="488D57E6" w14:textId="03675D4F" w:rsidR="005F29B9" w:rsidRPr="00FE56E1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6F1AE4" w14:textId="4ED3495B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672,447</w:t>
            </w:r>
          </w:p>
        </w:tc>
        <w:tc>
          <w:tcPr>
            <w:tcW w:w="145" w:type="pct"/>
            <w:shd w:val="clear" w:color="auto" w:fill="FFFFFF" w:themeFill="background1"/>
          </w:tcPr>
          <w:p w14:paraId="367F7545" w14:textId="6AE9264C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71FCE0" w14:textId="01EBBC41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315,742</w:t>
            </w:r>
          </w:p>
        </w:tc>
        <w:tc>
          <w:tcPr>
            <w:tcW w:w="146" w:type="pct"/>
          </w:tcPr>
          <w:p w14:paraId="3CFF13E9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0ABB946" w14:textId="2215F4B4" w:rsidR="005F29B9" w:rsidRPr="00FE56E1" w:rsidRDefault="00C0599F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9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633,131</w:t>
            </w:r>
          </w:p>
        </w:tc>
        <w:tc>
          <w:tcPr>
            <w:tcW w:w="132" w:type="pct"/>
            <w:vAlign w:val="bottom"/>
          </w:tcPr>
          <w:p w14:paraId="76EF6DEB" w14:textId="77777777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A58D91D" w14:textId="70D4BA40" w:rsidR="005F29B9" w:rsidRPr="00FE56E1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284,379</w:t>
            </w:r>
          </w:p>
        </w:tc>
      </w:tr>
    </w:tbl>
    <w:p w14:paraId="66151ED0" w14:textId="77777777" w:rsidR="00C4619C" w:rsidRDefault="00C4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4619C" w:rsidSect="00896FB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3297CAE6" w14:textId="412FBD41" w:rsidR="00CD3FCA" w:rsidRPr="00465EBA" w:rsidRDefault="0064515F" w:rsidP="0064515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  <w:tab w:val="left" w:pos="990"/>
        </w:tabs>
        <w:ind w:left="540" w:firstLine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</w:t>
      </w:r>
      <w:r w:rsidR="00B21A44" w:rsidRPr="00465EBA">
        <w:rPr>
          <w:rFonts w:asciiTheme="majorBidi" w:hAnsiTheme="majorBidi" w:cstheme="majorBidi" w:hint="cs"/>
          <w:cs/>
        </w:rPr>
        <w:t>ข้อมูลเงินลงทุน</w:t>
      </w:r>
    </w:p>
    <w:p w14:paraId="5F8C4E53" w14:textId="00CD0008" w:rsidR="00CD3FCA" w:rsidRPr="0064515F" w:rsidRDefault="00CD3FCA" w:rsidP="00322194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6514ED" w14:textId="3D095094" w:rsidR="00201CE3" w:rsidRDefault="0064515F" w:rsidP="00752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90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 </w:t>
      </w:r>
      <w:r w:rsidR="00EE4AD9" w:rsidRPr="000A4C46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</w:t>
      </w:r>
      <w:r w:rsidR="003D5FCD" w:rsidRPr="000A4C46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522D8C" w:rsidRPr="000A4C46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1</w:t>
      </w:r>
      <w:r w:rsidR="00264367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6</w:t>
      </w:r>
    </w:p>
    <w:p w14:paraId="5ED7415E" w14:textId="77777777" w:rsidR="000F4CFC" w:rsidRPr="0064515F" w:rsidRDefault="000F4CFC" w:rsidP="000F4CFC">
      <w:pPr>
        <w:spacing w:line="240" w:lineRule="auto"/>
        <w:rPr>
          <w:rFonts w:asciiTheme="majorBidi" w:eastAsia="Calibri" w:hAnsiTheme="majorBidi" w:cstheme="majorBidi"/>
          <w:sz w:val="22"/>
          <w:szCs w:val="22"/>
        </w:rPr>
      </w:pPr>
    </w:p>
    <w:tbl>
      <w:tblPr>
        <w:tblW w:w="4540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603"/>
        <w:gridCol w:w="1080"/>
        <w:gridCol w:w="240"/>
        <w:gridCol w:w="975"/>
        <w:gridCol w:w="243"/>
        <w:gridCol w:w="970"/>
        <w:gridCol w:w="240"/>
        <w:gridCol w:w="1238"/>
        <w:gridCol w:w="240"/>
        <w:gridCol w:w="1080"/>
        <w:gridCol w:w="240"/>
        <w:gridCol w:w="1001"/>
        <w:gridCol w:w="246"/>
        <w:gridCol w:w="1394"/>
        <w:gridCol w:w="240"/>
        <w:gridCol w:w="1105"/>
      </w:tblGrid>
      <w:tr w:rsidR="000F4CFC" w:rsidRPr="002672F1" w14:paraId="10654BFA" w14:textId="77777777" w:rsidTr="0064515F">
        <w:trPr>
          <w:tblHeader/>
        </w:trPr>
        <w:tc>
          <w:tcPr>
            <w:tcW w:w="1274" w:type="pct"/>
            <w:vAlign w:val="bottom"/>
          </w:tcPr>
          <w:p w14:paraId="6449DE24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3726" w:type="pct"/>
            <w:gridSpan w:val="15"/>
            <w:vAlign w:val="bottom"/>
          </w:tcPr>
          <w:p w14:paraId="00DBEED0" w14:textId="530887FA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F4CFC" w:rsidRPr="002672F1" w14:paraId="1D04D24F" w14:textId="77777777" w:rsidTr="0064515F">
        <w:trPr>
          <w:trHeight w:val="711"/>
          <w:tblHeader/>
        </w:trPr>
        <w:tc>
          <w:tcPr>
            <w:tcW w:w="1274" w:type="pct"/>
            <w:vAlign w:val="bottom"/>
          </w:tcPr>
          <w:p w14:paraId="192061F5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lang w:val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</w:p>
          <w:p w14:paraId="0A5AB276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  <w:r w:rsidRPr="00400E7C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382" w:type="pct"/>
            <w:vAlign w:val="bottom"/>
          </w:tcPr>
          <w:p w14:paraId="547D0869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B8746E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" w:type="pct"/>
            <w:vAlign w:val="bottom"/>
          </w:tcPr>
          <w:p w14:paraId="4E577EAB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0DA356BE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86" w:type="pct"/>
            <w:vAlign w:val="bottom"/>
          </w:tcPr>
          <w:p w14:paraId="4E436AB9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0B6221CA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85" w:type="pct"/>
            <w:vAlign w:val="bottom"/>
          </w:tcPr>
          <w:p w14:paraId="4EB6E90C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5A1740B5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85" w:type="pct"/>
            <w:vAlign w:val="bottom"/>
          </w:tcPr>
          <w:p w14:paraId="491A474E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" w:type="pct"/>
            <w:vAlign w:val="bottom"/>
          </w:tcPr>
          <w:p w14:paraId="102E563A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5" w:type="pct"/>
          </w:tcPr>
          <w:p w14:paraId="5CAEAF35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</w:tcPr>
          <w:p w14:paraId="348470AD" w14:textId="77777777" w:rsidR="000F4CFC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37051" w14:textId="77777777" w:rsidR="000F4CFC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7" w:type="pct"/>
            <w:vAlign w:val="bottom"/>
          </w:tcPr>
          <w:p w14:paraId="4B58BA9A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25FB845B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85" w:type="pct"/>
          </w:tcPr>
          <w:p w14:paraId="3D116BCE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3" w:type="pct"/>
            <w:vAlign w:val="bottom"/>
          </w:tcPr>
          <w:p w14:paraId="60618205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7C5DEE6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4CFC" w:rsidRPr="002672F1" w14:paraId="0C3CE435" w14:textId="77777777" w:rsidTr="0064515F">
        <w:trPr>
          <w:tblHeader/>
        </w:trPr>
        <w:tc>
          <w:tcPr>
            <w:tcW w:w="1274" w:type="pct"/>
            <w:vAlign w:val="bottom"/>
          </w:tcPr>
          <w:p w14:paraId="5D04CF61" w14:textId="77777777" w:rsidR="000F4CFC" w:rsidRPr="002672F1" w:rsidRDefault="000F4CFC" w:rsidP="00752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26" w:type="pct"/>
            <w:gridSpan w:val="15"/>
            <w:vAlign w:val="bottom"/>
          </w:tcPr>
          <w:p w14:paraId="1C949C4D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CFC" w:rsidRPr="002672F1" w14:paraId="21B025E1" w14:textId="77777777" w:rsidTr="0064515F">
        <w:tc>
          <w:tcPr>
            <w:tcW w:w="1274" w:type="pct"/>
            <w:vAlign w:val="bottom"/>
          </w:tcPr>
          <w:p w14:paraId="170B7B81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82" w:type="pct"/>
            <w:vAlign w:val="bottom"/>
          </w:tcPr>
          <w:p w14:paraId="2E8DCAD2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10AAB4A8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7FE146C0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" w:type="pct"/>
            <w:vAlign w:val="bottom"/>
          </w:tcPr>
          <w:p w14:paraId="00643D06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2085B9AB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45308839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71E6D649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3FB797B8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" w:type="pct"/>
            <w:vAlign w:val="bottom"/>
          </w:tcPr>
          <w:p w14:paraId="01444896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" w:type="pct"/>
          </w:tcPr>
          <w:p w14:paraId="33A154B2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</w:tcPr>
          <w:p w14:paraId="4F3AFEF7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255427F4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288D921C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" w:type="pct"/>
          </w:tcPr>
          <w:p w14:paraId="5A2B072C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3" w:type="pct"/>
            <w:vAlign w:val="bottom"/>
          </w:tcPr>
          <w:p w14:paraId="3FBF1C5E" w14:textId="77777777" w:rsidR="000F4CFC" w:rsidRPr="002672F1" w:rsidRDefault="000F4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4CFC" w:rsidRPr="002672F1" w14:paraId="73C5DA90" w14:textId="77777777" w:rsidTr="0064515F">
        <w:tc>
          <w:tcPr>
            <w:tcW w:w="1274" w:type="pct"/>
            <w:vAlign w:val="bottom"/>
          </w:tcPr>
          <w:p w14:paraId="7DA9F982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2" w:type="pct"/>
            <w:vAlign w:val="bottom"/>
          </w:tcPr>
          <w:p w14:paraId="7CD5E915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355BCA62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1D6FDFE7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67ED73A3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1B7A2270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3787DD95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724C6E20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929A906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4E463E7E" w14:textId="77777777" w:rsidR="000F4CFC" w:rsidRPr="00BA628D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" w:type="pct"/>
          </w:tcPr>
          <w:p w14:paraId="77D8569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417ED17F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3937CBAE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2C8DA42F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50E06DF9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4CE7CD90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CFC" w:rsidRPr="002672F1" w14:paraId="1C00F697" w14:textId="77777777" w:rsidTr="0064515F">
        <w:tc>
          <w:tcPr>
            <w:tcW w:w="1274" w:type="pct"/>
            <w:vAlign w:val="bottom"/>
          </w:tcPr>
          <w:p w14:paraId="0C0327C0" w14:textId="2AEDD993" w:rsidR="000F4CFC" w:rsidRPr="002672F1" w:rsidRDefault="000F4CFC" w:rsidP="00752BD0">
            <w:pPr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4C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เงินฝากประจำตั้งแต่ </w:t>
            </w:r>
            <w:r w:rsidRPr="000F4CF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F4C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เดือนแต่ไม่เกิน </w:t>
            </w:r>
            <w:r w:rsidRPr="000F4C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4CF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82" w:type="pct"/>
            <w:vAlign w:val="bottom"/>
          </w:tcPr>
          <w:p w14:paraId="7018A3C6" w14:textId="5F1ED820" w:rsidR="000F4CFC" w:rsidRPr="00366812" w:rsidRDefault="00366812" w:rsidP="0036681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6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7C4FD784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1E0BD512" w14:textId="2D260F02" w:rsidR="000F4CFC" w:rsidRPr="002672F1" w:rsidRDefault="00E92E7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E73">
              <w:rPr>
                <w:rFonts w:asciiTheme="majorBidi" w:hAnsiTheme="majorBidi" w:cstheme="majorBidi"/>
                <w:sz w:val="30"/>
                <w:szCs w:val="30"/>
              </w:rPr>
              <w:t>40,092</w:t>
            </w:r>
          </w:p>
        </w:tc>
        <w:tc>
          <w:tcPr>
            <w:tcW w:w="86" w:type="pct"/>
            <w:vAlign w:val="bottom"/>
          </w:tcPr>
          <w:p w14:paraId="46F9DF9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7B038BB4" w14:textId="42CEFCB9" w:rsidR="000F4CFC" w:rsidRPr="00366812" w:rsidRDefault="00366812" w:rsidP="0036681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2136F27" w14:textId="77777777" w:rsidR="000F4CFC" w:rsidRPr="00366812" w:rsidRDefault="000F4CFC" w:rsidP="003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4E9C0143" w14:textId="19C21263" w:rsidR="000F4CFC" w:rsidRPr="00366812" w:rsidRDefault="00366812" w:rsidP="0036681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6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1E935DD" w14:textId="77777777" w:rsidR="000F4CFC" w:rsidRPr="00366812" w:rsidRDefault="000F4CFC" w:rsidP="0036681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82" w:type="pct"/>
            <w:vAlign w:val="bottom"/>
          </w:tcPr>
          <w:p w14:paraId="7AC446E8" w14:textId="454816E3" w:rsidR="000F4CFC" w:rsidRPr="00BA628D" w:rsidRDefault="00366812" w:rsidP="0036681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56E13A80" w14:textId="77777777" w:rsidR="000F4CFC" w:rsidRPr="00366812" w:rsidRDefault="000F4CFC" w:rsidP="003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</w:tcPr>
          <w:p w14:paraId="198E2309" w14:textId="79A2E1C5" w:rsidR="000F4CFC" w:rsidRPr="00366812" w:rsidRDefault="00366812" w:rsidP="003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vAlign w:val="bottom"/>
          </w:tcPr>
          <w:p w14:paraId="7CE2BE46" w14:textId="77777777" w:rsidR="000F4CFC" w:rsidRPr="00366812" w:rsidRDefault="000F4CFC" w:rsidP="003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21AA7180" w14:textId="78BC4490" w:rsidR="000F4CFC" w:rsidRPr="00366812" w:rsidRDefault="00366812" w:rsidP="0036681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22D10EE6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49354766" w14:textId="0700A8C9" w:rsidR="000F4CFC" w:rsidRPr="002672F1" w:rsidRDefault="003668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40,092</w:t>
            </w:r>
          </w:p>
        </w:tc>
      </w:tr>
      <w:tr w:rsidR="000F4CFC" w:rsidRPr="002672F1" w14:paraId="1577EDA8" w14:textId="77777777" w:rsidTr="0064515F">
        <w:tc>
          <w:tcPr>
            <w:tcW w:w="1274" w:type="pct"/>
            <w:vAlign w:val="bottom"/>
          </w:tcPr>
          <w:p w14:paraId="085EAA92" w14:textId="77777777" w:rsidR="000F4CFC" w:rsidRPr="006E2F18" w:rsidRDefault="000F4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กองทุนรวมตลาดเงิน</w:t>
            </w:r>
          </w:p>
        </w:tc>
        <w:tc>
          <w:tcPr>
            <w:tcW w:w="382" w:type="pct"/>
            <w:vAlign w:val="bottom"/>
          </w:tcPr>
          <w:p w14:paraId="32C25804" w14:textId="77777777" w:rsidR="000F4CFC" w:rsidRPr="006E5F0A" w:rsidRDefault="000F4CF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4B75509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68463453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328,910</w:t>
            </w:r>
          </w:p>
        </w:tc>
        <w:tc>
          <w:tcPr>
            <w:tcW w:w="86" w:type="pct"/>
            <w:vAlign w:val="bottom"/>
          </w:tcPr>
          <w:p w14:paraId="6852503B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38DCDFD8" w14:textId="77777777" w:rsidR="000F4CFC" w:rsidRPr="006E5F0A" w:rsidRDefault="000F4CFC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C84375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474BBE3A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3FCD84B2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4A688165" w14:textId="77777777" w:rsidR="000F4CFC" w:rsidRPr="00BA628D" w:rsidRDefault="000F4CF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2638ECA4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70DB0719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1DAC3AC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73579EF6" w14:textId="77777777" w:rsidR="000F4CFC" w:rsidRPr="00CA1C6A" w:rsidRDefault="000F4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037A25D4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0009DD35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</w:rPr>
              <w:t>328,910</w:t>
            </w:r>
          </w:p>
        </w:tc>
      </w:tr>
      <w:tr w:rsidR="000F4CFC" w:rsidRPr="002672F1" w14:paraId="21811BC4" w14:textId="77777777" w:rsidTr="0064515F">
        <w:tc>
          <w:tcPr>
            <w:tcW w:w="1274" w:type="pct"/>
            <w:vAlign w:val="bottom"/>
          </w:tcPr>
          <w:p w14:paraId="34E510BD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52BFE776" w14:textId="77777777" w:rsidR="000F4CFC" w:rsidRPr="00263915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5" w:type="pct"/>
          </w:tcPr>
          <w:p w14:paraId="271F8877" w14:textId="77777777" w:rsidR="000F4CFC" w:rsidRPr="00263915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vAlign w:val="bottom"/>
          </w:tcPr>
          <w:p w14:paraId="7FC2F499" w14:textId="77777777" w:rsidR="000F4CFC" w:rsidRPr="00263915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49,798</w:t>
            </w:r>
          </w:p>
        </w:tc>
        <w:tc>
          <w:tcPr>
            <w:tcW w:w="86" w:type="pct"/>
            <w:vAlign w:val="bottom"/>
          </w:tcPr>
          <w:p w14:paraId="752E9AB3" w14:textId="77777777" w:rsidR="000F4CFC" w:rsidRPr="00263915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17F1AE74" w14:textId="77777777" w:rsidR="000F4CFC" w:rsidRPr="00263915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</w:rPr>
              <w:t>(422,702)</w:t>
            </w:r>
          </w:p>
        </w:tc>
        <w:tc>
          <w:tcPr>
            <w:tcW w:w="85" w:type="pct"/>
            <w:vAlign w:val="bottom"/>
          </w:tcPr>
          <w:p w14:paraId="2DBE617F" w14:textId="77777777" w:rsidR="000F4CFC" w:rsidRPr="00263915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7BAF184E" w14:textId="77777777" w:rsidR="000F4CFC" w:rsidRPr="00263915" w:rsidRDefault="000F4CF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07445A02" w14:textId="77777777" w:rsidR="000F4CFC" w:rsidRPr="00263915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643DA0F8" w14:textId="77777777" w:rsidR="000F4CFC" w:rsidRPr="00263915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80,219</w:t>
            </w:r>
          </w:p>
        </w:tc>
        <w:tc>
          <w:tcPr>
            <w:tcW w:w="85" w:type="pct"/>
          </w:tcPr>
          <w:p w14:paraId="2B55244F" w14:textId="77777777" w:rsidR="000F4CFC" w:rsidRPr="00263915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7C5EB8D9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87" w:type="pct"/>
            <w:vAlign w:val="bottom"/>
          </w:tcPr>
          <w:p w14:paraId="58E647FA" w14:textId="77777777" w:rsidR="000F4CFC" w:rsidRPr="00263915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564386F" w14:textId="77777777" w:rsidR="000F4CFC" w:rsidRPr="00CA1C6A" w:rsidRDefault="000F4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40D5C268" w14:textId="77777777" w:rsidR="000F4CFC" w:rsidRPr="00263915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638FDF94" w14:textId="77777777" w:rsidR="000F4CFC" w:rsidRPr="00263915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7C9">
              <w:rPr>
                <w:rFonts w:asciiTheme="majorBidi" w:hAnsiTheme="majorBidi" w:cstheme="majorBidi"/>
                <w:sz w:val="30"/>
                <w:szCs w:val="30"/>
              </w:rPr>
              <w:t>80,021</w:t>
            </w:r>
          </w:p>
        </w:tc>
      </w:tr>
      <w:tr w:rsidR="000F4CFC" w:rsidRPr="002672F1" w14:paraId="1C018F5F" w14:textId="77777777" w:rsidTr="0064515F">
        <w:tc>
          <w:tcPr>
            <w:tcW w:w="1274" w:type="pct"/>
            <w:vAlign w:val="bottom"/>
          </w:tcPr>
          <w:p w14:paraId="7112F05D" w14:textId="77777777" w:rsidR="000F4CFC" w:rsidRPr="00263915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9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7E9C0888" w14:textId="77777777" w:rsidR="000F4CFC" w:rsidRPr="00F16B06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6B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5" w:type="pct"/>
          </w:tcPr>
          <w:p w14:paraId="43004736" w14:textId="77777777" w:rsidR="000F4CFC" w:rsidRPr="00F16B06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vAlign w:val="bottom"/>
          </w:tcPr>
          <w:p w14:paraId="7CB8BB8E" w14:textId="6D96E9CD" w:rsidR="000F4CFC" w:rsidRPr="00F16B06" w:rsidRDefault="00E92E7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418,800</w:t>
            </w:r>
          </w:p>
        </w:tc>
        <w:tc>
          <w:tcPr>
            <w:tcW w:w="86" w:type="pct"/>
            <w:vAlign w:val="bottom"/>
          </w:tcPr>
          <w:p w14:paraId="560027BA" w14:textId="77777777" w:rsidR="000F4CFC" w:rsidRPr="00F16B06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5F00EF33" w14:textId="77777777" w:rsidR="000F4CFC" w:rsidRPr="00F16B06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(422,702)</w:t>
            </w:r>
          </w:p>
        </w:tc>
        <w:tc>
          <w:tcPr>
            <w:tcW w:w="85" w:type="pct"/>
            <w:vAlign w:val="bottom"/>
          </w:tcPr>
          <w:p w14:paraId="41E54F32" w14:textId="77777777" w:rsidR="000F4CFC" w:rsidRPr="00F16B06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51BF893" w14:textId="77777777" w:rsidR="000F4CFC" w:rsidRPr="00F16B06" w:rsidRDefault="000F4CF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D1BD6D9" w14:textId="77777777" w:rsidR="000F4CFC" w:rsidRPr="00F16B06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600E2C8E" w14:textId="77777777" w:rsidR="000F4CFC" w:rsidRPr="007B1473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80,219</w:t>
            </w:r>
          </w:p>
        </w:tc>
        <w:tc>
          <w:tcPr>
            <w:tcW w:w="85" w:type="pct"/>
          </w:tcPr>
          <w:p w14:paraId="1AD028D1" w14:textId="77777777" w:rsidR="000F4CFC" w:rsidRPr="00F16B06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3EBA9C9D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(197)</w:t>
            </w:r>
          </w:p>
        </w:tc>
        <w:tc>
          <w:tcPr>
            <w:tcW w:w="87" w:type="pct"/>
            <w:vAlign w:val="bottom"/>
          </w:tcPr>
          <w:p w14:paraId="1816FFD7" w14:textId="77777777" w:rsidR="000F4CFC" w:rsidRPr="00034602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4561958D" w14:textId="77777777" w:rsidR="000F4CFC" w:rsidRPr="00CA1C6A" w:rsidRDefault="000F4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4BB30FC6" w14:textId="77777777" w:rsidR="000F4CFC" w:rsidRPr="00F16B06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2F70F8B2" w14:textId="60590D55" w:rsidR="000F4CFC" w:rsidRPr="00F16B06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7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30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49,023</w:t>
            </w:r>
          </w:p>
        </w:tc>
      </w:tr>
      <w:tr w:rsidR="000F4CFC" w:rsidRPr="002672F1" w14:paraId="1FAE406B" w14:textId="77777777" w:rsidTr="0064515F">
        <w:trPr>
          <w:trHeight w:hRule="exact" w:val="300"/>
        </w:trPr>
        <w:tc>
          <w:tcPr>
            <w:tcW w:w="1274" w:type="pct"/>
            <w:vAlign w:val="bottom"/>
          </w:tcPr>
          <w:p w14:paraId="02E5E6AA" w14:textId="77777777" w:rsidR="000F4CFC" w:rsidRPr="00400E7C" w:rsidRDefault="000F4CF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  <w:vAlign w:val="bottom"/>
          </w:tcPr>
          <w:p w14:paraId="48CEAF3F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5" w:type="pct"/>
          </w:tcPr>
          <w:p w14:paraId="3C25D32A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" w:type="pct"/>
            <w:tcBorders>
              <w:top w:val="double" w:sz="4" w:space="0" w:color="auto"/>
            </w:tcBorders>
            <w:vAlign w:val="bottom"/>
          </w:tcPr>
          <w:p w14:paraId="1222C37C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" w:type="pct"/>
            <w:vAlign w:val="bottom"/>
          </w:tcPr>
          <w:p w14:paraId="5AB21BA0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vAlign w:val="bottom"/>
          </w:tcPr>
          <w:p w14:paraId="7DDAB013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" w:type="pct"/>
            <w:vAlign w:val="bottom"/>
          </w:tcPr>
          <w:p w14:paraId="49A1B8C5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vAlign w:val="bottom"/>
          </w:tcPr>
          <w:p w14:paraId="5C3A3EBF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" w:type="pct"/>
            <w:vAlign w:val="bottom"/>
          </w:tcPr>
          <w:p w14:paraId="418615C8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  <w:vAlign w:val="bottom"/>
          </w:tcPr>
          <w:p w14:paraId="4FFE5ED0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5" w:type="pct"/>
          </w:tcPr>
          <w:p w14:paraId="6C884480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</w:tcPr>
          <w:p w14:paraId="42B8D4C4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47C73D31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</w:tcPr>
          <w:p w14:paraId="41836069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" w:type="pct"/>
          </w:tcPr>
          <w:p w14:paraId="68166D4A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tcBorders>
              <w:top w:val="double" w:sz="4" w:space="0" w:color="auto"/>
            </w:tcBorders>
            <w:vAlign w:val="bottom"/>
          </w:tcPr>
          <w:p w14:paraId="3F6BA539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0F4CFC" w:rsidRPr="002672F1" w14:paraId="6236AA51" w14:textId="77777777" w:rsidTr="0064515F">
        <w:tc>
          <w:tcPr>
            <w:tcW w:w="1274" w:type="pct"/>
            <w:vAlign w:val="bottom"/>
          </w:tcPr>
          <w:p w14:paraId="7AEA11FF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2" w:type="pct"/>
            <w:vAlign w:val="bottom"/>
          </w:tcPr>
          <w:p w14:paraId="00C16EA2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17BDEE3B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6C691BCF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175CB965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5B4103D3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83C8EF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76458759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665791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453A47CB" w14:textId="77777777" w:rsidR="000F4CFC" w:rsidRPr="007B1473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" w:type="pct"/>
          </w:tcPr>
          <w:p w14:paraId="67E102B9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3E325417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2BD0CAE0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0403C906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0438FE6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5AF41E2E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CFC" w:rsidRPr="002672F1" w14:paraId="55FADD27" w14:textId="77777777" w:rsidTr="0064515F">
        <w:tc>
          <w:tcPr>
            <w:tcW w:w="1274" w:type="pct"/>
            <w:vAlign w:val="bottom"/>
          </w:tcPr>
          <w:p w14:paraId="6630DCEF" w14:textId="77777777" w:rsidR="000F4CFC" w:rsidRPr="002672F1" w:rsidRDefault="000F4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2" w:type="pct"/>
            <w:vAlign w:val="bottom"/>
          </w:tcPr>
          <w:p w14:paraId="7B98B229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  <w:tc>
          <w:tcPr>
            <w:tcW w:w="85" w:type="pct"/>
            <w:vAlign w:val="bottom"/>
          </w:tcPr>
          <w:p w14:paraId="2BF7B9F8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59A6284C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201,495</w:t>
            </w:r>
          </w:p>
        </w:tc>
        <w:tc>
          <w:tcPr>
            <w:tcW w:w="86" w:type="pct"/>
            <w:vAlign w:val="bottom"/>
          </w:tcPr>
          <w:p w14:paraId="5664D735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75A0DFCC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37B68341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6FD62F0D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06D7E8C8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2409F93B" w14:textId="77777777" w:rsidR="000F4CFC" w:rsidRPr="002672F1" w:rsidRDefault="000F4CFC" w:rsidP="004C02A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471" w:right="-188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(80,219)</w:t>
            </w:r>
          </w:p>
        </w:tc>
        <w:tc>
          <w:tcPr>
            <w:tcW w:w="85" w:type="pct"/>
          </w:tcPr>
          <w:p w14:paraId="2DAB053B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</w:tcPr>
          <w:p w14:paraId="14F47623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87" w:type="pct"/>
            <w:vAlign w:val="bottom"/>
          </w:tcPr>
          <w:p w14:paraId="0164DE0E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15A7818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(4,550)</w:t>
            </w:r>
          </w:p>
        </w:tc>
        <w:tc>
          <w:tcPr>
            <w:tcW w:w="85" w:type="pct"/>
          </w:tcPr>
          <w:p w14:paraId="5621B61F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vAlign w:val="bottom"/>
          </w:tcPr>
          <w:p w14:paraId="66549592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7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418,539</w:t>
            </w:r>
          </w:p>
        </w:tc>
      </w:tr>
      <w:tr w:rsidR="000F4CFC" w:rsidRPr="002672F1" w14:paraId="2C1DC69C" w14:textId="77777777" w:rsidTr="0064515F">
        <w:tc>
          <w:tcPr>
            <w:tcW w:w="1274" w:type="pct"/>
            <w:vAlign w:val="bottom"/>
          </w:tcPr>
          <w:p w14:paraId="5CEF2CED" w14:textId="77777777" w:rsidR="00752BD0" w:rsidRDefault="000F4CFC" w:rsidP="00752B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  <w:r w:rsidR="00752B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0AC55AD" w14:textId="5E43CEAF" w:rsidR="000F4CFC" w:rsidRPr="002672F1" w:rsidRDefault="00752B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F4CFC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7E5FA270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  <w:tc>
          <w:tcPr>
            <w:tcW w:w="85" w:type="pct"/>
            <w:vAlign w:val="bottom"/>
          </w:tcPr>
          <w:p w14:paraId="35E7A5AA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vAlign w:val="bottom"/>
          </w:tcPr>
          <w:p w14:paraId="12CB31B8" w14:textId="77777777" w:rsidR="000F4CFC" w:rsidRPr="001941A2" w:rsidRDefault="000F4C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83F13D9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46E9218E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(21,028)</w:t>
            </w:r>
          </w:p>
        </w:tc>
        <w:tc>
          <w:tcPr>
            <w:tcW w:w="85" w:type="pct"/>
            <w:vAlign w:val="bottom"/>
          </w:tcPr>
          <w:p w14:paraId="78B9277D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722CDD9E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sz w:val="30"/>
                <w:szCs w:val="30"/>
              </w:rPr>
              <w:t>(862)</w:t>
            </w:r>
          </w:p>
        </w:tc>
        <w:tc>
          <w:tcPr>
            <w:tcW w:w="85" w:type="pct"/>
            <w:vAlign w:val="bottom"/>
          </w:tcPr>
          <w:p w14:paraId="3E3EF64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107BC436" w14:textId="77777777" w:rsidR="000F4CFC" w:rsidRPr="002672F1" w:rsidRDefault="000F4CFC" w:rsidP="004C02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77231618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181385B1" w14:textId="77777777" w:rsidR="000F4CFC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FC8B3A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56760530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8B1E978" w14:textId="77777777" w:rsidR="000F4CFC" w:rsidRDefault="000F4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564AB4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057CB861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1CBA24AD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4CFC" w:rsidRPr="002672F1" w14:paraId="46460B34" w14:textId="77777777" w:rsidTr="0064515F">
        <w:tc>
          <w:tcPr>
            <w:tcW w:w="1274" w:type="pct"/>
            <w:vAlign w:val="bottom"/>
          </w:tcPr>
          <w:p w14:paraId="0D590646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2565D" w14:textId="77777777" w:rsidR="000F4CFC" w:rsidRPr="005E66EA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5" w:type="pct"/>
            <w:vAlign w:val="bottom"/>
          </w:tcPr>
          <w:p w14:paraId="10C80AB3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F317E" w14:textId="77777777" w:rsidR="000F4CFC" w:rsidRPr="001941A2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201,495</w:t>
            </w:r>
          </w:p>
        </w:tc>
        <w:tc>
          <w:tcPr>
            <w:tcW w:w="86" w:type="pct"/>
            <w:vAlign w:val="bottom"/>
          </w:tcPr>
          <w:p w14:paraId="2A2A9F05" w14:textId="77777777" w:rsidR="000F4CFC" w:rsidRPr="005E66E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33A0A" w14:textId="77777777" w:rsidR="000F4CFC" w:rsidRPr="005E66EA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(21,028)</w:t>
            </w:r>
          </w:p>
        </w:tc>
        <w:tc>
          <w:tcPr>
            <w:tcW w:w="85" w:type="pct"/>
            <w:vAlign w:val="bottom"/>
          </w:tcPr>
          <w:p w14:paraId="22766674" w14:textId="77777777" w:rsidR="000F4CFC" w:rsidRPr="005E66E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53B4B" w14:textId="77777777" w:rsidR="000F4CFC" w:rsidRPr="005E66EA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(862)</w:t>
            </w:r>
          </w:p>
        </w:tc>
        <w:tc>
          <w:tcPr>
            <w:tcW w:w="85" w:type="pct"/>
            <w:vAlign w:val="bottom"/>
          </w:tcPr>
          <w:p w14:paraId="02008D35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DF60" w14:textId="77777777" w:rsidR="000F4CFC" w:rsidRPr="007B1473" w:rsidRDefault="000F4CFC" w:rsidP="004C02A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471" w:right="-18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(80,219)</w:t>
            </w:r>
          </w:p>
        </w:tc>
        <w:tc>
          <w:tcPr>
            <w:tcW w:w="85" w:type="pct"/>
          </w:tcPr>
          <w:p w14:paraId="2FC75DC4" w14:textId="77777777" w:rsidR="000F4CFC" w:rsidRPr="005E66E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0E64E44D" w14:textId="77777777" w:rsidR="000F4CFC" w:rsidRPr="00034602" w:rsidRDefault="000F4CF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(108)</w:t>
            </w:r>
          </w:p>
        </w:tc>
        <w:tc>
          <w:tcPr>
            <w:tcW w:w="87" w:type="pct"/>
            <w:vAlign w:val="bottom"/>
          </w:tcPr>
          <w:p w14:paraId="4F970502" w14:textId="77777777" w:rsidR="000F4CFC" w:rsidRPr="005E66E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6FA80FEA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(4,550)</w:t>
            </w:r>
          </w:p>
        </w:tc>
        <w:tc>
          <w:tcPr>
            <w:tcW w:w="85" w:type="pct"/>
          </w:tcPr>
          <w:p w14:paraId="1D777D52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F6944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7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418,539</w:t>
            </w:r>
          </w:p>
        </w:tc>
      </w:tr>
      <w:tr w:rsidR="000F4CFC" w:rsidRPr="002672F1" w14:paraId="7414B9B6" w14:textId="77777777" w:rsidTr="0064515F">
        <w:trPr>
          <w:trHeight w:val="150"/>
        </w:trPr>
        <w:tc>
          <w:tcPr>
            <w:tcW w:w="1274" w:type="pct"/>
            <w:vAlign w:val="bottom"/>
          </w:tcPr>
          <w:p w14:paraId="082897E5" w14:textId="77777777" w:rsidR="000F4CFC" w:rsidRPr="0064515F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1857E30B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7EADCEF8" w14:textId="77777777" w:rsidR="000F4CFC" w:rsidRPr="0064515F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vAlign w:val="bottom"/>
          </w:tcPr>
          <w:p w14:paraId="6CEA0637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" w:type="pct"/>
            <w:vAlign w:val="bottom"/>
          </w:tcPr>
          <w:p w14:paraId="68FD4B36" w14:textId="77777777" w:rsidR="000F4CFC" w:rsidRPr="0064515F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583B51B9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" w:type="pct"/>
            <w:vAlign w:val="bottom"/>
          </w:tcPr>
          <w:p w14:paraId="76BB10C1" w14:textId="77777777" w:rsidR="000F4CFC" w:rsidRPr="0064515F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017EA132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" w:type="pct"/>
            <w:vAlign w:val="bottom"/>
          </w:tcPr>
          <w:p w14:paraId="71FAAFFC" w14:textId="77777777" w:rsidR="000F4CFC" w:rsidRPr="0064515F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393E58ED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5" w:type="pct"/>
          </w:tcPr>
          <w:p w14:paraId="27E63D36" w14:textId="77777777" w:rsidR="000F4CFC" w:rsidRPr="0064515F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46C71489" w14:textId="77777777" w:rsidR="000F4CFC" w:rsidRPr="0064515F" w:rsidRDefault="000F4CFC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E6BB664" w14:textId="77777777" w:rsidR="000F4CFC" w:rsidRPr="0064515F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</w:tcPr>
          <w:p w14:paraId="6541065F" w14:textId="77777777" w:rsidR="000F4CFC" w:rsidRPr="0064515F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5" w:type="pct"/>
          </w:tcPr>
          <w:p w14:paraId="0A9E67DF" w14:textId="77777777" w:rsidR="000F4CFC" w:rsidRPr="0064515F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14:paraId="7A038510" w14:textId="77777777" w:rsidR="000F4CFC" w:rsidRPr="0064515F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0F4CFC" w:rsidRPr="002672F1" w14:paraId="570872C7" w14:textId="77777777" w:rsidTr="0064515F">
        <w:tc>
          <w:tcPr>
            <w:tcW w:w="1274" w:type="pct"/>
            <w:vAlign w:val="bottom"/>
          </w:tcPr>
          <w:p w14:paraId="5A25618B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82" w:type="pct"/>
            <w:vAlign w:val="bottom"/>
          </w:tcPr>
          <w:p w14:paraId="671BF706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36E07FB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5D915857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2BF6E3EA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39924779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3BCCC10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3915FBB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1B676578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68AC5DF8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79DE7D5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3FD3B012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37166646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715E6D0F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4E8ACC4A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3DCC05D4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CFC" w:rsidRPr="002672F1" w14:paraId="3CE27DD2" w14:textId="77777777" w:rsidTr="0064515F">
        <w:tc>
          <w:tcPr>
            <w:tcW w:w="1274" w:type="pct"/>
            <w:vAlign w:val="bottom"/>
          </w:tcPr>
          <w:p w14:paraId="7A28112F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2" w:type="pct"/>
            <w:vAlign w:val="bottom"/>
          </w:tcPr>
          <w:p w14:paraId="6E28308E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16DBBACA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06998CF6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4BC167F9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55BE948C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0B559794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6DA4BEA3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32640E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7C355C34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61F1F0B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12F6AF0F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1CA67F8F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3A7851C3" w14:textId="77777777" w:rsidR="000F4CFC" w:rsidRPr="00BA628D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" w:type="pct"/>
          </w:tcPr>
          <w:p w14:paraId="34E58440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640F5FFE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CFC" w:rsidRPr="002672F1" w14:paraId="350DD7C4" w14:textId="77777777" w:rsidTr="0064515F">
        <w:tc>
          <w:tcPr>
            <w:tcW w:w="1274" w:type="pct"/>
            <w:vAlign w:val="bottom"/>
          </w:tcPr>
          <w:p w14:paraId="5801C65E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2" w:type="pct"/>
            <w:tcBorders>
              <w:bottom w:val="double" w:sz="4" w:space="0" w:color="auto"/>
            </w:tcBorders>
            <w:vAlign w:val="bottom"/>
          </w:tcPr>
          <w:p w14:paraId="5723DF43" w14:textId="77777777" w:rsidR="000F4CFC" w:rsidRPr="003263A2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85" w:type="pct"/>
          </w:tcPr>
          <w:p w14:paraId="1638E263" w14:textId="77777777" w:rsidR="000F4CFC" w:rsidRPr="003263A2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vAlign w:val="bottom"/>
          </w:tcPr>
          <w:p w14:paraId="1F51A9A9" w14:textId="77777777" w:rsidR="000F4CFC" w:rsidRPr="003263A2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119,556</w:t>
            </w:r>
          </w:p>
        </w:tc>
        <w:tc>
          <w:tcPr>
            <w:tcW w:w="86" w:type="pct"/>
            <w:vAlign w:val="bottom"/>
          </w:tcPr>
          <w:p w14:paraId="1AE68CFE" w14:textId="77777777" w:rsidR="000F4CFC" w:rsidRPr="003263A2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vAlign w:val="bottom"/>
          </w:tcPr>
          <w:p w14:paraId="19BBA286" w14:textId="77777777" w:rsidR="000F4CFC" w:rsidRPr="003263A2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(279,188)</w:t>
            </w:r>
          </w:p>
        </w:tc>
        <w:tc>
          <w:tcPr>
            <w:tcW w:w="85" w:type="pct"/>
            <w:vAlign w:val="bottom"/>
          </w:tcPr>
          <w:p w14:paraId="4E56B5A3" w14:textId="77777777" w:rsidR="000F4CFC" w:rsidRPr="003263A2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  <w:vAlign w:val="bottom"/>
          </w:tcPr>
          <w:p w14:paraId="6F830893" w14:textId="77777777" w:rsidR="000F4CFC" w:rsidRPr="003263A2" w:rsidRDefault="000F4CF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10ECF1DB" w14:textId="77777777" w:rsidR="000F4CFC" w:rsidRPr="003263A2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double" w:sz="4" w:space="0" w:color="auto"/>
            </w:tcBorders>
            <w:vAlign w:val="bottom"/>
          </w:tcPr>
          <w:p w14:paraId="6D071B2C" w14:textId="77777777" w:rsidR="000F4CFC" w:rsidRPr="003263A2" w:rsidRDefault="000F4CFC" w:rsidP="00B61C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5" w:type="pct"/>
          </w:tcPr>
          <w:p w14:paraId="44AA652A" w14:textId="77777777" w:rsidR="000F4CFC" w:rsidRPr="003263A2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</w:tcPr>
          <w:p w14:paraId="57F7D19A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5930D683" w14:textId="77777777" w:rsidR="000F4CFC" w:rsidRPr="003263A2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1A24A10" w14:textId="77777777" w:rsidR="000F4CFC" w:rsidRPr="003263A2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0A0025ED" w14:textId="77777777" w:rsidR="000F4CFC" w:rsidRPr="003263A2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tcBorders>
              <w:bottom w:val="double" w:sz="4" w:space="0" w:color="auto"/>
            </w:tcBorders>
            <w:vAlign w:val="bottom"/>
          </w:tcPr>
          <w:p w14:paraId="42BBADF8" w14:textId="77777777" w:rsidR="000F4CFC" w:rsidRPr="003263A2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</w:tr>
      <w:tr w:rsidR="000F4CFC" w:rsidRPr="002672F1" w14:paraId="5AE2F747" w14:textId="77777777" w:rsidTr="0064515F">
        <w:trPr>
          <w:trHeight w:hRule="exact" w:val="374"/>
        </w:trPr>
        <w:tc>
          <w:tcPr>
            <w:tcW w:w="1274" w:type="pct"/>
            <w:vAlign w:val="bottom"/>
          </w:tcPr>
          <w:p w14:paraId="6F1B376B" w14:textId="77777777" w:rsidR="000F4CFC" w:rsidRPr="00400E7C" w:rsidRDefault="000F4CF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  <w:vAlign w:val="bottom"/>
          </w:tcPr>
          <w:p w14:paraId="0229ED13" w14:textId="77777777" w:rsidR="000F4CFC" w:rsidRPr="00400E7C" w:rsidRDefault="000F4CFC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1D78A648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double" w:sz="4" w:space="0" w:color="auto"/>
            </w:tcBorders>
            <w:vAlign w:val="bottom"/>
          </w:tcPr>
          <w:p w14:paraId="388FCA5D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vAlign w:val="bottom"/>
          </w:tcPr>
          <w:p w14:paraId="7F5310B9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vAlign w:val="bottom"/>
          </w:tcPr>
          <w:p w14:paraId="30B5793A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102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3CF86ED4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vAlign w:val="bottom"/>
          </w:tcPr>
          <w:p w14:paraId="21C07CCE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7080B0BE" w14:textId="77777777" w:rsidR="000F4CFC" w:rsidRPr="00400E7C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  <w:vAlign w:val="bottom"/>
          </w:tcPr>
          <w:p w14:paraId="140954EC" w14:textId="77777777" w:rsidR="000F4CFC" w:rsidRPr="00400E7C" w:rsidRDefault="000F4CFC" w:rsidP="00B61C2D">
            <w:pPr>
              <w:pStyle w:val="acctfourfigures"/>
              <w:tabs>
                <w:tab w:val="clear" w:pos="765"/>
                <w:tab w:val="decimal" w:pos="624"/>
                <w:tab w:val="decimal" w:pos="782"/>
              </w:tabs>
              <w:spacing w:line="240" w:lineRule="auto"/>
              <w:ind w:left="-471" w:right="-285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450BAACA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</w:tcPr>
          <w:p w14:paraId="6BA3E50A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0996B2C9" w14:textId="77777777" w:rsidR="000F4CFC" w:rsidRPr="00400E7C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</w:tcPr>
          <w:p w14:paraId="75559020" w14:textId="77777777" w:rsidR="000F4CFC" w:rsidRPr="00BA628D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" w:type="pct"/>
          </w:tcPr>
          <w:p w14:paraId="6E8703EC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93" w:type="pct"/>
            <w:tcBorders>
              <w:top w:val="double" w:sz="4" w:space="0" w:color="auto"/>
            </w:tcBorders>
            <w:vAlign w:val="bottom"/>
          </w:tcPr>
          <w:p w14:paraId="4CAE6EF1" w14:textId="77777777" w:rsidR="000F4CFC" w:rsidRPr="00400E7C" w:rsidRDefault="000F4C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F4CFC" w:rsidRPr="002672F1" w14:paraId="69CC326D" w14:textId="77777777" w:rsidTr="0064515F">
        <w:tc>
          <w:tcPr>
            <w:tcW w:w="1274" w:type="pct"/>
            <w:vAlign w:val="bottom"/>
          </w:tcPr>
          <w:p w14:paraId="503555EE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2" w:type="pct"/>
            <w:vAlign w:val="bottom"/>
          </w:tcPr>
          <w:p w14:paraId="292E5DF5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2D75951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4A8A660C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3A79AA4F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68876B45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2E2B165A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46053DD5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546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5221E4A0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794CBC91" w14:textId="77777777" w:rsidR="000F4CFC" w:rsidRPr="002672F1" w:rsidRDefault="000F4CFC" w:rsidP="00B61C2D">
            <w:pPr>
              <w:pStyle w:val="acctfourfigures"/>
              <w:tabs>
                <w:tab w:val="clear" w:pos="765"/>
                <w:tab w:val="decimal" w:pos="782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FEAFCD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4" w:type="pct"/>
          </w:tcPr>
          <w:p w14:paraId="44F288D1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2777830F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3" w:type="pct"/>
          </w:tcPr>
          <w:p w14:paraId="2EEB94B7" w14:textId="77777777" w:rsidR="000F4CFC" w:rsidRPr="00BA628D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" w:type="pct"/>
          </w:tcPr>
          <w:p w14:paraId="1EB50826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vAlign w:val="bottom"/>
          </w:tcPr>
          <w:p w14:paraId="22066137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CFC" w:rsidRPr="002672F1" w14:paraId="1DA69157" w14:textId="77777777" w:rsidTr="0064515F">
        <w:tc>
          <w:tcPr>
            <w:tcW w:w="1274" w:type="pct"/>
            <w:vAlign w:val="bottom"/>
          </w:tcPr>
          <w:p w14:paraId="59B76952" w14:textId="77777777" w:rsidR="000F4CFC" w:rsidRPr="002672F1" w:rsidRDefault="000F4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2" w:type="pct"/>
            <w:vAlign w:val="bottom"/>
          </w:tcPr>
          <w:p w14:paraId="6C5053F1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5" w:type="pct"/>
            <w:vAlign w:val="bottom"/>
          </w:tcPr>
          <w:p w14:paraId="60B126A1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vAlign w:val="bottom"/>
          </w:tcPr>
          <w:p w14:paraId="0723E5DA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447,762</w:t>
            </w:r>
          </w:p>
        </w:tc>
        <w:tc>
          <w:tcPr>
            <w:tcW w:w="86" w:type="pct"/>
            <w:vAlign w:val="bottom"/>
          </w:tcPr>
          <w:p w14:paraId="07359D3D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2EDDD3C0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" w:type="pct"/>
            <w:vAlign w:val="bottom"/>
          </w:tcPr>
          <w:p w14:paraId="0F113522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vAlign w:val="bottom"/>
          </w:tcPr>
          <w:p w14:paraId="22301EAA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B1513E9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62A9954E" w14:textId="77777777" w:rsidR="000F4CFC" w:rsidRPr="002672F1" w:rsidRDefault="000F4CFC" w:rsidP="00B61C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372,903)</w:t>
            </w:r>
          </w:p>
        </w:tc>
        <w:tc>
          <w:tcPr>
            <w:tcW w:w="85" w:type="pct"/>
          </w:tcPr>
          <w:p w14:paraId="1ED1AC00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</w:tcPr>
          <w:p w14:paraId="6CC04D98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286DB901" w14:textId="77777777" w:rsidR="000F4CFC" w:rsidRPr="003F3D8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145F2DB6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22696A7F" w14:textId="77777777" w:rsidR="000F4CFC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vAlign w:val="bottom"/>
          </w:tcPr>
          <w:p w14:paraId="412759A3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</w:tr>
      <w:tr w:rsidR="000F4CFC" w:rsidRPr="002672F1" w14:paraId="04E5A615" w14:textId="77777777" w:rsidTr="0064515F">
        <w:tc>
          <w:tcPr>
            <w:tcW w:w="1274" w:type="pct"/>
            <w:vAlign w:val="bottom"/>
          </w:tcPr>
          <w:p w14:paraId="264B3465" w14:textId="77777777" w:rsidR="00945DE2" w:rsidRDefault="000F4CFC" w:rsidP="00945D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39F84380" w14:textId="74734DA6" w:rsidR="000F4CFC" w:rsidRPr="002672F1" w:rsidRDefault="00945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F4CFC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</w:t>
            </w:r>
            <w:r w:rsidR="000F4CF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0F4CFC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04426AE2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45,850</w:t>
            </w:r>
          </w:p>
        </w:tc>
        <w:tc>
          <w:tcPr>
            <w:tcW w:w="85" w:type="pct"/>
            <w:vAlign w:val="bottom"/>
          </w:tcPr>
          <w:p w14:paraId="030B0A5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vAlign w:val="bottom"/>
          </w:tcPr>
          <w:p w14:paraId="59995658" w14:textId="77777777" w:rsidR="000F4CFC" w:rsidRPr="002672F1" w:rsidRDefault="000F4CFC" w:rsidP="003F3D8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6A924F87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0A01CB8F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(23,390)</w:t>
            </w:r>
          </w:p>
        </w:tc>
        <w:tc>
          <w:tcPr>
            <w:tcW w:w="85" w:type="pct"/>
            <w:vAlign w:val="bottom"/>
          </w:tcPr>
          <w:p w14:paraId="01EAD471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28E49BF7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  <w:tc>
          <w:tcPr>
            <w:tcW w:w="85" w:type="pct"/>
            <w:vAlign w:val="bottom"/>
          </w:tcPr>
          <w:p w14:paraId="65400CF3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653DBC4A" w14:textId="77777777" w:rsidR="000F4CFC" w:rsidRPr="002672F1" w:rsidRDefault="000F4CFC" w:rsidP="00B61C2D">
            <w:pPr>
              <w:pStyle w:val="acctfourfigures"/>
              <w:tabs>
                <w:tab w:val="clear" w:pos="765"/>
                <w:tab w:val="decimal" w:pos="674"/>
                <w:tab w:val="decimal" w:pos="782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0C6D3FF2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563AF151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E48986D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320C6BEF" w14:textId="77777777" w:rsidR="000F4CFC" w:rsidRPr="003F3D8A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</w:tcPr>
          <w:p w14:paraId="21957D9A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F00453F" w14:textId="77777777" w:rsidR="000F4CFC" w:rsidRPr="003F3D8A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486D8CF4" w14:textId="77777777" w:rsidR="000F4CFC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2DC54B47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</w:tr>
      <w:tr w:rsidR="000F4CFC" w:rsidRPr="002B2BB7" w14:paraId="7550A876" w14:textId="77777777" w:rsidTr="0064515F">
        <w:tc>
          <w:tcPr>
            <w:tcW w:w="1274" w:type="pct"/>
            <w:vAlign w:val="bottom"/>
          </w:tcPr>
          <w:p w14:paraId="79212B73" w14:textId="77777777" w:rsidR="000F4CFC" w:rsidRPr="002672F1" w:rsidRDefault="000F4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C0FC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603,055</w:t>
            </w:r>
          </w:p>
        </w:tc>
        <w:tc>
          <w:tcPr>
            <w:tcW w:w="85" w:type="pct"/>
            <w:vAlign w:val="bottom"/>
          </w:tcPr>
          <w:p w14:paraId="1AD42DBC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B42E3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447,762</w:t>
            </w:r>
          </w:p>
        </w:tc>
        <w:tc>
          <w:tcPr>
            <w:tcW w:w="86" w:type="pct"/>
            <w:vAlign w:val="bottom"/>
          </w:tcPr>
          <w:p w14:paraId="5471E424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A2593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(353,53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279052D8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6E529" w14:textId="77777777" w:rsidR="000F4CFC" w:rsidRPr="002672F1" w:rsidRDefault="000F4CF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85" w:type="pct"/>
            <w:vAlign w:val="bottom"/>
          </w:tcPr>
          <w:p w14:paraId="775234AD" w14:textId="77777777" w:rsidR="000F4CFC" w:rsidRPr="002672F1" w:rsidRDefault="000F4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C86F" w14:textId="77777777" w:rsidR="000F4CFC" w:rsidRPr="002672F1" w:rsidRDefault="000F4CFC" w:rsidP="00B61C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372,903)</w:t>
            </w:r>
          </w:p>
        </w:tc>
        <w:tc>
          <w:tcPr>
            <w:tcW w:w="85" w:type="pct"/>
          </w:tcPr>
          <w:p w14:paraId="6A052044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61B3B7A7" w14:textId="77777777" w:rsidR="000F4CFC" w:rsidRPr="00E54806" w:rsidRDefault="000F4CF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46997189" w14:textId="77777777" w:rsidR="000F4CFC" w:rsidRPr="002672F1" w:rsidRDefault="000F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07A575E1" w14:textId="77777777" w:rsidR="000F4CFC" w:rsidRPr="005E66EA" w:rsidRDefault="000F4C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5" w:type="pct"/>
          </w:tcPr>
          <w:p w14:paraId="71A7FBCC" w14:textId="77777777" w:rsidR="000F4CFC" w:rsidRPr="005E66EA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3B0C0" w14:textId="77777777" w:rsidR="000F4CFC" w:rsidRPr="002B2BB7" w:rsidRDefault="000F4CFC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56D8DC09" w14:textId="77777777" w:rsidR="000F4CFC" w:rsidRDefault="000F4CFC" w:rsidP="0098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27E4BD00" w14:textId="4B2C84C4" w:rsidR="00B63381" w:rsidRDefault="00263915" w:rsidP="00256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4567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594"/>
        <w:gridCol w:w="1078"/>
        <w:gridCol w:w="236"/>
        <w:gridCol w:w="973"/>
        <w:gridCol w:w="236"/>
        <w:gridCol w:w="9"/>
        <w:gridCol w:w="964"/>
        <w:gridCol w:w="236"/>
        <w:gridCol w:w="1240"/>
        <w:gridCol w:w="236"/>
        <w:gridCol w:w="1098"/>
        <w:gridCol w:w="236"/>
        <w:gridCol w:w="1004"/>
        <w:gridCol w:w="247"/>
        <w:gridCol w:w="1393"/>
        <w:gridCol w:w="236"/>
        <w:gridCol w:w="1203"/>
      </w:tblGrid>
      <w:tr w:rsidR="00BA628D" w:rsidRPr="002672F1" w14:paraId="5D7773E0" w14:textId="77777777" w:rsidTr="00BD3E58">
        <w:trPr>
          <w:tblHeader/>
        </w:trPr>
        <w:tc>
          <w:tcPr>
            <w:tcW w:w="1264" w:type="pct"/>
            <w:vAlign w:val="bottom"/>
          </w:tcPr>
          <w:p w14:paraId="14EB27E5" w14:textId="09D9B6E3" w:rsidR="00BA628D" w:rsidRPr="00400E7C" w:rsidRDefault="00BA628D" w:rsidP="00944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3736" w:type="pct"/>
            <w:gridSpan w:val="16"/>
            <w:vAlign w:val="bottom"/>
          </w:tcPr>
          <w:p w14:paraId="3DC22E4F" w14:textId="0049D51F" w:rsidR="00BA628D" w:rsidRPr="002672F1" w:rsidRDefault="00BA628D" w:rsidP="00944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388" w:rsidRPr="002672F1" w14:paraId="3CBD07A0" w14:textId="77777777" w:rsidTr="00A06467">
        <w:trPr>
          <w:trHeight w:val="711"/>
          <w:tblHeader/>
        </w:trPr>
        <w:tc>
          <w:tcPr>
            <w:tcW w:w="1264" w:type="pct"/>
            <w:vAlign w:val="bottom"/>
          </w:tcPr>
          <w:p w14:paraId="6932EC0F" w14:textId="77777777" w:rsidR="007D5388" w:rsidRPr="00400E7C" w:rsidRDefault="007D5388" w:rsidP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lang w:val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</w:p>
          <w:p w14:paraId="2F269867" w14:textId="6196DFDA" w:rsidR="007D5388" w:rsidRPr="00400E7C" w:rsidRDefault="007D5388" w:rsidP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  <w:r w:rsidRPr="00400E7C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379" w:type="pct"/>
            <w:vAlign w:val="bottom"/>
          </w:tcPr>
          <w:p w14:paraId="74169751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6B167B4" w14:textId="21B7F890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" w:type="pct"/>
            <w:vAlign w:val="bottom"/>
          </w:tcPr>
          <w:p w14:paraId="0EE45EC0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6A13B70D" w14:textId="29C762C9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83" w:type="pct"/>
            <w:vAlign w:val="bottom"/>
          </w:tcPr>
          <w:p w14:paraId="11625C9F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0587ECA6" w14:textId="612594E1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83" w:type="pct"/>
            <w:vAlign w:val="bottom"/>
          </w:tcPr>
          <w:p w14:paraId="4A8E4836" w14:textId="77777777" w:rsidR="007D5388" w:rsidRPr="002672F1" w:rsidRDefault="007D5388" w:rsidP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4F752A64" w14:textId="79CD7019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83" w:type="pct"/>
            <w:vAlign w:val="bottom"/>
          </w:tcPr>
          <w:p w14:paraId="5CE811F2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pct"/>
            <w:vAlign w:val="bottom"/>
          </w:tcPr>
          <w:p w14:paraId="4E056607" w14:textId="595272A8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3" w:type="pct"/>
          </w:tcPr>
          <w:p w14:paraId="4027F0B6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</w:tcPr>
          <w:p w14:paraId="3C225745" w14:textId="77777777" w:rsidR="007D5388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A4B9C" w14:textId="2A8E6F46" w:rsidR="007D5388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7" w:type="pct"/>
            <w:vAlign w:val="bottom"/>
          </w:tcPr>
          <w:p w14:paraId="5843832D" w14:textId="77777777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489E81AB" w14:textId="16C6980E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BA6E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83" w:type="pct"/>
          </w:tcPr>
          <w:p w14:paraId="5E5D6914" w14:textId="5685085B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1" w:type="pct"/>
            <w:vAlign w:val="bottom"/>
          </w:tcPr>
          <w:p w14:paraId="354F8927" w14:textId="2FA815E9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0C3794" w14:textId="474D63E6" w:rsidR="007D5388" w:rsidRPr="002672F1" w:rsidRDefault="007D5388" w:rsidP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628D" w:rsidRPr="002672F1" w14:paraId="015B676B" w14:textId="77777777" w:rsidTr="00BD3E58">
        <w:trPr>
          <w:tblHeader/>
        </w:trPr>
        <w:tc>
          <w:tcPr>
            <w:tcW w:w="1264" w:type="pct"/>
            <w:vAlign w:val="bottom"/>
          </w:tcPr>
          <w:p w14:paraId="3125CAB2" w14:textId="537B13BD" w:rsidR="00BA628D" w:rsidRPr="002672F1" w:rsidRDefault="00BA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36" w:type="pct"/>
            <w:gridSpan w:val="16"/>
            <w:vAlign w:val="bottom"/>
          </w:tcPr>
          <w:p w14:paraId="225065BA" w14:textId="33B10C9B" w:rsidR="00BA628D" w:rsidRPr="002672F1" w:rsidRDefault="00BA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2F18" w:rsidRPr="002672F1" w14:paraId="538750A6" w14:textId="77777777" w:rsidTr="00A06467">
        <w:tc>
          <w:tcPr>
            <w:tcW w:w="1264" w:type="pct"/>
            <w:vAlign w:val="bottom"/>
          </w:tcPr>
          <w:p w14:paraId="69BC69EC" w14:textId="09C7FA0B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79" w:type="pct"/>
            <w:vAlign w:val="bottom"/>
          </w:tcPr>
          <w:p w14:paraId="7C38766C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1D23F876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07FF77A6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E9DD84B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387FAFE8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158C1819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3A852F21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226DD9BC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pct"/>
            <w:vAlign w:val="bottom"/>
          </w:tcPr>
          <w:p w14:paraId="6B46C57B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14:paraId="1512E4C4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</w:tcPr>
          <w:p w14:paraId="10DEE808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5278308E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381BDB4F" w14:textId="77777777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14:paraId="71EF4DB4" w14:textId="1094D0D3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1" w:type="pct"/>
            <w:vAlign w:val="bottom"/>
          </w:tcPr>
          <w:p w14:paraId="67EB9385" w14:textId="16DB30E4" w:rsidR="007D5388" w:rsidRPr="002672F1" w:rsidRDefault="007D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2F18" w:rsidRPr="002672F1" w14:paraId="6DA50691" w14:textId="77777777" w:rsidTr="00A06467">
        <w:tc>
          <w:tcPr>
            <w:tcW w:w="1264" w:type="pct"/>
            <w:vAlign w:val="bottom"/>
          </w:tcPr>
          <w:p w14:paraId="1B7250FE" w14:textId="77777777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79" w:type="pct"/>
            <w:vAlign w:val="bottom"/>
          </w:tcPr>
          <w:p w14:paraId="0B99D1E1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271561A8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7A50375B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72688947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2F67664D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2CCC550A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35E73BE5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02F1A32D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0B0DA6CE" w14:textId="77777777" w:rsidR="007D5388" w:rsidRPr="00BA628D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479B0177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064FA303" w14:textId="6592B0F1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25C4DBD2" w14:textId="71E55736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3886A410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557AB75B" w14:textId="7874EBCA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0C31CD7E" w14:textId="1CF3F13F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F18" w:rsidRPr="002672F1" w14:paraId="2B7D58E1" w14:textId="77777777" w:rsidTr="00A06467">
        <w:tc>
          <w:tcPr>
            <w:tcW w:w="1264" w:type="pct"/>
            <w:vAlign w:val="bottom"/>
          </w:tcPr>
          <w:p w14:paraId="46BB3523" w14:textId="728F3450" w:rsidR="006E2F18" w:rsidRPr="006E2F18" w:rsidRDefault="006E2F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26391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ตลาดเงิน</w:t>
            </w:r>
          </w:p>
        </w:tc>
        <w:tc>
          <w:tcPr>
            <w:tcW w:w="379" w:type="pct"/>
            <w:vAlign w:val="bottom"/>
          </w:tcPr>
          <w:p w14:paraId="16F260AD" w14:textId="3F71A49C" w:rsidR="006E2F18" w:rsidRPr="006E5F0A" w:rsidRDefault="006E5F0A" w:rsidP="006E5F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3" w:type="pct"/>
            <w:vAlign w:val="bottom"/>
          </w:tcPr>
          <w:p w14:paraId="6B7381F8" w14:textId="77777777" w:rsidR="006E2F18" w:rsidRPr="002672F1" w:rsidRDefault="006E2F1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494DFEFB" w14:textId="1EBADA11" w:rsidR="006E2F18" w:rsidRPr="002672F1" w:rsidRDefault="001941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328,910</w:t>
            </w:r>
          </w:p>
        </w:tc>
        <w:tc>
          <w:tcPr>
            <w:tcW w:w="86" w:type="pct"/>
            <w:gridSpan w:val="2"/>
            <w:vAlign w:val="bottom"/>
          </w:tcPr>
          <w:p w14:paraId="503BAEA3" w14:textId="77777777" w:rsidR="006E2F18" w:rsidRPr="002672F1" w:rsidRDefault="006E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1CA779AF" w14:textId="1C16EFAE" w:rsidR="006E2F18" w:rsidRPr="006E5F0A" w:rsidRDefault="006E5F0A" w:rsidP="006E5F0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3" w:type="pct"/>
            <w:vAlign w:val="bottom"/>
          </w:tcPr>
          <w:p w14:paraId="5FF3F993" w14:textId="77777777" w:rsidR="006E2F18" w:rsidRPr="002672F1" w:rsidRDefault="006E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2DBA75CA" w14:textId="542476B8" w:rsidR="006E2F18" w:rsidRPr="002672F1" w:rsidRDefault="00B023FE" w:rsidP="00B023F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654583BF" w14:textId="77777777" w:rsidR="006E2F18" w:rsidRPr="002672F1" w:rsidRDefault="006E2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36DC2D86" w14:textId="0C8B625C" w:rsidR="006E2F18" w:rsidRPr="00BA628D" w:rsidRDefault="007B1473" w:rsidP="007B147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37CB402D" w14:textId="77777777" w:rsidR="006E2F18" w:rsidRPr="002672F1" w:rsidRDefault="006E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0B69D7AA" w14:textId="0FC7C1A0" w:rsidR="006E2F18" w:rsidRPr="00034602" w:rsidRDefault="00034602" w:rsidP="00034602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76835C03" w14:textId="77777777" w:rsidR="006E2F18" w:rsidRPr="002672F1" w:rsidRDefault="006E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286DD554" w14:textId="6F1D5044" w:rsidR="006E2F18" w:rsidRPr="00CA1C6A" w:rsidRDefault="00CA1C6A" w:rsidP="00CA1C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189DC345" w14:textId="77777777" w:rsidR="006E2F18" w:rsidRPr="002672F1" w:rsidRDefault="006E2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7758FA0A" w14:textId="6C9A7828" w:rsidR="006E2F18" w:rsidRPr="002672F1" w:rsidRDefault="00CA1C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</w:rPr>
              <w:t>328,910</w:t>
            </w:r>
          </w:p>
        </w:tc>
      </w:tr>
      <w:tr w:rsidR="00A06467" w:rsidRPr="002672F1" w14:paraId="2364AA07" w14:textId="77777777" w:rsidTr="00A06467">
        <w:tc>
          <w:tcPr>
            <w:tcW w:w="1264" w:type="pct"/>
            <w:vAlign w:val="bottom"/>
          </w:tcPr>
          <w:p w14:paraId="0280975F" w14:textId="05FCDF44" w:rsidR="007D5388" w:rsidRPr="002672F1" w:rsidRDefault="007D5388" w:rsidP="00C74C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1A3BD614" w14:textId="520346BF" w:rsidR="007D5388" w:rsidRPr="00263915" w:rsidRDefault="00F16B06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3" w:type="pct"/>
          </w:tcPr>
          <w:p w14:paraId="04908A73" w14:textId="77777777" w:rsidR="007D5388" w:rsidRPr="00263915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14:paraId="381C0557" w14:textId="3079F2FA" w:rsidR="007D5388" w:rsidRPr="00263915" w:rsidRDefault="001941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49,798</w:t>
            </w:r>
          </w:p>
        </w:tc>
        <w:tc>
          <w:tcPr>
            <w:tcW w:w="86" w:type="pct"/>
            <w:gridSpan w:val="2"/>
            <w:vAlign w:val="bottom"/>
          </w:tcPr>
          <w:p w14:paraId="2605B0DA" w14:textId="77777777" w:rsidR="007D5388" w:rsidRPr="00263915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435E514B" w14:textId="59DAF18D" w:rsidR="007D5388" w:rsidRPr="00263915" w:rsidRDefault="006E5F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</w:rPr>
              <w:t>(422,702)</w:t>
            </w:r>
          </w:p>
        </w:tc>
        <w:tc>
          <w:tcPr>
            <w:tcW w:w="83" w:type="pct"/>
            <w:vAlign w:val="bottom"/>
          </w:tcPr>
          <w:p w14:paraId="146189A2" w14:textId="77777777" w:rsidR="007D5388" w:rsidRPr="00263915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7CE9C817" w14:textId="15EB6369" w:rsidR="007D5388" w:rsidRPr="00263915" w:rsidRDefault="00B023F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2FAE1C0F" w14:textId="77777777" w:rsidR="007D5388" w:rsidRPr="00263915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45772F1C" w14:textId="251C8728" w:rsidR="007D5388" w:rsidRPr="00263915" w:rsidRDefault="007B1473" w:rsidP="008149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80,219</w:t>
            </w:r>
          </w:p>
        </w:tc>
        <w:tc>
          <w:tcPr>
            <w:tcW w:w="83" w:type="pct"/>
          </w:tcPr>
          <w:p w14:paraId="6A0937BF" w14:textId="77777777" w:rsidR="007D5388" w:rsidRPr="00263915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55064749" w14:textId="53F20562" w:rsidR="007D5388" w:rsidRPr="00034602" w:rsidRDefault="007B1473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87" w:type="pct"/>
            <w:vAlign w:val="bottom"/>
          </w:tcPr>
          <w:p w14:paraId="08571FD7" w14:textId="3C9FAEEB" w:rsidR="007D5388" w:rsidRPr="00263915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31D32394" w14:textId="529D3BBC" w:rsidR="007D5388" w:rsidRPr="00CA1C6A" w:rsidRDefault="00CA1C6A" w:rsidP="00CA1C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6B3ED424" w14:textId="39EF711C" w:rsidR="007D5388" w:rsidRPr="00263915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16D2658" w14:textId="2FFC9CC9" w:rsidR="007D5388" w:rsidRPr="00263915" w:rsidRDefault="009667C9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7C9">
              <w:rPr>
                <w:rFonts w:asciiTheme="majorBidi" w:hAnsiTheme="majorBidi" w:cstheme="majorBidi"/>
                <w:sz w:val="30"/>
                <w:szCs w:val="30"/>
              </w:rPr>
              <w:t>80,021</w:t>
            </w:r>
          </w:p>
        </w:tc>
      </w:tr>
      <w:tr w:rsidR="00A06467" w:rsidRPr="002672F1" w14:paraId="371CBAF7" w14:textId="77777777" w:rsidTr="00A06467">
        <w:tc>
          <w:tcPr>
            <w:tcW w:w="1264" w:type="pct"/>
            <w:vAlign w:val="bottom"/>
          </w:tcPr>
          <w:p w14:paraId="2B0FD9C5" w14:textId="5B76D77F" w:rsidR="00263915" w:rsidRPr="00263915" w:rsidRDefault="00263915" w:rsidP="00C74C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9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1A22238D" w14:textId="5EA21410" w:rsidR="00263915" w:rsidRPr="00F16B06" w:rsidRDefault="00F16B06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6B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3" w:type="pct"/>
          </w:tcPr>
          <w:p w14:paraId="2ABA888E" w14:textId="77777777" w:rsidR="00263915" w:rsidRPr="00F16B06" w:rsidRDefault="0026391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14:paraId="51156921" w14:textId="17289828" w:rsidR="00263915" w:rsidRPr="00F16B06" w:rsidRDefault="001941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378,708</w:t>
            </w:r>
          </w:p>
        </w:tc>
        <w:tc>
          <w:tcPr>
            <w:tcW w:w="86" w:type="pct"/>
            <w:gridSpan w:val="2"/>
            <w:vAlign w:val="bottom"/>
          </w:tcPr>
          <w:p w14:paraId="3D6F0402" w14:textId="77777777" w:rsidR="00263915" w:rsidRPr="00F16B06" w:rsidRDefault="0026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66F9A594" w14:textId="4E07B896" w:rsidR="00263915" w:rsidRPr="00F16B06" w:rsidRDefault="006E5F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(422,702)</w:t>
            </w:r>
          </w:p>
        </w:tc>
        <w:tc>
          <w:tcPr>
            <w:tcW w:w="83" w:type="pct"/>
            <w:vAlign w:val="bottom"/>
          </w:tcPr>
          <w:p w14:paraId="12520B57" w14:textId="77777777" w:rsidR="00263915" w:rsidRPr="00F16B06" w:rsidRDefault="0026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7089C3A5" w14:textId="02518293" w:rsidR="00263915" w:rsidRPr="00F16B06" w:rsidRDefault="00B023F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7023963C" w14:textId="77777777" w:rsidR="00263915" w:rsidRPr="00F16B06" w:rsidRDefault="002639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20478165" w14:textId="422DB9CE" w:rsidR="00263915" w:rsidRPr="007B1473" w:rsidRDefault="007B1473" w:rsidP="007B147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80,219</w:t>
            </w:r>
          </w:p>
        </w:tc>
        <w:tc>
          <w:tcPr>
            <w:tcW w:w="83" w:type="pct"/>
          </w:tcPr>
          <w:p w14:paraId="723BD46F" w14:textId="77777777" w:rsidR="00263915" w:rsidRPr="00F16B06" w:rsidRDefault="0026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7C5190DE" w14:textId="6805E329" w:rsidR="00263915" w:rsidRPr="00034602" w:rsidRDefault="007B1473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(197)</w:t>
            </w:r>
          </w:p>
        </w:tc>
        <w:tc>
          <w:tcPr>
            <w:tcW w:w="87" w:type="pct"/>
            <w:vAlign w:val="bottom"/>
          </w:tcPr>
          <w:p w14:paraId="602FA03D" w14:textId="77777777" w:rsidR="00263915" w:rsidRPr="00034602" w:rsidRDefault="0026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E232D49" w14:textId="75097F06" w:rsidR="00263915" w:rsidRPr="00CA1C6A" w:rsidRDefault="00CA1C6A" w:rsidP="00CA1C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468D1D4A" w14:textId="77777777" w:rsidR="00263915" w:rsidRPr="00F16B06" w:rsidRDefault="00263915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EA97C92" w14:textId="30D56D5D" w:rsidR="00263915" w:rsidRPr="00F16B06" w:rsidRDefault="009667C9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7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408,931</w:t>
            </w:r>
          </w:p>
        </w:tc>
      </w:tr>
      <w:tr w:rsidR="00A06467" w:rsidRPr="002672F1" w14:paraId="0F3D5F63" w14:textId="77777777" w:rsidTr="00A06467">
        <w:trPr>
          <w:trHeight w:hRule="exact" w:val="453"/>
        </w:trPr>
        <w:tc>
          <w:tcPr>
            <w:tcW w:w="1264" w:type="pct"/>
            <w:vAlign w:val="bottom"/>
          </w:tcPr>
          <w:p w14:paraId="67DBA0E3" w14:textId="77777777" w:rsidR="007D5388" w:rsidRPr="00400E7C" w:rsidRDefault="007D5388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double" w:sz="4" w:space="0" w:color="auto"/>
            </w:tcBorders>
            <w:vAlign w:val="bottom"/>
          </w:tcPr>
          <w:p w14:paraId="6FB81634" w14:textId="77777777" w:rsidR="007D5388" w:rsidRPr="00400E7C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" w:type="pct"/>
          </w:tcPr>
          <w:p w14:paraId="0438BEC2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  <w:vAlign w:val="bottom"/>
          </w:tcPr>
          <w:p w14:paraId="0FFAC151" w14:textId="77777777" w:rsidR="007D5388" w:rsidRPr="00400E7C" w:rsidRDefault="007D53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1D6F3AE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vAlign w:val="bottom"/>
          </w:tcPr>
          <w:p w14:paraId="4E4F16FA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" w:type="pct"/>
            <w:vAlign w:val="bottom"/>
          </w:tcPr>
          <w:p w14:paraId="4B315A93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double" w:sz="4" w:space="0" w:color="auto"/>
            </w:tcBorders>
            <w:vAlign w:val="bottom"/>
          </w:tcPr>
          <w:p w14:paraId="3F6C8681" w14:textId="77777777" w:rsidR="007D5388" w:rsidRPr="00400E7C" w:rsidRDefault="007D538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" w:type="pct"/>
            <w:vAlign w:val="bottom"/>
          </w:tcPr>
          <w:p w14:paraId="4170D92E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86" w:type="pct"/>
            <w:tcBorders>
              <w:top w:val="double" w:sz="4" w:space="0" w:color="auto"/>
            </w:tcBorders>
            <w:vAlign w:val="bottom"/>
          </w:tcPr>
          <w:p w14:paraId="21489D25" w14:textId="77777777" w:rsidR="007D5388" w:rsidRPr="007B1473" w:rsidRDefault="007D5388" w:rsidP="007B147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55C1EBD4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uble" w:sz="4" w:space="0" w:color="auto"/>
            </w:tcBorders>
          </w:tcPr>
          <w:p w14:paraId="2981C2E5" w14:textId="465C15EC" w:rsidR="007D5388" w:rsidRPr="00034602" w:rsidRDefault="007D5388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79C14956" w14:textId="23BD2002" w:rsidR="007D5388" w:rsidRPr="00400E7C" w:rsidRDefault="007D5388">
            <w:pPr>
              <w:pStyle w:val="acctfourfigures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4D328E2D" w14:textId="77777777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" w:type="pct"/>
          </w:tcPr>
          <w:p w14:paraId="30CA51FC" w14:textId="4D583D40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  <w:vAlign w:val="bottom"/>
          </w:tcPr>
          <w:p w14:paraId="07277197" w14:textId="306BC0A5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6E2F18" w:rsidRPr="002672F1" w14:paraId="3897202F" w14:textId="77777777" w:rsidTr="00A06467">
        <w:tc>
          <w:tcPr>
            <w:tcW w:w="1264" w:type="pct"/>
            <w:vAlign w:val="bottom"/>
          </w:tcPr>
          <w:p w14:paraId="40810EEA" w14:textId="77777777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79" w:type="pct"/>
            <w:vAlign w:val="bottom"/>
          </w:tcPr>
          <w:p w14:paraId="3225F875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75B964FC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6464187F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F0CB133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54F6F566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21313E45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792EAC56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0E966631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3ADB1E86" w14:textId="77777777" w:rsidR="007D5388" w:rsidRPr="007B1473" w:rsidRDefault="007D5388" w:rsidP="007B147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6D11799D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280288FF" w14:textId="28EED295" w:rsidR="007D5388" w:rsidRPr="00034602" w:rsidRDefault="007D5388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032EC16B" w14:textId="5CBF0A7F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5B1D98CE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5B23FC1F" w14:textId="691B65CF" w:rsidR="007D5388" w:rsidRPr="002672F1" w:rsidRDefault="007D53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33BEC4F8" w14:textId="7A4599A3" w:rsidR="007D5388" w:rsidRPr="002672F1" w:rsidRDefault="007D53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F18" w:rsidRPr="002672F1" w14:paraId="697AC254" w14:textId="77777777" w:rsidTr="00A06467">
        <w:tc>
          <w:tcPr>
            <w:tcW w:w="1264" w:type="pct"/>
            <w:vAlign w:val="bottom"/>
          </w:tcPr>
          <w:p w14:paraId="456D437C" w14:textId="46F34BF2" w:rsidR="007D5388" w:rsidRPr="002672F1" w:rsidRDefault="007D5388" w:rsidP="00C74C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79" w:type="pct"/>
            <w:vAlign w:val="bottom"/>
          </w:tcPr>
          <w:p w14:paraId="0BC2B76E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  <w:tc>
          <w:tcPr>
            <w:tcW w:w="83" w:type="pct"/>
            <w:vAlign w:val="bottom"/>
          </w:tcPr>
          <w:p w14:paraId="4803A019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4E21AE35" w14:textId="21F24275" w:rsidR="007D5388" w:rsidRPr="002672F1" w:rsidRDefault="001941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201,495</w:t>
            </w:r>
          </w:p>
        </w:tc>
        <w:tc>
          <w:tcPr>
            <w:tcW w:w="86" w:type="pct"/>
            <w:gridSpan w:val="2"/>
            <w:vAlign w:val="bottom"/>
          </w:tcPr>
          <w:p w14:paraId="7D24F9E5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0E93D3CF" w14:textId="4BF26C05" w:rsidR="007D5388" w:rsidRPr="002672F1" w:rsidRDefault="006E5F0A" w:rsidP="006E5F0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58316B5D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7AF0AD57" w14:textId="7D9DD15A" w:rsidR="007D5388" w:rsidRPr="002672F1" w:rsidRDefault="00B023F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7E36EBA5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BFB21B0" w14:textId="66B960E0" w:rsidR="007D5388" w:rsidRPr="002672F1" w:rsidRDefault="007B1473" w:rsidP="008149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(80,219)</w:t>
            </w:r>
          </w:p>
        </w:tc>
        <w:tc>
          <w:tcPr>
            <w:tcW w:w="83" w:type="pct"/>
          </w:tcPr>
          <w:p w14:paraId="7FAE8A48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</w:tcPr>
          <w:p w14:paraId="75D40185" w14:textId="5FE213D0" w:rsidR="007D5388" w:rsidRPr="00034602" w:rsidRDefault="00034602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87" w:type="pct"/>
            <w:vAlign w:val="bottom"/>
          </w:tcPr>
          <w:p w14:paraId="0C482373" w14:textId="715C1D11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662D5B08" w14:textId="5E13F902" w:rsidR="007D5388" w:rsidRPr="002672F1" w:rsidRDefault="00CA1C6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(4,550)</w:t>
            </w:r>
          </w:p>
        </w:tc>
        <w:tc>
          <w:tcPr>
            <w:tcW w:w="83" w:type="pct"/>
          </w:tcPr>
          <w:p w14:paraId="6718FA42" w14:textId="68678384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vAlign w:val="bottom"/>
          </w:tcPr>
          <w:p w14:paraId="4684A355" w14:textId="0862CB97" w:rsidR="007D5388" w:rsidRPr="002672F1" w:rsidRDefault="009667C9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7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418,539</w:t>
            </w:r>
          </w:p>
        </w:tc>
      </w:tr>
      <w:tr w:rsidR="00A06467" w:rsidRPr="002672F1" w14:paraId="2262388B" w14:textId="77777777" w:rsidTr="00A06467">
        <w:tc>
          <w:tcPr>
            <w:tcW w:w="1264" w:type="pct"/>
            <w:vAlign w:val="bottom"/>
          </w:tcPr>
          <w:p w14:paraId="41A20210" w14:textId="77777777" w:rsidR="00BD3E58" w:rsidRDefault="007D5388" w:rsidP="00BD3E5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0FA36160" w14:textId="148C6FB4" w:rsidR="007D5388" w:rsidRPr="002672F1" w:rsidRDefault="00BD3E58" w:rsidP="00BA6E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D5388"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9DB69D5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  <w:tc>
          <w:tcPr>
            <w:tcW w:w="83" w:type="pct"/>
            <w:vAlign w:val="bottom"/>
          </w:tcPr>
          <w:p w14:paraId="4177CE92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14:paraId="2C3C87BD" w14:textId="51354AAA" w:rsidR="007D5388" w:rsidRPr="001941A2" w:rsidRDefault="001941A2" w:rsidP="001941A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9302931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37A8F3E0" w14:textId="54873D77" w:rsidR="007D5388" w:rsidRPr="002672F1" w:rsidRDefault="006E5F0A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(21,028)</w:t>
            </w:r>
          </w:p>
        </w:tc>
        <w:tc>
          <w:tcPr>
            <w:tcW w:w="83" w:type="pct"/>
            <w:vAlign w:val="bottom"/>
          </w:tcPr>
          <w:p w14:paraId="67A09F41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80A7A60" w14:textId="529B56D6" w:rsidR="007D5388" w:rsidRPr="002672F1" w:rsidRDefault="00B023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sz w:val="30"/>
                <w:szCs w:val="30"/>
              </w:rPr>
              <w:t>(862)</w:t>
            </w:r>
          </w:p>
        </w:tc>
        <w:tc>
          <w:tcPr>
            <w:tcW w:w="83" w:type="pct"/>
            <w:vAlign w:val="bottom"/>
          </w:tcPr>
          <w:p w14:paraId="65056EB8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1C756B60" w14:textId="03F65959" w:rsidR="007D5388" w:rsidRPr="002672F1" w:rsidRDefault="007B1473" w:rsidP="007B147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187436F3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5D4E5CB0" w14:textId="77777777" w:rsidR="007D5388" w:rsidRDefault="007D5388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13E367" w14:textId="2246C386" w:rsidR="00034602" w:rsidRPr="00034602" w:rsidRDefault="00034602" w:rsidP="00C225CF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5FA5163E" w14:textId="71891C69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4AFEC293" w14:textId="77777777" w:rsidR="007D5388" w:rsidRDefault="007D5388" w:rsidP="00CA1C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91F90CE" w14:textId="2A7B54B9" w:rsidR="00CA1C6A" w:rsidRPr="002672F1" w:rsidRDefault="00CA1C6A" w:rsidP="00CA1C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3A81D7A0" w14:textId="5FFA1C61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5B533697" w14:textId="5FD12ACA" w:rsidR="007D5388" w:rsidRPr="002672F1" w:rsidRDefault="009667C9" w:rsidP="009667C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6467" w:rsidRPr="002672F1" w14:paraId="3AF87065" w14:textId="77777777" w:rsidTr="00A06467">
        <w:tc>
          <w:tcPr>
            <w:tcW w:w="1264" w:type="pct"/>
            <w:vAlign w:val="bottom"/>
          </w:tcPr>
          <w:p w14:paraId="2D1FDF60" w14:textId="77777777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262A" w14:textId="77777777" w:rsidR="007D5388" w:rsidRPr="005E66EA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3" w:type="pct"/>
            <w:vAlign w:val="bottom"/>
          </w:tcPr>
          <w:p w14:paraId="51C9ED40" w14:textId="77777777" w:rsidR="007D5388" w:rsidRPr="005E66EA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FA1D7" w14:textId="2CA8BE30" w:rsidR="007D5388" w:rsidRPr="001941A2" w:rsidRDefault="001941A2" w:rsidP="001941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201,495</w:t>
            </w:r>
          </w:p>
        </w:tc>
        <w:tc>
          <w:tcPr>
            <w:tcW w:w="86" w:type="pct"/>
            <w:gridSpan w:val="2"/>
            <w:vAlign w:val="bottom"/>
          </w:tcPr>
          <w:p w14:paraId="69109D07" w14:textId="77777777" w:rsidR="007D5388" w:rsidRPr="005E66EA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51346" w14:textId="288D3336" w:rsidR="007D5388" w:rsidRPr="005E66EA" w:rsidRDefault="006E5F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(21,028)</w:t>
            </w:r>
          </w:p>
        </w:tc>
        <w:tc>
          <w:tcPr>
            <w:tcW w:w="83" w:type="pct"/>
            <w:vAlign w:val="bottom"/>
          </w:tcPr>
          <w:p w14:paraId="69A13653" w14:textId="77777777" w:rsidR="007D5388" w:rsidRPr="005E66EA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DFC72" w14:textId="27B48A25" w:rsidR="007D5388" w:rsidRPr="005E66EA" w:rsidRDefault="00B023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(862)</w:t>
            </w:r>
          </w:p>
        </w:tc>
        <w:tc>
          <w:tcPr>
            <w:tcW w:w="83" w:type="pct"/>
            <w:vAlign w:val="bottom"/>
          </w:tcPr>
          <w:p w14:paraId="75BA89A3" w14:textId="77777777" w:rsidR="007D5388" w:rsidRPr="005E66EA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F2575" w14:textId="74CDD494" w:rsidR="007D5388" w:rsidRPr="007B1473" w:rsidRDefault="007B1473" w:rsidP="007B147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(80,219)</w:t>
            </w:r>
          </w:p>
        </w:tc>
        <w:tc>
          <w:tcPr>
            <w:tcW w:w="83" w:type="pct"/>
          </w:tcPr>
          <w:p w14:paraId="30F87CF4" w14:textId="77777777" w:rsidR="007D5388" w:rsidRPr="005E66EA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04859836" w14:textId="17ACB448" w:rsidR="007D5388" w:rsidRPr="00034602" w:rsidRDefault="00034602" w:rsidP="0003460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(108)</w:t>
            </w:r>
          </w:p>
        </w:tc>
        <w:tc>
          <w:tcPr>
            <w:tcW w:w="87" w:type="pct"/>
            <w:vAlign w:val="bottom"/>
          </w:tcPr>
          <w:p w14:paraId="618CBB10" w14:textId="2A0B09D9" w:rsidR="007D5388" w:rsidRPr="005E66EA" w:rsidRDefault="007D5388">
            <w:pPr>
              <w:pStyle w:val="acctfourfigures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A9C8383" w14:textId="6528F3C9" w:rsidR="007D5388" w:rsidRPr="005E66EA" w:rsidRDefault="00CA1C6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1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(4,550)</w:t>
            </w:r>
          </w:p>
        </w:tc>
        <w:tc>
          <w:tcPr>
            <w:tcW w:w="83" w:type="pct"/>
          </w:tcPr>
          <w:p w14:paraId="7D582267" w14:textId="24E9DBA8" w:rsidR="007D5388" w:rsidRPr="005E66EA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528A" w14:textId="6ADDF371" w:rsidR="007D5388" w:rsidRPr="005E66EA" w:rsidRDefault="009667C9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7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418,539</w:t>
            </w:r>
          </w:p>
        </w:tc>
      </w:tr>
      <w:tr w:rsidR="00BA628D" w:rsidRPr="002672F1" w14:paraId="1F0F396A" w14:textId="77777777" w:rsidTr="00A06467">
        <w:trPr>
          <w:trHeight w:val="1824"/>
        </w:trPr>
        <w:tc>
          <w:tcPr>
            <w:tcW w:w="1264" w:type="pct"/>
            <w:vAlign w:val="bottom"/>
          </w:tcPr>
          <w:p w14:paraId="13BC3B36" w14:textId="77777777" w:rsidR="00BA628D" w:rsidRPr="002672F1" w:rsidRDefault="00BA62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373838AC" w14:textId="77777777" w:rsidR="00BA628D" w:rsidRPr="005E66EA" w:rsidRDefault="00BA628D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  <w:vAlign w:val="bottom"/>
          </w:tcPr>
          <w:p w14:paraId="02E2DEDA" w14:textId="77777777" w:rsidR="00BA628D" w:rsidRPr="005E66EA" w:rsidRDefault="00BA628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bottom"/>
          </w:tcPr>
          <w:p w14:paraId="548C05CB" w14:textId="77777777" w:rsidR="00BA628D" w:rsidRPr="005E66EA" w:rsidRDefault="00BA62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AC72A39" w14:textId="77777777" w:rsidR="00BA628D" w:rsidRPr="005E66EA" w:rsidRDefault="00BA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65AB7F48" w14:textId="77777777" w:rsidR="00BA628D" w:rsidRPr="005E66EA" w:rsidRDefault="00BA628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3" w:type="pct"/>
            <w:vAlign w:val="bottom"/>
          </w:tcPr>
          <w:p w14:paraId="7F3EDE4B" w14:textId="77777777" w:rsidR="00BA628D" w:rsidRPr="005E66EA" w:rsidRDefault="00BA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29E2EE17" w14:textId="77777777" w:rsidR="00BA628D" w:rsidRPr="005E66EA" w:rsidRDefault="00BA62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01D4B22A" w14:textId="77777777" w:rsidR="00BA628D" w:rsidRPr="005E66EA" w:rsidRDefault="00BA62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57C3A583" w14:textId="77777777" w:rsidR="00BA628D" w:rsidRPr="005E66EA" w:rsidRDefault="00BA628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07B16B89" w14:textId="77777777" w:rsidR="00BA628D" w:rsidRPr="005E66EA" w:rsidRDefault="00BA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3C772230" w14:textId="77777777" w:rsidR="00BA628D" w:rsidRPr="00E54806" w:rsidRDefault="00BA628D" w:rsidP="00E548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416766DA" w14:textId="77777777" w:rsidR="00BA628D" w:rsidRPr="005E66EA" w:rsidRDefault="00BA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6E183C0" w14:textId="77777777" w:rsidR="00BA628D" w:rsidRPr="005E66EA" w:rsidRDefault="00BA628D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04882C54" w14:textId="77777777" w:rsidR="00BA628D" w:rsidRPr="005E66EA" w:rsidRDefault="00BA628D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719423E" w14:textId="77777777" w:rsidR="00BA628D" w:rsidRPr="005E66EA" w:rsidRDefault="00BA628D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E2F18" w:rsidRPr="002672F1" w14:paraId="5C618F71" w14:textId="77777777" w:rsidTr="00A06467">
        <w:tc>
          <w:tcPr>
            <w:tcW w:w="1264" w:type="pct"/>
            <w:vAlign w:val="bottom"/>
          </w:tcPr>
          <w:p w14:paraId="1A7FA7E9" w14:textId="724481EC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79" w:type="pct"/>
            <w:vAlign w:val="bottom"/>
          </w:tcPr>
          <w:p w14:paraId="2E595B2E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350BBCC4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1E5588DE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2706212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3C6F39EF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120E6729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4D98417F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6515886A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061F3E33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2DDE68C7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0BA86AAB" w14:textId="7DB1ED02" w:rsidR="007D5388" w:rsidRPr="00E54806" w:rsidRDefault="007D5388" w:rsidP="00E548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77A1EF62" w14:textId="52CFDEEF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35E9455A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38157952" w14:textId="23169F48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1A698009" w14:textId="3FFBC085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F18" w:rsidRPr="002672F1" w14:paraId="0CA1ABDD" w14:textId="77777777" w:rsidTr="00A06467">
        <w:tc>
          <w:tcPr>
            <w:tcW w:w="1264" w:type="pct"/>
            <w:vAlign w:val="bottom"/>
          </w:tcPr>
          <w:p w14:paraId="13FF3B67" w14:textId="37449BB0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79" w:type="pct"/>
            <w:vAlign w:val="bottom"/>
          </w:tcPr>
          <w:p w14:paraId="4196A467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4B2DDE49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39B584E4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3B7E7AA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413F0726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2A0224F5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2F5090EA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40D4268B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25D76B8E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11D4903B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33767C88" w14:textId="11EB7AD9" w:rsidR="007D5388" w:rsidRPr="00E54806" w:rsidRDefault="007D5388" w:rsidP="00E548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445DDE2" w14:textId="7C0A554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33984134" w14:textId="77777777" w:rsidR="007D5388" w:rsidRPr="00BA628D" w:rsidRDefault="007D5388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4C49FC4B" w14:textId="4B87CB8A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175E02E4" w14:textId="4CEA1C3C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6467" w:rsidRPr="002672F1" w14:paraId="10B7BE53" w14:textId="77777777" w:rsidTr="00A06467">
        <w:tc>
          <w:tcPr>
            <w:tcW w:w="1264" w:type="pct"/>
            <w:vAlign w:val="bottom"/>
          </w:tcPr>
          <w:p w14:paraId="22BCF5E8" w14:textId="4889ED01" w:rsidR="007D5388" w:rsidRPr="002672F1" w:rsidRDefault="007D5388" w:rsidP="00C74C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79" w:type="pct"/>
            <w:tcBorders>
              <w:bottom w:val="double" w:sz="4" w:space="0" w:color="auto"/>
            </w:tcBorders>
            <w:vAlign w:val="bottom"/>
          </w:tcPr>
          <w:p w14:paraId="46327AA1" w14:textId="77777777" w:rsidR="007D5388" w:rsidRPr="003263A2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159,632</w:t>
            </w:r>
          </w:p>
        </w:tc>
        <w:tc>
          <w:tcPr>
            <w:tcW w:w="83" w:type="pct"/>
          </w:tcPr>
          <w:p w14:paraId="199758EB" w14:textId="77777777" w:rsidR="007D5388" w:rsidRPr="003263A2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double" w:sz="4" w:space="0" w:color="auto"/>
            </w:tcBorders>
            <w:vAlign w:val="bottom"/>
          </w:tcPr>
          <w:p w14:paraId="5E3AEE76" w14:textId="77777777" w:rsidR="007D5388" w:rsidRPr="003263A2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119,556</w:t>
            </w:r>
          </w:p>
        </w:tc>
        <w:tc>
          <w:tcPr>
            <w:tcW w:w="86" w:type="pct"/>
            <w:gridSpan w:val="2"/>
            <w:vAlign w:val="bottom"/>
          </w:tcPr>
          <w:p w14:paraId="15DAFC76" w14:textId="77777777" w:rsidR="007D5388" w:rsidRPr="003263A2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vAlign w:val="bottom"/>
          </w:tcPr>
          <w:p w14:paraId="0D13FB4F" w14:textId="77777777" w:rsidR="007D5388" w:rsidRPr="003263A2" w:rsidRDefault="007D53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(279,188)</w:t>
            </w:r>
          </w:p>
        </w:tc>
        <w:tc>
          <w:tcPr>
            <w:tcW w:w="83" w:type="pct"/>
            <w:vAlign w:val="bottom"/>
          </w:tcPr>
          <w:p w14:paraId="529CC144" w14:textId="77777777" w:rsidR="007D5388" w:rsidRPr="003263A2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double" w:sz="4" w:space="0" w:color="auto"/>
            </w:tcBorders>
            <w:vAlign w:val="bottom"/>
          </w:tcPr>
          <w:p w14:paraId="62AF370D" w14:textId="77777777" w:rsidR="007D5388" w:rsidRPr="003263A2" w:rsidRDefault="007D5388" w:rsidP="00451F7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76DFD665" w14:textId="77777777" w:rsidR="007D5388" w:rsidRPr="003263A2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double" w:sz="4" w:space="0" w:color="auto"/>
            </w:tcBorders>
            <w:vAlign w:val="bottom"/>
          </w:tcPr>
          <w:p w14:paraId="0430D762" w14:textId="77777777" w:rsidR="007D5388" w:rsidRPr="003263A2" w:rsidRDefault="007D5388" w:rsidP="00B61C2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3" w:type="pct"/>
          </w:tcPr>
          <w:p w14:paraId="17817859" w14:textId="77777777" w:rsidR="007D5388" w:rsidRPr="003263A2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bottom w:val="double" w:sz="4" w:space="0" w:color="auto"/>
            </w:tcBorders>
          </w:tcPr>
          <w:p w14:paraId="74930B96" w14:textId="3CB55FDA" w:rsidR="007D5388" w:rsidRPr="00E54806" w:rsidRDefault="00BA628D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60C37349" w14:textId="696F7972" w:rsidR="007D5388" w:rsidRPr="003263A2" w:rsidRDefault="007D5388">
            <w:pPr>
              <w:pStyle w:val="acctfourfigures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3973A792" w14:textId="21ED9166" w:rsidR="007D5388" w:rsidRPr="003263A2" w:rsidRDefault="00BA628D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3485699D" w14:textId="7CE006D9" w:rsidR="007D5388" w:rsidRPr="003263A2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  <w:vAlign w:val="bottom"/>
          </w:tcPr>
          <w:p w14:paraId="452AA98F" w14:textId="0698F1EB" w:rsidR="007D5388" w:rsidRPr="003263A2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</w:tr>
      <w:tr w:rsidR="00A06467" w:rsidRPr="002672F1" w14:paraId="46394B24" w14:textId="77777777" w:rsidTr="00A06467">
        <w:trPr>
          <w:trHeight w:hRule="exact" w:val="374"/>
        </w:trPr>
        <w:tc>
          <w:tcPr>
            <w:tcW w:w="1264" w:type="pct"/>
            <w:vAlign w:val="bottom"/>
          </w:tcPr>
          <w:p w14:paraId="740D34CA" w14:textId="77777777" w:rsidR="007D5388" w:rsidRPr="00400E7C" w:rsidRDefault="007D538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9" w:type="pct"/>
            <w:tcBorders>
              <w:top w:val="double" w:sz="4" w:space="0" w:color="auto"/>
            </w:tcBorders>
            <w:vAlign w:val="bottom"/>
          </w:tcPr>
          <w:p w14:paraId="39AF23E4" w14:textId="77777777" w:rsidR="007D5388" w:rsidRPr="00400E7C" w:rsidRDefault="007D5388" w:rsidP="00451F72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0F00BB12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  <w:vAlign w:val="bottom"/>
          </w:tcPr>
          <w:p w14:paraId="2A1561D4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156D603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vAlign w:val="bottom"/>
          </w:tcPr>
          <w:p w14:paraId="4B5CFC51" w14:textId="77777777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102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4948975A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double" w:sz="4" w:space="0" w:color="auto"/>
            </w:tcBorders>
            <w:vAlign w:val="bottom"/>
          </w:tcPr>
          <w:p w14:paraId="00E32F11" w14:textId="77777777" w:rsidR="007D5388" w:rsidRPr="00400E7C" w:rsidRDefault="007D538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26914AB6" w14:textId="77777777" w:rsidR="007D5388" w:rsidRPr="00400E7C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double" w:sz="4" w:space="0" w:color="auto"/>
            </w:tcBorders>
            <w:vAlign w:val="bottom"/>
          </w:tcPr>
          <w:p w14:paraId="2EEBF00D" w14:textId="77777777" w:rsidR="007D5388" w:rsidRPr="00400E7C" w:rsidRDefault="007D5388" w:rsidP="00B61C2D">
            <w:pPr>
              <w:pStyle w:val="acctfourfigures"/>
              <w:tabs>
                <w:tab w:val="clear" w:pos="765"/>
                <w:tab w:val="decimal" w:pos="624"/>
                <w:tab w:val="decimal" w:pos="805"/>
              </w:tabs>
              <w:spacing w:line="240" w:lineRule="auto"/>
              <w:ind w:left="-471" w:right="-285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pct"/>
          </w:tcPr>
          <w:p w14:paraId="2B22F28B" w14:textId="77777777" w:rsidR="007D5388" w:rsidRPr="00400E7C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double" w:sz="4" w:space="0" w:color="auto"/>
            </w:tcBorders>
          </w:tcPr>
          <w:p w14:paraId="2CD6E561" w14:textId="3BF11798" w:rsidR="007D5388" w:rsidRPr="00E54806" w:rsidRDefault="007D5388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2C64F016" w14:textId="5074D331" w:rsidR="007D5388" w:rsidRPr="00400E7C" w:rsidRDefault="007D5388">
            <w:pPr>
              <w:pStyle w:val="acctfourfigures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62EA00FE" w14:textId="77777777" w:rsidR="007D5388" w:rsidRPr="00BA628D" w:rsidRDefault="007D5388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08C67DB3" w14:textId="39AAA789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  <w:vAlign w:val="bottom"/>
          </w:tcPr>
          <w:p w14:paraId="375B5785" w14:textId="23A19464" w:rsidR="007D5388" w:rsidRPr="00400E7C" w:rsidRDefault="007D53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E2F18" w:rsidRPr="002672F1" w14:paraId="4F04F6B2" w14:textId="77777777" w:rsidTr="00A06467">
        <w:tc>
          <w:tcPr>
            <w:tcW w:w="1264" w:type="pct"/>
            <w:vAlign w:val="bottom"/>
          </w:tcPr>
          <w:p w14:paraId="1F0480B1" w14:textId="77777777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79" w:type="pct"/>
            <w:vAlign w:val="bottom"/>
          </w:tcPr>
          <w:p w14:paraId="0AC9CD43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7AD43756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3A5BE0B1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71C7C947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1881A6FA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40EF73CD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3D3A550B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546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01DD4B1C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219728EC" w14:textId="77777777" w:rsidR="007D5388" w:rsidRPr="002672F1" w:rsidRDefault="007D5388" w:rsidP="00B61C2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12E907D3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3" w:type="pct"/>
          </w:tcPr>
          <w:p w14:paraId="5A342D51" w14:textId="5449164A" w:rsidR="007D5388" w:rsidRPr="00E54806" w:rsidRDefault="007D5388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3F099E9C" w14:textId="7F78D945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0" w:type="pct"/>
          </w:tcPr>
          <w:p w14:paraId="0A98F7F1" w14:textId="77777777" w:rsidR="007D5388" w:rsidRPr="00BA628D" w:rsidRDefault="007D5388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" w:type="pct"/>
          </w:tcPr>
          <w:p w14:paraId="3E9FC896" w14:textId="53F8CB38" w:rsidR="007D5388" w:rsidRPr="002672F1" w:rsidRDefault="007D53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6F168BFA" w14:textId="5AA9C963" w:rsidR="007D5388" w:rsidRPr="002672F1" w:rsidRDefault="007D53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F18" w:rsidRPr="002672F1" w14:paraId="5A4CD087" w14:textId="77777777" w:rsidTr="00A06467">
        <w:tc>
          <w:tcPr>
            <w:tcW w:w="1264" w:type="pct"/>
            <w:vAlign w:val="bottom"/>
          </w:tcPr>
          <w:p w14:paraId="174FDE9B" w14:textId="23A475A3" w:rsidR="007D5388" w:rsidRPr="002672F1" w:rsidRDefault="007D5388" w:rsidP="00C74C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79" w:type="pct"/>
            <w:vAlign w:val="bottom"/>
          </w:tcPr>
          <w:p w14:paraId="6E1B8B8A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3" w:type="pct"/>
            <w:vAlign w:val="bottom"/>
          </w:tcPr>
          <w:p w14:paraId="31C525EB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vAlign w:val="bottom"/>
          </w:tcPr>
          <w:p w14:paraId="734C7AB7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447,762</w:t>
            </w:r>
          </w:p>
        </w:tc>
        <w:tc>
          <w:tcPr>
            <w:tcW w:w="86" w:type="pct"/>
            <w:gridSpan w:val="2"/>
            <w:vAlign w:val="bottom"/>
          </w:tcPr>
          <w:p w14:paraId="580CB038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14:paraId="79D14A5A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3" w:type="pct"/>
            <w:vAlign w:val="bottom"/>
          </w:tcPr>
          <w:p w14:paraId="6D1E621E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vAlign w:val="bottom"/>
          </w:tcPr>
          <w:p w14:paraId="41A709D1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bottom"/>
          </w:tcPr>
          <w:p w14:paraId="40306693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BDBF277" w14:textId="77777777" w:rsidR="007D5388" w:rsidRPr="002672F1" w:rsidRDefault="007D5388" w:rsidP="00B61C2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372,903)</w:t>
            </w:r>
          </w:p>
        </w:tc>
        <w:tc>
          <w:tcPr>
            <w:tcW w:w="83" w:type="pct"/>
          </w:tcPr>
          <w:p w14:paraId="00A5775A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</w:tcPr>
          <w:p w14:paraId="45F44D66" w14:textId="152B129A" w:rsidR="007D5388" w:rsidRPr="003F3D8A" w:rsidRDefault="00BA628D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5FF189A2" w14:textId="3119CDAE" w:rsidR="007D5388" w:rsidRPr="003F3D8A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2A7E073E" w14:textId="31EFB811" w:rsidR="007D5388" w:rsidRPr="003F3D8A" w:rsidRDefault="00BA628D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2913E64B" w14:textId="0BD5F754" w:rsidR="007D5388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vAlign w:val="bottom"/>
          </w:tcPr>
          <w:p w14:paraId="5039F3DA" w14:textId="6909692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</w:tr>
      <w:tr w:rsidR="006E2F18" w:rsidRPr="002672F1" w14:paraId="7CD1491D" w14:textId="77777777" w:rsidTr="00A06467">
        <w:tc>
          <w:tcPr>
            <w:tcW w:w="1264" w:type="pct"/>
            <w:vAlign w:val="bottom"/>
          </w:tcPr>
          <w:p w14:paraId="76620BF0" w14:textId="2594ED1D" w:rsidR="007D5388" w:rsidRPr="002672F1" w:rsidRDefault="007D5388" w:rsidP="009B39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  <w:r w:rsidR="009B39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B39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</w:t>
            </w:r>
            <w:r w:rsidR="00BA6EE3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2A70FB30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45,850</w:t>
            </w:r>
          </w:p>
        </w:tc>
        <w:tc>
          <w:tcPr>
            <w:tcW w:w="83" w:type="pct"/>
            <w:vAlign w:val="bottom"/>
          </w:tcPr>
          <w:p w14:paraId="4B6123CC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14:paraId="68A72E43" w14:textId="77777777" w:rsidR="007D5388" w:rsidRPr="002672F1" w:rsidRDefault="007D5388" w:rsidP="003F3D8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0A6A26B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43B1DA28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(23,390)</w:t>
            </w:r>
          </w:p>
        </w:tc>
        <w:tc>
          <w:tcPr>
            <w:tcW w:w="83" w:type="pct"/>
            <w:vAlign w:val="bottom"/>
          </w:tcPr>
          <w:p w14:paraId="190B10F7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5896A4CD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  <w:tc>
          <w:tcPr>
            <w:tcW w:w="83" w:type="pct"/>
            <w:vAlign w:val="bottom"/>
          </w:tcPr>
          <w:p w14:paraId="263D3AD8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1607394D" w14:textId="77777777" w:rsidR="007D5388" w:rsidRPr="002672F1" w:rsidRDefault="007D5388" w:rsidP="00B61C2D">
            <w:pPr>
              <w:pStyle w:val="acctfourfigures"/>
              <w:tabs>
                <w:tab w:val="clear" w:pos="765"/>
                <w:tab w:val="decimal" w:pos="687"/>
                <w:tab w:val="decimal" w:pos="805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2B2721AA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0D16A451" w14:textId="77777777" w:rsidR="00BA628D" w:rsidRPr="003F3D8A" w:rsidRDefault="00BA628D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D5611EA" w14:textId="273A9298" w:rsidR="007D5388" w:rsidRPr="003F3D8A" w:rsidRDefault="00BA628D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2E2E07BB" w14:textId="1F514F25" w:rsidR="007D5388" w:rsidRPr="003F3D8A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32C88CF1" w14:textId="77777777" w:rsidR="007D5388" w:rsidRPr="003F3D8A" w:rsidRDefault="007D5388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AD1D123" w14:textId="54753EFD" w:rsidR="00BA6EE3" w:rsidRPr="003F3D8A" w:rsidRDefault="00BA628D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D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7E772479" w14:textId="06D52AA6" w:rsidR="007D5388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6EB52B9" w14:textId="12FFE815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</w:tr>
      <w:tr w:rsidR="00A06467" w:rsidRPr="002B2BB7" w14:paraId="63D76E4D" w14:textId="77777777" w:rsidTr="00A06467">
        <w:tc>
          <w:tcPr>
            <w:tcW w:w="1264" w:type="pct"/>
            <w:vAlign w:val="bottom"/>
          </w:tcPr>
          <w:p w14:paraId="03EEC970" w14:textId="77777777" w:rsidR="007D5388" w:rsidRPr="002672F1" w:rsidRDefault="007D53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27060" w14:textId="77777777" w:rsidR="007D5388" w:rsidRPr="002672F1" w:rsidRDefault="007D5388" w:rsidP="00451F7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603,055</w:t>
            </w:r>
          </w:p>
        </w:tc>
        <w:tc>
          <w:tcPr>
            <w:tcW w:w="83" w:type="pct"/>
            <w:vAlign w:val="bottom"/>
          </w:tcPr>
          <w:p w14:paraId="2A8E16E6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1517E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447,762</w:t>
            </w:r>
          </w:p>
        </w:tc>
        <w:tc>
          <w:tcPr>
            <w:tcW w:w="86" w:type="pct"/>
            <w:gridSpan w:val="2"/>
            <w:vAlign w:val="bottom"/>
          </w:tcPr>
          <w:p w14:paraId="3B7023BE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8091D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(353,53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83" w:type="pct"/>
            <w:vAlign w:val="bottom"/>
          </w:tcPr>
          <w:p w14:paraId="2D227640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517D" w14:textId="77777777" w:rsidR="007D5388" w:rsidRPr="002672F1" w:rsidRDefault="007D53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83" w:type="pct"/>
            <w:vAlign w:val="bottom"/>
          </w:tcPr>
          <w:p w14:paraId="3285F2E4" w14:textId="77777777" w:rsidR="007D5388" w:rsidRPr="002672F1" w:rsidRDefault="007D53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3DD6F" w14:textId="77777777" w:rsidR="007D5388" w:rsidRPr="002672F1" w:rsidRDefault="007D5388" w:rsidP="00B61C2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372,903)</w:t>
            </w:r>
          </w:p>
        </w:tc>
        <w:tc>
          <w:tcPr>
            <w:tcW w:w="83" w:type="pct"/>
          </w:tcPr>
          <w:p w14:paraId="0D799016" w14:textId="77777777" w:rsidR="007D5388" w:rsidRPr="002672F1" w:rsidRDefault="007D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0FB971D" w14:textId="220BD387" w:rsidR="007D5388" w:rsidRPr="00E54806" w:rsidRDefault="00BA628D" w:rsidP="00BA628D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1012C58B" w14:textId="26D553C6" w:rsidR="007D5388" w:rsidRPr="002672F1" w:rsidRDefault="007D5388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54B3261A" w14:textId="30FE4F72" w:rsidR="007D5388" w:rsidRPr="005E66EA" w:rsidRDefault="00BA628D" w:rsidP="00BA628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3" w:type="pct"/>
          </w:tcPr>
          <w:p w14:paraId="1F54783D" w14:textId="32A73BF0" w:rsidR="007D5388" w:rsidRPr="005E66EA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10D49" w14:textId="020BF220" w:rsidR="007D5388" w:rsidRPr="002B2BB7" w:rsidRDefault="007D5388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758E614" w14:textId="77777777" w:rsidR="005B5C43" w:rsidRDefault="005B5C43" w:rsidP="00984A39"/>
    <w:p w14:paraId="42AD442C" w14:textId="77777777" w:rsidR="00727A77" w:rsidRDefault="00727A77" w:rsidP="00984A39"/>
    <w:p w14:paraId="42A5D7CA" w14:textId="77777777" w:rsidR="00727A77" w:rsidRDefault="00727A77" w:rsidP="00984A39">
      <w:pPr>
        <w:sectPr w:rsidR="00727A77" w:rsidSect="00B61C2D">
          <w:headerReference w:type="default" r:id="rId13"/>
          <w:pgSz w:w="16834" w:h="11909" w:orient="landscape" w:code="9"/>
          <w:pgMar w:top="1152" w:right="691" w:bottom="1152" w:left="576" w:header="720" w:footer="720" w:gutter="0"/>
          <w:pgNumType w:start="23"/>
          <w:cols w:space="720"/>
          <w:docGrid w:linePitch="360"/>
        </w:sectPr>
      </w:pPr>
    </w:p>
    <w:p w14:paraId="4FAEC6A2" w14:textId="02E0BFA9" w:rsidR="00DE2A97" w:rsidRPr="00EE52AA" w:rsidRDefault="00DE2A97" w:rsidP="00DE2A9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EE52AA">
        <w:rPr>
          <w:rFonts w:asciiTheme="majorBidi" w:hAnsiTheme="majorBidi" w:cstheme="majorBidi"/>
          <w:cs/>
        </w:rPr>
        <w:t>เงินลงทุนในบริษัทย่อย</w:t>
      </w:r>
    </w:p>
    <w:p w14:paraId="7F071F19" w14:textId="2CAE77E4" w:rsidR="00DE2A97" w:rsidRPr="00400E7C" w:rsidRDefault="00DE2A97" w:rsidP="00DE2A9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highlight w:val="yellow"/>
        </w:rPr>
      </w:pPr>
    </w:p>
    <w:p w14:paraId="466A0600" w14:textId="14316611" w:rsidR="00B373C1" w:rsidRPr="0002230A" w:rsidRDefault="009D63E9" w:rsidP="0002230A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C751420" w14:textId="4EE6C9A4" w:rsidR="00B373C1" w:rsidRDefault="00B373C1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072D6E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DA0B00" w:rsidRPr="00072D6E">
        <w:rPr>
          <w:rFonts w:asciiTheme="majorBidi" w:hAnsiTheme="majorBidi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4F634B">
        <w:rPr>
          <w:rFonts w:asciiTheme="majorBidi" w:hAnsiTheme="majorBidi"/>
          <w:sz w:val="30"/>
          <w:szCs w:val="30"/>
        </w:rPr>
        <w:t>7</w:t>
      </w:r>
    </w:p>
    <w:p w14:paraId="28AE0057" w14:textId="77777777" w:rsidR="00FB1F80" w:rsidRDefault="00FB1F80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D87279" w14:textId="3480A0B9" w:rsidR="00907E00" w:rsidRPr="00D372D1" w:rsidRDefault="0002230A" w:rsidP="00A56D8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yellow"/>
          <w:shd w:val="clear" w:color="auto" w:fill="D9D9D9" w:themeFill="background1" w:themeFillShade="D9"/>
        </w:rPr>
        <w:sectPr w:rsidR="00907E00" w:rsidRPr="00D372D1" w:rsidSect="00B61C2D">
          <w:headerReference w:type="default" r:id="rId14"/>
          <w:pgSz w:w="11909" w:h="16834" w:code="9"/>
          <w:pgMar w:top="691" w:right="1152" w:bottom="576" w:left="1152" w:header="720" w:footer="720" w:gutter="0"/>
          <w:pgNumType w:start="27"/>
          <w:cols w:space="720"/>
          <w:docGrid w:linePitch="360"/>
        </w:sectPr>
      </w:pPr>
      <w:r w:rsidRPr="000A4C4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</w:t>
      </w:r>
      <w:r w:rsidRPr="000A4C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B7992">
        <w:rPr>
          <w:rFonts w:asciiTheme="majorBidi" w:hAnsiTheme="majorBidi" w:cstheme="majorBidi" w:hint="cs"/>
          <w:sz w:val="30"/>
          <w:szCs w:val="30"/>
          <w:cs/>
        </w:rPr>
        <w:t>และบริษัทย่อย (รวมกันเรียกว่า “กลุ่มบริษัท”)</w:t>
      </w:r>
      <w:r w:rsidRPr="000A4C46">
        <w:rPr>
          <w:rFonts w:asciiTheme="majorBidi" w:hAnsiTheme="majorBidi" w:cs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</w:t>
      </w:r>
      <w:r w:rsidRPr="000A4C46">
        <w:rPr>
          <w:rFonts w:asciiTheme="majorBidi" w:hAnsiTheme="majorBidi" w:cstheme="majorBidi"/>
          <w:sz w:val="30"/>
          <w:szCs w:val="30"/>
        </w:rPr>
        <w:t xml:space="preserve"> </w:t>
      </w:r>
      <w:r w:rsidRPr="000A4C46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</w:t>
      </w:r>
      <w:r w:rsidR="009B283F">
        <w:rPr>
          <w:rFonts w:asciiTheme="majorBidi" w:hAnsiTheme="majorBidi" w:cstheme="majorBidi" w:hint="cs"/>
          <w:sz w:val="30"/>
          <w:szCs w:val="30"/>
          <w:cs/>
        </w:rPr>
        <w:t>น</w:t>
      </w:r>
    </w:p>
    <w:tbl>
      <w:tblPr>
        <w:tblpPr w:leftFromText="180" w:rightFromText="180" w:vertAnchor="text" w:horzAnchor="margin" w:tblpX="57" w:tblpY="47"/>
        <w:tblW w:w="144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3330"/>
        <w:gridCol w:w="216"/>
        <w:gridCol w:w="954"/>
        <w:gridCol w:w="720"/>
        <w:gridCol w:w="223"/>
        <w:gridCol w:w="677"/>
        <w:gridCol w:w="221"/>
        <w:gridCol w:w="769"/>
        <w:gridCol w:w="216"/>
        <w:gridCol w:w="684"/>
        <w:gridCol w:w="216"/>
        <w:gridCol w:w="684"/>
        <w:gridCol w:w="216"/>
        <w:gridCol w:w="684"/>
        <w:gridCol w:w="216"/>
        <w:gridCol w:w="774"/>
        <w:gridCol w:w="216"/>
        <w:gridCol w:w="684"/>
      </w:tblGrid>
      <w:tr w:rsidR="004341A3" w:rsidRPr="00EE52AA" w14:paraId="17C30493" w14:textId="77777777" w:rsidTr="00A06467">
        <w:trPr>
          <w:trHeight w:val="389"/>
          <w:tblHeader/>
        </w:trPr>
        <w:tc>
          <w:tcPr>
            <w:tcW w:w="2790" w:type="dxa"/>
            <w:vAlign w:val="bottom"/>
          </w:tcPr>
          <w:p w14:paraId="53CFCFC2" w14:textId="77777777" w:rsidR="004341A3" w:rsidRPr="00EE52AA" w:rsidRDefault="004341A3" w:rsidP="00A56D8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7" w:type="dxa"/>
            <w:gridSpan w:val="18"/>
            <w:vAlign w:val="bottom"/>
          </w:tcPr>
          <w:p w14:paraId="15B6901A" w14:textId="4A8D2E6B" w:rsidR="004341A3" w:rsidRPr="00E1070F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107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41A3" w:rsidRPr="00EE52AA" w14:paraId="13ADE2BC" w14:textId="77777777" w:rsidTr="00A06467">
        <w:trPr>
          <w:trHeight w:val="389"/>
          <w:tblHeader/>
        </w:trPr>
        <w:tc>
          <w:tcPr>
            <w:tcW w:w="2790" w:type="dxa"/>
            <w:vAlign w:val="bottom"/>
          </w:tcPr>
          <w:p w14:paraId="2F9327B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3B664BD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5E77C307" w14:textId="77777777" w:rsidR="004341A3" w:rsidRPr="00EE52AA" w:rsidRDefault="004341A3" w:rsidP="004341A3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Merge w:val="restart"/>
            <w:hideMark/>
          </w:tcPr>
          <w:p w14:paraId="3381DA88" w14:textId="77777777" w:rsidR="004341A3" w:rsidRPr="00EE52AA" w:rsidRDefault="004341A3">
            <w:pPr>
              <w:pStyle w:val="acctfourfigures"/>
              <w:tabs>
                <w:tab w:val="left" w:pos="720"/>
              </w:tabs>
              <w:ind w:left="-90" w:right="-8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17A957F8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20" w:type="dxa"/>
            <w:gridSpan w:val="3"/>
            <w:vMerge w:val="restart"/>
            <w:vAlign w:val="bottom"/>
            <w:hideMark/>
          </w:tcPr>
          <w:p w14:paraId="56A0804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66665D6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21" w:type="dxa"/>
            <w:vAlign w:val="bottom"/>
          </w:tcPr>
          <w:p w14:paraId="00199C4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9" w:type="dxa"/>
            <w:gridSpan w:val="3"/>
            <w:vMerge w:val="restart"/>
            <w:vAlign w:val="bottom"/>
            <w:hideMark/>
          </w:tcPr>
          <w:p w14:paraId="718BEB5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6" w:type="dxa"/>
            <w:vAlign w:val="bottom"/>
          </w:tcPr>
          <w:p w14:paraId="1FD022E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gridSpan w:val="3"/>
            <w:vMerge w:val="restart"/>
            <w:vAlign w:val="bottom"/>
            <w:hideMark/>
          </w:tcPr>
          <w:p w14:paraId="0ED7C55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216" w:type="dxa"/>
            <w:vAlign w:val="bottom"/>
          </w:tcPr>
          <w:p w14:paraId="06B9A69F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vMerge w:val="restart"/>
            <w:vAlign w:val="bottom"/>
            <w:hideMark/>
          </w:tcPr>
          <w:p w14:paraId="1B39CE5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EE52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E52A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4341A3" w:rsidRPr="00EE52AA" w14:paraId="7386DAEE" w14:textId="77777777" w:rsidTr="00A06467">
        <w:trPr>
          <w:trHeight w:val="389"/>
          <w:tblHeader/>
        </w:trPr>
        <w:tc>
          <w:tcPr>
            <w:tcW w:w="2790" w:type="dxa"/>
            <w:vAlign w:val="bottom"/>
          </w:tcPr>
          <w:p w14:paraId="10DFF4D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  <w:hideMark/>
          </w:tcPr>
          <w:p w14:paraId="7AC03B2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16" w:type="dxa"/>
            <w:vAlign w:val="bottom"/>
          </w:tcPr>
          <w:p w14:paraId="3BA98A8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Merge/>
            <w:vAlign w:val="center"/>
            <w:hideMark/>
          </w:tcPr>
          <w:p w14:paraId="72351F28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gridSpan w:val="3"/>
            <w:vMerge/>
            <w:vAlign w:val="center"/>
            <w:hideMark/>
          </w:tcPr>
          <w:p w14:paraId="7AF93CDC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21" w:type="dxa"/>
            <w:vAlign w:val="bottom"/>
          </w:tcPr>
          <w:p w14:paraId="46A0C386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9" w:type="dxa"/>
            <w:gridSpan w:val="3"/>
            <w:vMerge/>
            <w:vAlign w:val="center"/>
            <w:hideMark/>
          </w:tcPr>
          <w:p w14:paraId="2079D269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7C89BABE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gridSpan w:val="3"/>
            <w:vMerge/>
            <w:vAlign w:val="center"/>
            <w:hideMark/>
          </w:tcPr>
          <w:p w14:paraId="4ACDF87E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5AC2E226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vMerge/>
            <w:vAlign w:val="center"/>
            <w:hideMark/>
          </w:tcPr>
          <w:p w14:paraId="016AA69F" w14:textId="77777777" w:rsidR="004341A3" w:rsidRPr="00EE52AA" w:rsidRDefault="0043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</w:tr>
      <w:tr w:rsidR="004341A3" w:rsidRPr="00EE52AA" w14:paraId="351356A7" w14:textId="77777777" w:rsidTr="00A06467">
        <w:trPr>
          <w:trHeight w:val="389"/>
          <w:tblHeader/>
        </w:trPr>
        <w:tc>
          <w:tcPr>
            <w:tcW w:w="2790" w:type="dxa"/>
            <w:vAlign w:val="bottom"/>
          </w:tcPr>
          <w:p w14:paraId="1789CD0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vAlign w:val="bottom"/>
          </w:tcPr>
          <w:p w14:paraId="1C8A7E00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0810894A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D6F93B3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C824698" w14:textId="1362CFA6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23" w:type="dxa"/>
            <w:vAlign w:val="bottom"/>
          </w:tcPr>
          <w:p w14:paraId="6CDB05C4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  <w:hideMark/>
          </w:tcPr>
          <w:p w14:paraId="29791429" w14:textId="3433DE81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21" w:type="dxa"/>
            <w:vAlign w:val="bottom"/>
          </w:tcPr>
          <w:p w14:paraId="2507285C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9" w:type="dxa"/>
            <w:vAlign w:val="bottom"/>
            <w:hideMark/>
          </w:tcPr>
          <w:p w14:paraId="1EA4257E" w14:textId="143D83BB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  <w:vAlign w:val="bottom"/>
          </w:tcPr>
          <w:p w14:paraId="1A3F24F9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  <w:hideMark/>
          </w:tcPr>
          <w:p w14:paraId="037A21E7" w14:textId="2631F03A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16" w:type="dxa"/>
            <w:vAlign w:val="bottom"/>
          </w:tcPr>
          <w:p w14:paraId="7F734C4B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  <w:hideMark/>
          </w:tcPr>
          <w:p w14:paraId="0542CDFD" w14:textId="126C9184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  <w:vAlign w:val="bottom"/>
          </w:tcPr>
          <w:p w14:paraId="6EE51662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  <w:hideMark/>
          </w:tcPr>
          <w:p w14:paraId="6598A5A2" w14:textId="16A3B57D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16" w:type="dxa"/>
            <w:vAlign w:val="bottom"/>
          </w:tcPr>
          <w:p w14:paraId="2C1737C1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" w:type="dxa"/>
            <w:vAlign w:val="bottom"/>
            <w:hideMark/>
          </w:tcPr>
          <w:p w14:paraId="11C2C347" w14:textId="5791E049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  <w:vAlign w:val="bottom"/>
          </w:tcPr>
          <w:p w14:paraId="77CA3E4D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  <w:hideMark/>
          </w:tcPr>
          <w:p w14:paraId="24C50311" w14:textId="525F17DD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5F29B9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4341A3" w:rsidRPr="00EE52AA" w14:paraId="2860C102" w14:textId="77777777" w:rsidTr="00A06467">
        <w:tc>
          <w:tcPr>
            <w:tcW w:w="2790" w:type="dxa"/>
          </w:tcPr>
          <w:p w14:paraId="41F01657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</w:tcPr>
          <w:p w14:paraId="3295E0FF" w14:textId="77777777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" w:type="dxa"/>
            <w:vAlign w:val="bottom"/>
          </w:tcPr>
          <w:p w14:paraId="3AE564DD" w14:textId="77777777" w:rsidR="004341A3" w:rsidRPr="00EE52AA" w:rsidRDefault="004341A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0D5B3E0B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EC3D21B" w14:textId="79C5AA08" w:rsidR="004341A3" w:rsidRPr="004341A3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580" w:type="dxa"/>
            <w:gridSpan w:val="12"/>
            <w:vAlign w:val="bottom"/>
          </w:tcPr>
          <w:p w14:paraId="26265A3E" w14:textId="7A2DD037" w:rsidR="004341A3" w:rsidRPr="004341A3" w:rsidRDefault="004341A3" w:rsidP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6467" w:rsidRPr="00EE52AA" w14:paraId="7AEA9370" w14:textId="77777777" w:rsidTr="00A06467">
        <w:tc>
          <w:tcPr>
            <w:tcW w:w="2790" w:type="dxa"/>
            <w:hideMark/>
          </w:tcPr>
          <w:p w14:paraId="5EB2F775" w14:textId="7EE54757" w:rsidR="004341A3" w:rsidRPr="00EE52AA" w:rsidRDefault="004341A3" w:rsidP="00A06467">
            <w:pPr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3330" w:type="dxa"/>
            <w:hideMark/>
          </w:tcPr>
          <w:p w14:paraId="3FAA9B4F" w14:textId="4FE1753B" w:rsidR="004341A3" w:rsidRPr="00EE52AA" w:rsidRDefault="004341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ให้บริการซ่อมแซม ปรับปรุง</w:t>
            </w:r>
            <w:r w:rsidR="00C236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1B93888" w14:textId="2087BA66" w:rsidR="004341A3" w:rsidRPr="00EE52AA" w:rsidRDefault="004341A3" w:rsidP="00A064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93C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ความแข็งแรงโครงสร้างพื้นฐาน</w:t>
            </w:r>
          </w:p>
        </w:tc>
        <w:tc>
          <w:tcPr>
            <w:tcW w:w="216" w:type="dxa"/>
            <w:vAlign w:val="bottom"/>
          </w:tcPr>
          <w:p w14:paraId="29BA9498" w14:textId="77777777" w:rsidR="004341A3" w:rsidRPr="00EE52AA" w:rsidRDefault="004341A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2996E2A5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00C92B7" w14:textId="5BAD7932" w:rsidR="004341A3" w:rsidRPr="00EE52AA" w:rsidRDefault="002B29F6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223" w:type="dxa"/>
            <w:vAlign w:val="bottom"/>
          </w:tcPr>
          <w:p w14:paraId="2D6571E4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dxa"/>
          </w:tcPr>
          <w:p w14:paraId="73611527" w14:textId="77777777" w:rsidR="004341A3" w:rsidRPr="00EE52AA" w:rsidRDefault="004341A3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221" w:type="dxa"/>
            <w:vAlign w:val="bottom"/>
          </w:tcPr>
          <w:p w14:paraId="6E75765F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3DE2B1BE" w14:textId="0DC9B76A" w:rsidR="004341A3" w:rsidRPr="00EE52AA" w:rsidRDefault="002B29F6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216" w:type="dxa"/>
            <w:vAlign w:val="bottom"/>
          </w:tcPr>
          <w:p w14:paraId="3CC98903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14:paraId="1CC12595" w14:textId="77777777" w:rsidR="004341A3" w:rsidRPr="00E1619C" w:rsidRDefault="004341A3" w:rsidP="00CE504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216" w:type="dxa"/>
            <w:vAlign w:val="bottom"/>
          </w:tcPr>
          <w:p w14:paraId="38CB8A23" w14:textId="77777777" w:rsidR="004341A3" w:rsidRPr="00EE52AA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hideMark/>
          </w:tcPr>
          <w:p w14:paraId="737F45B7" w14:textId="3DC2286D" w:rsidR="004341A3" w:rsidRPr="00746973" w:rsidRDefault="002B29F6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6" w:type="dxa"/>
            <w:vAlign w:val="bottom"/>
          </w:tcPr>
          <w:p w14:paraId="74A277FC" w14:textId="77777777" w:rsidR="004341A3" w:rsidRPr="00746973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hideMark/>
          </w:tcPr>
          <w:p w14:paraId="17E1FE27" w14:textId="77777777" w:rsidR="004341A3" w:rsidRPr="00746973" w:rsidRDefault="004341A3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6" w:type="dxa"/>
            <w:vAlign w:val="bottom"/>
          </w:tcPr>
          <w:p w14:paraId="53DFDE88" w14:textId="77777777" w:rsidR="004341A3" w:rsidRPr="000A4C46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1A988CE0" w14:textId="55B9885B" w:rsidR="004341A3" w:rsidRPr="000A4C46" w:rsidRDefault="002B29F6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216" w:type="dxa"/>
            <w:vAlign w:val="bottom"/>
          </w:tcPr>
          <w:p w14:paraId="69612AAA" w14:textId="77777777" w:rsidR="004341A3" w:rsidRPr="000A4C46" w:rsidRDefault="004341A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</w:tcPr>
          <w:p w14:paraId="19660C17" w14:textId="77777777" w:rsidR="004341A3" w:rsidRPr="00E1619C" w:rsidRDefault="004341A3" w:rsidP="00CE504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</w:tr>
      <w:tr w:rsidR="00A06467" w:rsidRPr="00EE52AA" w14:paraId="1CAD4685" w14:textId="77777777" w:rsidTr="00A06467">
        <w:trPr>
          <w:trHeight w:val="1549"/>
        </w:trPr>
        <w:tc>
          <w:tcPr>
            <w:tcW w:w="2790" w:type="dxa"/>
          </w:tcPr>
          <w:p w14:paraId="0084EAD3" w14:textId="1C7A1A29" w:rsidR="002B29F6" w:rsidRPr="00EE52AA" w:rsidRDefault="002B29F6" w:rsidP="00A0646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A3A4E">
              <w:rPr>
                <w:rFonts w:asciiTheme="majorBidi" w:hAnsiTheme="majorBidi"/>
                <w:sz w:val="30"/>
                <w:szCs w:val="30"/>
                <w:cs/>
              </w:rPr>
              <w:t>บริษัท แอลฟา ดี เอ็ม เทค</w:t>
            </w:r>
            <w:r w:rsidR="00493C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2A3A4E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3330" w:type="dxa"/>
          </w:tcPr>
          <w:p w14:paraId="31835C9A" w14:textId="24224F8A" w:rsidR="002B29F6" w:rsidRDefault="002B29F6" w:rsidP="002B29F6">
            <w:pPr>
              <w:rPr>
                <w:rFonts w:asciiTheme="majorBidi" w:hAnsiTheme="majorBidi"/>
                <w:sz w:val="30"/>
                <w:szCs w:val="30"/>
              </w:rPr>
            </w:pP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การให้บริการระบบการชำระเงินดิจิตัล</w:t>
            </w:r>
          </w:p>
          <w:p w14:paraId="5688B807" w14:textId="486B741A" w:rsidR="002B29F6" w:rsidRDefault="002B29F6" w:rsidP="002B29F6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ระบบการบริหาร</w:t>
            </w:r>
            <w:r w:rsidR="00383D44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จัดการจราจรและ</w:t>
            </w:r>
          </w:p>
          <w:p w14:paraId="07B11EEB" w14:textId="29443C4C" w:rsidR="00383D44" w:rsidRDefault="002B29F6" w:rsidP="00493C87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ความปลอดภัย และระบบบริหาร</w:t>
            </w:r>
          </w:p>
          <w:p w14:paraId="06314273" w14:textId="145B2F2A" w:rsidR="002B29F6" w:rsidRPr="00EE52AA" w:rsidRDefault="00CC24D4" w:rsidP="002B29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2B29F6" w:rsidRPr="00091722">
              <w:rPr>
                <w:rFonts w:asciiTheme="majorBidi" w:hAnsiTheme="majorBidi"/>
                <w:sz w:val="30"/>
                <w:szCs w:val="30"/>
                <w:cs/>
              </w:rPr>
              <w:t>จัดการทรัพย์สิน</w:t>
            </w:r>
          </w:p>
        </w:tc>
        <w:tc>
          <w:tcPr>
            <w:tcW w:w="216" w:type="dxa"/>
            <w:vAlign w:val="bottom"/>
          </w:tcPr>
          <w:p w14:paraId="2ACEE62F" w14:textId="77777777" w:rsidR="002B29F6" w:rsidRPr="00EE52AA" w:rsidRDefault="002B29F6" w:rsidP="002B29F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5E616515" w14:textId="092D0B71" w:rsidR="002B29F6" w:rsidRPr="00EE52AA" w:rsidRDefault="00493C87" w:rsidP="00A06467">
            <w:pPr>
              <w:pStyle w:val="acctfourfigures"/>
              <w:tabs>
                <w:tab w:val="left" w:pos="720"/>
              </w:tabs>
              <w:spacing w:line="240" w:lineRule="atLeast"/>
              <w:ind w:left="-72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96FC688" w14:textId="4271CFA3" w:rsidR="00F44870" w:rsidRPr="00EE52AA" w:rsidRDefault="00F44870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23" w:type="dxa"/>
            <w:vAlign w:val="bottom"/>
          </w:tcPr>
          <w:p w14:paraId="30204725" w14:textId="77777777" w:rsidR="002B29F6" w:rsidRPr="00EE52AA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dxa"/>
          </w:tcPr>
          <w:p w14:paraId="615613F5" w14:textId="369D2FBA" w:rsidR="002B29F6" w:rsidRPr="001F1DE6" w:rsidRDefault="002B29F6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1" w:type="dxa"/>
            <w:vAlign w:val="bottom"/>
          </w:tcPr>
          <w:p w14:paraId="3E487CB7" w14:textId="77777777" w:rsidR="002B29F6" w:rsidRPr="00EE52AA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</w:tcPr>
          <w:p w14:paraId="7DE542BB" w14:textId="5A971E39" w:rsidR="00F44870" w:rsidRPr="00FF1970" w:rsidRDefault="00FF1970" w:rsidP="00746973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4963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216" w:type="dxa"/>
          </w:tcPr>
          <w:p w14:paraId="5F3E005C" w14:textId="77777777" w:rsidR="002B29F6" w:rsidRPr="00EE52AA" w:rsidRDefault="002B29F6" w:rsidP="0074697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</w:tcPr>
          <w:p w14:paraId="68A0B025" w14:textId="225851F4" w:rsidR="002B29F6" w:rsidRPr="00746973" w:rsidRDefault="002B29F6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77927CC4" w14:textId="77777777" w:rsidR="002B29F6" w:rsidRPr="00746973" w:rsidRDefault="002B29F6" w:rsidP="00746973">
            <w:pPr>
              <w:pStyle w:val="acctfourfigures"/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</w:tcPr>
          <w:p w14:paraId="49C958AC" w14:textId="2927EFBE" w:rsidR="002B29F6" w:rsidRPr="00746973" w:rsidRDefault="002B29F6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6" w:type="dxa"/>
          </w:tcPr>
          <w:p w14:paraId="4C5BA6DC" w14:textId="77777777" w:rsidR="002B29F6" w:rsidRPr="00746973" w:rsidRDefault="002B29F6" w:rsidP="00746973">
            <w:pPr>
              <w:pStyle w:val="acctfourfigures"/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</w:tcPr>
          <w:p w14:paraId="731D20BB" w14:textId="0500A871" w:rsidR="002B29F6" w:rsidRPr="00746973" w:rsidRDefault="002B29F6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6" w:type="dxa"/>
          </w:tcPr>
          <w:p w14:paraId="3F7DABD5" w14:textId="77777777" w:rsidR="002B29F6" w:rsidRPr="000A4C46" w:rsidRDefault="002B29F6" w:rsidP="00746973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</w:tcPr>
          <w:p w14:paraId="5335D4A2" w14:textId="6DAE6D8A" w:rsidR="002B29F6" w:rsidRPr="00760E6B" w:rsidRDefault="00FF1970" w:rsidP="00746973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4963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216" w:type="dxa"/>
            <w:vAlign w:val="bottom"/>
          </w:tcPr>
          <w:p w14:paraId="532B24EA" w14:textId="77777777" w:rsidR="002B29F6" w:rsidRPr="000A4C46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</w:tcPr>
          <w:p w14:paraId="39340B96" w14:textId="64897A2D" w:rsidR="002B29F6" w:rsidRPr="00261D52" w:rsidRDefault="002B29F6" w:rsidP="002B29F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1D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06467" w:rsidRPr="00EE52AA" w14:paraId="46586A15" w14:textId="77777777" w:rsidTr="00A06467">
        <w:tc>
          <w:tcPr>
            <w:tcW w:w="2790" w:type="dxa"/>
          </w:tcPr>
          <w:p w14:paraId="54EAFC66" w14:textId="1D684EE1" w:rsidR="002B29F6" w:rsidRPr="00BD1D46" w:rsidRDefault="002B29F6" w:rsidP="002B29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D1D4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</w:tcPr>
          <w:p w14:paraId="55E1AD18" w14:textId="77777777" w:rsidR="002B29F6" w:rsidRPr="00091722" w:rsidRDefault="002B29F6" w:rsidP="002B29F6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16" w:type="dxa"/>
            <w:vAlign w:val="bottom"/>
          </w:tcPr>
          <w:p w14:paraId="4DBA5BF7" w14:textId="77777777" w:rsidR="002B29F6" w:rsidRPr="00EE52AA" w:rsidRDefault="002B29F6" w:rsidP="002B29F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0167024E" w14:textId="77777777" w:rsidR="002B29F6" w:rsidRDefault="002B29F6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7D00934" w14:textId="77777777" w:rsidR="002B29F6" w:rsidRPr="00EE52AA" w:rsidRDefault="002B29F6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vAlign w:val="bottom"/>
          </w:tcPr>
          <w:p w14:paraId="32FE09CD" w14:textId="77777777" w:rsidR="002B29F6" w:rsidRPr="00EE52AA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dxa"/>
          </w:tcPr>
          <w:p w14:paraId="56CAD0B8" w14:textId="77777777" w:rsidR="002B29F6" w:rsidRDefault="002B29F6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1" w:type="dxa"/>
            <w:vAlign w:val="bottom"/>
          </w:tcPr>
          <w:p w14:paraId="3DB5F51E" w14:textId="77777777" w:rsidR="002B29F6" w:rsidRPr="00EE52AA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94450" w14:textId="2792A38C" w:rsidR="002B29F6" w:rsidRPr="00FF1970" w:rsidRDefault="00FF1970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77,400</w:t>
            </w:r>
          </w:p>
        </w:tc>
        <w:tc>
          <w:tcPr>
            <w:tcW w:w="216" w:type="dxa"/>
            <w:vAlign w:val="bottom"/>
          </w:tcPr>
          <w:p w14:paraId="150E5E52" w14:textId="77777777" w:rsidR="002B29F6" w:rsidRPr="00FF1970" w:rsidRDefault="002B29F6" w:rsidP="002B29F6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53E89" w14:textId="2D1CFA3E" w:rsidR="002B29F6" w:rsidRPr="00FF1970" w:rsidRDefault="002B29F6" w:rsidP="002B29F6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400</w:t>
            </w:r>
          </w:p>
        </w:tc>
        <w:tc>
          <w:tcPr>
            <w:tcW w:w="216" w:type="dxa"/>
            <w:vAlign w:val="bottom"/>
          </w:tcPr>
          <w:p w14:paraId="727D0A4C" w14:textId="77777777" w:rsidR="002B29F6" w:rsidRPr="00FF1970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10177" w14:textId="7C25148D" w:rsidR="002B29F6" w:rsidRPr="00FF1970" w:rsidRDefault="002B29F6" w:rsidP="002B29F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6" w:type="dxa"/>
            <w:vAlign w:val="bottom"/>
          </w:tcPr>
          <w:p w14:paraId="3BA215D0" w14:textId="77777777" w:rsidR="002B29F6" w:rsidRPr="00FF1970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B8F66" w14:textId="45742DCB" w:rsidR="002B29F6" w:rsidRPr="00FF1970" w:rsidRDefault="002B29F6" w:rsidP="002B29F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6" w:type="dxa"/>
            <w:vAlign w:val="bottom"/>
          </w:tcPr>
          <w:p w14:paraId="262916CB" w14:textId="77777777" w:rsidR="002B29F6" w:rsidRPr="00FF1970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C4251" w14:textId="6F9ADE48" w:rsidR="002B29F6" w:rsidRPr="00FF1970" w:rsidRDefault="00F05AF2" w:rsidP="002B29F6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77,400</w:t>
            </w:r>
          </w:p>
        </w:tc>
        <w:tc>
          <w:tcPr>
            <w:tcW w:w="216" w:type="dxa"/>
            <w:vAlign w:val="bottom"/>
          </w:tcPr>
          <w:p w14:paraId="1B68C55D" w14:textId="77777777" w:rsidR="002B29F6" w:rsidRPr="00FF1970" w:rsidRDefault="002B29F6" w:rsidP="002B29F6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82" w14:textId="7D866993" w:rsidR="002B29F6" w:rsidRPr="00FF1970" w:rsidRDefault="002B29F6" w:rsidP="002B29F6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400</w:t>
            </w:r>
          </w:p>
        </w:tc>
      </w:tr>
    </w:tbl>
    <w:p w14:paraId="2D18B539" w14:textId="77777777" w:rsidR="004341A3" w:rsidRPr="00CE5043" w:rsidRDefault="004341A3" w:rsidP="00CE5043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AC6798" w14:textId="672CC2B6" w:rsidR="009D3F20" w:rsidRPr="00D372D1" w:rsidRDefault="009D3F20" w:rsidP="009D3F20">
      <w:pPr>
        <w:rPr>
          <w:sz w:val="30"/>
          <w:szCs w:val="30"/>
          <w:highlight w:val="yellow"/>
          <w:cs/>
        </w:rPr>
        <w:sectPr w:rsidR="009D3F20" w:rsidRPr="00D372D1" w:rsidSect="006443E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1" w:type="dxa"/>
        <w:tblInd w:w="450" w:type="dxa"/>
        <w:tblLayout w:type="fixed"/>
        <w:tblLook w:val="04E0" w:firstRow="1" w:lastRow="1" w:firstColumn="1" w:lastColumn="0" w:noHBand="0" w:noVBand="1"/>
      </w:tblPr>
      <w:tblGrid>
        <w:gridCol w:w="5760"/>
        <w:gridCol w:w="1618"/>
        <w:gridCol w:w="268"/>
        <w:gridCol w:w="1535"/>
      </w:tblGrid>
      <w:tr w:rsidR="002A380C" w:rsidRPr="005C0285" w14:paraId="0EF94956" w14:textId="77777777" w:rsidTr="00A06467">
        <w:trPr>
          <w:tblHeader/>
        </w:trPr>
        <w:tc>
          <w:tcPr>
            <w:tcW w:w="3137" w:type="pct"/>
            <w:vAlign w:val="bottom"/>
            <w:hideMark/>
          </w:tcPr>
          <w:p w14:paraId="4F40F1A6" w14:textId="5DA34DB5" w:rsidR="002A380C" w:rsidRPr="005C0285" w:rsidRDefault="002A380C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02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63" w:type="pct"/>
            <w:gridSpan w:val="3"/>
          </w:tcPr>
          <w:p w14:paraId="098358FB" w14:textId="2068AA58" w:rsidR="002A380C" w:rsidRPr="005C0285" w:rsidRDefault="002A380C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0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80C" w:rsidRPr="005C0285" w14:paraId="6CBC3223" w14:textId="77777777" w:rsidTr="00A06467">
        <w:tc>
          <w:tcPr>
            <w:tcW w:w="3137" w:type="pct"/>
            <w:vAlign w:val="bottom"/>
            <w:hideMark/>
          </w:tcPr>
          <w:p w14:paraId="235C31FE" w14:textId="46B707E3" w:rsidR="002A380C" w:rsidRPr="005C0285" w:rsidRDefault="003C7132" w:rsidP="003338F2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02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02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02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1" w:type="pct"/>
          </w:tcPr>
          <w:p w14:paraId="6AECC69A" w14:textId="04125292" w:rsidR="002A380C" w:rsidRPr="005C0285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02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 w:rsidRPr="005C028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075DE46" w14:textId="7089A0DA" w:rsidR="002A380C" w:rsidRPr="005C0285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vAlign w:val="bottom"/>
          </w:tcPr>
          <w:p w14:paraId="22F6AF9F" w14:textId="007215AC" w:rsidR="002A380C" w:rsidRPr="005C0285" w:rsidRDefault="002A380C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02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 w:rsidRPr="005C02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7132" w:rsidRPr="005C0285" w14:paraId="4C03DBC5" w14:textId="77777777" w:rsidTr="00A06467">
        <w:tc>
          <w:tcPr>
            <w:tcW w:w="3137" w:type="pct"/>
            <w:vAlign w:val="bottom"/>
          </w:tcPr>
          <w:p w14:paraId="7F47DB24" w14:textId="77777777" w:rsidR="003C7132" w:rsidRPr="005C0285" w:rsidRDefault="003C7132" w:rsidP="003338F2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63" w:type="pct"/>
            <w:gridSpan w:val="3"/>
          </w:tcPr>
          <w:p w14:paraId="49909DD5" w14:textId="59EA3DAC" w:rsidR="003C7132" w:rsidRPr="005C0285" w:rsidRDefault="003C7132" w:rsidP="002A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02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80C" w:rsidRPr="005C0285" w14:paraId="02BB3759" w14:textId="77777777" w:rsidTr="00A06467">
        <w:tc>
          <w:tcPr>
            <w:tcW w:w="3137" w:type="pct"/>
            <w:vAlign w:val="bottom"/>
            <w:hideMark/>
          </w:tcPr>
          <w:p w14:paraId="0ADC5E95" w14:textId="59A4B871" w:rsidR="002A380C" w:rsidRPr="005C0285" w:rsidRDefault="009D3F20" w:rsidP="003338F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28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ลงทุนในบริษัท แอลฟา ดี เอ็ม เทค จำกัด</w:t>
            </w:r>
          </w:p>
        </w:tc>
        <w:tc>
          <w:tcPr>
            <w:tcW w:w="881" w:type="pct"/>
            <w:tcBorders>
              <w:bottom w:val="double" w:sz="4" w:space="0" w:color="auto"/>
            </w:tcBorders>
          </w:tcPr>
          <w:p w14:paraId="2A994973" w14:textId="75D60BC1" w:rsidR="002A380C" w:rsidRPr="005C0285" w:rsidRDefault="00F27927" w:rsidP="00F27927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righ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46" w:type="pct"/>
          </w:tcPr>
          <w:p w14:paraId="1D2F9AD1" w14:textId="73FC2160" w:rsidR="002A380C" w:rsidRPr="005C0285" w:rsidRDefault="002A380C" w:rsidP="003338F2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32522F7" w14:textId="5E7EBBBA" w:rsidR="002A380C" w:rsidRPr="005C0285" w:rsidRDefault="005F29B9" w:rsidP="005F29B9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right="52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02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3470E19" w14:textId="77777777" w:rsidR="00DE2A97" w:rsidRPr="005C0285" w:rsidRDefault="00DE2A97" w:rsidP="00DE2A97">
      <w:pPr>
        <w:rPr>
          <w:rFonts w:asciiTheme="majorBidi" w:hAnsiTheme="majorBidi" w:cstheme="majorBidi"/>
          <w:sz w:val="30"/>
          <w:szCs w:val="30"/>
        </w:rPr>
      </w:pPr>
    </w:p>
    <w:p w14:paraId="75BD632A" w14:textId="03A67AFA" w:rsidR="009D3F20" w:rsidRPr="00025562" w:rsidRDefault="009D3F20" w:rsidP="00DE2A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028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C0285">
        <w:rPr>
          <w:rFonts w:asciiTheme="majorBidi" w:hAnsiTheme="majorBidi" w:cstheme="majorBidi"/>
          <w:sz w:val="30"/>
          <w:szCs w:val="30"/>
        </w:rPr>
        <w:t>14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5C0285">
        <w:rPr>
          <w:rFonts w:asciiTheme="majorBidi" w:hAnsiTheme="majorBidi" w:cstheme="majorBidi"/>
          <w:sz w:val="30"/>
          <w:szCs w:val="30"/>
        </w:rPr>
        <w:t>2568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 บริษัทได้จดทะเบียนจัดตั้งบริษัท แอลฟา ดี เอ็ม เทค จำกัด ซึ่งดำเนินธุรกิจด้าน</w:t>
      </w:r>
      <w:r w:rsidR="00261D52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การให้บริการระบบการชำระเงินดิจิตัล ระบบการบริหารจัดการจราจรและความปลอดภัย และระบบบริหารจัดการทรัพย์สิน โดยบริษัทย่อยดังกล่าวมีทุนจดทะเบียนจำนวน </w:t>
      </w:r>
      <w:r w:rsidRPr="005C0285">
        <w:rPr>
          <w:rFonts w:asciiTheme="majorBidi" w:hAnsiTheme="majorBidi" w:cstheme="majorBidi"/>
          <w:sz w:val="30"/>
          <w:szCs w:val="30"/>
        </w:rPr>
        <w:t>100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5C0285">
        <w:rPr>
          <w:rFonts w:asciiTheme="majorBidi" w:hAnsiTheme="majorBidi" w:cstheme="majorBidi"/>
          <w:sz w:val="30"/>
          <w:szCs w:val="30"/>
        </w:rPr>
        <w:t>10,000,000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5C0285">
        <w:rPr>
          <w:rFonts w:asciiTheme="majorBidi" w:hAnsiTheme="majorBidi" w:cstheme="majorBidi"/>
          <w:sz w:val="30"/>
          <w:szCs w:val="30"/>
        </w:rPr>
        <w:t>10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5C0285">
        <w:rPr>
          <w:rFonts w:asciiTheme="majorBidi" w:hAnsiTheme="majorBidi" w:cstheme="majorBidi"/>
          <w:sz w:val="30"/>
          <w:szCs w:val="30"/>
        </w:rPr>
        <w:t xml:space="preserve"> </w:t>
      </w:r>
      <w:r w:rsidR="007E6F0F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โดยบริษัทมีสัดส่วนการถือหุ้นในบริษัทดังกล่าวในอัตราส่วนร้อยละ </w:t>
      </w:r>
      <w:r w:rsidRPr="005C0285">
        <w:rPr>
          <w:rFonts w:asciiTheme="majorBidi" w:hAnsiTheme="majorBidi" w:cstheme="majorBidi"/>
          <w:sz w:val="30"/>
          <w:szCs w:val="30"/>
        </w:rPr>
        <w:t xml:space="preserve">99.99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C0285">
        <w:rPr>
          <w:rFonts w:asciiTheme="majorBidi" w:hAnsiTheme="majorBidi" w:cstheme="majorBidi"/>
          <w:sz w:val="30"/>
          <w:szCs w:val="30"/>
        </w:rPr>
        <w:t xml:space="preserve">99.99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E6F0F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โดย บริษัทย่อยดังกล่าวเรียกชำระค่าหุ้นสามัญในอัตราร้อยละ </w:t>
      </w:r>
      <w:r w:rsidRPr="005C0285">
        <w:rPr>
          <w:rFonts w:asciiTheme="majorBidi" w:hAnsiTheme="majorBidi" w:cstheme="majorBidi"/>
          <w:sz w:val="30"/>
          <w:szCs w:val="30"/>
        </w:rPr>
        <w:t xml:space="preserve">50 </w:t>
      </w:r>
      <w:r w:rsidRPr="005C028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C0285">
        <w:rPr>
          <w:rFonts w:asciiTheme="majorBidi" w:hAnsiTheme="majorBidi" w:cstheme="majorBidi"/>
          <w:sz w:val="30"/>
          <w:szCs w:val="30"/>
        </w:rPr>
        <w:t xml:space="preserve">50 </w:t>
      </w:r>
      <w:r w:rsidRPr="005C028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F869974" w14:textId="18D0A7DB" w:rsidR="00DE2A97" w:rsidRPr="00400E7C" w:rsidRDefault="00DE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4DBF84" w14:textId="7615706A" w:rsidR="000A332D" w:rsidRPr="00025562" w:rsidRDefault="000A332D" w:rsidP="005A0E8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025562">
        <w:rPr>
          <w:rFonts w:asciiTheme="majorBidi" w:hAnsiTheme="majorBidi" w:cstheme="majorBidi"/>
          <w:cs/>
        </w:rPr>
        <w:t>ต้นทุนสัมปทานในการใช้ทางยกระดับ</w:t>
      </w:r>
    </w:p>
    <w:p w14:paraId="663008C1" w14:textId="5BCCB418" w:rsidR="00BF4AF2" w:rsidRPr="00025562" w:rsidRDefault="00BF4AF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96E307C" w14:textId="7AF6B94F" w:rsidR="00B80E32" w:rsidRPr="00EE52AA" w:rsidRDefault="00B80E3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C090295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ต้นทุนสัมปทานในการใช้ทางยกระดับวัดมูลค่าด้วยราคาทุนหักค่าตัดจำหน่ายสะสมและขาดทุนจากการด้อยค่า</w:t>
      </w:r>
    </w:p>
    <w:p w14:paraId="20B4C414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304B6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ค่าออกแบบก่อสร้าง ค่าก่อสร้างและต้นทุนทางตรงอื่นๆ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6C57B6A9" w14:textId="77777777" w:rsidR="008A3B6D" w:rsidRPr="00EE52AA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5935" w14:textId="77777777" w:rsidR="00B716C3" w:rsidRPr="00EE52AA" w:rsidRDefault="00B716C3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69A56A" w14:textId="00AC1E5D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รายจ่ายภายหลังการรับรู้รายการจะรับรู้เป็นต้นทุนสัมปทานในการใช้ทางยกระดับ -</w:t>
      </w:r>
      <w:r w:rsidRPr="00EE52AA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ส่วนเดิมและส่วนต่อขยายด้านทิศเหนือ 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A58CF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9A58CF">
        <w:rPr>
          <w:rFonts w:asciiTheme="majorBidi" w:hAnsiTheme="majorBidi" w:cstheme="majorBidi" w:hint="cs"/>
          <w:sz w:val="30"/>
          <w:szCs w:val="30"/>
          <w:cs/>
        </w:rPr>
        <w:t>รายจ่าย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ที่เกิดขึ้น</w:t>
      </w:r>
      <w:r w:rsidR="009A58C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EE52AA">
        <w:rPr>
          <w:rFonts w:asciiTheme="majorBidi" w:hAnsiTheme="majorBidi" w:cstheme="majorBidi"/>
          <w:sz w:val="30"/>
          <w:szCs w:val="30"/>
          <w:cs/>
        </w:rPr>
        <w:t>ในการซ่อมแซมและบำรุงรักษา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52A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รับรู้ในกำไรหรือขาดทุนเมื่อเกิด</w:t>
      </w:r>
      <w:r w:rsidR="00966B8D">
        <w:rPr>
          <w:rFonts w:asciiTheme="majorBidi" w:hAnsiTheme="majorBidi" w:cstheme="majorBidi" w:hint="cs"/>
          <w:sz w:val="30"/>
          <w:szCs w:val="30"/>
          <w:cs/>
        </w:rPr>
        <w:t>ขึ้น</w:t>
      </w:r>
    </w:p>
    <w:p w14:paraId="78BF86FB" w14:textId="59B9D639" w:rsidR="004B5E23" w:rsidRPr="00EE52AA" w:rsidRDefault="004B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FBA58E" w14:textId="2CF61CE7" w:rsidR="00D65C64" w:rsidRPr="00EE52AA" w:rsidRDefault="00204A5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4DF9141" w14:textId="20B4F02A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="007C1B32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C75D0B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7C1B32">
        <w:rPr>
          <w:rFonts w:asciiTheme="majorBidi" w:hAnsiTheme="majorBidi" w:cstheme="majorBidi" w:hint="cs"/>
          <w:sz w:val="30"/>
          <w:szCs w:val="30"/>
          <w:cs/>
        </w:rPr>
        <w:t>กลุ่มบริษัทไม่ตัดจำหน่ายสำหรับสินทรัพย์ระหว่างก่อสร้าง</w:t>
      </w:r>
    </w:p>
    <w:p w14:paraId="2FD424FC" w14:textId="46F01B3B" w:rsidR="00AA25BC" w:rsidRDefault="00AA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1EA0BB" w14:textId="1C790AF7" w:rsidR="00141BA8" w:rsidRDefault="00D65C64" w:rsidP="00247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ค่าตัดจำหน่ายต้นทุนสัมปทานในการใช้ทางยกระดับ</w:t>
      </w:r>
      <w:r w:rsidR="004A3E8A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</w:t>
      </w:r>
      <w:r w:rsidRPr="00EE52AA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ในกำไรหรือขาดทุนโดย</w:t>
      </w:r>
      <w:r w:rsidRPr="00EE52AA">
        <w:rPr>
          <w:rFonts w:asciiTheme="majorBidi" w:hAnsiTheme="majorBidi" w:cstheme="majorBidi"/>
          <w:sz w:val="30"/>
          <w:szCs w:val="30"/>
          <w:cs/>
        </w:rPr>
        <w:t>วิธีจำนวนผลผลิต</w:t>
      </w:r>
      <w:r w:rsidRPr="00EE52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457F6">
        <w:rPr>
          <w:rFonts w:asciiTheme="majorBidi" w:hAnsiTheme="majorBidi" w:cstheme="majorBidi"/>
          <w:spacing w:val="-6"/>
          <w:sz w:val="30"/>
          <w:szCs w:val="30"/>
        </w:rPr>
        <w:t>(Unit-of-production method)</w:t>
      </w:r>
      <w:r w:rsidRPr="00B457F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อย่างเป็นระบบตลอดอายุการให้ประโยชน์เชิงเศรษฐกิจนับจากวันที่อยู่ในสภาพพร้อมใช้งาน</w:t>
      </w:r>
      <w:r w:rsidR="00EA31D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EE52AA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ค่าตัดจำหน่ายคำนวณดังนี้</w:t>
      </w:r>
    </w:p>
    <w:p w14:paraId="0B1DB367" w14:textId="77777777" w:rsidR="009D3F20" w:rsidRDefault="009D3F20" w:rsidP="00247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359CC8" w14:textId="6ED157B5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ค่าตัดจำหน่ายสำหรับปี </w:t>
      </w:r>
      <w:r w:rsidRPr="00EE52AA">
        <w:rPr>
          <w:rFonts w:asciiTheme="majorBidi" w:hAnsiTheme="majorBidi" w:cstheme="majorBidi"/>
          <w:sz w:val="30"/>
          <w:szCs w:val="30"/>
        </w:rPr>
        <w:t xml:space="preserve">= 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EE52AA">
        <w:rPr>
          <w:rFonts w:asciiTheme="majorBidi" w:hAnsiTheme="majorBidi" w:cstheme="majorBidi"/>
          <w:sz w:val="30"/>
          <w:szCs w:val="30"/>
        </w:rPr>
        <w:t xml:space="preserve">x </w:t>
      </w:r>
      <w:r w:rsidRPr="00EE52AA">
        <w:rPr>
          <w:rFonts w:asciiTheme="majorBidi" w:hAnsiTheme="majorBidi" w:cstheme="majorBidi"/>
          <w:sz w:val="30"/>
          <w:szCs w:val="30"/>
          <w:cs/>
        </w:rPr>
        <w:t>อัตราส่วนปริมาณจราจรที่ใช้สำหรับปี</w:t>
      </w:r>
    </w:p>
    <w:p w14:paraId="5CCC664B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D65C64" w:rsidRPr="00EE52AA" w14:paraId="7662BA96" w14:textId="77777777" w:rsidTr="00132371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2995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>=</w:t>
            </w: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106E7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ปริมาณจราจรที่ใช้บริการจริงสำหรับปีปัจจุบัน</w:t>
            </w:r>
          </w:p>
        </w:tc>
      </w:tr>
      <w:tr w:rsidR="00D65C64" w:rsidRPr="00EE52AA" w14:paraId="035F20C3" w14:textId="77777777" w:rsidTr="00132371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F132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DE9CC" w14:textId="77777777" w:rsidR="00D65C64" w:rsidRPr="00EE52AA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ปริมาณจราจรที่ใช้บริการจริงสำหรับปีปัจจุบัน + 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  <w:r w:rsidRPr="00EE52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737890A9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28998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EE52AA">
        <w:rPr>
          <w:rFonts w:asciiTheme="majorBidi" w:hAnsiTheme="majorBidi" w:cstheme="majorBidi"/>
          <w:sz w:val="30"/>
          <w:szCs w:val="30"/>
        </w:rPr>
        <w:t>=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 ต้นทุนสัมปทานในการใช้ทางยกระดับ </w:t>
      </w:r>
      <w:r w:rsidRPr="00EE52AA">
        <w:rPr>
          <w:rFonts w:asciiTheme="majorBidi" w:hAnsiTheme="majorBidi" w:cstheme="majorBidi"/>
          <w:sz w:val="30"/>
          <w:szCs w:val="30"/>
        </w:rPr>
        <w:t xml:space="preserve">- </w:t>
      </w:r>
      <w:r w:rsidRPr="00EE52AA">
        <w:rPr>
          <w:rFonts w:asciiTheme="majorBidi" w:hAnsiTheme="majorBidi" w:cstheme="majorBidi"/>
          <w:sz w:val="30"/>
          <w:szCs w:val="30"/>
          <w:cs/>
        </w:rPr>
        <w:t>ค่าตัดจำหน่ายสะสม</w:t>
      </w:r>
    </w:p>
    <w:p w14:paraId="40758321" w14:textId="77777777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46D04" w14:textId="775F9921" w:rsidR="00D65C64" w:rsidRPr="00EE52AA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ประมาณการปริมาณจราจรที่ใช้บริการตลอดอายุสัญญาที่เหลือของสัญญาสัมปทานคำนวณจากประมาณการที่ดีที่สุดที่เกี่ยวข้องกับการใช้ข้อสมมติ</w:t>
      </w:r>
    </w:p>
    <w:p w14:paraId="5E22473B" w14:textId="77777777" w:rsidR="007971B8" w:rsidRPr="00EE52AA" w:rsidRDefault="007971B8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71F1A" w14:textId="543CC903" w:rsidR="00D65C6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การประมาณการระยะเวลาที่คาดว่าจะได้รับประโยชน์ของสินทรัพย์เป็นไปตามข้อตกลงสัมปทานทางยกระดับ </w:t>
      </w:r>
      <w:r w:rsidRPr="00EE52AA">
        <w:rPr>
          <w:rFonts w:asciiTheme="majorBidi" w:hAnsiTheme="majorBidi" w:cstheme="majorBidi"/>
          <w:sz w:val="30"/>
          <w:szCs w:val="30"/>
        </w:rPr>
        <w:t xml:space="preserve">     </w:t>
      </w:r>
      <w:r w:rsidRPr="00EE52AA">
        <w:rPr>
          <w:rFonts w:asciiTheme="majorBidi" w:hAnsiTheme="majorBidi" w:cstheme="majorBidi"/>
          <w:sz w:val="30"/>
          <w:szCs w:val="30"/>
          <w:cs/>
        </w:rPr>
        <w:t>เริ่มจากระยะเวลาที่</w:t>
      </w:r>
      <w:r w:rsidR="006B76A4" w:rsidRPr="00EE52AA">
        <w:rPr>
          <w:rFonts w:hint="cs"/>
          <w:sz w:val="30"/>
          <w:szCs w:val="30"/>
          <w:cs/>
        </w:rPr>
        <w:t>กลุ่ม</w:t>
      </w:r>
      <w:r w:rsidRPr="00EE52AA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บริษัทสามารถเรียกเก็บค่าผ่านทางจากผู้ใช้ทางยกระดับและสิ้นสุดเมื่อหมดอายุสัมปทานทางยกระดับ</w:t>
      </w:r>
    </w:p>
    <w:p w14:paraId="573C58BB" w14:textId="77777777" w:rsidR="009D3F20" w:rsidRPr="00EE52AA" w:rsidRDefault="009D3F20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0C48B" w14:textId="586C9454" w:rsidR="000409D7" w:rsidRPr="00EE52AA" w:rsidRDefault="005E4151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550248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0409D7" w:rsidRPr="00EE52AA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14:paraId="002C3EE2" w14:textId="66098BCD" w:rsidR="000409D7" w:rsidRPr="00EE52AA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ยอด</w:t>
      </w:r>
      <w:r w:rsidR="004030CE" w:rsidRPr="00EE52AA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EE52AA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1F54B1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5340A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EE52AA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8C5BB2" w:rsidRPr="00EE52A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3C750AD7" w14:textId="77777777" w:rsidR="000409D7" w:rsidRPr="00EE52AA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8F644" w14:textId="1CDF8FA6" w:rsidR="000409D7" w:rsidRPr="00964181" w:rsidRDefault="000409D7" w:rsidP="001606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</w:t>
      </w:r>
      <w:r w:rsidR="007E6F0F">
        <w:rPr>
          <w:rFonts w:asciiTheme="majorBidi" w:hAnsiTheme="majorBidi" w:cstheme="majorBidi" w:hint="cs"/>
          <w:sz w:val="30"/>
          <w:szCs w:val="30"/>
          <w:cs/>
        </w:rPr>
        <w:t>คาดว่า</w:t>
      </w:r>
      <w:r w:rsidRPr="00EE52AA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1606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52AA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</w:t>
      </w:r>
      <w:r w:rsidR="0016066C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Pr="00400E7C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</w:t>
      </w:r>
      <w:r w:rsidRPr="00964181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2EC60AE" w14:textId="77777777" w:rsidR="000409D7" w:rsidRPr="00EE52AA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C17E10" w14:textId="4431A06E" w:rsidR="009D3F20" w:rsidRDefault="000409D7" w:rsidP="009D3F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E52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033B5E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EE52AA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ค่าตัดจำหน่ายเสมือนหนึ่งไม่เคยมีการบันทึกขาดทุนจากการด้อยค่ามาก่อน</w:t>
      </w:r>
      <w:r w:rsidRPr="007C232A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9828A9" w:rsidRPr="00557EFA" w14:paraId="05C0EA0F" w14:textId="77777777" w:rsidTr="00A06467">
        <w:trPr>
          <w:tblHeader/>
        </w:trPr>
        <w:tc>
          <w:tcPr>
            <w:tcW w:w="7110" w:type="dxa"/>
            <w:vAlign w:val="bottom"/>
          </w:tcPr>
          <w:p w14:paraId="0956F34D" w14:textId="77777777" w:rsidR="009828A9" w:rsidRPr="00A06467" w:rsidRDefault="0098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7C08D96" w14:textId="201CB5D6" w:rsidR="009828A9" w:rsidRPr="00557EFA" w:rsidRDefault="00F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C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5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35C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8AD" w:rsidRPr="00557EFA" w14:paraId="48E30475" w14:textId="77777777" w:rsidTr="00A06467">
        <w:trPr>
          <w:tblHeader/>
        </w:trPr>
        <w:tc>
          <w:tcPr>
            <w:tcW w:w="7110" w:type="dxa"/>
            <w:vAlign w:val="bottom"/>
          </w:tcPr>
          <w:p w14:paraId="26F39C0C" w14:textId="77777777" w:rsidR="00F748AD" w:rsidRPr="00F748AD" w:rsidRDefault="00F748AD" w:rsidP="00F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AB636C6" w14:textId="2D8D8D40" w:rsidR="00F748AD" w:rsidRPr="00557EFA" w:rsidRDefault="00F748AD" w:rsidP="00F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</w:tr>
      <w:tr w:rsidR="009828A9" w:rsidRPr="00557EFA" w14:paraId="2CC2B1AA" w14:textId="77777777" w:rsidTr="00A06467">
        <w:trPr>
          <w:tblHeader/>
        </w:trPr>
        <w:tc>
          <w:tcPr>
            <w:tcW w:w="7110" w:type="dxa"/>
            <w:vAlign w:val="bottom"/>
          </w:tcPr>
          <w:p w14:paraId="54DFFA52" w14:textId="77777777" w:rsidR="009828A9" w:rsidRPr="00A06467" w:rsidRDefault="0098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F930774" w14:textId="087886AC" w:rsidR="009828A9" w:rsidRPr="00557EFA" w:rsidRDefault="00F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EF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ในการใช้ทางยกระดับ</w:t>
            </w:r>
          </w:p>
        </w:tc>
      </w:tr>
      <w:tr w:rsidR="009828A9" w:rsidRPr="00557EFA" w14:paraId="37A1D5C3" w14:textId="77777777" w:rsidTr="00A06467">
        <w:trPr>
          <w:tblHeader/>
        </w:trPr>
        <w:tc>
          <w:tcPr>
            <w:tcW w:w="7110" w:type="dxa"/>
            <w:vAlign w:val="bottom"/>
          </w:tcPr>
          <w:p w14:paraId="4426889F" w14:textId="77777777" w:rsidR="009828A9" w:rsidRPr="00A06467" w:rsidRDefault="0098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55408A4" w14:textId="12D3233E" w:rsidR="009828A9" w:rsidRPr="00A06467" w:rsidRDefault="00F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64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64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064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828A9" w:rsidRPr="00D372D1" w14:paraId="40C78F5D" w14:textId="77777777" w:rsidTr="00A06467">
        <w:tc>
          <w:tcPr>
            <w:tcW w:w="7110" w:type="dxa"/>
            <w:vAlign w:val="bottom"/>
          </w:tcPr>
          <w:p w14:paraId="349522A0" w14:textId="77777777" w:rsidR="009828A9" w:rsidRPr="00EE52AA" w:rsidRDefault="0098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85E2F03" w14:textId="77777777" w:rsidR="009828A9" w:rsidRPr="00EE52AA" w:rsidRDefault="0098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8A9" w:rsidRPr="00D372D1" w14:paraId="095F695F" w14:textId="77777777" w:rsidTr="00A06467">
        <w:tc>
          <w:tcPr>
            <w:tcW w:w="7110" w:type="dxa"/>
            <w:vAlign w:val="bottom"/>
          </w:tcPr>
          <w:p w14:paraId="42D3B787" w14:textId="7C9F6921" w:rsidR="009828A9" w:rsidRPr="00EE52AA" w:rsidRDefault="009828A9" w:rsidP="005F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E52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4F34A097" w14:textId="19B28A56" w:rsidR="009828A9" w:rsidRPr="005F29B9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left="-198" w:right="-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2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15,120,749</w:t>
            </w:r>
          </w:p>
        </w:tc>
      </w:tr>
      <w:tr w:rsidR="009828A9" w:rsidRPr="00D372D1" w14:paraId="471CA86B" w14:textId="77777777" w:rsidTr="00A06467">
        <w:tc>
          <w:tcPr>
            <w:tcW w:w="7110" w:type="dxa"/>
            <w:vAlign w:val="bottom"/>
          </w:tcPr>
          <w:p w14:paraId="4A6D94F4" w14:textId="13F3F9D7" w:rsidR="009828A9" w:rsidRPr="00EE52AA" w:rsidRDefault="009828A9" w:rsidP="00557EF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8F826D6" w14:textId="76616E20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</w:tr>
      <w:tr w:rsidR="009828A9" w:rsidRPr="00D372D1" w14:paraId="4806E415" w14:textId="77777777" w:rsidTr="00A06467">
        <w:tc>
          <w:tcPr>
            <w:tcW w:w="7110" w:type="dxa"/>
            <w:vAlign w:val="bottom"/>
          </w:tcPr>
          <w:p w14:paraId="3175F281" w14:textId="39CD76DB" w:rsidR="009828A9" w:rsidRPr="00EE52AA" w:rsidRDefault="009828A9" w:rsidP="00E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4E50C58" w14:textId="7A57E7C7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</w:tr>
      <w:tr w:rsidR="009828A9" w:rsidRPr="00557EFA" w14:paraId="2C5444B0" w14:textId="77777777" w:rsidTr="00A06467">
        <w:tc>
          <w:tcPr>
            <w:tcW w:w="7110" w:type="dxa"/>
            <w:vAlign w:val="bottom"/>
          </w:tcPr>
          <w:p w14:paraId="0ADAC2DC" w14:textId="77777777" w:rsidR="009828A9" w:rsidRPr="00A06467" w:rsidRDefault="009828A9" w:rsidP="00E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57232D0" w14:textId="77777777" w:rsidR="009828A9" w:rsidRPr="00A06467" w:rsidRDefault="009828A9" w:rsidP="00AF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28A9" w:rsidRPr="00D372D1" w14:paraId="727DF914" w14:textId="77777777" w:rsidTr="00A06467">
        <w:tc>
          <w:tcPr>
            <w:tcW w:w="7110" w:type="dxa"/>
            <w:vAlign w:val="bottom"/>
          </w:tcPr>
          <w:p w14:paraId="4B68D857" w14:textId="77777777" w:rsidR="009828A9" w:rsidRPr="00EE52AA" w:rsidRDefault="009828A9" w:rsidP="00E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70" w:type="dxa"/>
            <w:vAlign w:val="bottom"/>
          </w:tcPr>
          <w:p w14:paraId="10404BDD" w14:textId="77777777" w:rsidR="009828A9" w:rsidRPr="00EE52AA" w:rsidRDefault="009828A9" w:rsidP="00AF532D">
            <w:pPr>
              <w:pStyle w:val="acctfourfigures"/>
              <w:tabs>
                <w:tab w:val="clear" w:pos="765"/>
                <w:tab w:val="decimal" w:pos="882"/>
                <w:tab w:val="decimal" w:pos="1507"/>
              </w:tabs>
              <w:spacing w:line="240" w:lineRule="auto"/>
              <w:ind w:left="-19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8A9" w:rsidRPr="00D372D1" w14:paraId="4D0FCF5E" w14:textId="77777777" w:rsidTr="00A06467">
        <w:tc>
          <w:tcPr>
            <w:tcW w:w="7110" w:type="dxa"/>
            <w:vAlign w:val="bottom"/>
          </w:tcPr>
          <w:p w14:paraId="65C9561F" w14:textId="41093175" w:rsidR="009828A9" w:rsidRPr="00B003CE" w:rsidRDefault="009828A9" w:rsidP="00E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03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03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77F9C5CA" w14:textId="4BF2D522" w:rsidR="009828A9" w:rsidRPr="00B003CE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29B9">
              <w:rPr>
                <w:rFonts w:asciiTheme="majorBidi" w:hAnsiTheme="majorBidi" w:cstheme="majorBidi"/>
                <w:sz w:val="30"/>
                <w:szCs w:val="30"/>
              </w:rPr>
              <w:t>6,491,643</w:t>
            </w:r>
          </w:p>
        </w:tc>
      </w:tr>
      <w:tr w:rsidR="009828A9" w:rsidRPr="00D372D1" w14:paraId="0096BA17" w14:textId="77777777" w:rsidTr="00A06467">
        <w:tc>
          <w:tcPr>
            <w:tcW w:w="7110" w:type="dxa"/>
            <w:vAlign w:val="bottom"/>
          </w:tcPr>
          <w:p w14:paraId="34740729" w14:textId="77777777" w:rsidR="009828A9" w:rsidRPr="00B003CE" w:rsidRDefault="009828A9" w:rsidP="00E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24371AE" w14:textId="666FD4A4" w:rsidR="009828A9" w:rsidRPr="00B003CE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2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699,040</w:t>
            </w:r>
          </w:p>
        </w:tc>
      </w:tr>
      <w:tr w:rsidR="009828A9" w:rsidRPr="00D372D1" w14:paraId="6D006CE9" w14:textId="77777777" w:rsidTr="00A06467">
        <w:tc>
          <w:tcPr>
            <w:tcW w:w="7110" w:type="dxa"/>
            <w:vAlign w:val="bottom"/>
          </w:tcPr>
          <w:p w14:paraId="316DC253" w14:textId="1816BEFA" w:rsidR="009828A9" w:rsidRPr="00EE52AA" w:rsidRDefault="009828A9" w:rsidP="00E30AC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AC4A5F2" w14:textId="121A74F6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7,190,683</w:t>
            </w:r>
          </w:p>
        </w:tc>
      </w:tr>
      <w:tr w:rsidR="009828A9" w:rsidRPr="00D372D1" w14:paraId="140A568F" w14:textId="77777777" w:rsidTr="00A06467">
        <w:tc>
          <w:tcPr>
            <w:tcW w:w="7110" w:type="dxa"/>
            <w:vAlign w:val="bottom"/>
          </w:tcPr>
          <w:p w14:paraId="3F6E322F" w14:textId="034061FF" w:rsidR="009828A9" w:rsidRPr="00B003CE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3C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1880999" w14:textId="68FA88FC" w:rsidR="009828A9" w:rsidRPr="00CE4541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676,819</w:t>
            </w:r>
          </w:p>
        </w:tc>
      </w:tr>
      <w:tr w:rsidR="009828A9" w:rsidRPr="00D372D1" w14:paraId="2B71A500" w14:textId="77777777" w:rsidTr="00A06467">
        <w:tc>
          <w:tcPr>
            <w:tcW w:w="7110" w:type="dxa"/>
            <w:vAlign w:val="bottom"/>
          </w:tcPr>
          <w:p w14:paraId="4AFE99E4" w14:textId="1B87C643" w:rsidR="009828A9" w:rsidRPr="00EE52AA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46292A0" w14:textId="5B235330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7,867,502</w:t>
            </w:r>
          </w:p>
        </w:tc>
      </w:tr>
      <w:tr w:rsidR="009828A9" w:rsidRPr="00D372D1" w14:paraId="1649C4B4" w14:textId="77777777" w:rsidTr="00A06467">
        <w:trPr>
          <w:trHeight w:val="164"/>
        </w:trPr>
        <w:tc>
          <w:tcPr>
            <w:tcW w:w="7110" w:type="dxa"/>
            <w:vAlign w:val="bottom"/>
          </w:tcPr>
          <w:p w14:paraId="445F17F0" w14:textId="77777777" w:rsidR="009828A9" w:rsidRPr="00A06467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F261E3E" w14:textId="77777777" w:rsidR="009828A9" w:rsidRPr="00A06467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828A9" w:rsidRPr="00D372D1" w14:paraId="684DCD8C" w14:textId="77777777" w:rsidTr="00A06467">
        <w:tc>
          <w:tcPr>
            <w:tcW w:w="7110" w:type="dxa"/>
            <w:vAlign w:val="bottom"/>
          </w:tcPr>
          <w:p w14:paraId="270BE883" w14:textId="77777777" w:rsidR="009828A9" w:rsidRPr="00EE52AA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vAlign w:val="bottom"/>
          </w:tcPr>
          <w:p w14:paraId="0EE3A922" w14:textId="77777777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left="-19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8A9" w:rsidRPr="00D372D1" w14:paraId="58EB26ED" w14:textId="77777777" w:rsidTr="00A06467">
        <w:tc>
          <w:tcPr>
            <w:tcW w:w="7110" w:type="dxa"/>
            <w:vAlign w:val="bottom"/>
          </w:tcPr>
          <w:p w14:paraId="49240541" w14:textId="6864B5AA" w:rsidR="009828A9" w:rsidRPr="00EE52AA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5EA68D5" w14:textId="331021E9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left="-198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7,930,066</w:t>
            </w:r>
          </w:p>
        </w:tc>
      </w:tr>
      <w:tr w:rsidR="009828A9" w:rsidRPr="00D372D1" w14:paraId="31037790" w14:textId="77777777" w:rsidTr="00A06467">
        <w:tc>
          <w:tcPr>
            <w:tcW w:w="7110" w:type="dxa"/>
            <w:vAlign w:val="bottom"/>
          </w:tcPr>
          <w:p w14:paraId="7D97B161" w14:textId="057F32F6" w:rsidR="009828A9" w:rsidRPr="00EE52AA" w:rsidRDefault="009828A9" w:rsidP="00F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3F7CDAC9" w14:textId="32FE9F85" w:rsidR="009828A9" w:rsidRPr="00EE52AA" w:rsidRDefault="009828A9" w:rsidP="00AF532D">
            <w:pPr>
              <w:pStyle w:val="acctfourfigures"/>
              <w:tabs>
                <w:tab w:val="clear" w:pos="765"/>
                <w:tab w:val="decimal" w:pos="1507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7,253,247</w:t>
            </w:r>
          </w:p>
        </w:tc>
      </w:tr>
    </w:tbl>
    <w:p w14:paraId="3B761AC2" w14:textId="01683AD7" w:rsidR="00694AFF" w:rsidRPr="00A06467" w:rsidRDefault="00694AFF" w:rsidP="00A06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Theme="majorBidi" w:eastAsia="Calibri" w:hAnsiTheme="majorBidi" w:cstheme="majorBidi"/>
          <w:sz w:val="16"/>
          <w:szCs w:val="16"/>
          <w:cs/>
        </w:rPr>
      </w:pPr>
    </w:p>
    <w:p w14:paraId="6CB56956" w14:textId="67D397DE" w:rsidR="00036B89" w:rsidRPr="001E513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</w:t>
      </w:r>
      <w:r w:rsidR="00EE16AC"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1E51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ตลอดอายุสัญญาสัมปทาน </w:t>
      </w:r>
    </w:p>
    <w:p w14:paraId="109609D9" w14:textId="3470C7E9" w:rsidR="00925E64" w:rsidRPr="00CA7C9A" w:rsidRDefault="00263C2B" w:rsidP="00A06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6467">
        <w:rPr>
          <w:rFonts w:asciiTheme="majorBidi" w:hAnsiTheme="majorBidi" w:cstheme="majorBidi"/>
          <w:sz w:val="30"/>
          <w:szCs w:val="30"/>
          <w:cs/>
        </w:rPr>
        <w:t>กลุ่ม</w:t>
      </w:r>
      <w:r w:rsidR="0019526C" w:rsidRPr="00A06467">
        <w:rPr>
          <w:rFonts w:asciiTheme="majorBidi" w:hAnsiTheme="majorBidi" w:cstheme="majorBidi"/>
          <w:sz w:val="30"/>
          <w:szCs w:val="30"/>
          <w:cs/>
        </w:rPr>
        <w:t>บริษัทมีการประมาณการ</w:t>
      </w:r>
      <w:r w:rsidR="00AA36B4" w:rsidRPr="00A06467">
        <w:rPr>
          <w:rFonts w:asciiTheme="majorBidi" w:hAnsiTheme="majorBidi" w:cstheme="majorBidi"/>
          <w:sz w:val="30"/>
          <w:szCs w:val="30"/>
          <w:cs/>
        </w:rPr>
        <w:t>ปริมาณการจราจร</w:t>
      </w:r>
      <w:r w:rsidR="005770FC" w:rsidRPr="00A06467">
        <w:rPr>
          <w:rFonts w:asciiTheme="majorBidi" w:hAnsiTheme="majorBidi" w:cstheme="majorBidi"/>
          <w:sz w:val="30"/>
          <w:szCs w:val="30"/>
          <w:cs/>
        </w:rPr>
        <w:t>ที่ใช้บริการ</w:t>
      </w:r>
      <w:r w:rsidR="003C3E41" w:rsidRPr="00A06467">
        <w:rPr>
          <w:rFonts w:asciiTheme="majorBidi" w:hAnsiTheme="majorBidi" w:cstheme="majorBidi"/>
          <w:sz w:val="30"/>
          <w:szCs w:val="30"/>
          <w:cs/>
        </w:rPr>
        <w:t>หลังจากปีปัจจุบัน</w:t>
      </w:r>
      <w:r w:rsidR="000D0880" w:rsidRPr="00A06467">
        <w:rPr>
          <w:rFonts w:asciiTheme="majorBidi" w:hAnsiTheme="majorBidi" w:cstheme="majorBidi"/>
          <w:sz w:val="30"/>
          <w:szCs w:val="30"/>
          <w:cs/>
        </w:rPr>
        <w:t>จนถึง</w:t>
      </w:r>
      <w:r w:rsidR="005770FC" w:rsidRPr="00A06467">
        <w:rPr>
          <w:rFonts w:asciiTheme="majorBidi" w:hAnsiTheme="majorBidi" w:cstheme="majorBidi"/>
          <w:sz w:val="30"/>
          <w:szCs w:val="30"/>
          <w:cs/>
        </w:rPr>
        <w:t>ตลอดอายุ</w:t>
      </w:r>
      <w:r w:rsidR="00E353C6" w:rsidRPr="00A06467">
        <w:rPr>
          <w:rFonts w:asciiTheme="majorBidi" w:hAnsiTheme="majorBidi" w:cstheme="majorBidi"/>
          <w:sz w:val="30"/>
          <w:szCs w:val="30"/>
          <w:cs/>
        </w:rPr>
        <w:t>ที่เหลือของ</w:t>
      </w:r>
      <w:r w:rsidR="005770FC" w:rsidRPr="00A06467">
        <w:rPr>
          <w:rFonts w:asciiTheme="majorBidi" w:hAnsiTheme="majorBidi" w:cstheme="majorBidi"/>
          <w:sz w:val="30"/>
          <w:szCs w:val="30"/>
          <w:cs/>
        </w:rPr>
        <w:t>สัญญา</w:t>
      </w:r>
      <w:r w:rsidR="0019541F" w:rsidRPr="00A06467">
        <w:rPr>
          <w:rFonts w:asciiTheme="majorBidi" w:hAnsiTheme="majorBidi" w:cstheme="majorBidi"/>
          <w:sz w:val="30"/>
          <w:szCs w:val="30"/>
          <w:cs/>
        </w:rPr>
        <w:t xml:space="preserve">สัมปทาน </w:t>
      </w:r>
      <w:r w:rsidR="00AA36B4" w:rsidRPr="00A06467">
        <w:rPr>
          <w:rFonts w:asciiTheme="majorBidi" w:hAnsiTheme="majorBidi" w:cstheme="majorBidi"/>
          <w:sz w:val="30"/>
          <w:szCs w:val="30"/>
          <w:cs/>
        </w:rPr>
        <w:t>เพื่อใช้ในการ</w:t>
      </w:r>
      <w:r w:rsidR="00857145" w:rsidRPr="00A06467">
        <w:rPr>
          <w:rFonts w:asciiTheme="majorBidi" w:hAnsiTheme="majorBidi" w:cstheme="majorBidi"/>
          <w:sz w:val="30"/>
          <w:szCs w:val="30"/>
          <w:cs/>
        </w:rPr>
        <w:t>คำนวณ</w:t>
      </w:r>
      <w:r w:rsidR="00AA36B4" w:rsidRPr="00A06467">
        <w:rPr>
          <w:rFonts w:asciiTheme="majorBidi" w:hAnsiTheme="majorBidi" w:cstheme="majorBidi"/>
          <w:sz w:val="30"/>
          <w:szCs w:val="30"/>
          <w:cs/>
        </w:rPr>
        <w:t>ค่าตัดจำหน่ายโดยวิธีจำนวนผลผลิต</w:t>
      </w:r>
      <w:r w:rsidR="00036B89" w:rsidRPr="00A06467">
        <w:rPr>
          <w:rFonts w:asciiTheme="majorBidi" w:hAnsiTheme="majorBidi" w:cstheme="majorBidi"/>
          <w:sz w:val="30"/>
          <w:szCs w:val="30"/>
          <w:cs/>
        </w:rPr>
        <w:t>โดยผู้เชี่ยวชาญ</w:t>
      </w:r>
      <w:r w:rsidR="003D2EB9" w:rsidRPr="00A06467">
        <w:rPr>
          <w:rFonts w:asciiTheme="majorBidi" w:hAnsiTheme="majorBidi" w:cstheme="majorBidi"/>
          <w:sz w:val="30"/>
          <w:szCs w:val="30"/>
          <w:cs/>
        </w:rPr>
        <w:t>ภายนอก</w:t>
      </w:r>
      <w:r w:rsidR="00036B89" w:rsidRPr="00A06467">
        <w:rPr>
          <w:rFonts w:asciiTheme="majorBidi" w:hAnsiTheme="majorBidi" w:cstheme="majorBidi"/>
          <w:sz w:val="30"/>
          <w:szCs w:val="30"/>
          <w:cs/>
        </w:rPr>
        <w:t xml:space="preserve"> โดยใช้วิธีพิจารณาจาก</w:t>
      </w:r>
      <w:r w:rsidR="00036B89" w:rsidRPr="001E513C">
        <w:rPr>
          <w:rFonts w:asciiTheme="majorBidi" w:hAnsiTheme="majorBidi" w:cstheme="majorBidi"/>
          <w:sz w:val="30"/>
          <w:szCs w:val="30"/>
          <w:cs/>
        </w:rPr>
        <w:t>ข้อสมมติในการประมาณการ</w:t>
      </w:r>
      <w:r w:rsidR="00257C15" w:rsidRPr="001E513C">
        <w:rPr>
          <w:rFonts w:asciiTheme="majorBidi" w:hAnsiTheme="majorBidi" w:cstheme="majorBidi"/>
          <w:sz w:val="30"/>
          <w:szCs w:val="30"/>
          <w:cs/>
        </w:rPr>
        <w:t>จราจร</w:t>
      </w:r>
      <w:r w:rsidR="00036B89" w:rsidRPr="001E513C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</w:p>
    <w:p w14:paraId="6E2E1DE0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ข้อสมมติทางสังคมและเศรษฐกิจ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อัตราเงินเฟ้อ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ผลิตภัณฑ์มวลรวมในประเทศ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ต้นทุนยานพาหนะ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A3D0871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การใช้ที่ดิน ได้แก่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1E513C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="00C80520" w:rsidRPr="001E513C">
        <w:rPr>
          <w:rFonts w:asciiTheme="majorBidi" w:hAnsiTheme="majorBidi" w:cstheme="majorBidi"/>
          <w:sz w:val="30"/>
          <w:szCs w:val="30"/>
          <w:cs/>
          <w:lang w:bidi="th-TH"/>
        </w:rPr>
        <w:t>การคาดการณ์การขยาย</w:t>
      </w: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1E513C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="00073C06" w:rsidRPr="001E513C">
        <w:rPr>
          <w:rFonts w:asciiTheme="majorBidi" w:hAnsiTheme="majorBidi" w:cstheme="majorBidi"/>
          <w:sz w:val="30"/>
          <w:szCs w:val="30"/>
          <w:cs/>
          <w:lang w:bidi="th-TH"/>
        </w:rPr>
        <w:t>อัตราค่าผ่านทางในอนาคต</w:t>
      </w:r>
      <w:r w:rsidR="00C91832"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253AFE" w:rsidRPr="001E513C">
        <w:rPr>
          <w:rFonts w:asciiTheme="majorBidi" w:hAnsiTheme="majorBidi" w:cstheme="majorBidi"/>
          <w:sz w:val="30"/>
          <w:szCs w:val="30"/>
          <w:cs/>
          <w:lang w:bidi="th-TH"/>
        </w:rPr>
        <w:t>ทางหลวงต่างๆใน</w:t>
      </w:r>
      <w:r w:rsidR="00253AFE" w:rsidRPr="001E513C">
        <w:rPr>
          <w:rFonts w:asciiTheme="majorBidi" w:hAnsiTheme="majorBidi" w:cstheme="majorBidi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1E513C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1E513C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513C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06823CE0" w14:textId="092F752B" w:rsidR="00195F12" w:rsidRPr="001E513C" w:rsidRDefault="00195F12" w:rsidP="00195F1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1E513C">
        <w:rPr>
          <w:rFonts w:asciiTheme="majorBidi" w:hAnsiTheme="majorBidi" w:cstheme="majorBidi"/>
          <w:cs/>
        </w:rPr>
        <w:t>หนี้สินที่มีภาระดอกเบี้ย</w:t>
      </w:r>
      <w:r w:rsidR="00443E47" w:rsidRPr="001E513C">
        <w:rPr>
          <w:rFonts w:asciiTheme="majorBidi" w:hAnsiTheme="majorBidi" w:cstheme="majorBidi"/>
        </w:rPr>
        <w:t xml:space="preserve"> </w:t>
      </w:r>
    </w:p>
    <w:p w14:paraId="4D660935" w14:textId="77777777" w:rsidR="00195F12" w:rsidRPr="001E513C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7C1A0F" w14:textId="77777777" w:rsidR="00195F12" w:rsidRPr="001E513C" w:rsidRDefault="00195F12" w:rsidP="00195F1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E513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A008930" w14:textId="79860560" w:rsidR="00195F12" w:rsidRPr="001E513C" w:rsidRDefault="000F693A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95F12" w:rsidRPr="001E513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="00195F12" w:rsidRPr="001E513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81576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619BEB2D" w14:textId="778C8EBE" w:rsidR="00195F12" w:rsidRPr="001E513C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2"/>
        <w:gridCol w:w="1358"/>
        <w:gridCol w:w="237"/>
        <w:gridCol w:w="1358"/>
        <w:gridCol w:w="237"/>
        <w:gridCol w:w="1231"/>
        <w:gridCol w:w="237"/>
        <w:gridCol w:w="1200"/>
      </w:tblGrid>
      <w:tr w:rsidR="00557EFA" w:rsidRPr="001E513C" w14:paraId="72A129EC" w14:textId="77777777" w:rsidTr="006B0562">
        <w:trPr>
          <w:tblHeader/>
        </w:trPr>
        <w:tc>
          <w:tcPr>
            <w:tcW w:w="1930" w:type="pct"/>
          </w:tcPr>
          <w:p w14:paraId="29052E5A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pct"/>
            <w:gridSpan w:val="3"/>
          </w:tcPr>
          <w:p w14:paraId="46CFFDA0" w14:textId="20798E1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441AF2E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8" w:type="pct"/>
            <w:gridSpan w:val="3"/>
            <w:vAlign w:val="bottom"/>
            <w:hideMark/>
          </w:tcPr>
          <w:p w14:paraId="56EA3932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562" w:rsidRPr="001E513C" w14:paraId="4B4C49CE" w14:textId="77777777" w:rsidTr="005F29B9">
        <w:trPr>
          <w:tblHeader/>
        </w:trPr>
        <w:tc>
          <w:tcPr>
            <w:tcW w:w="1930" w:type="pct"/>
          </w:tcPr>
          <w:p w14:paraId="2BD23F1E" w14:textId="0567470C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2" w:type="pct"/>
          </w:tcPr>
          <w:p w14:paraId="77B82B58" w14:textId="17100A7B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5B30703E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hideMark/>
          </w:tcPr>
          <w:p w14:paraId="3BCC2975" w14:textId="00A40553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25F32E4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hideMark/>
          </w:tcPr>
          <w:p w14:paraId="39300FF3" w14:textId="362C2372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03E09CD2" w14:textId="777777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5AECD8F6" w14:textId="22CF1333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F2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7EFA" w:rsidRPr="001E513C" w14:paraId="4B0DC79E" w14:textId="77777777" w:rsidTr="006B0562">
        <w:trPr>
          <w:tblHeader/>
        </w:trPr>
        <w:tc>
          <w:tcPr>
            <w:tcW w:w="1930" w:type="pct"/>
            <w:vAlign w:val="bottom"/>
          </w:tcPr>
          <w:p w14:paraId="48B84804" w14:textId="77777777" w:rsidR="00557EFA" w:rsidRPr="001E513C" w:rsidRDefault="00557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60AF95AC" w14:textId="23536A77" w:rsidR="00557EFA" w:rsidRPr="001E513C" w:rsidRDefault="00557E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562" w:rsidRPr="001E513C" w14:paraId="565E63C1" w14:textId="77777777" w:rsidTr="005F29B9">
        <w:tc>
          <w:tcPr>
            <w:tcW w:w="1930" w:type="pct"/>
            <w:vAlign w:val="bottom"/>
            <w:hideMark/>
          </w:tcPr>
          <w:p w14:paraId="6AAFD3F5" w14:textId="742B68D1" w:rsidR="00557EFA" w:rsidRPr="001E513C" w:rsidRDefault="00557EFA" w:rsidP="00E43FA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712" w:type="pct"/>
            <w:shd w:val="clear" w:color="auto" w:fill="FFFFFF" w:themeFill="background1"/>
          </w:tcPr>
          <w:p w14:paraId="2A29B87C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2A1C8C2F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2" w:type="pct"/>
            <w:shd w:val="clear" w:color="auto" w:fill="FFFFFF" w:themeFill="background1"/>
          </w:tcPr>
          <w:p w14:paraId="76635CDB" w14:textId="73EEC586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5CEE2B41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37FE3375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E08D6FD" w14:textId="77777777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242C6654" w14:textId="480B2B3E" w:rsidR="00557EFA" w:rsidRPr="001E513C" w:rsidRDefault="00557EFA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9B9" w:rsidRPr="001E513C" w14:paraId="73A6B709" w14:textId="77777777">
        <w:tc>
          <w:tcPr>
            <w:tcW w:w="1930" w:type="pct"/>
            <w:vAlign w:val="bottom"/>
          </w:tcPr>
          <w:p w14:paraId="03D84065" w14:textId="40610F57" w:rsidR="005F29B9" w:rsidRPr="001E513C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2" w:type="pct"/>
            <w:shd w:val="clear" w:color="auto" w:fill="FFFFFF" w:themeFill="background1"/>
          </w:tcPr>
          <w:p w14:paraId="4E0055B9" w14:textId="026F10F6" w:rsidR="005F29B9" w:rsidRPr="001E513C" w:rsidRDefault="007A4C72" w:rsidP="008B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7A10C4D2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FFFFFF" w:themeFill="background1"/>
          </w:tcPr>
          <w:p w14:paraId="1A2B2468" w14:textId="29A0F39E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380" w:lineRule="exact"/>
              <w:ind w:left="-108"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4" w:type="pct"/>
            <w:shd w:val="clear" w:color="auto" w:fill="FFFFFF" w:themeFill="background1"/>
          </w:tcPr>
          <w:p w14:paraId="042068BA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6A5E4ADC" w14:textId="79EA65B6" w:rsidR="005F29B9" w:rsidRPr="00400C4A" w:rsidRDefault="007A4C72" w:rsidP="007A4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E6AC8F7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FFFFFF" w:themeFill="background1"/>
          </w:tcPr>
          <w:p w14:paraId="21AC8CEA" w14:textId="255EE5B0" w:rsidR="005F29B9" w:rsidRPr="003263A2" w:rsidRDefault="005F29B9" w:rsidP="0032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380" w:lineRule="exact"/>
              <w:ind w:left="-108" w:right="44"/>
              <w:rPr>
                <w:rFonts w:ascii="Angsana New" w:hAnsi="Angsana New"/>
                <w:sz w:val="30"/>
                <w:szCs w:val="30"/>
              </w:rPr>
            </w:pPr>
            <w:r w:rsidRPr="00400C4A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5F29B9" w:rsidRPr="001E513C" w14:paraId="4FB662C7" w14:textId="77777777">
        <w:tc>
          <w:tcPr>
            <w:tcW w:w="1930" w:type="pct"/>
          </w:tcPr>
          <w:p w14:paraId="7E25C8A3" w14:textId="2E62BD67" w:rsidR="005F29B9" w:rsidRPr="001E513C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A115A75" w14:textId="155665FE" w:rsidR="005F29B9" w:rsidRPr="001E513C" w:rsidRDefault="00140116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40,121</w:t>
            </w:r>
          </w:p>
        </w:tc>
        <w:tc>
          <w:tcPr>
            <w:tcW w:w="124" w:type="pct"/>
          </w:tcPr>
          <w:p w14:paraId="04351AB8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A8F1A24" w14:textId="2EC9BE45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33,847</w:t>
            </w:r>
          </w:p>
        </w:tc>
        <w:tc>
          <w:tcPr>
            <w:tcW w:w="124" w:type="pct"/>
            <w:shd w:val="clear" w:color="auto" w:fill="FFFFFF" w:themeFill="background1"/>
          </w:tcPr>
          <w:p w14:paraId="2EEA938C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2B2BBC" w14:textId="3BD0E412" w:rsidR="005F29B9" w:rsidRPr="00400C4A" w:rsidRDefault="00205D24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33,317</w:t>
            </w:r>
          </w:p>
        </w:tc>
        <w:tc>
          <w:tcPr>
            <w:tcW w:w="124" w:type="pct"/>
          </w:tcPr>
          <w:p w14:paraId="2B39CF3F" w14:textId="77777777" w:rsidR="005F29B9" w:rsidRPr="001E513C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D078C7" w14:textId="07E9DA37" w:rsidR="005F29B9" w:rsidRPr="003263A2" w:rsidRDefault="005F29B9" w:rsidP="0032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380" w:lineRule="exact"/>
              <w:ind w:left="-108" w:right="44"/>
              <w:rPr>
                <w:rFonts w:ascii="Angsana New" w:hAnsi="Angsana New"/>
                <w:sz w:val="30"/>
                <w:szCs w:val="30"/>
              </w:rPr>
            </w:pPr>
            <w:r w:rsidRPr="00400C4A">
              <w:rPr>
                <w:rFonts w:ascii="Angsana New" w:hAnsi="Angsana New"/>
                <w:sz w:val="30"/>
                <w:szCs w:val="30"/>
              </w:rPr>
              <w:t>28,633</w:t>
            </w:r>
          </w:p>
        </w:tc>
      </w:tr>
      <w:tr w:rsidR="005F29B9" w:rsidRPr="00882E29" w14:paraId="11F587BF" w14:textId="77777777">
        <w:tc>
          <w:tcPr>
            <w:tcW w:w="1930" w:type="pct"/>
            <w:vAlign w:val="bottom"/>
          </w:tcPr>
          <w:p w14:paraId="22F84922" w14:textId="769115B4" w:rsidR="005F29B9" w:rsidRPr="001E513C" w:rsidRDefault="005F29B9" w:rsidP="005F29B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356DBDE2" w14:textId="45061AEE" w:rsidR="005F29B9" w:rsidRPr="00400C4A" w:rsidRDefault="00205D24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40,121</w:t>
            </w:r>
          </w:p>
        </w:tc>
        <w:tc>
          <w:tcPr>
            <w:tcW w:w="124" w:type="pct"/>
          </w:tcPr>
          <w:p w14:paraId="5B4CB019" w14:textId="77777777" w:rsidR="005F29B9" w:rsidRPr="00400C4A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A1A52DA" w14:textId="52BBBBB6" w:rsidR="005F29B9" w:rsidRPr="00400C4A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233,847</w:t>
            </w:r>
          </w:p>
        </w:tc>
        <w:tc>
          <w:tcPr>
            <w:tcW w:w="124" w:type="pct"/>
            <w:shd w:val="clear" w:color="auto" w:fill="FFFFFF" w:themeFill="background1"/>
          </w:tcPr>
          <w:p w14:paraId="4EE94332" w14:textId="77777777" w:rsidR="005F29B9" w:rsidRPr="00400C4A" w:rsidRDefault="005F29B9" w:rsidP="005F29B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C3B25F" w14:textId="4CC6C444" w:rsidR="005F29B9" w:rsidRPr="00400C4A" w:rsidRDefault="00205D24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33,317</w:t>
            </w:r>
          </w:p>
        </w:tc>
        <w:tc>
          <w:tcPr>
            <w:tcW w:w="124" w:type="pct"/>
          </w:tcPr>
          <w:p w14:paraId="1F9EE538" w14:textId="77777777" w:rsidR="005F29B9" w:rsidRPr="00400C4A" w:rsidRDefault="005F29B9" w:rsidP="005F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CC4EBE" w14:textId="12473793" w:rsidR="005F29B9" w:rsidRPr="00400C4A" w:rsidRDefault="005F29B9" w:rsidP="0059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380" w:lineRule="exact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4A">
              <w:rPr>
                <w:rFonts w:ascii="Angsana New" w:hAnsi="Angsana New"/>
                <w:b/>
                <w:bCs/>
                <w:sz w:val="30"/>
                <w:szCs w:val="30"/>
              </w:rPr>
              <w:t>228,633</w:t>
            </w:r>
          </w:p>
        </w:tc>
      </w:tr>
    </w:tbl>
    <w:p w14:paraId="2C5534CB" w14:textId="792DE8F2" w:rsidR="00F17C16" w:rsidRPr="00400E7C" w:rsidRDefault="00F17C16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BA541D" w14:textId="2C50A1A0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Pr="00335B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ระยะสั้นจากสถาบันการเงิน</w:t>
      </w:r>
    </w:p>
    <w:p w14:paraId="1339DA45" w14:textId="77777777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C3159" w14:textId="2E7300BC" w:rsidR="00AA25BC" w:rsidRPr="00081FC3" w:rsidRDefault="00AA25BC" w:rsidP="00FF2B9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> 2567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กลุ่มบริษัทและบริษัทมีเงินกู้ยืมระยะสั้นจากสถาบันการเงินในประเทศหลายแห่ง</w:t>
      </w:r>
      <w:r w:rsidR="00493A88" w:rsidRPr="00081F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93A88" w:rsidRPr="00081FC3">
        <w:rPr>
          <w:rFonts w:asciiTheme="majorBidi" w:hAnsiTheme="majorBidi" w:cstheme="majorBidi"/>
          <w:spacing w:val="-4"/>
          <w:sz w:val="30"/>
          <w:szCs w:val="30"/>
        </w:rPr>
        <w:br/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 จำนวนรวม 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>200 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>ล้านบาท ในระหว่าง</w:t>
      </w:r>
      <w:r w:rsidR="00CB0B5D" w:rsidRPr="00081FC3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 w:rsidR="00493A88" w:rsidRPr="00081F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B0B5D" w:rsidRPr="00081FC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CB0B5D" w:rsidRPr="00081F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B0B5D" w:rsidRPr="00081FC3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81F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</w:t>
      </w:r>
      <w:r w:rsidRPr="00081FC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กลุ่มบริษัทและบริษัทได้ชำระคืนเงินกู้ยืมระยะสั้นจากสถาบันการเงินดังกล่าวแล้วทั้งจำนวน</w:t>
      </w:r>
      <w:r w:rsidRPr="00081F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6EFEA3B" w14:textId="77777777" w:rsidR="00D372D1" w:rsidRPr="00AA25BC" w:rsidRDefault="00D372D1" w:rsidP="000673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E7B61" w14:textId="7DB13AFB" w:rsidR="00C75997" w:rsidRDefault="00C75997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82E29">
        <w:rPr>
          <w:rFonts w:asciiTheme="majorBidi" w:hAnsiTheme="majorBidi" w:cstheme="majorBidi"/>
          <w:sz w:val="30"/>
          <w:szCs w:val="30"/>
        </w:rPr>
        <w:t xml:space="preserve"> 31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2E29">
        <w:rPr>
          <w:rFonts w:asciiTheme="majorBidi" w:hAnsiTheme="majorBidi" w:cstheme="majorBidi"/>
          <w:sz w:val="30"/>
          <w:szCs w:val="30"/>
        </w:rPr>
        <w:t>256</w:t>
      </w:r>
      <w:r w:rsidR="005F29B9">
        <w:rPr>
          <w:rFonts w:asciiTheme="majorBidi" w:hAnsiTheme="majorBidi" w:cstheme="majorBidi"/>
          <w:sz w:val="30"/>
          <w:szCs w:val="30"/>
        </w:rPr>
        <w:t>8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E456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="006D031C">
        <w:rPr>
          <w:rFonts w:asciiTheme="majorBidi" w:hAnsiTheme="majorBidi" w:cstheme="majorBidi"/>
          <w:sz w:val="30"/>
          <w:szCs w:val="30"/>
        </w:rPr>
        <w:t>1,650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372D1">
        <w:rPr>
          <w:rFonts w:asciiTheme="majorBidi" w:hAnsiTheme="majorBidi" w:cstheme="majorBidi"/>
          <w:sz w:val="30"/>
          <w:szCs w:val="30"/>
          <w:cs/>
        </w:rPr>
        <w:br/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F29B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F29B9">
        <w:rPr>
          <w:rFonts w:asciiTheme="majorBidi" w:hAnsiTheme="majorBidi" w:cstheme="majorBidi"/>
          <w:i/>
          <w:iCs/>
          <w:sz w:val="30"/>
          <w:szCs w:val="30"/>
        </w:rPr>
        <w:t>2,000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72D1"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947BD14" w14:textId="77777777" w:rsidR="00063D42" w:rsidRPr="00A06467" w:rsidRDefault="00063D42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4E1BB" w14:textId="77777777" w:rsidR="00063D42" w:rsidRDefault="00063D42" w:rsidP="00063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5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063D42" w:rsidRPr="001E513C" w14:paraId="1C692AF0" w14:textId="77777777" w:rsidTr="00A06467">
        <w:trPr>
          <w:tblHeader/>
        </w:trPr>
        <w:tc>
          <w:tcPr>
            <w:tcW w:w="2304" w:type="pct"/>
            <w:vAlign w:val="bottom"/>
          </w:tcPr>
          <w:p w14:paraId="3B246B05" w14:textId="77777777" w:rsidR="00063D42" w:rsidRPr="001E513C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7F2A7F78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51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63D42" w:rsidRPr="001E513C" w14:paraId="4487B728" w14:textId="77777777" w:rsidTr="00A06467">
        <w:trPr>
          <w:tblHeader/>
        </w:trPr>
        <w:tc>
          <w:tcPr>
            <w:tcW w:w="2304" w:type="pct"/>
            <w:vAlign w:val="bottom"/>
          </w:tcPr>
          <w:p w14:paraId="09A0F4E9" w14:textId="77777777" w:rsidR="00063D42" w:rsidRPr="001E513C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7EE03933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7AFF6052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321F214D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6F4D5605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04E9EFDC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DA39015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B4235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D42" w:rsidRPr="001E513C" w14:paraId="6C248F5A" w14:textId="77777777" w:rsidTr="00A06467">
        <w:trPr>
          <w:tblHeader/>
        </w:trPr>
        <w:tc>
          <w:tcPr>
            <w:tcW w:w="2304" w:type="pct"/>
            <w:vAlign w:val="bottom"/>
          </w:tcPr>
          <w:p w14:paraId="258A5372" w14:textId="77777777" w:rsidR="00063D42" w:rsidRPr="001E513C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0" w:name="_Hlk221580040"/>
          </w:p>
        </w:tc>
        <w:tc>
          <w:tcPr>
            <w:tcW w:w="2696" w:type="pct"/>
            <w:gridSpan w:val="5"/>
          </w:tcPr>
          <w:p w14:paraId="46B0150E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063D42" w:rsidRPr="001E513C" w14:paraId="45A00ABB" w14:textId="77777777">
        <w:tc>
          <w:tcPr>
            <w:tcW w:w="2304" w:type="pct"/>
            <w:vAlign w:val="bottom"/>
          </w:tcPr>
          <w:p w14:paraId="519C64A8" w14:textId="77777777" w:rsidR="00063D42" w:rsidRPr="001E513C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6" w:type="pct"/>
            <w:gridSpan w:val="5"/>
          </w:tcPr>
          <w:p w14:paraId="77CE6FB2" w14:textId="77777777" w:rsidR="00063D42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63D42" w:rsidRPr="00F02C32" w14:paraId="70E69E77" w14:textId="77777777">
        <w:tc>
          <w:tcPr>
            <w:tcW w:w="2304" w:type="pct"/>
            <w:vAlign w:val="bottom"/>
          </w:tcPr>
          <w:p w14:paraId="27C88692" w14:textId="77777777" w:rsidR="00063D42" w:rsidRPr="00F02C32" w:rsidRDefault="00063D42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52DF5253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5C661856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53C08172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33,847</w:t>
            </w:r>
          </w:p>
        </w:tc>
        <w:tc>
          <w:tcPr>
            <w:tcW w:w="129" w:type="pct"/>
          </w:tcPr>
          <w:p w14:paraId="1B32C2F7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056E3B53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233,847</w:t>
            </w:r>
          </w:p>
        </w:tc>
      </w:tr>
      <w:tr w:rsidR="00063D42" w:rsidRPr="00F02C32" w14:paraId="31469D8A" w14:textId="77777777">
        <w:tc>
          <w:tcPr>
            <w:tcW w:w="2304" w:type="pct"/>
            <w:vAlign w:val="bottom"/>
          </w:tcPr>
          <w:p w14:paraId="5A5A27BA" w14:textId="77777777" w:rsidR="00063D42" w:rsidRPr="00F02C32" w:rsidRDefault="00063D42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FB2E502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  <w:tc>
          <w:tcPr>
            <w:tcW w:w="129" w:type="pct"/>
          </w:tcPr>
          <w:p w14:paraId="1D0860C9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6575B770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(16,931)</w:t>
            </w:r>
          </w:p>
        </w:tc>
        <w:tc>
          <w:tcPr>
            <w:tcW w:w="129" w:type="pct"/>
          </w:tcPr>
          <w:p w14:paraId="700B3B45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9EDC25F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(216,931)</w:t>
            </w:r>
          </w:p>
        </w:tc>
      </w:tr>
      <w:tr w:rsidR="00063D42" w:rsidRPr="00F02C32" w14:paraId="6565FC17" w14:textId="77777777">
        <w:tc>
          <w:tcPr>
            <w:tcW w:w="2304" w:type="pct"/>
            <w:vAlign w:val="bottom"/>
          </w:tcPr>
          <w:p w14:paraId="7D1687AD" w14:textId="77777777" w:rsidR="00063D42" w:rsidRPr="00F02C32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60022A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3FEB16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792A7F0F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23,205</w:t>
            </w:r>
          </w:p>
        </w:tc>
        <w:tc>
          <w:tcPr>
            <w:tcW w:w="129" w:type="pct"/>
          </w:tcPr>
          <w:p w14:paraId="6E595B02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5053F9A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23,205</w:t>
            </w:r>
          </w:p>
        </w:tc>
      </w:tr>
      <w:tr w:rsidR="00063D42" w:rsidRPr="001E513C" w14:paraId="20B1829B" w14:textId="77777777">
        <w:tc>
          <w:tcPr>
            <w:tcW w:w="2304" w:type="pct"/>
            <w:vAlign w:val="bottom"/>
          </w:tcPr>
          <w:p w14:paraId="1484F605" w14:textId="77777777" w:rsidR="00063D42" w:rsidRPr="00F02C32" w:rsidRDefault="00063D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BDED45D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85D69E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2F873547" w14:textId="77777777" w:rsidR="00063D42" w:rsidRPr="000D0CAC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CAC">
              <w:rPr>
                <w:rFonts w:ascii="Angsana New" w:hAnsi="Angsana New"/>
                <w:b/>
                <w:bCs/>
                <w:sz w:val="30"/>
                <w:szCs w:val="30"/>
              </w:rPr>
              <w:t>40,121</w:t>
            </w:r>
          </w:p>
        </w:tc>
        <w:tc>
          <w:tcPr>
            <w:tcW w:w="129" w:type="pct"/>
          </w:tcPr>
          <w:p w14:paraId="7113C260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1E14D80F" w14:textId="77777777" w:rsidR="00063D42" w:rsidRPr="00F02C32" w:rsidRDefault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0CAC">
              <w:rPr>
                <w:rFonts w:ascii="Angsana New" w:hAnsi="Angsana New"/>
                <w:b/>
                <w:bCs/>
                <w:sz w:val="30"/>
                <w:szCs w:val="30"/>
              </w:rPr>
              <w:t>40,121</w:t>
            </w:r>
          </w:p>
        </w:tc>
      </w:tr>
    </w:tbl>
    <w:p w14:paraId="35B65139" w14:textId="2A53EFC1" w:rsidR="00195F12" w:rsidRPr="00A06467" w:rsidRDefault="00195F12" w:rsidP="00A06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B6658F" w:rsidRPr="001E513C" w14:paraId="1955A1E6" w14:textId="77777777">
        <w:tc>
          <w:tcPr>
            <w:tcW w:w="2304" w:type="pct"/>
            <w:vAlign w:val="bottom"/>
          </w:tcPr>
          <w:p w14:paraId="5800AE94" w14:textId="2D7D6247" w:rsidR="00B6658F" w:rsidRPr="001E513C" w:rsidRDefault="00B6658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2D365B34" w14:textId="59FF2B99" w:rsidR="00B6658F" w:rsidRPr="001E513C" w:rsidRDefault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51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6E95" w:rsidRPr="001E513C" w14:paraId="685BDD0C" w14:textId="77777777" w:rsidTr="00A06467">
        <w:tc>
          <w:tcPr>
            <w:tcW w:w="2304" w:type="pct"/>
            <w:vAlign w:val="bottom"/>
          </w:tcPr>
          <w:p w14:paraId="0530BD64" w14:textId="67EECEC5" w:rsidR="005E6E95" w:rsidRPr="001E513C" w:rsidRDefault="005E6E95" w:rsidP="005E6E9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9DE47B9" w14:textId="4F7F4D02" w:rsidR="005E6E95" w:rsidRPr="001E513C" w:rsidRDefault="00063D42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1F7245FF" w14:textId="77777777" w:rsidR="005E6E95" w:rsidRPr="001E513C" w:rsidRDefault="005E6E95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vAlign w:val="bottom"/>
          </w:tcPr>
          <w:p w14:paraId="3E402914" w14:textId="77777777" w:rsidR="00063D42" w:rsidRPr="001E513C" w:rsidRDefault="00063D42" w:rsidP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7DF40D8B" w14:textId="3C5F8F17" w:rsidR="005E6E95" w:rsidRPr="00A06467" w:rsidRDefault="00063D42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16B87965" w14:textId="77777777" w:rsidR="005E6E95" w:rsidRPr="001E513C" w:rsidRDefault="005E6E95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1E60727C" w14:textId="77777777" w:rsidR="00063D42" w:rsidRPr="001E513C" w:rsidRDefault="00063D42" w:rsidP="00063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5E0BF" w14:textId="7E94C1D6" w:rsidR="005E6E95" w:rsidRPr="00A06467" w:rsidRDefault="00063D42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D42" w:rsidRPr="001E513C" w14:paraId="31F2F525" w14:textId="77777777" w:rsidTr="00063D42">
        <w:tc>
          <w:tcPr>
            <w:tcW w:w="2304" w:type="pct"/>
            <w:vAlign w:val="bottom"/>
          </w:tcPr>
          <w:p w14:paraId="3A6BD4A0" w14:textId="77777777" w:rsidR="00063D42" w:rsidRPr="001E513C" w:rsidDel="00063D42" w:rsidRDefault="00063D42" w:rsidP="00063D42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5"/>
          </w:tcPr>
          <w:p w14:paraId="72A7FF1D" w14:textId="4B019269" w:rsidR="00063D42" w:rsidRPr="00A06467" w:rsidDel="00063D42" w:rsidRDefault="00063D42" w:rsidP="00A06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63D42" w:rsidRPr="001E513C" w14:paraId="460DA873" w14:textId="77777777">
        <w:tc>
          <w:tcPr>
            <w:tcW w:w="2304" w:type="pct"/>
            <w:vAlign w:val="bottom"/>
          </w:tcPr>
          <w:p w14:paraId="0D945EED" w14:textId="7DD5CD02" w:rsidR="00063D42" w:rsidRPr="001E513C" w:rsidDel="00063D42" w:rsidRDefault="00063D42" w:rsidP="00063D42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84" w:type="pct"/>
          </w:tcPr>
          <w:p w14:paraId="100A5EED" w14:textId="77777777" w:rsidR="00063D42" w:rsidRPr="00F02C32" w:rsidDel="00063D4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E85FBE" w14:textId="77777777" w:rsidR="00063D42" w:rsidRPr="001E513C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05ADFE54" w14:textId="77777777" w:rsidR="00063D42" w:rsidRPr="00F02C32" w:rsidDel="00063D4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028B31" w14:textId="77777777" w:rsidR="00063D42" w:rsidRPr="001E513C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FA2DD39" w14:textId="77777777" w:rsidR="00063D42" w:rsidRPr="00F02C32" w:rsidDel="00063D4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D42" w:rsidRPr="001E513C" w14:paraId="0DC83A30" w14:textId="77777777">
        <w:tc>
          <w:tcPr>
            <w:tcW w:w="2304" w:type="pct"/>
            <w:vAlign w:val="bottom"/>
          </w:tcPr>
          <w:p w14:paraId="74209743" w14:textId="47F3D189" w:rsidR="00063D42" w:rsidRPr="001E513C" w:rsidRDefault="00063D42" w:rsidP="00063D42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2157CD6B" w14:textId="6FBA4E62" w:rsidR="00063D42" w:rsidRPr="00F02C3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407040E3" w14:textId="77777777" w:rsidR="00063D42" w:rsidRPr="001E513C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2D761517" w14:textId="595DE8BB" w:rsidR="00063D42" w:rsidRPr="00F02C3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37,55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613D7EB" w14:textId="77777777" w:rsidR="00063D42" w:rsidRPr="001E513C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624F0D90" w14:textId="02B633C4" w:rsidR="00063D42" w:rsidRPr="00F02C32" w:rsidRDefault="00063D42" w:rsidP="0006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837,55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E6E95" w:rsidRPr="001E513C" w14:paraId="1CA1583F" w14:textId="77777777" w:rsidTr="00F80CBA">
        <w:tc>
          <w:tcPr>
            <w:tcW w:w="2304" w:type="pct"/>
            <w:vAlign w:val="bottom"/>
          </w:tcPr>
          <w:p w14:paraId="273BF126" w14:textId="77777777" w:rsidR="005E6E95" w:rsidRPr="001E513C" w:rsidRDefault="005E6E95" w:rsidP="005E6E95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9F05D6" w14:textId="3BEDF875" w:rsidR="005E6E95" w:rsidRPr="001E513C" w:rsidRDefault="005E6E95" w:rsidP="00EE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(600,000)</w:t>
            </w:r>
          </w:p>
        </w:tc>
        <w:tc>
          <w:tcPr>
            <w:tcW w:w="129" w:type="pct"/>
          </w:tcPr>
          <w:p w14:paraId="0CAFC414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4E01E4DE" w14:textId="3E152E5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F02C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9B5FBEE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58EA6CA" w14:textId="7C6A37A1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(616,148)</w:t>
            </w:r>
          </w:p>
        </w:tc>
      </w:tr>
      <w:tr w:rsidR="005E6E95" w:rsidRPr="001E513C" w14:paraId="322ABF30" w14:textId="77777777" w:rsidTr="00F80CBA">
        <w:tc>
          <w:tcPr>
            <w:tcW w:w="2304" w:type="pct"/>
            <w:vAlign w:val="bottom"/>
          </w:tcPr>
          <w:p w14:paraId="74C31996" w14:textId="77777777" w:rsidR="005E6E95" w:rsidRPr="001E513C" w:rsidRDefault="005E6E95" w:rsidP="005E6E9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9923D" w14:textId="1CA38FA4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2C2D04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4EC7B9DC" w14:textId="6F331078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29" w:type="pct"/>
          </w:tcPr>
          <w:p w14:paraId="5F320ABB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DD291A9" w14:textId="7F571122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5E6E95" w:rsidRPr="00D372D1" w14:paraId="11B49EF6" w14:textId="77777777" w:rsidTr="00F80CBA">
        <w:tc>
          <w:tcPr>
            <w:tcW w:w="2304" w:type="pct"/>
            <w:vAlign w:val="bottom"/>
          </w:tcPr>
          <w:p w14:paraId="2CF55028" w14:textId="77777777" w:rsidR="005E6E95" w:rsidRPr="001E513C" w:rsidRDefault="005E6E95" w:rsidP="005E6E9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10DF74" w14:textId="11ACD03B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54594593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7FCEE979" w14:textId="4BCF4208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129" w:type="pct"/>
          </w:tcPr>
          <w:p w14:paraId="3FDFB554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043C206D" w14:textId="4B418D6A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</w:tbl>
    <w:p w14:paraId="2415C92B" w14:textId="77777777" w:rsidR="00B6658F" w:rsidRPr="00A06467" w:rsidRDefault="00B6658F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6238B2" w:rsidRPr="00D372D1" w14:paraId="22806169" w14:textId="77777777" w:rsidTr="00F17C16">
        <w:trPr>
          <w:tblHeader/>
        </w:trPr>
        <w:tc>
          <w:tcPr>
            <w:tcW w:w="2304" w:type="pct"/>
            <w:vAlign w:val="bottom"/>
          </w:tcPr>
          <w:p w14:paraId="7EED7B0A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320FC835" w14:textId="48B3D38C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8B2" w:rsidRPr="00D372D1" w14:paraId="5D5FE528" w14:textId="77777777" w:rsidTr="00F17C16">
        <w:trPr>
          <w:tblHeader/>
        </w:trPr>
        <w:tc>
          <w:tcPr>
            <w:tcW w:w="2304" w:type="pct"/>
            <w:vAlign w:val="bottom"/>
          </w:tcPr>
          <w:p w14:paraId="51AF30AE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48EB655E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099C9F0B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61737C7C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1AC8E346" w14:textId="202C6034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27C3A8A8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829FFAA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1CCF0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38B2" w:rsidRPr="00D372D1" w14:paraId="70B26F72" w14:textId="77777777" w:rsidTr="00F17C16">
        <w:trPr>
          <w:tblHeader/>
        </w:trPr>
        <w:tc>
          <w:tcPr>
            <w:tcW w:w="2304" w:type="pct"/>
            <w:vAlign w:val="bottom"/>
          </w:tcPr>
          <w:p w14:paraId="42E724CB" w14:textId="77777777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387B63DA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238B2" w:rsidRPr="00D372D1" w14:paraId="77ECCD73" w14:textId="77777777" w:rsidTr="00843DD4">
        <w:tc>
          <w:tcPr>
            <w:tcW w:w="2304" w:type="pct"/>
            <w:vAlign w:val="bottom"/>
          </w:tcPr>
          <w:p w14:paraId="086A4CAC" w14:textId="3F5B4328" w:rsidR="006238B2" w:rsidRPr="001E513C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6" w:type="pct"/>
            <w:gridSpan w:val="5"/>
          </w:tcPr>
          <w:p w14:paraId="710C1775" w14:textId="77777777" w:rsidR="006238B2" w:rsidRPr="001E513C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E54E4" w:rsidRPr="00D372D1" w14:paraId="29EE12BF" w14:textId="77777777" w:rsidTr="00F02C32">
        <w:tc>
          <w:tcPr>
            <w:tcW w:w="2304" w:type="pct"/>
            <w:vAlign w:val="bottom"/>
          </w:tcPr>
          <w:p w14:paraId="5292AEFC" w14:textId="77777777" w:rsidR="000E54E4" w:rsidRPr="001E513C" w:rsidRDefault="000E54E4" w:rsidP="000E54E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604FDD46" w14:textId="48014E49" w:rsidR="000E54E4" w:rsidRPr="001E513C" w:rsidRDefault="005E6E95" w:rsidP="0003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72E8BD90" w14:textId="77777777" w:rsidR="000E54E4" w:rsidRPr="001E513C" w:rsidRDefault="000E54E4" w:rsidP="000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305EA41A" w14:textId="51D19166" w:rsidR="000E54E4" w:rsidRPr="00F02C32" w:rsidRDefault="005E6E95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28,633</w:t>
            </w:r>
          </w:p>
        </w:tc>
        <w:tc>
          <w:tcPr>
            <w:tcW w:w="129" w:type="pct"/>
          </w:tcPr>
          <w:p w14:paraId="39CA4533" w14:textId="77777777" w:rsidR="000E54E4" w:rsidRPr="00F02C32" w:rsidRDefault="000E54E4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FCD8182" w14:textId="4B22B8A8" w:rsidR="000E54E4" w:rsidRPr="00F02C32" w:rsidRDefault="005E6E95" w:rsidP="00F0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228,633</w:t>
            </w:r>
          </w:p>
        </w:tc>
      </w:tr>
      <w:tr w:rsidR="00176030" w:rsidRPr="00D372D1" w14:paraId="3EDDEF32" w14:textId="77777777" w:rsidTr="00A54A81">
        <w:tc>
          <w:tcPr>
            <w:tcW w:w="2304" w:type="pct"/>
            <w:vAlign w:val="bottom"/>
          </w:tcPr>
          <w:p w14:paraId="3D8682ED" w14:textId="2B2A337D" w:rsidR="00176030" w:rsidRPr="001E513C" w:rsidRDefault="00176030" w:rsidP="00176030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F05D56" w14:textId="3140AF75" w:rsidR="00176030" w:rsidRPr="001E513C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  <w:tc>
          <w:tcPr>
            <w:tcW w:w="129" w:type="pct"/>
          </w:tcPr>
          <w:p w14:paraId="3D398BED" w14:textId="77777777" w:rsidR="00176030" w:rsidRPr="001E513C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5088A4F7" w14:textId="5523FBAC" w:rsidR="00176030" w:rsidRPr="00F02C32" w:rsidRDefault="00AF6417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(15,288)</w:t>
            </w:r>
          </w:p>
        </w:tc>
        <w:tc>
          <w:tcPr>
            <w:tcW w:w="129" w:type="pct"/>
          </w:tcPr>
          <w:p w14:paraId="252D6FFF" w14:textId="77777777" w:rsidR="00176030" w:rsidRPr="00F02C32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D82D2CE" w14:textId="59530DA5" w:rsidR="00176030" w:rsidRPr="00F02C32" w:rsidRDefault="002B3B51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(215,288)</w:t>
            </w:r>
          </w:p>
        </w:tc>
      </w:tr>
      <w:tr w:rsidR="00176030" w:rsidRPr="00D372D1" w14:paraId="3973282A" w14:textId="77777777" w:rsidTr="00A54A81">
        <w:tc>
          <w:tcPr>
            <w:tcW w:w="2304" w:type="pct"/>
            <w:vAlign w:val="bottom"/>
          </w:tcPr>
          <w:p w14:paraId="32695392" w14:textId="77777777" w:rsidR="00176030" w:rsidRPr="001E513C" w:rsidRDefault="00176030" w:rsidP="0017603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B7D106" w14:textId="1997E17D" w:rsidR="00176030" w:rsidRPr="001E513C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DA8382" w14:textId="77777777" w:rsidR="00176030" w:rsidRPr="001E513C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4097F45E" w14:textId="2DA441F4" w:rsidR="00176030" w:rsidRPr="00F02C32" w:rsidRDefault="00D82716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19,972</w:t>
            </w:r>
          </w:p>
        </w:tc>
        <w:tc>
          <w:tcPr>
            <w:tcW w:w="129" w:type="pct"/>
          </w:tcPr>
          <w:p w14:paraId="2086805C" w14:textId="77777777" w:rsidR="00176030" w:rsidRPr="00F02C32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62F70477" w14:textId="142877E8" w:rsidR="00176030" w:rsidRPr="00F02C32" w:rsidRDefault="00D82716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19,972</w:t>
            </w:r>
          </w:p>
        </w:tc>
      </w:tr>
      <w:tr w:rsidR="00176030" w:rsidRPr="00D372D1" w14:paraId="6FD174DD" w14:textId="77777777" w:rsidTr="00644DE1">
        <w:tc>
          <w:tcPr>
            <w:tcW w:w="2304" w:type="pct"/>
            <w:vAlign w:val="bottom"/>
          </w:tcPr>
          <w:p w14:paraId="11D8B26B" w14:textId="77777777" w:rsidR="00176030" w:rsidRPr="001E513C" w:rsidRDefault="00176030" w:rsidP="0017603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418092" w14:textId="72B244E9" w:rsidR="00176030" w:rsidRPr="00176030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8EE48BE" w14:textId="77777777" w:rsidR="00176030" w:rsidRPr="001E513C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166D1F82" w14:textId="67FD61E0" w:rsidR="00176030" w:rsidRPr="00146E8E" w:rsidRDefault="00146E8E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6E8E">
              <w:rPr>
                <w:rFonts w:ascii="Angsana New" w:hAnsi="Angsana New"/>
                <w:b/>
                <w:bCs/>
                <w:sz w:val="30"/>
                <w:szCs w:val="30"/>
              </w:rPr>
              <w:t>33,317</w:t>
            </w:r>
          </w:p>
        </w:tc>
        <w:tc>
          <w:tcPr>
            <w:tcW w:w="129" w:type="pct"/>
          </w:tcPr>
          <w:p w14:paraId="735E8AA7" w14:textId="77777777" w:rsidR="00176030" w:rsidRPr="00146E8E" w:rsidRDefault="00176030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0CFA0D00" w14:textId="76EE4AE2" w:rsidR="00176030" w:rsidRPr="00146E8E" w:rsidRDefault="00146E8E" w:rsidP="0017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6E8E">
              <w:rPr>
                <w:rFonts w:ascii="Angsana New" w:hAnsi="Angsana New"/>
                <w:b/>
                <w:bCs/>
                <w:sz w:val="30"/>
                <w:szCs w:val="30"/>
              </w:rPr>
              <w:t>33,317</w:t>
            </w:r>
          </w:p>
        </w:tc>
      </w:tr>
      <w:tr w:rsidR="000E54E4" w:rsidRPr="00D372D1" w14:paraId="45DDB9E6" w14:textId="77777777" w:rsidTr="00843DD4">
        <w:tc>
          <w:tcPr>
            <w:tcW w:w="2304" w:type="pct"/>
            <w:vAlign w:val="bottom"/>
          </w:tcPr>
          <w:p w14:paraId="6C64DFC9" w14:textId="3B7F9A7D" w:rsidR="000E54E4" w:rsidRPr="00A06467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74EA0166" w14:textId="773BAB2B" w:rsidR="000E54E4" w:rsidRPr="00A06467" w:rsidRDefault="000E54E4" w:rsidP="000E54E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044AF19" w14:textId="77777777" w:rsidR="000E54E4" w:rsidRPr="00A06467" w:rsidRDefault="000E54E4" w:rsidP="000E54E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42F7FAA" w14:textId="3C3C7AB1" w:rsidR="000E54E4" w:rsidRPr="00A06467" w:rsidRDefault="000E54E4" w:rsidP="000E54E4">
            <w:pPr>
              <w:tabs>
                <w:tab w:val="decimal" w:pos="10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16CB5" w14:textId="77777777" w:rsidR="000E54E4" w:rsidRPr="00A06467" w:rsidRDefault="000E54E4" w:rsidP="000E54E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3FA20670" w14:textId="20AA3192" w:rsidR="000E54E4" w:rsidRPr="00A06467" w:rsidRDefault="000E54E4" w:rsidP="000E54E4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54E4" w:rsidRPr="00D372D1" w14:paraId="6F9266C8" w14:textId="77777777" w:rsidTr="00843DD4">
        <w:tc>
          <w:tcPr>
            <w:tcW w:w="2304" w:type="pct"/>
            <w:vAlign w:val="bottom"/>
          </w:tcPr>
          <w:p w14:paraId="13F3CC7B" w14:textId="5A8F30C2" w:rsidR="000E54E4" w:rsidRPr="001E513C" w:rsidRDefault="000E54E4" w:rsidP="000E54E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6" w:type="pct"/>
            <w:gridSpan w:val="5"/>
          </w:tcPr>
          <w:p w14:paraId="0AF8383E" w14:textId="0006C8C0" w:rsidR="000E54E4" w:rsidRPr="001E513C" w:rsidRDefault="000E54E4" w:rsidP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5E6E95" w:rsidRPr="00D372D1" w14:paraId="67FF1B9B" w14:textId="77777777">
        <w:tc>
          <w:tcPr>
            <w:tcW w:w="2304" w:type="pct"/>
            <w:vAlign w:val="bottom"/>
          </w:tcPr>
          <w:p w14:paraId="5E7DF2B4" w14:textId="77777777" w:rsidR="005E6E95" w:rsidRPr="001E513C" w:rsidRDefault="005E6E95" w:rsidP="005E6E9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20D4BA89" w14:textId="2408683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1C04D6C4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14:paraId="00AFCB23" w14:textId="24E18F2E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32,085</w:t>
            </w:r>
          </w:p>
        </w:tc>
        <w:tc>
          <w:tcPr>
            <w:tcW w:w="129" w:type="pct"/>
          </w:tcPr>
          <w:p w14:paraId="7310BE73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64673F95" w14:textId="066302A1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832,085</w:t>
            </w:r>
          </w:p>
        </w:tc>
      </w:tr>
      <w:tr w:rsidR="005E6E95" w:rsidRPr="00D372D1" w14:paraId="0AC6D66D" w14:textId="77777777">
        <w:tc>
          <w:tcPr>
            <w:tcW w:w="2304" w:type="pct"/>
            <w:vAlign w:val="bottom"/>
          </w:tcPr>
          <w:p w14:paraId="78B6B410" w14:textId="34AFC85D" w:rsidR="005E6E95" w:rsidRPr="001E513C" w:rsidRDefault="005E6E95" w:rsidP="005E6E95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1426CD3D" w14:textId="0B87F279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(600,000)</w:t>
            </w:r>
          </w:p>
        </w:tc>
        <w:tc>
          <w:tcPr>
            <w:tcW w:w="129" w:type="pct"/>
          </w:tcPr>
          <w:p w14:paraId="2F9C67B7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14:paraId="1E43A70F" w14:textId="0119A53A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(15,422)</w:t>
            </w:r>
          </w:p>
        </w:tc>
        <w:tc>
          <w:tcPr>
            <w:tcW w:w="129" w:type="pct"/>
          </w:tcPr>
          <w:p w14:paraId="246C9A2E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7563A53C" w14:textId="04933A78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(615,422)</w:t>
            </w:r>
          </w:p>
        </w:tc>
      </w:tr>
      <w:tr w:rsidR="005E6E95" w:rsidRPr="00D372D1" w14:paraId="6F01F9C8" w14:textId="77777777">
        <w:tc>
          <w:tcPr>
            <w:tcW w:w="2304" w:type="pct"/>
            <w:vAlign w:val="bottom"/>
          </w:tcPr>
          <w:p w14:paraId="091CCF2B" w14:textId="77777777" w:rsidR="005E6E95" w:rsidRPr="001E513C" w:rsidRDefault="005E6E95" w:rsidP="005E6E9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144679C" w14:textId="12C4BF46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8478DFC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14:paraId="5C1ECCDE" w14:textId="6463C3FE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</w:p>
        </w:tc>
        <w:tc>
          <w:tcPr>
            <w:tcW w:w="129" w:type="pct"/>
          </w:tcPr>
          <w:p w14:paraId="24A65610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1C406F7E" w14:textId="030FD645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sz w:val="30"/>
                <w:szCs w:val="30"/>
              </w:rPr>
              <w:t>11,970</w:t>
            </w:r>
          </w:p>
        </w:tc>
      </w:tr>
      <w:tr w:rsidR="005E6E95" w:rsidRPr="003C393F" w14:paraId="765E748D" w14:textId="77777777">
        <w:tc>
          <w:tcPr>
            <w:tcW w:w="2304" w:type="pct"/>
            <w:vAlign w:val="bottom"/>
          </w:tcPr>
          <w:p w14:paraId="39D852A9" w14:textId="77777777" w:rsidR="005E6E95" w:rsidRPr="001E513C" w:rsidRDefault="005E6E95" w:rsidP="005E6E9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AE7F18A" w14:textId="1FEDB3BC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29" w:type="pct"/>
          </w:tcPr>
          <w:p w14:paraId="6F2A144C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3C59874B" w14:textId="2716BDE5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28,633</w:t>
            </w:r>
          </w:p>
        </w:tc>
        <w:tc>
          <w:tcPr>
            <w:tcW w:w="129" w:type="pct"/>
          </w:tcPr>
          <w:p w14:paraId="51A82070" w14:textId="77777777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39F13A83" w14:textId="76ABA2F5" w:rsidR="005E6E95" w:rsidRPr="001E513C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28,633</w:t>
            </w:r>
          </w:p>
        </w:tc>
      </w:tr>
    </w:tbl>
    <w:p w14:paraId="04E1F51C" w14:textId="77777777" w:rsidR="00063D42" w:rsidRDefault="00063D42" w:rsidP="00A0646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667FA9BB" w14:textId="77777777" w:rsidR="00063D42" w:rsidRDefault="00063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87235A6" w14:textId="6B84F388" w:rsidR="00036B89" w:rsidRPr="001E513C" w:rsidRDefault="006618A2" w:rsidP="00BC022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1E513C">
        <w:rPr>
          <w:rFonts w:asciiTheme="majorBidi" w:hAnsiTheme="majorBidi" w:cstheme="majorBidi"/>
          <w:cs/>
        </w:rPr>
        <w:t>ประมาณการหนี้สินไม่หมุนเวียนสำหรับ</w:t>
      </w:r>
      <w:r w:rsidR="00036B89" w:rsidRPr="001E513C">
        <w:rPr>
          <w:rFonts w:asciiTheme="majorBidi" w:hAnsiTheme="majorBidi" w:cstheme="majorBidi"/>
          <w:cs/>
        </w:rPr>
        <w:t>ผลประโยชน์พนักงาน</w:t>
      </w:r>
    </w:p>
    <w:p w14:paraId="50810A21" w14:textId="79763276" w:rsidR="00036B89" w:rsidRPr="00432FBC" w:rsidRDefault="00036B89" w:rsidP="00163CDC">
      <w:pPr>
        <w:spacing w:line="240" w:lineRule="auto"/>
        <w:ind w:left="540"/>
        <w:rPr>
          <w:rFonts w:asciiTheme="majorBidi" w:hAnsiTheme="majorBidi" w:cstheme="majorBidi"/>
        </w:rPr>
      </w:pPr>
    </w:p>
    <w:p w14:paraId="2AD06B05" w14:textId="59A13545" w:rsidR="00432FBC" w:rsidRPr="00432FBC" w:rsidRDefault="00432FBC" w:rsidP="00432FBC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E52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ABED162" w14:textId="6C2E2A1D" w:rsidR="00BA660A" w:rsidRPr="001E513C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E513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CEA3C46" w14:textId="36FD5FCA" w:rsidR="00433860" w:rsidRDefault="00BA660A" w:rsidP="00A1085C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1E513C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4B575B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1E513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1E513C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325FE0FB" w14:textId="77777777" w:rsidR="00433860" w:rsidRPr="00432FBC" w:rsidRDefault="00433860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9D4B79E" w14:textId="43BBD103" w:rsidR="00BA660A" w:rsidRPr="00D12F3E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</w:rPr>
        <w:t xml:space="preserve"> 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</w:rPr>
        <w:t xml:space="preserve"> </w:t>
      </w:r>
      <w:r w:rsidR="009A5790" w:rsidRPr="00D12F3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D12F3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D12F3E">
        <w:rPr>
          <w:rFonts w:asciiTheme="majorBidi" w:hAnsiTheme="majorBidi" w:cstheme="majorBidi"/>
          <w:i/>
          <w:spacing w:val="-2"/>
          <w:sz w:val="30"/>
          <w:szCs w:val="30"/>
        </w:rPr>
        <w:br/>
      </w:r>
      <w:r w:rsidRPr="00D12F3E">
        <w:rPr>
          <w:rFonts w:asciiTheme="majorBidi" w:hAnsiTheme="majorBidi" w:cstheme="majorBidi"/>
          <w:i/>
          <w:spacing w:val="-2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82CD2FC" w14:textId="77777777" w:rsidR="00ED456A" w:rsidRPr="00432FBC" w:rsidRDefault="00ED456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6DF9E18C" w14:textId="174E3031" w:rsidR="00BA660A" w:rsidRPr="001E513C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D12F3E">
        <w:rPr>
          <w:rFonts w:asciiTheme="majorBidi" w:hAnsiTheme="majorBidi" w:cstheme="majorBidi"/>
          <w:i/>
          <w:sz w:val="30"/>
          <w:szCs w:val="30"/>
        </w:rPr>
        <w:br/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6198D43" w14:textId="77777777" w:rsidR="00D35D4C" w:rsidRPr="00432FBC" w:rsidRDefault="00D35D4C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</w:rPr>
      </w:pPr>
    </w:p>
    <w:p w14:paraId="00713976" w14:textId="7C14D418" w:rsidR="001E513C" w:rsidRDefault="001E513C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1E513C">
        <w:rPr>
          <w:rFonts w:asciiTheme="majorBidi" w:hAnsiTheme="majorBidi"/>
          <w:iCs/>
          <w:sz w:val="30"/>
          <w:szCs w:val="30"/>
          <w:cs/>
        </w:rPr>
        <w:t xml:space="preserve">ผลประโยชน์ระยะยาวอื่นของพนักงาน </w:t>
      </w:r>
    </w:p>
    <w:p w14:paraId="33460E8D" w14:textId="3F38C884" w:rsidR="00BA660A" w:rsidRPr="001E513C" w:rsidRDefault="00BA660A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A91808" w14:textId="77777777" w:rsidR="00BA660A" w:rsidRPr="00432FBC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highlight w:val="yellow"/>
        </w:rPr>
      </w:pPr>
    </w:p>
    <w:p w14:paraId="346C95A7" w14:textId="0E406F02" w:rsidR="001E513C" w:rsidRPr="00433860" w:rsidRDefault="001E513C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433860">
        <w:rPr>
          <w:rFonts w:asciiTheme="majorBidi" w:hAnsiTheme="majorBidi"/>
          <w:iCs/>
          <w:sz w:val="30"/>
          <w:szCs w:val="30"/>
          <w:cs/>
        </w:rPr>
        <w:t>ผลประโยชน์เมื่อเลิกจ้าง</w:t>
      </w:r>
    </w:p>
    <w:p w14:paraId="6F0BB874" w14:textId="4792FE08" w:rsidR="00BA660A" w:rsidRPr="001E513C" w:rsidRDefault="00BA660A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513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590587" w:rsidRPr="001E51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B00194" w:rsidRPr="001E513C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บริษัทรับรู้ต้นทุนสำหรับการปรับโครงสร้าง </w:t>
      </w:r>
      <w:r w:rsidR="00D12F3E">
        <w:rPr>
          <w:rFonts w:asciiTheme="majorBidi" w:hAnsiTheme="majorBidi" w:cstheme="majorBidi"/>
          <w:i/>
          <w:sz w:val="30"/>
          <w:szCs w:val="30"/>
        </w:rPr>
        <w:br/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E513C">
        <w:rPr>
          <w:rFonts w:asciiTheme="majorBidi" w:hAnsiTheme="majorBidi" w:cstheme="majorBidi"/>
          <w:iCs/>
          <w:sz w:val="30"/>
          <w:szCs w:val="30"/>
        </w:rPr>
        <w:t>12</w:t>
      </w:r>
      <w:r w:rsidRPr="001E513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E513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5FCAD8A" w14:textId="77777777" w:rsidR="007270C9" w:rsidRPr="00432FBC" w:rsidRDefault="007270C9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</w:rPr>
      </w:pPr>
    </w:p>
    <w:p w14:paraId="404E6D43" w14:textId="1BC274B7" w:rsidR="00433860" w:rsidRPr="00433860" w:rsidRDefault="00433860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3386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6B833EC" w14:textId="776E5322" w:rsidR="00BA660A" w:rsidRPr="00433860" w:rsidRDefault="00BA660A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12F3E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12F3E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12F3E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33860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590587" w:rsidRPr="0043386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33860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8"/>
        <w:gridCol w:w="1357"/>
        <w:gridCol w:w="237"/>
        <w:gridCol w:w="1351"/>
        <w:gridCol w:w="241"/>
        <w:gridCol w:w="1320"/>
        <w:gridCol w:w="237"/>
        <w:gridCol w:w="1199"/>
      </w:tblGrid>
      <w:tr w:rsidR="00433860" w:rsidRPr="001E513C" w14:paraId="436B8B98" w14:textId="77777777" w:rsidTr="00433860">
        <w:trPr>
          <w:tblHeader/>
        </w:trPr>
        <w:tc>
          <w:tcPr>
            <w:tcW w:w="1764" w:type="pct"/>
          </w:tcPr>
          <w:p w14:paraId="1643CFAC" w14:textId="254D8045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4" w:type="pct"/>
            <w:gridSpan w:val="3"/>
          </w:tcPr>
          <w:p w14:paraId="4282ACA9" w14:textId="5906124A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6AB8F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1" w:type="pct"/>
            <w:gridSpan w:val="3"/>
            <w:vAlign w:val="bottom"/>
            <w:hideMark/>
          </w:tcPr>
          <w:p w14:paraId="28905076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860" w:rsidRPr="001E513C" w14:paraId="1DAC59B6" w14:textId="77777777" w:rsidTr="00433860">
        <w:trPr>
          <w:tblHeader/>
        </w:trPr>
        <w:tc>
          <w:tcPr>
            <w:tcW w:w="1764" w:type="pct"/>
          </w:tcPr>
          <w:p w14:paraId="0FD72010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1E5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1E5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739" w:type="pct"/>
          </w:tcPr>
          <w:p w14:paraId="5AFE9B4C" w14:textId="06BBE368" w:rsidR="000E54E4" w:rsidRPr="001E513C" w:rsidRDefault="000E54E4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D924E83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14:paraId="4AF5B11F" w14:textId="074373A4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E98CBA7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hideMark/>
          </w:tcPr>
          <w:p w14:paraId="56C993E4" w14:textId="3C210850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E3B83F3" w14:textId="77777777" w:rsidR="000E54E4" w:rsidRPr="001E513C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1C41A6E5" w14:textId="62D1AC77" w:rsidR="000E54E4" w:rsidRPr="001E513C" w:rsidRDefault="000E54E4" w:rsidP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E51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3860" w:rsidRPr="001E513C" w14:paraId="6816E413" w14:textId="77777777" w:rsidTr="00433860">
        <w:trPr>
          <w:tblHeader/>
        </w:trPr>
        <w:tc>
          <w:tcPr>
            <w:tcW w:w="1764" w:type="pct"/>
            <w:vAlign w:val="bottom"/>
          </w:tcPr>
          <w:p w14:paraId="77FA6FA2" w14:textId="77777777" w:rsidR="00433860" w:rsidRPr="001E513C" w:rsidRDefault="004338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36" w:type="pct"/>
            <w:gridSpan w:val="7"/>
          </w:tcPr>
          <w:p w14:paraId="5D9995DB" w14:textId="20DAE1FE" w:rsidR="00433860" w:rsidRPr="001E513C" w:rsidRDefault="004338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E95" w:rsidRPr="001E513C" w14:paraId="4AEAB87F" w14:textId="77777777">
        <w:tc>
          <w:tcPr>
            <w:tcW w:w="1764" w:type="pct"/>
            <w:vAlign w:val="bottom"/>
            <w:hideMark/>
          </w:tcPr>
          <w:p w14:paraId="4FED5853" w14:textId="2902C327" w:rsidR="005E6E95" w:rsidRPr="001E513C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739" w:type="pct"/>
            <w:shd w:val="clear" w:color="auto" w:fill="FFFFFF" w:themeFill="background1"/>
          </w:tcPr>
          <w:p w14:paraId="7708C22D" w14:textId="23C40A4E" w:rsidR="005E6E95" w:rsidRPr="001E513C" w:rsidRDefault="00F40F8A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106,986</w:t>
            </w:r>
          </w:p>
        </w:tc>
        <w:tc>
          <w:tcPr>
            <w:tcW w:w="129" w:type="pct"/>
            <w:shd w:val="clear" w:color="auto" w:fill="FFFFFF" w:themeFill="background1"/>
          </w:tcPr>
          <w:p w14:paraId="0C9C7F90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5F6235B4" w14:textId="202ABABB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94,010</w:t>
            </w:r>
          </w:p>
        </w:tc>
        <w:tc>
          <w:tcPr>
            <w:tcW w:w="131" w:type="pct"/>
            <w:shd w:val="clear" w:color="auto" w:fill="FFFFFF" w:themeFill="background1"/>
          </w:tcPr>
          <w:p w14:paraId="55B31427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FFFFFF" w:themeFill="background1"/>
          </w:tcPr>
          <w:p w14:paraId="52190D3C" w14:textId="5AD8E56B" w:rsidR="005E6E95" w:rsidRPr="001E513C" w:rsidRDefault="00CF023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02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106,942</w:t>
            </w:r>
          </w:p>
        </w:tc>
        <w:tc>
          <w:tcPr>
            <w:tcW w:w="129" w:type="pct"/>
            <w:vAlign w:val="bottom"/>
          </w:tcPr>
          <w:p w14:paraId="261D944F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  <w:hideMark/>
          </w:tcPr>
          <w:p w14:paraId="57CF688C" w14:textId="28835553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94,001</w:t>
            </w:r>
          </w:p>
        </w:tc>
      </w:tr>
      <w:tr w:rsidR="005E6E95" w:rsidRPr="001E513C" w14:paraId="31C1F691" w14:textId="77777777">
        <w:tc>
          <w:tcPr>
            <w:tcW w:w="1764" w:type="pct"/>
            <w:vAlign w:val="bottom"/>
          </w:tcPr>
          <w:p w14:paraId="29B4C0B9" w14:textId="71B3DAD3" w:rsidR="005E6E95" w:rsidRPr="001E513C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213310" w14:textId="2668AF80" w:rsidR="005E6E95" w:rsidRPr="001E513C" w:rsidRDefault="00946262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8,559</w:t>
            </w:r>
          </w:p>
        </w:tc>
        <w:tc>
          <w:tcPr>
            <w:tcW w:w="129" w:type="pct"/>
            <w:shd w:val="clear" w:color="auto" w:fill="FFFFFF" w:themeFill="background1"/>
          </w:tcPr>
          <w:p w14:paraId="40C8622A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65231DB" w14:textId="17BD2700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452ABE9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</w:t>
            </w:r>
            <w:r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306</w:t>
            </w:r>
          </w:p>
        </w:tc>
        <w:tc>
          <w:tcPr>
            <w:tcW w:w="131" w:type="pct"/>
            <w:shd w:val="clear" w:color="auto" w:fill="FFFFFF" w:themeFill="background1"/>
          </w:tcPr>
          <w:p w14:paraId="6A4F5E52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1E25FBC" w14:textId="5C4F6F48" w:rsidR="005E6E95" w:rsidRPr="001E513C" w:rsidRDefault="00CF023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02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8,559</w:t>
            </w:r>
          </w:p>
        </w:tc>
        <w:tc>
          <w:tcPr>
            <w:tcW w:w="129" w:type="pct"/>
            <w:vAlign w:val="bottom"/>
          </w:tcPr>
          <w:p w14:paraId="647F7102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81F3F09" w14:textId="635C4C5A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7E03699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6,306</w:t>
            </w:r>
          </w:p>
        </w:tc>
      </w:tr>
      <w:tr w:rsidR="005E6E95" w:rsidRPr="001E513C" w14:paraId="6CE74113" w14:textId="77777777">
        <w:tc>
          <w:tcPr>
            <w:tcW w:w="1764" w:type="pct"/>
            <w:vAlign w:val="bottom"/>
          </w:tcPr>
          <w:p w14:paraId="791CD849" w14:textId="5699AAE3" w:rsidR="005E6E95" w:rsidRPr="001E513C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5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B6C963" w14:textId="3458B300" w:rsidR="005E6E95" w:rsidRPr="001E513C" w:rsidRDefault="00F40F8A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115,545</w:t>
            </w:r>
          </w:p>
        </w:tc>
        <w:tc>
          <w:tcPr>
            <w:tcW w:w="129" w:type="pct"/>
            <w:shd w:val="clear" w:color="auto" w:fill="FFFFFF" w:themeFill="background1"/>
          </w:tcPr>
          <w:p w14:paraId="340F754F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A270E3" w14:textId="347FD5C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100,316</w:t>
            </w:r>
          </w:p>
        </w:tc>
        <w:tc>
          <w:tcPr>
            <w:tcW w:w="131" w:type="pct"/>
            <w:shd w:val="clear" w:color="auto" w:fill="FFFFFF" w:themeFill="background1"/>
          </w:tcPr>
          <w:p w14:paraId="0CD1A4C9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AB7135" w14:textId="66B2B85B" w:rsidR="005E6E95" w:rsidRPr="001E513C" w:rsidRDefault="00CF023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F02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115,501</w:t>
            </w:r>
          </w:p>
        </w:tc>
        <w:tc>
          <w:tcPr>
            <w:tcW w:w="129" w:type="pct"/>
            <w:vAlign w:val="bottom"/>
          </w:tcPr>
          <w:p w14:paraId="0922F552" w14:textId="77777777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29EFF5" w14:textId="37DF2562" w:rsidR="005E6E95" w:rsidRPr="001E513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7E03699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100,</w:t>
            </w:r>
            <w:r w:rsidRPr="1051A75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307</w:t>
            </w:r>
          </w:p>
        </w:tc>
      </w:tr>
    </w:tbl>
    <w:p w14:paraId="323BA83B" w14:textId="77777777" w:rsidR="00D12F3E" w:rsidRPr="00400E7C" w:rsidRDefault="00D12F3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E7A098" w14:textId="6DECD887" w:rsidR="00036B89" w:rsidRPr="00CD639A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D639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30DAED3" w14:textId="1229EFFC" w:rsidR="00036B89" w:rsidRDefault="008E1632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39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CD639A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CD639A">
        <w:rPr>
          <w:rFonts w:asciiTheme="majorBidi" w:hAnsiTheme="majorBidi" w:cstheme="majorBidi"/>
          <w:sz w:val="30"/>
          <w:szCs w:val="30"/>
        </w:rPr>
        <w:t>2541</w:t>
      </w:r>
      <w:r w:rsidR="00400C4A">
        <w:rPr>
          <w:rFonts w:asciiTheme="majorBidi" w:hAnsiTheme="majorBidi" w:cstheme="majorBidi"/>
          <w:sz w:val="30"/>
          <w:szCs w:val="30"/>
        </w:rPr>
        <w:br/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CD639A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CD639A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CD639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B48A93" w14:textId="48350125" w:rsidR="00A644B4" w:rsidRPr="00400E7C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264"/>
        <w:gridCol w:w="238"/>
        <w:gridCol w:w="1346"/>
        <w:gridCol w:w="236"/>
        <w:gridCol w:w="1300"/>
        <w:gridCol w:w="238"/>
        <w:gridCol w:w="1194"/>
      </w:tblGrid>
      <w:tr w:rsidR="000E54E4" w:rsidRPr="00D372D1" w14:paraId="0A82FC15" w14:textId="77777777" w:rsidTr="00FB5EBE">
        <w:trPr>
          <w:tblHeader/>
        </w:trPr>
        <w:tc>
          <w:tcPr>
            <w:tcW w:w="1820" w:type="pct"/>
          </w:tcPr>
          <w:p w14:paraId="051257FD" w14:textId="7119DBF4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DC63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</w:p>
        </w:tc>
        <w:tc>
          <w:tcPr>
            <w:tcW w:w="1557" w:type="pct"/>
            <w:gridSpan w:val="3"/>
          </w:tcPr>
          <w:p w14:paraId="2BC62C06" w14:textId="2E7CEFCB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C93B4F9" w14:textId="77777777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4" w:type="pct"/>
            <w:gridSpan w:val="3"/>
            <w:vAlign w:val="bottom"/>
            <w:hideMark/>
          </w:tcPr>
          <w:p w14:paraId="7992A9A4" w14:textId="77777777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4E4" w:rsidRPr="00D372D1" w14:paraId="6F3AC695" w14:textId="77777777" w:rsidTr="00FB5EBE">
        <w:trPr>
          <w:tblHeader/>
        </w:trPr>
        <w:tc>
          <w:tcPr>
            <w:tcW w:w="1820" w:type="pct"/>
            <w:vAlign w:val="bottom"/>
          </w:tcPr>
          <w:p w14:paraId="5E0D5CB6" w14:textId="2DC656AD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91" w:type="pct"/>
          </w:tcPr>
          <w:p w14:paraId="6426DE80" w14:textId="09BFFAB5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2D027D6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14:paraId="41AA9CF7" w14:textId="4DFE19A5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9548A52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hideMark/>
          </w:tcPr>
          <w:p w14:paraId="4B4B366B" w14:textId="2EA469E6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1F737D6A" w14:textId="77777777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2C9F1D7B" w14:textId="44638435" w:rsidR="000E54E4" w:rsidRPr="00181FFE" w:rsidRDefault="000E54E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E54E4" w:rsidRPr="00D372D1" w14:paraId="0DF0459E" w14:textId="77777777" w:rsidTr="00FB5EBE">
        <w:trPr>
          <w:tblHeader/>
        </w:trPr>
        <w:tc>
          <w:tcPr>
            <w:tcW w:w="1820" w:type="pct"/>
            <w:vAlign w:val="bottom"/>
          </w:tcPr>
          <w:p w14:paraId="3CE1263C" w14:textId="77777777" w:rsidR="000E54E4" w:rsidRPr="00181FFE" w:rsidRDefault="000E54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0" w:type="pct"/>
            <w:gridSpan w:val="7"/>
          </w:tcPr>
          <w:p w14:paraId="2484990D" w14:textId="3695408B" w:rsidR="000E54E4" w:rsidRPr="00181FFE" w:rsidRDefault="000E54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E95" w:rsidRPr="00D372D1" w14:paraId="26ECA9E7" w14:textId="77777777" w:rsidTr="00FB5EBE">
        <w:tc>
          <w:tcPr>
            <w:tcW w:w="1820" w:type="pct"/>
            <w:vAlign w:val="bottom"/>
            <w:hideMark/>
          </w:tcPr>
          <w:p w14:paraId="55AB7339" w14:textId="35C59221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1" w:type="pct"/>
          </w:tcPr>
          <w:p w14:paraId="2A3D7485" w14:textId="62693493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="Angsana New" w:hAnsi="Angsana New"/>
                <w:sz w:val="30"/>
                <w:szCs w:val="30"/>
              </w:rPr>
              <w:t>94,010</w:t>
            </w:r>
          </w:p>
        </w:tc>
        <w:tc>
          <w:tcPr>
            <w:tcW w:w="130" w:type="pct"/>
          </w:tcPr>
          <w:p w14:paraId="1EBFEFF4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2D702DB8" w14:textId="556F5FD5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99,528</w:t>
            </w:r>
          </w:p>
        </w:tc>
        <w:tc>
          <w:tcPr>
            <w:tcW w:w="129" w:type="pct"/>
          </w:tcPr>
          <w:p w14:paraId="4396C7C8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A7B18A1" w14:textId="15FDD53D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="Angsana New" w:hAnsi="Angsana New"/>
                <w:sz w:val="30"/>
                <w:szCs w:val="30"/>
              </w:rPr>
              <w:t>94,001</w:t>
            </w:r>
          </w:p>
        </w:tc>
        <w:tc>
          <w:tcPr>
            <w:tcW w:w="130" w:type="pct"/>
            <w:vAlign w:val="bottom"/>
          </w:tcPr>
          <w:p w14:paraId="2F6C8B37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722595B1" w14:textId="380F079F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>99,527</w:t>
            </w:r>
          </w:p>
        </w:tc>
      </w:tr>
      <w:tr w:rsidR="005E6E95" w:rsidRPr="00D372D1" w14:paraId="75D188AA" w14:textId="77777777" w:rsidTr="00FB5EBE">
        <w:tc>
          <w:tcPr>
            <w:tcW w:w="1820" w:type="pct"/>
            <w:vAlign w:val="bottom"/>
          </w:tcPr>
          <w:p w14:paraId="47BA5B02" w14:textId="333645AB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91" w:type="pct"/>
          </w:tcPr>
          <w:p w14:paraId="095689B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0207DF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53422BAD" w14:textId="1FEEE633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925E6C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63D0F28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F7B34AA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64A0545E" w14:textId="44F94F6D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E95" w:rsidRPr="00D372D1" w14:paraId="753D7AB8" w14:textId="77777777">
        <w:tc>
          <w:tcPr>
            <w:tcW w:w="1820" w:type="pct"/>
            <w:vAlign w:val="bottom"/>
          </w:tcPr>
          <w:p w14:paraId="1CA0E727" w14:textId="441B8F75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91" w:type="pct"/>
            <w:shd w:val="clear" w:color="auto" w:fill="FFFFFF" w:themeFill="background1"/>
          </w:tcPr>
          <w:p w14:paraId="58258E56" w14:textId="4AF655A1" w:rsidR="005E6E95" w:rsidRPr="00181FFE" w:rsidRDefault="00E74284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4284">
              <w:rPr>
                <w:rFonts w:ascii="Angsana New" w:hAnsi="Angsana New"/>
                <w:sz w:val="30"/>
                <w:szCs w:val="30"/>
              </w:rPr>
              <w:t>9,250</w:t>
            </w:r>
          </w:p>
        </w:tc>
        <w:tc>
          <w:tcPr>
            <w:tcW w:w="130" w:type="pct"/>
            <w:shd w:val="clear" w:color="auto" w:fill="FFFFFF" w:themeFill="background1"/>
          </w:tcPr>
          <w:p w14:paraId="5532D73D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63D07511" w14:textId="4EB557CF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  <w:tc>
          <w:tcPr>
            <w:tcW w:w="129" w:type="pct"/>
            <w:shd w:val="clear" w:color="auto" w:fill="FFFFFF" w:themeFill="background1"/>
          </w:tcPr>
          <w:p w14:paraId="4F280C54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4E6DD5B8" w14:textId="70241C0C" w:rsidR="005E6E95" w:rsidRPr="00181FFE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9,243</w:t>
            </w:r>
          </w:p>
        </w:tc>
        <w:tc>
          <w:tcPr>
            <w:tcW w:w="130" w:type="pct"/>
            <w:vAlign w:val="bottom"/>
          </w:tcPr>
          <w:p w14:paraId="66ACE090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12FE3A9" w14:textId="3DB4C246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8,207</w:t>
            </w:r>
          </w:p>
        </w:tc>
      </w:tr>
      <w:tr w:rsidR="005E6E95" w:rsidRPr="00D372D1" w14:paraId="6F2AD2D8" w14:textId="77777777">
        <w:tc>
          <w:tcPr>
            <w:tcW w:w="1820" w:type="pct"/>
            <w:vAlign w:val="bottom"/>
          </w:tcPr>
          <w:p w14:paraId="0413F865" w14:textId="705B494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828CE86" w14:textId="6180A902" w:rsidR="005E6E95" w:rsidRPr="00181FFE" w:rsidRDefault="00E74284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4284"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130" w:type="pct"/>
            <w:shd w:val="clear" w:color="auto" w:fill="FFFFFF" w:themeFill="background1"/>
          </w:tcPr>
          <w:p w14:paraId="0D07BF4E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2CE2EE" w14:textId="12BD6E6E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  <w:tc>
          <w:tcPr>
            <w:tcW w:w="129" w:type="pct"/>
            <w:shd w:val="clear" w:color="auto" w:fill="FFFFFF" w:themeFill="background1"/>
          </w:tcPr>
          <w:p w14:paraId="0E0A8CB2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5C44009" w14:textId="56583709" w:rsidR="005E6E95" w:rsidRPr="00181FFE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130" w:type="pct"/>
            <w:vAlign w:val="bottom"/>
          </w:tcPr>
          <w:p w14:paraId="14D97C07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677DB73" w14:textId="0CCD5F50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</w:tr>
      <w:tr w:rsidR="005E6E95" w:rsidRPr="00D372D1" w14:paraId="74F55DAB" w14:textId="77777777">
        <w:tc>
          <w:tcPr>
            <w:tcW w:w="1820" w:type="pct"/>
            <w:vAlign w:val="bottom"/>
          </w:tcPr>
          <w:p w14:paraId="5D1ADE16" w14:textId="7777777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" w:type="pct"/>
            <w:shd w:val="clear" w:color="auto" w:fill="FFFFFF" w:themeFill="background1"/>
          </w:tcPr>
          <w:p w14:paraId="6AC6D545" w14:textId="0363D532" w:rsidR="005E6E95" w:rsidRPr="001452B8" w:rsidRDefault="00E74284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2B8">
              <w:rPr>
                <w:rFonts w:ascii="Angsana New" w:hAnsi="Angsana New"/>
                <w:b/>
                <w:bCs/>
                <w:sz w:val="30"/>
                <w:szCs w:val="30"/>
              </w:rPr>
              <w:t>11,797</w:t>
            </w:r>
          </w:p>
        </w:tc>
        <w:tc>
          <w:tcPr>
            <w:tcW w:w="130" w:type="pct"/>
            <w:shd w:val="clear" w:color="auto" w:fill="FFFFFF" w:themeFill="background1"/>
          </w:tcPr>
          <w:p w14:paraId="68F0ABC1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73F9F655" w14:textId="6DF07C5B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29" w:type="pct"/>
            <w:shd w:val="clear" w:color="auto" w:fill="FFFFFF" w:themeFill="background1"/>
          </w:tcPr>
          <w:p w14:paraId="576C184F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68ED6B3C" w14:textId="42C1169D" w:rsidR="005E6E95" w:rsidRPr="002C49A8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9A8">
              <w:rPr>
                <w:rFonts w:ascii="Angsana New" w:hAnsi="Angsana New"/>
                <w:b/>
                <w:bCs/>
                <w:sz w:val="30"/>
                <w:szCs w:val="30"/>
              </w:rPr>
              <w:t>11,790</w:t>
            </w:r>
          </w:p>
        </w:tc>
        <w:tc>
          <w:tcPr>
            <w:tcW w:w="130" w:type="pct"/>
            <w:vAlign w:val="bottom"/>
          </w:tcPr>
          <w:p w14:paraId="7737C325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3146674A" w14:textId="2A400AF2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58BC">
              <w:rPr>
                <w:rFonts w:ascii="Angsana New" w:hAnsi="Angsana New"/>
                <w:b/>
                <w:bCs/>
                <w:sz w:val="30"/>
                <w:szCs w:val="30"/>
              </w:rPr>
              <w:t>10,933</w:t>
            </w:r>
          </w:p>
        </w:tc>
      </w:tr>
      <w:tr w:rsidR="005E6E95" w:rsidRPr="00D372D1" w14:paraId="79B3849E" w14:textId="77777777">
        <w:tc>
          <w:tcPr>
            <w:tcW w:w="1820" w:type="pct"/>
            <w:vAlign w:val="bottom"/>
          </w:tcPr>
          <w:p w14:paraId="2AA4B89E" w14:textId="79171775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" w:type="pct"/>
            <w:shd w:val="clear" w:color="auto" w:fill="FFFFFF" w:themeFill="background1"/>
          </w:tcPr>
          <w:p w14:paraId="1A182E09" w14:textId="4E834901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2DAEDF8B" w14:textId="77777777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0C4B48C3" w14:textId="0166597A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3F331FA1" w14:textId="77777777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27514592" w14:textId="1A09B4B6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3E6C2F5" w14:textId="77777777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76D237CC" w14:textId="12E5EEE0" w:rsidR="005E6E95" w:rsidRPr="009F58BC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E6E95" w:rsidRPr="00D372D1" w14:paraId="3B235D61" w14:textId="77777777">
        <w:tc>
          <w:tcPr>
            <w:tcW w:w="1820" w:type="pct"/>
            <w:vAlign w:val="bottom"/>
          </w:tcPr>
          <w:p w14:paraId="44133F2D" w14:textId="1DABE31B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009A0444" w14:textId="5A44F21E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91" w:type="pct"/>
            <w:shd w:val="clear" w:color="auto" w:fill="FFFFFF" w:themeFill="background1"/>
          </w:tcPr>
          <w:p w14:paraId="2ECCE1C0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4F4B0B3A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2FA25E53" w14:textId="28C2ABF1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030963C9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1A45B588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51D14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00D65FBC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E6E95" w:rsidRPr="00D372D1" w14:paraId="435B7AAE" w14:textId="77777777">
        <w:tc>
          <w:tcPr>
            <w:tcW w:w="1820" w:type="pct"/>
          </w:tcPr>
          <w:p w14:paraId="64540C12" w14:textId="472F159E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1" w:type="pct"/>
            <w:shd w:val="clear" w:color="auto" w:fill="FFFFFF" w:themeFill="background1"/>
          </w:tcPr>
          <w:p w14:paraId="028BCFEF" w14:textId="7B7DD01F" w:rsidR="005E6E95" w:rsidRPr="00181FFE" w:rsidRDefault="001452B8" w:rsidP="00145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B8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30" w:type="pct"/>
            <w:shd w:val="clear" w:color="auto" w:fill="FFFFFF" w:themeFill="background1"/>
          </w:tcPr>
          <w:p w14:paraId="00F153AF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07600082" w14:textId="1950A3F1" w:rsidR="005E6E95" w:rsidRPr="00181FFE" w:rsidRDefault="00BA167C" w:rsidP="00BA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E6E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09003945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68A1CED3" w14:textId="32432F59" w:rsidR="005E6E95" w:rsidRPr="00181FFE" w:rsidRDefault="002C49A8" w:rsidP="002C4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0" w:type="pct"/>
            <w:vAlign w:val="bottom"/>
          </w:tcPr>
          <w:p w14:paraId="22886ECA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70EF1B4" w14:textId="2CAC06CF" w:rsidR="005E6E95" w:rsidRPr="007457F3" w:rsidRDefault="005E6E95" w:rsidP="00BA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E95" w:rsidRPr="00D372D1" w14:paraId="546C58BB" w14:textId="77777777">
        <w:tc>
          <w:tcPr>
            <w:tcW w:w="1820" w:type="pct"/>
          </w:tcPr>
          <w:p w14:paraId="243EB91A" w14:textId="745D3AE4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181F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91" w:type="pct"/>
            <w:shd w:val="clear" w:color="auto" w:fill="FFFFFF" w:themeFill="background1"/>
          </w:tcPr>
          <w:p w14:paraId="580B5518" w14:textId="0A996BCA" w:rsidR="005E6E95" w:rsidRPr="00181FFE" w:rsidRDefault="001452B8" w:rsidP="00145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B8">
              <w:rPr>
                <w:rFonts w:ascii="Angsana New" w:hAnsi="Angsana New"/>
                <w:sz w:val="30"/>
                <w:szCs w:val="30"/>
              </w:rPr>
              <w:t>9,411</w:t>
            </w:r>
          </w:p>
        </w:tc>
        <w:tc>
          <w:tcPr>
            <w:tcW w:w="130" w:type="pct"/>
            <w:shd w:val="clear" w:color="auto" w:fill="FFFFFF" w:themeFill="background1"/>
          </w:tcPr>
          <w:p w14:paraId="1586785D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154FF02B" w14:textId="274D8543" w:rsidR="005E6E95" w:rsidRPr="00181FFE" w:rsidRDefault="00BA167C" w:rsidP="00BA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E6E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36BD4D4E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174B7F35" w14:textId="18A32C51" w:rsidR="005E6E95" w:rsidRPr="00181FFE" w:rsidRDefault="002C49A8" w:rsidP="002C4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9,398</w:t>
            </w:r>
          </w:p>
        </w:tc>
        <w:tc>
          <w:tcPr>
            <w:tcW w:w="130" w:type="pct"/>
            <w:vAlign w:val="bottom"/>
          </w:tcPr>
          <w:p w14:paraId="465BCDE0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4AF5D800" w14:textId="081EA6C3" w:rsidR="005E6E95" w:rsidRPr="005E6E95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E95" w:rsidRPr="00D372D1" w14:paraId="2DF2E2F6" w14:textId="77777777">
        <w:tc>
          <w:tcPr>
            <w:tcW w:w="1820" w:type="pct"/>
          </w:tcPr>
          <w:p w14:paraId="083661F9" w14:textId="37A93DA1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6632D5" w14:textId="31DDF49E" w:rsidR="005E6E95" w:rsidRPr="00181FFE" w:rsidRDefault="001452B8" w:rsidP="00145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B8">
              <w:rPr>
                <w:rFonts w:ascii="Angsana New" w:hAnsi="Angsana New"/>
                <w:sz w:val="30"/>
                <w:szCs w:val="30"/>
              </w:rPr>
              <w:t>11,167</w:t>
            </w:r>
          </w:p>
        </w:tc>
        <w:tc>
          <w:tcPr>
            <w:tcW w:w="130" w:type="pct"/>
            <w:shd w:val="clear" w:color="auto" w:fill="FFFFFF" w:themeFill="background1"/>
          </w:tcPr>
          <w:p w14:paraId="1CF16D3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593A0B" w14:textId="1BD47447" w:rsidR="005E6E95" w:rsidRPr="00181FFE" w:rsidRDefault="00BA167C" w:rsidP="00BA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E6E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5F1479E5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F9529BC" w14:textId="4D0320B1" w:rsidR="005E6E95" w:rsidRPr="00181FFE" w:rsidRDefault="002C49A8" w:rsidP="002C4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11,155</w:t>
            </w:r>
          </w:p>
        </w:tc>
        <w:tc>
          <w:tcPr>
            <w:tcW w:w="130" w:type="pct"/>
            <w:vAlign w:val="bottom"/>
          </w:tcPr>
          <w:p w14:paraId="086EE3DF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1289BEF" w14:textId="0ACC6031" w:rsidR="005E6E95" w:rsidRPr="005E6E95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E95" w:rsidRPr="00D372D1" w14:paraId="51D2176E" w14:textId="77777777">
        <w:tc>
          <w:tcPr>
            <w:tcW w:w="1820" w:type="pct"/>
          </w:tcPr>
          <w:p w14:paraId="515C72A7" w14:textId="77777777" w:rsidR="005E6E95" w:rsidRPr="00400E7C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B846A" w14:textId="32EFE5B2" w:rsidR="005E6E95" w:rsidRPr="001452B8" w:rsidRDefault="001452B8" w:rsidP="00145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2B8">
              <w:rPr>
                <w:rFonts w:ascii="Angsana New" w:hAnsi="Angsana New"/>
                <w:b/>
                <w:bCs/>
                <w:sz w:val="30"/>
                <w:szCs w:val="30"/>
              </w:rPr>
              <w:t>20,821</w:t>
            </w:r>
          </w:p>
        </w:tc>
        <w:tc>
          <w:tcPr>
            <w:tcW w:w="130" w:type="pct"/>
            <w:shd w:val="clear" w:color="auto" w:fill="FFFFFF" w:themeFill="background1"/>
          </w:tcPr>
          <w:p w14:paraId="56766876" w14:textId="77777777" w:rsidR="005E6E95" w:rsidRPr="00A22135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2A74719" w14:textId="407D87C8" w:rsidR="005E6E95" w:rsidRPr="0030770B" w:rsidRDefault="00BA167C" w:rsidP="00BA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E6E95" w:rsidRPr="003077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465F64BF" w14:textId="77777777" w:rsidR="005E6E95" w:rsidRPr="00A22135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4A8C4FC" w14:textId="7D17CDC0" w:rsidR="005E6E95" w:rsidRPr="002C49A8" w:rsidRDefault="002C49A8" w:rsidP="002C4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9A8">
              <w:rPr>
                <w:rFonts w:ascii="Angsana New" w:hAnsi="Angsana New"/>
                <w:b/>
                <w:bCs/>
                <w:sz w:val="30"/>
                <w:szCs w:val="30"/>
              </w:rPr>
              <w:t>20,793</w:t>
            </w:r>
          </w:p>
        </w:tc>
        <w:tc>
          <w:tcPr>
            <w:tcW w:w="130" w:type="pct"/>
            <w:vAlign w:val="bottom"/>
          </w:tcPr>
          <w:p w14:paraId="6999C9F7" w14:textId="77777777" w:rsidR="005E6E95" w:rsidRPr="00A22135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BE60171" w14:textId="675BDFD8" w:rsidR="005E6E95" w:rsidRPr="005E6E95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E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E6E95" w:rsidRPr="00D372D1" w14:paraId="6C12EAE2" w14:textId="77777777">
        <w:tc>
          <w:tcPr>
            <w:tcW w:w="1820" w:type="pct"/>
            <w:vAlign w:val="bottom"/>
          </w:tcPr>
          <w:p w14:paraId="526B5F9B" w14:textId="6F1A369F" w:rsidR="005E6E95" w:rsidRPr="00A7379F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73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691" w:type="pct"/>
            <w:shd w:val="clear" w:color="auto" w:fill="FFFFFF" w:themeFill="background1"/>
          </w:tcPr>
          <w:p w14:paraId="7C3F8BFB" w14:textId="77777777" w:rsidR="005E6E95" w:rsidRPr="00181FFE" w:rsidRDefault="005E6E95" w:rsidP="00145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 w:themeFill="background1"/>
          </w:tcPr>
          <w:p w14:paraId="2CEA11BF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 w:themeFill="background1"/>
          </w:tcPr>
          <w:p w14:paraId="2AB7A614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26B1100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FFFFFF" w:themeFill="background1"/>
          </w:tcPr>
          <w:p w14:paraId="40780EA2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8D62A54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2B22AB50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E6E95" w:rsidRPr="00D372D1" w14:paraId="57799151" w14:textId="77777777">
        <w:tc>
          <w:tcPr>
            <w:tcW w:w="1820" w:type="pct"/>
            <w:vAlign w:val="bottom"/>
          </w:tcPr>
          <w:p w14:paraId="6C8BD351" w14:textId="1EF28F2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C5A825F" w14:textId="2ED09425" w:rsidR="005E6E95" w:rsidRPr="00181FFE" w:rsidRDefault="001452B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2B8">
              <w:rPr>
                <w:rFonts w:ascii="Angsana New" w:hAnsi="Angsana New"/>
                <w:sz w:val="30"/>
                <w:szCs w:val="30"/>
              </w:rPr>
              <w:t>(19,642)</w:t>
            </w:r>
          </w:p>
        </w:tc>
        <w:tc>
          <w:tcPr>
            <w:tcW w:w="130" w:type="pct"/>
            <w:shd w:val="clear" w:color="auto" w:fill="FFFFFF" w:themeFill="background1"/>
          </w:tcPr>
          <w:p w14:paraId="66148B69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36BA98" w14:textId="4C1D4B24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(16,459)</w:t>
            </w:r>
          </w:p>
        </w:tc>
        <w:tc>
          <w:tcPr>
            <w:tcW w:w="129" w:type="pct"/>
            <w:shd w:val="clear" w:color="auto" w:fill="FFFFFF" w:themeFill="background1"/>
          </w:tcPr>
          <w:p w14:paraId="0DA12FEA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7DD8D" w14:textId="1376F8AF" w:rsidR="005E6E95" w:rsidRPr="00181FFE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9A8">
              <w:rPr>
                <w:rFonts w:ascii="Angsana New" w:hAnsi="Angsana New"/>
                <w:sz w:val="30"/>
                <w:szCs w:val="30"/>
              </w:rPr>
              <w:t>(19,642)</w:t>
            </w:r>
          </w:p>
        </w:tc>
        <w:tc>
          <w:tcPr>
            <w:tcW w:w="130" w:type="pct"/>
            <w:vAlign w:val="bottom"/>
          </w:tcPr>
          <w:p w14:paraId="57BB573E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90ECA74" w14:textId="0F24BA26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(16,459)</w:t>
            </w:r>
          </w:p>
        </w:tc>
      </w:tr>
      <w:tr w:rsidR="005E6E95" w:rsidRPr="00D372D1" w14:paraId="2CB42209" w14:textId="77777777">
        <w:tc>
          <w:tcPr>
            <w:tcW w:w="1820" w:type="pct"/>
            <w:vAlign w:val="bottom"/>
          </w:tcPr>
          <w:p w14:paraId="4B75D87F" w14:textId="158A8206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223BDC4" w14:textId="488B82CB" w:rsidR="005E6E95" w:rsidRPr="00181FFE" w:rsidRDefault="001452B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2B8">
              <w:rPr>
                <w:rFonts w:ascii="Angsana New" w:hAnsi="Angsana New"/>
                <w:b/>
                <w:bCs/>
                <w:sz w:val="30"/>
                <w:szCs w:val="30"/>
              </w:rPr>
              <w:t>106,986</w:t>
            </w:r>
          </w:p>
        </w:tc>
        <w:tc>
          <w:tcPr>
            <w:tcW w:w="130" w:type="pct"/>
            <w:shd w:val="clear" w:color="auto" w:fill="FFFFFF" w:themeFill="background1"/>
          </w:tcPr>
          <w:p w14:paraId="19783391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2FF4B72" w14:textId="7C32EB42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94,010</w:t>
            </w:r>
          </w:p>
        </w:tc>
        <w:tc>
          <w:tcPr>
            <w:tcW w:w="129" w:type="pct"/>
            <w:shd w:val="clear" w:color="auto" w:fill="FFFFFF" w:themeFill="background1"/>
          </w:tcPr>
          <w:p w14:paraId="16FDF69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  <w:tab w:val="decimal" w:pos="978"/>
              </w:tabs>
              <w:spacing w:after="0" w:line="380" w:lineRule="exact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7E98561" w14:textId="7402DC27" w:rsidR="005E6E95" w:rsidRPr="00181FFE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9A8">
              <w:rPr>
                <w:rFonts w:ascii="Angsana New" w:hAnsi="Angsana New"/>
                <w:b/>
                <w:bCs/>
                <w:sz w:val="30"/>
                <w:szCs w:val="30"/>
              </w:rPr>
              <w:t>106,942</w:t>
            </w:r>
          </w:p>
        </w:tc>
        <w:tc>
          <w:tcPr>
            <w:tcW w:w="130" w:type="pct"/>
            <w:vAlign w:val="bottom"/>
          </w:tcPr>
          <w:p w14:paraId="44AE9D2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9CF9C82" w14:textId="7142E9F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3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94,001</w:t>
            </w:r>
          </w:p>
        </w:tc>
      </w:tr>
    </w:tbl>
    <w:p w14:paraId="3479B6D1" w14:textId="3C67499E" w:rsidR="00A644B4" w:rsidRPr="00D372D1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  <w:highlight w:val="yellow"/>
        </w:rPr>
      </w:pPr>
    </w:p>
    <w:p w14:paraId="1774288E" w14:textId="77777777" w:rsidR="00551EC1" w:rsidRPr="00D372D1" w:rsidRDefault="0055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  <w:cs/>
        </w:rPr>
      </w:pPr>
      <w:r w:rsidRPr="00D372D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  <w:cs/>
        </w:rPr>
        <w:br w:type="page"/>
      </w:r>
    </w:p>
    <w:p w14:paraId="15BADE54" w14:textId="507F4457" w:rsidR="00F06466" w:rsidRPr="00181FFE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81FF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ผลประโยชน์ระยะยาวอื่น</w:t>
      </w:r>
    </w:p>
    <w:p w14:paraId="5CF34824" w14:textId="4D6E4145" w:rsidR="00F06466" w:rsidRPr="00400E7C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1"/>
        <w:gridCol w:w="1272"/>
        <w:gridCol w:w="237"/>
        <w:gridCol w:w="1353"/>
        <w:gridCol w:w="237"/>
        <w:gridCol w:w="1254"/>
        <w:gridCol w:w="242"/>
        <w:gridCol w:w="1434"/>
      </w:tblGrid>
      <w:tr w:rsidR="000E54E4" w:rsidRPr="00181FFE" w14:paraId="65322FF9" w14:textId="77777777" w:rsidTr="0026554E">
        <w:trPr>
          <w:tblHeader/>
        </w:trPr>
        <w:tc>
          <w:tcPr>
            <w:tcW w:w="1716" w:type="pct"/>
          </w:tcPr>
          <w:p w14:paraId="182345B1" w14:textId="09C40AA0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</w:p>
        </w:tc>
        <w:tc>
          <w:tcPr>
            <w:tcW w:w="1559" w:type="pct"/>
            <w:gridSpan w:val="3"/>
          </w:tcPr>
          <w:p w14:paraId="1C354D2D" w14:textId="4B702A52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3DE81D4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pct"/>
            <w:gridSpan w:val="3"/>
            <w:vAlign w:val="bottom"/>
          </w:tcPr>
          <w:p w14:paraId="4A276A9F" w14:textId="528F9C38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860" w:rsidRPr="00181FFE" w14:paraId="03FC15D8" w14:textId="77777777" w:rsidTr="0026554E">
        <w:trPr>
          <w:tblHeader/>
        </w:trPr>
        <w:tc>
          <w:tcPr>
            <w:tcW w:w="1716" w:type="pct"/>
            <w:vAlign w:val="bottom"/>
          </w:tcPr>
          <w:p w14:paraId="4B039BBD" w14:textId="3D6D9EDD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93" w:type="pct"/>
          </w:tcPr>
          <w:p w14:paraId="731308A8" w14:textId="596F2C8B" w:rsidR="000E54E4" w:rsidRPr="00181FFE" w:rsidRDefault="000E54E4" w:rsidP="00F6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476547E8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hideMark/>
          </w:tcPr>
          <w:p w14:paraId="647A840A" w14:textId="16D56C92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B28606E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67082BE8" w14:textId="6DEB8A4B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3F895C37" w14:textId="77777777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hideMark/>
          </w:tcPr>
          <w:p w14:paraId="13A38A44" w14:textId="653BF7CA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E54E4" w:rsidRPr="00181FFE" w14:paraId="4024C507" w14:textId="77777777" w:rsidTr="0026554E">
        <w:trPr>
          <w:tblHeader/>
        </w:trPr>
        <w:tc>
          <w:tcPr>
            <w:tcW w:w="1716" w:type="pct"/>
            <w:vAlign w:val="bottom"/>
          </w:tcPr>
          <w:p w14:paraId="78DEA95A" w14:textId="77777777" w:rsidR="000E54E4" w:rsidRPr="00181FFE" w:rsidRDefault="000E54E4" w:rsidP="008E1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84" w:type="pct"/>
            <w:gridSpan w:val="7"/>
          </w:tcPr>
          <w:p w14:paraId="1113D025" w14:textId="13847AE2" w:rsidR="000E54E4" w:rsidRPr="00181FFE" w:rsidRDefault="000E54E4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E95" w:rsidRPr="00181FFE" w14:paraId="5D3A81D5" w14:textId="77777777" w:rsidTr="0026554E">
        <w:tc>
          <w:tcPr>
            <w:tcW w:w="1716" w:type="pct"/>
            <w:vAlign w:val="bottom"/>
            <w:hideMark/>
          </w:tcPr>
          <w:p w14:paraId="5DA7701D" w14:textId="7777777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3" w:type="pct"/>
          </w:tcPr>
          <w:p w14:paraId="07DA6463" w14:textId="7A13CE24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6,306</w:t>
            </w:r>
          </w:p>
        </w:tc>
        <w:tc>
          <w:tcPr>
            <w:tcW w:w="129" w:type="pct"/>
          </w:tcPr>
          <w:p w14:paraId="5016C143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7B84E8D1" w14:textId="11E4D9FF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6,967</w:t>
            </w:r>
          </w:p>
        </w:tc>
        <w:tc>
          <w:tcPr>
            <w:tcW w:w="129" w:type="pct"/>
          </w:tcPr>
          <w:p w14:paraId="34E4836D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D92BCD9" w14:textId="5C8FF84F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sz w:val="30"/>
                <w:szCs w:val="30"/>
              </w:rPr>
              <w:t>6,306</w:t>
            </w:r>
          </w:p>
        </w:tc>
        <w:tc>
          <w:tcPr>
            <w:tcW w:w="132" w:type="pct"/>
            <w:vAlign w:val="bottom"/>
          </w:tcPr>
          <w:p w14:paraId="416398EA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hideMark/>
          </w:tcPr>
          <w:p w14:paraId="24EE18CF" w14:textId="7F271101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6,967</w:t>
            </w:r>
          </w:p>
        </w:tc>
      </w:tr>
      <w:tr w:rsidR="005E6E95" w:rsidRPr="00181FFE" w14:paraId="6E8D2A94" w14:textId="77777777" w:rsidTr="0026554E">
        <w:tc>
          <w:tcPr>
            <w:tcW w:w="1716" w:type="pct"/>
            <w:vAlign w:val="bottom"/>
          </w:tcPr>
          <w:p w14:paraId="491C28ED" w14:textId="7777777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93" w:type="pct"/>
          </w:tcPr>
          <w:p w14:paraId="414E96D3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4074B9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85AFA04" w14:textId="6C7B60E0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365733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0BC2103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C4B2FA1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</w:tcPr>
          <w:p w14:paraId="7B6F0E86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E95" w:rsidRPr="00181FFE" w14:paraId="35FCD651" w14:textId="77777777">
        <w:tc>
          <w:tcPr>
            <w:tcW w:w="1716" w:type="pct"/>
            <w:vAlign w:val="bottom"/>
          </w:tcPr>
          <w:p w14:paraId="38A7725E" w14:textId="77777777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93" w:type="pct"/>
            <w:shd w:val="clear" w:color="auto" w:fill="FFFFFF" w:themeFill="background1"/>
          </w:tcPr>
          <w:p w14:paraId="4BBC7819" w14:textId="0CBF1D35" w:rsidR="005E6E95" w:rsidRPr="00181FFE" w:rsidRDefault="00466806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29" w:type="pct"/>
            <w:shd w:val="clear" w:color="auto" w:fill="FFFFFF" w:themeFill="background1"/>
          </w:tcPr>
          <w:p w14:paraId="49443D5B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ADB4AB5" w14:textId="7496DD0A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129" w:type="pct"/>
            <w:shd w:val="clear" w:color="auto" w:fill="FFFFFF" w:themeFill="background1"/>
          </w:tcPr>
          <w:p w14:paraId="19CDAAF8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02249BD4" w14:textId="466CE258" w:rsidR="005E6E95" w:rsidRPr="00181FFE" w:rsidRDefault="002C49A8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32" w:type="pct"/>
            <w:vAlign w:val="bottom"/>
          </w:tcPr>
          <w:p w14:paraId="517ABC2D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6C91F1F9" w14:textId="405081A1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466806" w:rsidRPr="00181FFE" w14:paraId="74AA10F5" w14:textId="77777777">
        <w:tc>
          <w:tcPr>
            <w:tcW w:w="1716" w:type="pct"/>
            <w:vAlign w:val="bottom"/>
          </w:tcPr>
          <w:p w14:paraId="3FB6BAD1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9FDA38C" w14:textId="7D5A6020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9" w:type="pct"/>
            <w:shd w:val="clear" w:color="auto" w:fill="FFFFFF" w:themeFill="background1"/>
          </w:tcPr>
          <w:p w14:paraId="4CD33A3A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29B226" w14:textId="6260C8A9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9" w:type="pct"/>
            <w:shd w:val="clear" w:color="auto" w:fill="FFFFFF" w:themeFill="background1"/>
          </w:tcPr>
          <w:p w14:paraId="3AA44DEC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4E22B6" w14:textId="637C64D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32" w:type="pct"/>
            <w:vAlign w:val="bottom"/>
          </w:tcPr>
          <w:p w14:paraId="6C9680FF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DFB184" w14:textId="23A6113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466806" w:rsidRPr="00181FFE" w14:paraId="7170D10F" w14:textId="77777777">
        <w:tc>
          <w:tcPr>
            <w:tcW w:w="1716" w:type="pct"/>
            <w:vAlign w:val="bottom"/>
          </w:tcPr>
          <w:p w14:paraId="15F30A69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FFFFFF" w:themeFill="background1"/>
          </w:tcPr>
          <w:p w14:paraId="27E30A34" w14:textId="0F26ACF4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129" w:type="pct"/>
            <w:shd w:val="clear" w:color="auto" w:fill="FFFFFF" w:themeFill="background1"/>
          </w:tcPr>
          <w:p w14:paraId="4C0B3F3D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6685D289" w14:textId="0F46ADF1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FFFFFF" w:themeFill="background1"/>
          </w:tcPr>
          <w:p w14:paraId="36EAC7A2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67F960F9" w14:textId="04D3C5B4" w:rsidR="00466806" w:rsidRPr="002C49A8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132" w:type="pct"/>
            <w:vAlign w:val="bottom"/>
          </w:tcPr>
          <w:p w14:paraId="650A2977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51E5A17B" w14:textId="54C67C4C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66806" w:rsidRPr="00181FFE" w14:paraId="25C38D0B" w14:textId="77777777">
        <w:tc>
          <w:tcPr>
            <w:tcW w:w="1716" w:type="pct"/>
            <w:vAlign w:val="bottom"/>
          </w:tcPr>
          <w:p w14:paraId="30DF9CD2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" w:type="pct"/>
            <w:shd w:val="clear" w:color="auto" w:fill="FFFFFF" w:themeFill="background1"/>
          </w:tcPr>
          <w:p w14:paraId="4A8E327C" w14:textId="581679C0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7D2872EE" w14:textId="77777777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D8FF823" w14:textId="5DC7E12E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72F1401" w14:textId="77777777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141F5A89" w14:textId="27B8209D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1E0EA07" w14:textId="77777777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7C7EC11E" w14:textId="4098245F" w:rsidR="00466806" w:rsidRPr="00A2213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66806" w:rsidRPr="00181FFE" w14:paraId="0E059C2E" w14:textId="77777777">
        <w:tc>
          <w:tcPr>
            <w:tcW w:w="1716" w:type="pct"/>
            <w:vAlign w:val="bottom"/>
          </w:tcPr>
          <w:p w14:paraId="6445D21B" w14:textId="7C7A3B9F" w:rsidR="00466806" w:rsidRPr="00181FFE" w:rsidRDefault="009C4C34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466806"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5A069D43" w14:textId="659A4E3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93" w:type="pct"/>
            <w:shd w:val="clear" w:color="auto" w:fill="FFFFFF" w:themeFill="background1"/>
          </w:tcPr>
          <w:p w14:paraId="704F6739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650F831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4ACBEB01" w14:textId="13CE1BDC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0C037323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7B64BD29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2B9B79E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09C60DA1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66806" w:rsidRPr="00181FFE" w14:paraId="46D3160F" w14:textId="77777777">
        <w:tc>
          <w:tcPr>
            <w:tcW w:w="1716" w:type="pct"/>
          </w:tcPr>
          <w:p w14:paraId="08453727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3" w:type="pct"/>
            <w:shd w:val="clear" w:color="auto" w:fill="FFFFFF" w:themeFill="background1"/>
          </w:tcPr>
          <w:p w14:paraId="49E4C8C6" w14:textId="59C5D3E5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9" w:type="pct"/>
            <w:shd w:val="clear" w:color="auto" w:fill="FFFFFF" w:themeFill="background1"/>
          </w:tcPr>
          <w:p w14:paraId="645AF04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62618D9C" w14:textId="1C178690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53828D9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527E8D41" w14:textId="696C2858" w:rsidR="00466806" w:rsidRPr="002C49A8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9A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2" w:type="pct"/>
            <w:vAlign w:val="bottom"/>
          </w:tcPr>
          <w:p w14:paraId="5BFDE7AE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36ADDBB9" w14:textId="2B1FF33B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466806" w:rsidRPr="00181FFE" w14:paraId="58F798C4" w14:textId="77777777">
        <w:tc>
          <w:tcPr>
            <w:tcW w:w="1716" w:type="pct"/>
          </w:tcPr>
          <w:p w14:paraId="2B020CBA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181F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FFFFFF" w:themeFill="background1"/>
          </w:tcPr>
          <w:p w14:paraId="6B78E932" w14:textId="155EEE6E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29" w:type="pct"/>
            <w:shd w:val="clear" w:color="auto" w:fill="FFFFFF" w:themeFill="background1"/>
          </w:tcPr>
          <w:p w14:paraId="6CD7DCC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8AEF5CB" w14:textId="4D920898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3B182564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285F5375" w14:textId="564B2A92" w:rsidR="00466806" w:rsidRPr="002C49A8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32" w:type="pct"/>
            <w:vAlign w:val="bottom"/>
          </w:tcPr>
          <w:p w14:paraId="6C117915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755F02B4" w14:textId="506CCDBD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466806" w:rsidRPr="00181FFE" w14:paraId="3DD6BE8F" w14:textId="77777777">
        <w:tc>
          <w:tcPr>
            <w:tcW w:w="1716" w:type="pct"/>
          </w:tcPr>
          <w:p w14:paraId="2DAC8E44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181FF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999150" w14:textId="75EDBD90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1,780</w:t>
            </w:r>
          </w:p>
        </w:tc>
        <w:tc>
          <w:tcPr>
            <w:tcW w:w="129" w:type="pct"/>
            <w:shd w:val="clear" w:color="auto" w:fill="FFFFFF" w:themeFill="background1"/>
          </w:tcPr>
          <w:p w14:paraId="422DEE4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DA923B" w14:textId="76609797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0F28BEDF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2F37E5" w14:textId="63527111" w:rsidR="00466806" w:rsidRPr="002C49A8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1,780</w:t>
            </w:r>
          </w:p>
        </w:tc>
        <w:tc>
          <w:tcPr>
            <w:tcW w:w="132" w:type="pct"/>
            <w:vAlign w:val="bottom"/>
          </w:tcPr>
          <w:p w14:paraId="13801F97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5489DB3" w14:textId="791DB049" w:rsidR="00466806" w:rsidRPr="005E6E95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80" w:lineRule="exact"/>
              <w:ind w:left="-108" w:right="-2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466806" w:rsidRPr="00181FFE" w14:paraId="356AACF1" w14:textId="77777777">
        <w:tc>
          <w:tcPr>
            <w:tcW w:w="1716" w:type="pct"/>
          </w:tcPr>
          <w:p w14:paraId="72594851" w14:textId="77777777" w:rsidR="00466806" w:rsidRPr="00400E7C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1B9B8F98" w14:textId="3C8E21B8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2,389</w:t>
            </w:r>
          </w:p>
        </w:tc>
        <w:tc>
          <w:tcPr>
            <w:tcW w:w="129" w:type="pct"/>
            <w:shd w:val="clear" w:color="auto" w:fill="FFFFFF" w:themeFill="background1"/>
          </w:tcPr>
          <w:p w14:paraId="5A27C2E7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638397E" w14:textId="72A47D07" w:rsidR="00466806" w:rsidRPr="004C2FEC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after="0" w:line="380" w:lineRule="exact"/>
              <w:ind w:left="-10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FEC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16029089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B6F919C" w14:textId="04A185BC" w:rsidR="00466806" w:rsidRPr="00C73982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2,389</w:t>
            </w:r>
          </w:p>
        </w:tc>
        <w:tc>
          <w:tcPr>
            <w:tcW w:w="132" w:type="pct"/>
            <w:vAlign w:val="bottom"/>
          </w:tcPr>
          <w:p w14:paraId="02321692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6988D1E" w14:textId="0300DE8E" w:rsidR="00466806" w:rsidRPr="004C2FEC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80" w:lineRule="exact"/>
              <w:ind w:left="-108" w:right="-2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C2F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66806" w:rsidRPr="00181FFE" w14:paraId="6D99C60F" w14:textId="77777777">
        <w:tc>
          <w:tcPr>
            <w:tcW w:w="1716" w:type="pct"/>
            <w:vAlign w:val="bottom"/>
          </w:tcPr>
          <w:p w14:paraId="75B72372" w14:textId="27E09E00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693" w:type="pct"/>
            <w:shd w:val="clear" w:color="auto" w:fill="FFFFFF" w:themeFill="background1"/>
          </w:tcPr>
          <w:p w14:paraId="0DD7D4DD" w14:textId="77777777" w:rsidR="00466806" w:rsidRPr="00181FFE" w:rsidRDefault="00466806" w:rsidP="004C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2C0DCCEC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287B3AC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14:paraId="1A8A8AE2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FFFFFF" w:themeFill="background1"/>
          </w:tcPr>
          <w:p w14:paraId="4FFEC87B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C5E025A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FFFFFF" w:themeFill="background1"/>
          </w:tcPr>
          <w:p w14:paraId="3D8D3793" w14:textId="77777777" w:rsidR="00466806" w:rsidRPr="00BA167C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after="0" w:line="380" w:lineRule="exact"/>
              <w:ind w:left="-108" w:right="-2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806" w:rsidRPr="00181FFE" w14:paraId="5BEF2A21" w14:textId="77777777">
        <w:tc>
          <w:tcPr>
            <w:tcW w:w="1716" w:type="pct"/>
            <w:vAlign w:val="bottom"/>
          </w:tcPr>
          <w:p w14:paraId="0E431C4C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C02CD9" w14:textId="33B0529B" w:rsidR="00466806" w:rsidRPr="00181FFE" w:rsidRDefault="00466806" w:rsidP="004C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(910)</w:t>
            </w:r>
          </w:p>
        </w:tc>
        <w:tc>
          <w:tcPr>
            <w:tcW w:w="129" w:type="pct"/>
            <w:shd w:val="clear" w:color="auto" w:fill="FFFFFF" w:themeFill="background1"/>
          </w:tcPr>
          <w:p w14:paraId="51849FED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A13A78" w14:textId="4A13B93F" w:rsidR="00466806" w:rsidRPr="00181FFE" w:rsidRDefault="00466806" w:rsidP="004C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  <w:tc>
          <w:tcPr>
            <w:tcW w:w="129" w:type="pct"/>
            <w:shd w:val="clear" w:color="auto" w:fill="FFFFFF" w:themeFill="background1"/>
          </w:tcPr>
          <w:p w14:paraId="274CE38A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C1E5B8" w14:textId="4F1FA92F" w:rsidR="00466806" w:rsidRPr="00181FFE" w:rsidRDefault="00466806" w:rsidP="004C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sz w:val="30"/>
                <w:szCs w:val="30"/>
              </w:rPr>
              <w:t>(910)</w:t>
            </w:r>
          </w:p>
        </w:tc>
        <w:tc>
          <w:tcPr>
            <w:tcW w:w="132" w:type="pct"/>
            <w:vAlign w:val="bottom"/>
          </w:tcPr>
          <w:p w14:paraId="6896B3B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792E39" w14:textId="20B6A0C8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</w:tr>
      <w:tr w:rsidR="00466806" w:rsidRPr="00D372D1" w14:paraId="741DAB2B" w14:textId="77777777">
        <w:tc>
          <w:tcPr>
            <w:tcW w:w="1716" w:type="pct"/>
            <w:vAlign w:val="bottom"/>
          </w:tcPr>
          <w:p w14:paraId="6C64AE79" w14:textId="77777777" w:rsidR="00466806" w:rsidRPr="00181FFE" w:rsidRDefault="00466806" w:rsidP="004668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25AF95E" w14:textId="0E5DD815" w:rsidR="00466806" w:rsidRPr="00466806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8,559</w:t>
            </w:r>
          </w:p>
        </w:tc>
        <w:tc>
          <w:tcPr>
            <w:tcW w:w="129" w:type="pct"/>
            <w:shd w:val="clear" w:color="auto" w:fill="FFFFFF" w:themeFill="background1"/>
          </w:tcPr>
          <w:p w14:paraId="6B220402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D864DBE" w14:textId="7F88A8AC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6,306</w:t>
            </w:r>
          </w:p>
        </w:tc>
        <w:tc>
          <w:tcPr>
            <w:tcW w:w="129" w:type="pct"/>
            <w:shd w:val="clear" w:color="auto" w:fill="FFFFFF" w:themeFill="background1"/>
          </w:tcPr>
          <w:p w14:paraId="5461608B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6C18B57" w14:textId="7E738094" w:rsidR="00466806" w:rsidRPr="00181FFE" w:rsidRDefault="00466806" w:rsidP="004C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8,559</w:t>
            </w:r>
          </w:p>
        </w:tc>
        <w:tc>
          <w:tcPr>
            <w:tcW w:w="132" w:type="pct"/>
            <w:vAlign w:val="bottom"/>
          </w:tcPr>
          <w:p w14:paraId="3A0B5016" w14:textId="7777777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5F0C40C5" w14:textId="34E2ABE7" w:rsidR="00466806" w:rsidRPr="00181FFE" w:rsidRDefault="00466806" w:rsidP="0046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6,306</w:t>
            </w:r>
          </w:p>
        </w:tc>
      </w:tr>
    </w:tbl>
    <w:p w14:paraId="19CADF11" w14:textId="0FFC46F4" w:rsidR="00F155EA" w:rsidRPr="00400E7C" w:rsidRDefault="00F155EA" w:rsidP="002C2A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6"/>
        </w:tabs>
        <w:spacing w:after="0" w:line="380" w:lineRule="exact"/>
        <w:ind w:left="-108" w:right="-136"/>
        <w:rPr>
          <w:rFonts w:asciiTheme="majorBidi" w:hAnsiTheme="majorBidi" w:cstheme="majorBidi"/>
          <w:color w:val="0000FF"/>
          <w:sz w:val="30"/>
          <w:szCs w:val="30"/>
          <w:highlight w:val="yellow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1"/>
        <w:gridCol w:w="1265"/>
        <w:gridCol w:w="263"/>
        <w:gridCol w:w="1354"/>
        <w:gridCol w:w="237"/>
        <w:gridCol w:w="1199"/>
        <w:gridCol w:w="270"/>
        <w:gridCol w:w="1444"/>
      </w:tblGrid>
      <w:tr w:rsidR="0026554E" w:rsidRPr="00181FFE" w14:paraId="2BEC86AF" w14:textId="77777777" w:rsidTr="00A22135">
        <w:trPr>
          <w:tblHeader/>
        </w:trPr>
        <w:tc>
          <w:tcPr>
            <w:tcW w:w="1716" w:type="pct"/>
          </w:tcPr>
          <w:p w14:paraId="5A4708FD" w14:textId="7E7797A3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569" w:type="pct"/>
            <w:gridSpan w:val="3"/>
          </w:tcPr>
          <w:p w14:paraId="7230A60D" w14:textId="587E9F89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F5F4040" w14:textId="77777777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6" w:type="pct"/>
            <w:gridSpan w:val="3"/>
            <w:vAlign w:val="bottom"/>
          </w:tcPr>
          <w:p w14:paraId="1430B716" w14:textId="77777777" w:rsidR="00D4221B" w:rsidRPr="00181FFE" w:rsidRDefault="00D422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9B8" w:rsidRPr="00181FFE" w14:paraId="2D1C5BB8" w14:textId="77777777" w:rsidTr="006809B8">
        <w:trPr>
          <w:tblHeader/>
        </w:trPr>
        <w:tc>
          <w:tcPr>
            <w:tcW w:w="1716" w:type="pct"/>
            <w:vAlign w:val="bottom"/>
          </w:tcPr>
          <w:p w14:paraId="2BF7AA30" w14:textId="4965B07A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1FF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689" w:type="pct"/>
          </w:tcPr>
          <w:p w14:paraId="3D2378FD" w14:textId="34E56F49" w:rsidR="000E54E4" w:rsidRPr="00181FFE" w:rsidRDefault="00D4221B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8826F38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hideMark/>
          </w:tcPr>
          <w:p w14:paraId="5748B945" w14:textId="24F0EA09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BF870FF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hideMark/>
          </w:tcPr>
          <w:p w14:paraId="2513B3D1" w14:textId="7A76B5BA" w:rsidR="000E54E4" w:rsidRPr="00181FFE" w:rsidRDefault="000E54E4" w:rsidP="00680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clear" w:pos="3515"/>
                <w:tab w:val="clear" w:pos="3742"/>
                <w:tab w:val="left" w:pos="720"/>
                <w:tab w:val="left" w:pos="1094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FE60FD8" w14:textId="77777777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pct"/>
            <w:hideMark/>
          </w:tcPr>
          <w:p w14:paraId="37FAD724" w14:textId="5D9CB893" w:rsidR="000E54E4" w:rsidRPr="00181FFE" w:rsidRDefault="000E54E4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1FF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09B8" w:rsidRPr="00181FFE" w14:paraId="4DD31A0E" w14:textId="77777777" w:rsidTr="00A22135">
        <w:trPr>
          <w:tblHeader/>
        </w:trPr>
        <w:tc>
          <w:tcPr>
            <w:tcW w:w="1716" w:type="pct"/>
            <w:vAlign w:val="bottom"/>
          </w:tcPr>
          <w:p w14:paraId="33F75AF1" w14:textId="77777777" w:rsidR="00D4221B" w:rsidRPr="00181FFE" w:rsidRDefault="00D4221B" w:rsidP="002D1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84" w:type="pct"/>
            <w:gridSpan w:val="7"/>
          </w:tcPr>
          <w:p w14:paraId="336892C3" w14:textId="0EF17F35" w:rsidR="00D4221B" w:rsidRPr="00181FFE" w:rsidRDefault="00D4221B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E95" w:rsidRPr="00181FFE" w14:paraId="53F9753E" w14:textId="77777777" w:rsidTr="006809B8">
        <w:tc>
          <w:tcPr>
            <w:tcW w:w="1716" w:type="pct"/>
            <w:vAlign w:val="bottom"/>
            <w:hideMark/>
          </w:tcPr>
          <w:p w14:paraId="369B7569" w14:textId="46B4684E" w:rsidR="005E6E95" w:rsidRPr="00181FFE" w:rsidRDefault="005E6E95" w:rsidP="005E6E9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9" w:type="pct"/>
            <w:shd w:val="clear" w:color="auto" w:fill="FFFFFF" w:themeFill="background1"/>
          </w:tcPr>
          <w:p w14:paraId="74CA65DE" w14:textId="78380EBB" w:rsidR="005E6E95" w:rsidRPr="00181FFE" w:rsidRDefault="00D61E7E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  <w:r w:rsidR="009A7A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 2.66</w:t>
            </w:r>
          </w:p>
        </w:tc>
        <w:tc>
          <w:tcPr>
            <w:tcW w:w="143" w:type="pct"/>
            <w:shd w:val="clear" w:color="auto" w:fill="FFFFFF" w:themeFill="background1"/>
          </w:tcPr>
          <w:p w14:paraId="512C2412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04F40D52" w14:textId="11A1FC4C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2.71, 3.92</w:t>
            </w:r>
          </w:p>
        </w:tc>
        <w:tc>
          <w:tcPr>
            <w:tcW w:w="129" w:type="pct"/>
            <w:shd w:val="clear" w:color="auto" w:fill="FFFFFF" w:themeFill="background1"/>
          </w:tcPr>
          <w:p w14:paraId="21AFC3E7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EFB48D6" w14:textId="630013DE" w:rsidR="005E6E95" w:rsidRPr="00181FFE" w:rsidRDefault="004A4AD4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  <w:tc>
          <w:tcPr>
            <w:tcW w:w="147" w:type="pct"/>
            <w:vAlign w:val="bottom"/>
          </w:tcPr>
          <w:p w14:paraId="3926245E" w14:textId="77777777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hideMark/>
          </w:tcPr>
          <w:p w14:paraId="074DEFE9" w14:textId="5E64F2C6" w:rsidR="005E6E95" w:rsidRPr="00181FFE" w:rsidRDefault="005E6E95" w:rsidP="005E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380" w:lineRule="exact"/>
              <w:ind w:left="-108" w:right="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2.71 </w:t>
            </w:r>
          </w:p>
        </w:tc>
      </w:tr>
      <w:tr w:rsidR="00F74E1E" w:rsidRPr="00181FFE" w14:paraId="5E2D2CB8" w14:textId="77777777" w:rsidTr="006809B8">
        <w:tc>
          <w:tcPr>
            <w:tcW w:w="1716" w:type="pct"/>
            <w:vAlign w:val="bottom"/>
          </w:tcPr>
          <w:p w14:paraId="24139CD3" w14:textId="121262E3" w:rsidR="00F74E1E" w:rsidRPr="00181FFE" w:rsidRDefault="00F74E1E" w:rsidP="00F74E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89" w:type="pct"/>
            <w:shd w:val="clear" w:color="auto" w:fill="FFFFFF" w:themeFill="background1"/>
          </w:tcPr>
          <w:p w14:paraId="528BC995" w14:textId="3175AD0A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43" w:type="pct"/>
            <w:shd w:val="clear" w:color="auto" w:fill="FFFFFF" w:themeFill="background1"/>
          </w:tcPr>
          <w:p w14:paraId="704C124D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F740134" w14:textId="7A278CA5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29" w:type="pct"/>
            <w:shd w:val="clear" w:color="auto" w:fill="FFFFFF" w:themeFill="background1"/>
          </w:tcPr>
          <w:p w14:paraId="405EE45C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36B674E" w14:textId="3BF04AC0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47" w:type="pct"/>
            <w:vAlign w:val="bottom"/>
          </w:tcPr>
          <w:p w14:paraId="1A66D290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75A88CC4" w14:textId="0426B7C6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F74E1E" w:rsidRPr="00181FFE" w14:paraId="680F8029" w14:textId="77777777" w:rsidTr="006809B8">
        <w:tc>
          <w:tcPr>
            <w:tcW w:w="1716" w:type="pct"/>
            <w:vAlign w:val="bottom"/>
          </w:tcPr>
          <w:p w14:paraId="06196FE1" w14:textId="4CCB88D3" w:rsidR="00F74E1E" w:rsidRPr="00181FFE" w:rsidRDefault="00F74E1E" w:rsidP="00F74E1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1FF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89" w:type="pct"/>
            <w:shd w:val="clear" w:color="auto" w:fill="FFFFFF" w:themeFill="background1"/>
          </w:tcPr>
          <w:p w14:paraId="28DE9080" w14:textId="4FB3DA79" w:rsidR="00F74E1E" w:rsidRPr="00181FFE" w:rsidRDefault="00E60993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A2A71">
              <w:rPr>
                <w:rFonts w:asciiTheme="majorBidi" w:hAnsiTheme="majorBidi"/>
                <w:sz w:val="30"/>
                <w:szCs w:val="30"/>
                <w:cs/>
              </w:rPr>
              <w:t>2.0 - 2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  <w:r w:rsidRPr="005A2A71">
              <w:rPr>
                <w:rFonts w:asciiTheme="majorBidi" w:hAnsiTheme="majorBidi"/>
                <w:sz w:val="30"/>
                <w:szCs w:val="30"/>
                <w:cs/>
              </w:rPr>
              <w:t>.0</w:t>
            </w:r>
          </w:p>
        </w:tc>
        <w:tc>
          <w:tcPr>
            <w:tcW w:w="143" w:type="pct"/>
            <w:shd w:val="clear" w:color="auto" w:fill="FFFFFF" w:themeFill="background1"/>
          </w:tcPr>
          <w:p w14:paraId="5639853D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FFFFFF" w:themeFill="background1"/>
          </w:tcPr>
          <w:p w14:paraId="18E5C6D5" w14:textId="1CEF07AE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29" w:type="pct"/>
            <w:shd w:val="clear" w:color="auto" w:fill="FFFFFF" w:themeFill="background1"/>
          </w:tcPr>
          <w:p w14:paraId="4209A6C8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0750127D" w14:textId="1C3B107C" w:rsidR="00F74E1E" w:rsidRPr="00181FFE" w:rsidRDefault="005A2A71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A2A71">
              <w:rPr>
                <w:rFonts w:asciiTheme="majorBidi" w:hAnsiTheme="majorBidi"/>
                <w:sz w:val="30"/>
                <w:szCs w:val="30"/>
                <w:cs/>
              </w:rPr>
              <w:t>2.0 - 2</w:t>
            </w:r>
            <w:r w:rsidR="00E60993">
              <w:rPr>
                <w:rFonts w:asciiTheme="majorBidi" w:hAnsiTheme="majorBidi"/>
                <w:sz w:val="30"/>
                <w:szCs w:val="30"/>
              </w:rPr>
              <w:t>5</w:t>
            </w:r>
            <w:r w:rsidRPr="005A2A71">
              <w:rPr>
                <w:rFonts w:asciiTheme="majorBidi" w:hAnsiTheme="majorBidi"/>
                <w:sz w:val="30"/>
                <w:szCs w:val="30"/>
                <w:cs/>
              </w:rPr>
              <w:t>.0</w:t>
            </w:r>
          </w:p>
        </w:tc>
        <w:tc>
          <w:tcPr>
            <w:tcW w:w="147" w:type="pct"/>
            <w:vAlign w:val="bottom"/>
          </w:tcPr>
          <w:p w14:paraId="25E1F1FF" w14:textId="77777777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680D7A08" w14:textId="21331AF3" w:rsidR="00F74E1E" w:rsidRPr="00181FFE" w:rsidRDefault="00F74E1E" w:rsidP="00F7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</w:tr>
    </w:tbl>
    <w:p w14:paraId="0830FC2D" w14:textId="77777777" w:rsidR="002D1DB6" w:rsidRPr="00400E7C" w:rsidRDefault="002D1DB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6260F8A7" w14:textId="395ADC4B" w:rsidR="00883CF2" w:rsidRPr="00181FF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81FF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C51ECE" w14:textId="77777777" w:rsidR="00303344" w:rsidRPr="00181FFE" w:rsidRDefault="00303344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7D634" w14:textId="0713BAB4" w:rsidR="00F63FDB" w:rsidRPr="00D372D1" w:rsidRDefault="00883CF2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A30B4" w:rsidRPr="00A11CC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E6E9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11CC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915EB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="00B47A45" w:rsidRPr="00915E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F4416">
        <w:rPr>
          <w:rFonts w:asciiTheme="majorBidi" w:hAnsiTheme="majorBidi" w:cstheme="majorBidi"/>
          <w:spacing w:val="-4"/>
          <w:sz w:val="30"/>
          <w:szCs w:val="30"/>
        </w:rPr>
        <w:t>14.</w:t>
      </w:r>
      <w:r w:rsidR="007C5E01">
        <w:rPr>
          <w:rFonts w:asciiTheme="majorBidi" w:hAnsiTheme="majorBidi" w:cstheme="majorBidi"/>
          <w:spacing w:val="-4"/>
          <w:sz w:val="30"/>
          <w:szCs w:val="30"/>
        </w:rPr>
        <w:t>98</w:t>
      </w:r>
      <w:r w:rsidR="00B47A45" w:rsidRPr="00915E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4EF0" w:rsidRPr="00915EB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8B599A" w:rsidRPr="00915E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47A45" w:rsidRPr="00915EBD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97EA9">
        <w:rPr>
          <w:rFonts w:asciiTheme="majorBidi" w:hAnsiTheme="majorBidi" w:cstheme="majorBidi"/>
          <w:spacing w:val="-4"/>
          <w:sz w:val="30"/>
          <w:szCs w:val="30"/>
        </w:rPr>
        <w:t>2.62</w:t>
      </w:r>
      <w:r w:rsidRPr="00A11CC2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81F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1F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 w:rsidRPr="00181F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E6E9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81F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62386" w:rsidRPr="00181FFE">
        <w:rPr>
          <w:rFonts w:asciiTheme="majorBidi" w:hAnsiTheme="majorBidi" w:cstheme="majorBidi"/>
          <w:i/>
          <w:iCs/>
          <w:sz w:val="30"/>
          <w:szCs w:val="30"/>
        </w:rPr>
        <w:t>15.</w:t>
      </w:r>
      <w:r w:rsidR="00D4221B" w:rsidRPr="00181FFE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754EF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92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6B2D">
        <w:rPr>
          <w:rFonts w:asciiTheme="majorBidi" w:hAnsiTheme="majorBidi" w:cstheme="majorBidi"/>
          <w:i/>
          <w:iCs/>
          <w:sz w:val="30"/>
          <w:szCs w:val="30"/>
        </w:rPr>
        <w:t>31.81</w:t>
      </w:r>
      <w:r w:rsidRPr="00181F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1FF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865E368" w14:textId="77777777" w:rsidR="00C924EE" w:rsidRDefault="00C9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803E0BF" w14:textId="59929B8A" w:rsidR="004E782D" w:rsidRPr="00496F50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การวิเคราะห์ความอ่อนไหว</w:t>
      </w:r>
    </w:p>
    <w:p w14:paraId="28698124" w14:textId="0E444661" w:rsidR="00D4221B" w:rsidRPr="00496F50" w:rsidRDefault="004E782D" w:rsidP="00D42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6C4CBDF8" w14:textId="77777777" w:rsidR="00D4221B" w:rsidRPr="00496F50" w:rsidRDefault="00D4221B" w:rsidP="00D42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3"/>
        <w:gridCol w:w="237"/>
        <w:gridCol w:w="1024"/>
        <w:gridCol w:w="275"/>
        <w:gridCol w:w="988"/>
        <w:gridCol w:w="237"/>
        <w:gridCol w:w="1109"/>
      </w:tblGrid>
      <w:tr w:rsidR="00AF536E" w:rsidRPr="00496F50" w14:paraId="33DB5D73" w14:textId="77777777" w:rsidTr="0026554E">
        <w:trPr>
          <w:trHeight w:hRule="exact" w:val="403"/>
        </w:trPr>
        <w:tc>
          <w:tcPr>
            <w:tcW w:w="2302" w:type="pct"/>
            <w:vAlign w:val="bottom"/>
          </w:tcPr>
          <w:p w14:paraId="573AF33C" w14:textId="081B39B2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8" w:type="pct"/>
            <w:gridSpan w:val="7"/>
            <w:vAlign w:val="bottom"/>
          </w:tcPr>
          <w:p w14:paraId="292EC8A1" w14:textId="77777777" w:rsidR="00AF536E" w:rsidRPr="00496F50" w:rsidRDefault="00AF536E" w:rsidP="00AF53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8CD379D" w14:textId="3A03DCF9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6D95FD80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339E8FD1" w14:textId="761F82B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277" w:type="pct"/>
            <w:gridSpan w:val="3"/>
            <w:vAlign w:val="bottom"/>
          </w:tcPr>
          <w:p w14:paraId="650015EC" w14:textId="01F9CBDE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vAlign w:val="bottom"/>
          </w:tcPr>
          <w:p w14:paraId="4F55E623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pct"/>
            <w:gridSpan w:val="3"/>
            <w:vAlign w:val="bottom"/>
          </w:tcPr>
          <w:p w14:paraId="2D6A99AB" w14:textId="670EC4E9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7FC048F6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478BDACB" w14:textId="77777777" w:rsidR="00AF536E" w:rsidRPr="00F63FDB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67C5D1D8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1F8CE23" w14:textId="751AF2E3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" w:type="pct"/>
            <w:vAlign w:val="bottom"/>
          </w:tcPr>
          <w:p w14:paraId="6108DDC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2B1040F5" w14:textId="574F2E5A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0" w:type="pct"/>
            <w:vAlign w:val="bottom"/>
          </w:tcPr>
          <w:p w14:paraId="2998C9A7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06B860CC" w14:textId="16878504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" w:type="pct"/>
            <w:vAlign w:val="bottom"/>
          </w:tcPr>
          <w:p w14:paraId="6A66243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57CCC8E" w14:textId="792BE689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F536E" w:rsidRPr="00496F50" w14:paraId="0944C440" w14:textId="77777777" w:rsidTr="0026554E">
        <w:trPr>
          <w:trHeight w:hRule="exact" w:val="403"/>
        </w:trPr>
        <w:tc>
          <w:tcPr>
            <w:tcW w:w="2302" w:type="pct"/>
            <w:vAlign w:val="bottom"/>
          </w:tcPr>
          <w:p w14:paraId="26571306" w14:textId="77777777" w:rsidR="00AF536E" w:rsidRPr="00400E7C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  <w:vAlign w:val="bottom"/>
          </w:tcPr>
          <w:p w14:paraId="7581A28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E6E95" w:rsidRPr="00496F50" w14:paraId="3B904DE5" w14:textId="77777777" w:rsidTr="00AF536E">
        <w:trPr>
          <w:trHeight w:hRule="exact" w:val="403"/>
        </w:trPr>
        <w:tc>
          <w:tcPr>
            <w:tcW w:w="2302" w:type="pct"/>
            <w:vAlign w:val="bottom"/>
          </w:tcPr>
          <w:p w14:paraId="2E298F83" w14:textId="77777777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0" w:type="pct"/>
            <w:shd w:val="clear" w:color="auto" w:fill="FFFFFF" w:themeFill="background1"/>
          </w:tcPr>
          <w:p w14:paraId="2F94D439" w14:textId="4D920A19" w:rsidR="005E6E95" w:rsidRPr="000B4D9E" w:rsidRDefault="00015D2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(8,866)</w:t>
            </w:r>
          </w:p>
        </w:tc>
        <w:tc>
          <w:tcPr>
            <w:tcW w:w="129" w:type="pct"/>
            <w:shd w:val="clear" w:color="auto" w:fill="FFFFFF" w:themeFill="background1"/>
          </w:tcPr>
          <w:p w14:paraId="7B9E55E3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361232A7" w14:textId="6CC6634D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(8,463)</w:t>
            </w:r>
          </w:p>
        </w:tc>
        <w:tc>
          <w:tcPr>
            <w:tcW w:w="150" w:type="pct"/>
            <w:shd w:val="clear" w:color="auto" w:fill="FFFFFF" w:themeFill="background1"/>
          </w:tcPr>
          <w:p w14:paraId="732E0D34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304ADA6" w14:textId="18ECC885" w:rsidR="005E6E95" w:rsidRPr="000B4D9E" w:rsidRDefault="00CA3FD3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3F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10,230</w:t>
            </w:r>
          </w:p>
        </w:tc>
        <w:tc>
          <w:tcPr>
            <w:tcW w:w="129" w:type="pct"/>
            <w:shd w:val="clear" w:color="auto" w:fill="FFFFFF" w:themeFill="background1"/>
          </w:tcPr>
          <w:p w14:paraId="7586A02E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4630072E" w14:textId="32B33952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9,784</w:t>
            </w:r>
          </w:p>
        </w:tc>
      </w:tr>
      <w:tr w:rsidR="005E6E95" w:rsidRPr="00496F50" w14:paraId="46D94A19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2A093065" w14:textId="77777777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90" w:type="pct"/>
            <w:shd w:val="clear" w:color="auto" w:fill="FFFFFF" w:themeFill="background1"/>
          </w:tcPr>
          <w:p w14:paraId="613D956F" w14:textId="0C264A66" w:rsidR="005E6E95" w:rsidRPr="000B4D9E" w:rsidRDefault="00015D2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8,613</w:t>
            </w:r>
          </w:p>
        </w:tc>
        <w:tc>
          <w:tcPr>
            <w:tcW w:w="129" w:type="pct"/>
            <w:shd w:val="clear" w:color="auto" w:fill="FFFFFF" w:themeFill="background1"/>
          </w:tcPr>
          <w:p w14:paraId="129AB7B1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7F48E136" w14:textId="515A83DB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9,389</w:t>
            </w:r>
          </w:p>
        </w:tc>
        <w:tc>
          <w:tcPr>
            <w:tcW w:w="150" w:type="pct"/>
            <w:shd w:val="clear" w:color="auto" w:fill="FFFFFF" w:themeFill="background1"/>
          </w:tcPr>
          <w:p w14:paraId="29F4C11D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8FAFA13" w14:textId="4FAFA680" w:rsidR="005E6E95" w:rsidRPr="000B4D9E" w:rsidRDefault="00CA3FD3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3F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(7,674)</w:t>
            </w:r>
          </w:p>
        </w:tc>
        <w:tc>
          <w:tcPr>
            <w:tcW w:w="129" w:type="pct"/>
            <w:shd w:val="clear" w:color="auto" w:fill="FFFFFF" w:themeFill="background1"/>
          </w:tcPr>
          <w:p w14:paraId="2F589228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4BE90E60" w14:textId="539EDD2C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(8,306)</w:t>
            </w:r>
          </w:p>
        </w:tc>
      </w:tr>
      <w:tr w:rsidR="005E6E95" w:rsidRPr="00496F50" w14:paraId="09B8855D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18FC7707" w14:textId="77777777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0" w:type="pct"/>
            <w:shd w:val="clear" w:color="auto" w:fill="FFFFFF" w:themeFill="background1"/>
          </w:tcPr>
          <w:p w14:paraId="2099B969" w14:textId="58828423" w:rsidR="005E6E95" w:rsidRPr="000B4D9E" w:rsidRDefault="00015D2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(9,187)</w:t>
            </w:r>
          </w:p>
        </w:tc>
        <w:tc>
          <w:tcPr>
            <w:tcW w:w="129" w:type="pct"/>
            <w:shd w:val="clear" w:color="auto" w:fill="FFFFFF" w:themeFill="background1"/>
          </w:tcPr>
          <w:p w14:paraId="446AA9B7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4827B7AA" w14:textId="324D2FAF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(8,875)</w:t>
            </w:r>
          </w:p>
        </w:tc>
        <w:tc>
          <w:tcPr>
            <w:tcW w:w="150" w:type="pct"/>
            <w:shd w:val="clear" w:color="auto" w:fill="FFFFFF" w:themeFill="background1"/>
          </w:tcPr>
          <w:p w14:paraId="36BDDE2F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4E19490" w14:textId="3B0C8B49" w:rsidR="005E6E95" w:rsidRPr="000B4D9E" w:rsidRDefault="00CA3FD3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3F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2,712</w:t>
            </w:r>
          </w:p>
        </w:tc>
        <w:tc>
          <w:tcPr>
            <w:tcW w:w="129" w:type="pct"/>
            <w:shd w:val="clear" w:color="auto" w:fill="FFFFFF" w:themeFill="background1"/>
          </w:tcPr>
          <w:p w14:paraId="6D0D2BB5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5365F6C3" w14:textId="26A230F1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2,677</w:t>
            </w:r>
          </w:p>
        </w:tc>
      </w:tr>
      <w:tr w:rsidR="005E6E95" w:rsidRPr="00496F50" w14:paraId="31071CDA" w14:textId="77777777" w:rsidTr="00AF536E">
        <w:trPr>
          <w:trHeight w:hRule="exact" w:val="407"/>
        </w:trPr>
        <w:tc>
          <w:tcPr>
            <w:tcW w:w="2302" w:type="pct"/>
            <w:vAlign w:val="bottom"/>
          </w:tcPr>
          <w:p w14:paraId="06E0F131" w14:textId="77777777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90" w:type="pct"/>
            <w:shd w:val="clear" w:color="auto" w:fill="FFFFFF" w:themeFill="background1"/>
          </w:tcPr>
          <w:p w14:paraId="6C3A983F" w14:textId="22DDD1E9" w:rsidR="005E6E95" w:rsidRPr="000B4D9E" w:rsidRDefault="00F422A8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5D2A"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FFFFFF" w:themeFill="background1"/>
          </w:tcPr>
          <w:p w14:paraId="1EEFA1C0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27668099" w14:textId="24C87691" w:rsidR="005E6E95" w:rsidRPr="00F1342D" w:rsidRDefault="00F422A8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E6E95"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FFFFFF" w:themeFill="background1"/>
          </w:tcPr>
          <w:p w14:paraId="22603045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41037CAD" w14:textId="7F70AE8F" w:rsidR="005E6E95" w:rsidRPr="000B4D9E" w:rsidRDefault="00CA3FD3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3F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508</w:t>
            </w:r>
          </w:p>
        </w:tc>
        <w:tc>
          <w:tcPr>
            <w:tcW w:w="129" w:type="pct"/>
            <w:shd w:val="clear" w:color="auto" w:fill="FFFFFF" w:themeFill="background1"/>
          </w:tcPr>
          <w:p w14:paraId="3DD2CE57" w14:textId="77777777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FFFFFF" w:themeFill="background1"/>
          </w:tcPr>
          <w:p w14:paraId="2CC2320E" w14:textId="22D794F0" w:rsidR="005E6E95" w:rsidRPr="00F1342D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D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</w:t>
            </w:r>
          </w:p>
        </w:tc>
      </w:tr>
    </w:tbl>
    <w:p w14:paraId="5F0BA85C" w14:textId="77777777" w:rsidR="00D4221B" w:rsidRPr="00400E7C" w:rsidRDefault="00D4221B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4"/>
        <w:gridCol w:w="999"/>
        <w:gridCol w:w="264"/>
        <w:gridCol w:w="990"/>
        <w:gridCol w:w="264"/>
        <w:gridCol w:w="1089"/>
      </w:tblGrid>
      <w:tr w:rsidR="00AF536E" w:rsidRPr="00496F50" w14:paraId="1FD95320" w14:textId="77777777" w:rsidTr="007343BD">
        <w:trPr>
          <w:trHeight w:hRule="exact" w:val="403"/>
        </w:trPr>
        <w:tc>
          <w:tcPr>
            <w:tcW w:w="2304" w:type="pct"/>
            <w:vAlign w:val="bottom"/>
          </w:tcPr>
          <w:p w14:paraId="302A8388" w14:textId="49D1B201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6" w:type="pct"/>
            <w:gridSpan w:val="7"/>
            <w:vAlign w:val="bottom"/>
          </w:tcPr>
          <w:p w14:paraId="6A04BB17" w14:textId="77777777" w:rsidR="00AF536E" w:rsidRPr="00496F50" w:rsidRDefault="00AF536E" w:rsidP="00AF5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4678"/>
                <w:tab w:val="left" w:pos="720"/>
                <w:tab w:val="left" w:pos="4756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528A5485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F536E" w:rsidRPr="00496F50" w14:paraId="025AD7FE" w14:textId="77777777" w:rsidTr="00AF536E">
        <w:trPr>
          <w:trHeight w:hRule="exact" w:val="403"/>
        </w:trPr>
        <w:tc>
          <w:tcPr>
            <w:tcW w:w="2304" w:type="pct"/>
            <w:vAlign w:val="bottom"/>
          </w:tcPr>
          <w:p w14:paraId="6F56C02C" w14:textId="72F8C63F" w:rsidR="00AF536E" w:rsidRPr="00496F50" w:rsidRDefault="00AF536E" w:rsidP="00AF536E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276" w:type="pct"/>
            <w:gridSpan w:val="3"/>
            <w:vAlign w:val="bottom"/>
          </w:tcPr>
          <w:p w14:paraId="6E17581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vAlign w:val="bottom"/>
          </w:tcPr>
          <w:p w14:paraId="109C1B64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4FD3907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536E" w:rsidRPr="00496F50" w14:paraId="6860B62C" w14:textId="77777777" w:rsidTr="00AF536E">
        <w:trPr>
          <w:trHeight w:hRule="exact" w:val="403"/>
        </w:trPr>
        <w:tc>
          <w:tcPr>
            <w:tcW w:w="2304" w:type="pct"/>
            <w:vAlign w:val="bottom"/>
          </w:tcPr>
          <w:p w14:paraId="721CD0CF" w14:textId="77777777" w:rsidR="00AF536E" w:rsidRPr="006809B8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0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5683957A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110A590B" w14:textId="77777777" w:rsidR="00AF536E" w:rsidRPr="00496F50" w:rsidRDefault="00AF536E" w:rsidP="00AF536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88" w:type="pct"/>
            <w:vAlign w:val="bottom"/>
          </w:tcPr>
          <w:p w14:paraId="5506A7CD" w14:textId="3C7594CF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7B605523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4" w:type="pct"/>
            <w:vAlign w:val="bottom"/>
          </w:tcPr>
          <w:p w14:paraId="39AF0E9C" w14:textId="316DF422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vAlign w:val="bottom"/>
          </w:tcPr>
          <w:p w14:paraId="0BD049EC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50B08EA4" w14:textId="1E911A6E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205D145A" w14:textId="77777777" w:rsidR="00AF536E" w:rsidRPr="00496F50" w:rsidRDefault="00AF536E" w:rsidP="00AF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2DE29451" w14:textId="519D02AB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F536E" w:rsidRPr="00496F50" w14:paraId="09FBC3EC" w14:textId="77777777" w:rsidTr="007343BD">
        <w:trPr>
          <w:trHeight w:hRule="exact" w:val="403"/>
        </w:trPr>
        <w:tc>
          <w:tcPr>
            <w:tcW w:w="2304" w:type="pct"/>
            <w:vAlign w:val="bottom"/>
          </w:tcPr>
          <w:p w14:paraId="6139B283" w14:textId="77777777" w:rsidR="00AF536E" w:rsidRPr="00400E7C" w:rsidRDefault="00AF536E" w:rsidP="00AF5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7"/>
            <w:vAlign w:val="bottom"/>
          </w:tcPr>
          <w:p w14:paraId="7D824771" w14:textId="77777777" w:rsidR="00AF536E" w:rsidRPr="00496F50" w:rsidRDefault="00AF536E" w:rsidP="00AF536E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15D2A" w:rsidRPr="00496F50" w14:paraId="40EBE7BE" w14:textId="77777777">
        <w:trPr>
          <w:trHeight w:hRule="exact" w:val="403"/>
        </w:trPr>
        <w:tc>
          <w:tcPr>
            <w:tcW w:w="2304" w:type="pct"/>
            <w:vAlign w:val="bottom"/>
          </w:tcPr>
          <w:p w14:paraId="1A97F09B" w14:textId="77777777" w:rsidR="00015D2A" w:rsidRPr="00496F50" w:rsidRDefault="00015D2A" w:rsidP="00015D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88" w:type="pct"/>
            <w:shd w:val="clear" w:color="auto" w:fill="FFFFFF" w:themeFill="background1"/>
          </w:tcPr>
          <w:p w14:paraId="51F622CE" w14:textId="4F2E1E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(8,855)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6AA21106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66740B5D" w14:textId="21DF56E3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(8,033)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CE4D61D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1F6DC85" w14:textId="5CD3495F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10,215</w:t>
            </w:r>
          </w:p>
        </w:tc>
        <w:tc>
          <w:tcPr>
            <w:tcW w:w="144" w:type="pct"/>
            <w:vAlign w:val="bottom"/>
          </w:tcPr>
          <w:p w14:paraId="3676A6D2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0EA8B3A" w14:textId="483EB629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9,194</w:t>
            </w:r>
          </w:p>
        </w:tc>
      </w:tr>
      <w:tr w:rsidR="00015D2A" w:rsidRPr="00496F50" w14:paraId="40DEA3E5" w14:textId="77777777">
        <w:trPr>
          <w:trHeight w:hRule="exact" w:val="407"/>
        </w:trPr>
        <w:tc>
          <w:tcPr>
            <w:tcW w:w="2304" w:type="pct"/>
            <w:vAlign w:val="bottom"/>
          </w:tcPr>
          <w:p w14:paraId="35263C4B" w14:textId="77777777" w:rsidR="00015D2A" w:rsidRPr="00496F50" w:rsidRDefault="00015D2A" w:rsidP="00015D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8" w:type="pct"/>
            <w:shd w:val="clear" w:color="auto" w:fill="FFFFFF" w:themeFill="background1"/>
          </w:tcPr>
          <w:p w14:paraId="16E3C724" w14:textId="37539CB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8,599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B5B64E7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C3ACDEE" w14:textId="0F00D22A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8,833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6FAFF66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5624C106" w14:textId="30B2A458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(7,663)</w:t>
            </w:r>
          </w:p>
        </w:tc>
        <w:tc>
          <w:tcPr>
            <w:tcW w:w="144" w:type="pct"/>
            <w:vAlign w:val="bottom"/>
          </w:tcPr>
          <w:p w14:paraId="5B0DDC45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3DC81BC8" w14:textId="143594C3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(7,888)</w:t>
            </w:r>
          </w:p>
        </w:tc>
      </w:tr>
      <w:tr w:rsidR="00015D2A" w:rsidRPr="00496F50" w14:paraId="51695526" w14:textId="77777777">
        <w:trPr>
          <w:trHeight w:hRule="exact" w:val="407"/>
        </w:trPr>
        <w:tc>
          <w:tcPr>
            <w:tcW w:w="2304" w:type="pct"/>
            <w:vAlign w:val="bottom"/>
          </w:tcPr>
          <w:p w14:paraId="384252AC" w14:textId="77777777" w:rsidR="00015D2A" w:rsidRPr="00496F50" w:rsidRDefault="00015D2A" w:rsidP="00015D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8" w:type="pct"/>
            <w:shd w:val="clear" w:color="auto" w:fill="FFFFFF" w:themeFill="background1"/>
          </w:tcPr>
          <w:p w14:paraId="636A5917" w14:textId="1DAFD806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(9,175)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1E8A193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48B2C30" w14:textId="56E49E44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(8,402)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A2B1896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625B1997" w14:textId="50578DD9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2,701</w:t>
            </w:r>
          </w:p>
        </w:tc>
        <w:tc>
          <w:tcPr>
            <w:tcW w:w="144" w:type="pct"/>
            <w:vAlign w:val="bottom"/>
          </w:tcPr>
          <w:p w14:paraId="5BF1B3A9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62863342" w14:textId="0CD30C8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2,218</w:t>
            </w:r>
          </w:p>
        </w:tc>
      </w:tr>
      <w:tr w:rsidR="00015D2A" w:rsidRPr="00496F50" w14:paraId="19E8FDBD" w14:textId="77777777">
        <w:trPr>
          <w:trHeight w:hRule="exact" w:val="407"/>
        </w:trPr>
        <w:tc>
          <w:tcPr>
            <w:tcW w:w="2304" w:type="pct"/>
            <w:vAlign w:val="bottom"/>
          </w:tcPr>
          <w:p w14:paraId="50F47B67" w14:textId="77777777" w:rsidR="00015D2A" w:rsidRPr="00496F50" w:rsidRDefault="00015D2A" w:rsidP="00015D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88" w:type="pct"/>
            <w:shd w:val="clear" w:color="auto" w:fill="FFFFFF" w:themeFill="background1"/>
          </w:tcPr>
          <w:p w14:paraId="4E2F0E23" w14:textId="1B2C5CE5" w:rsidR="00015D2A" w:rsidRPr="00496F50" w:rsidRDefault="00F422A8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5D2A"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E3E27E2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318CFAC5" w14:textId="071D3173" w:rsidR="00015D2A" w:rsidRPr="00496F50" w:rsidRDefault="00F422A8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87D202D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3481233" w14:textId="1F89E323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5D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507</w:t>
            </w:r>
          </w:p>
        </w:tc>
        <w:tc>
          <w:tcPr>
            <w:tcW w:w="144" w:type="pct"/>
            <w:vAlign w:val="bottom"/>
          </w:tcPr>
          <w:p w14:paraId="3EEEFCAE" w14:textId="77777777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716063FE" w14:textId="26438E29" w:rsidR="00015D2A" w:rsidRPr="00496F50" w:rsidRDefault="00015D2A" w:rsidP="0001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</w:t>
            </w:r>
          </w:p>
        </w:tc>
      </w:tr>
    </w:tbl>
    <w:p w14:paraId="5FADF8B1" w14:textId="77777777" w:rsidR="00AF536E" w:rsidRPr="00400E7C" w:rsidRDefault="00AF536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3"/>
        <w:gridCol w:w="272"/>
        <w:gridCol w:w="986"/>
        <w:gridCol w:w="270"/>
        <w:gridCol w:w="993"/>
        <w:gridCol w:w="270"/>
        <w:gridCol w:w="1070"/>
        <w:gridCol w:w="6"/>
      </w:tblGrid>
      <w:tr w:rsidR="009C16D7" w:rsidRPr="00496F50" w14:paraId="2C0FBB9C" w14:textId="77777777" w:rsidTr="00126EED">
        <w:trPr>
          <w:gridAfter w:val="1"/>
          <w:wAfter w:w="3" w:type="pct"/>
          <w:trHeight w:val="471"/>
        </w:trPr>
        <w:tc>
          <w:tcPr>
            <w:tcW w:w="2304" w:type="pct"/>
            <w:vAlign w:val="bottom"/>
          </w:tcPr>
          <w:p w14:paraId="1037EF59" w14:textId="578A58F2" w:rsidR="009C16D7" w:rsidRPr="00496F50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ผลกระทบต่อภาระผูกพันของผลประโยชน์</w:t>
            </w:r>
          </w:p>
        </w:tc>
        <w:tc>
          <w:tcPr>
            <w:tcW w:w="2693" w:type="pct"/>
            <w:gridSpan w:val="7"/>
          </w:tcPr>
          <w:p w14:paraId="17AEE83A" w14:textId="1254F438" w:rsidR="009C16D7" w:rsidRPr="00496F50" w:rsidRDefault="009C16D7" w:rsidP="000B54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DA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="00AF536E" w:rsidRPr="004B5DA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AF536E" w:rsidRPr="004B5DA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AF536E" w:rsidRPr="004B5DA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งบการเงินเฉพาะกิจการ</w:t>
            </w:r>
          </w:p>
        </w:tc>
      </w:tr>
      <w:tr w:rsidR="009C16D7" w:rsidRPr="00496F50" w14:paraId="3F48F962" w14:textId="77777777" w:rsidTr="005E6E95">
        <w:trPr>
          <w:trHeight w:val="471"/>
        </w:trPr>
        <w:tc>
          <w:tcPr>
            <w:tcW w:w="2304" w:type="pct"/>
            <w:vAlign w:val="bottom"/>
          </w:tcPr>
          <w:p w14:paraId="1FA68AB5" w14:textId="41A2ACC1" w:rsidR="009C16D7" w:rsidRPr="00496F50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6F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275" w:type="pct"/>
            <w:gridSpan w:val="3"/>
            <w:vAlign w:val="bottom"/>
          </w:tcPr>
          <w:p w14:paraId="5324112D" w14:textId="73B72D74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29B3D9DE" w14:textId="77777777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4" w:type="pct"/>
            <w:gridSpan w:val="4"/>
            <w:vAlign w:val="bottom"/>
          </w:tcPr>
          <w:p w14:paraId="73B9F06A" w14:textId="5557B13A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6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4221B" w:rsidRPr="00496F50" w14:paraId="6AFE0441" w14:textId="77777777" w:rsidTr="005E6E95">
        <w:trPr>
          <w:trHeight w:hRule="exact" w:val="403"/>
        </w:trPr>
        <w:tc>
          <w:tcPr>
            <w:tcW w:w="2304" w:type="pct"/>
            <w:vAlign w:val="bottom"/>
          </w:tcPr>
          <w:p w14:paraId="093B0D77" w14:textId="7DE607B0" w:rsidR="00D4221B" w:rsidRPr="00F63FDB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3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  <w:p w14:paraId="39804C6C" w14:textId="77777777" w:rsidR="00D4221B" w:rsidRPr="00496F50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0A009BF0" w14:textId="77777777" w:rsidR="00D4221B" w:rsidRPr="00496F50" w:rsidRDefault="00D4221B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90" w:type="pct"/>
            <w:vAlign w:val="bottom"/>
          </w:tcPr>
          <w:p w14:paraId="7142DEFD" w14:textId="53732D7C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48" w:type="pct"/>
            <w:vAlign w:val="bottom"/>
          </w:tcPr>
          <w:p w14:paraId="2D7190F0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24D3B922" w14:textId="412A9A69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47" w:type="pct"/>
            <w:vAlign w:val="bottom"/>
          </w:tcPr>
          <w:p w14:paraId="6972143B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26395FB1" w14:textId="3927C594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47" w:type="pct"/>
            <w:vAlign w:val="bottom"/>
          </w:tcPr>
          <w:p w14:paraId="0218C805" w14:textId="77777777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1E5CD903" w14:textId="60C34D4A" w:rsidR="00D4221B" w:rsidRPr="00496F50" w:rsidRDefault="00D4221B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9C16D7" w:rsidRPr="00496F50" w14:paraId="7CC984B1" w14:textId="77777777" w:rsidTr="0026554E">
        <w:trPr>
          <w:gridAfter w:val="1"/>
          <w:wAfter w:w="3" w:type="pct"/>
          <w:trHeight w:hRule="exact" w:val="403"/>
        </w:trPr>
        <w:tc>
          <w:tcPr>
            <w:tcW w:w="2304" w:type="pct"/>
            <w:vAlign w:val="bottom"/>
          </w:tcPr>
          <w:p w14:paraId="2DF62C59" w14:textId="77777777" w:rsidR="009C16D7" w:rsidRPr="00496F50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58101A30" w14:textId="77777777" w:rsidR="009C16D7" w:rsidRPr="00496F50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E6E95" w:rsidRPr="00496F50" w14:paraId="0BFF43AE" w14:textId="77777777" w:rsidTr="005E6E95">
        <w:trPr>
          <w:trHeight w:hRule="exact" w:val="403"/>
        </w:trPr>
        <w:tc>
          <w:tcPr>
            <w:tcW w:w="2304" w:type="pct"/>
            <w:vAlign w:val="bottom"/>
          </w:tcPr>
          <w:p w14:paraId="59F471A9" w14:textId="23A20525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0" w:type="pct"/>
            <w:shd w:val="clear" w:color="auto" w:fill="FFFFFF" w:themeFill="background1"/>
          </w:tcPr>
          <w:p w14:paraId="4816BDB9" w14:textId="23A1B827" w:rsidR="005E6E95" w:rsidRPr="00496F50" w:rsidRDefault="00966DC6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(529)</w:t>
            </w:r>
          </w:p>
        </w:tc>
        <w:tc>
          <w:tcPr>
            <w:tcW w:w="148" w:type="pct"/>
            <w:shd w:val="clear" w:color="auto" w:fill="FFFFFF" w:themeFill="background1"/>
          </w:tcPr>
          <w:p w14:paraId="2B794D48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 w:themeFill="background1"/>
          </w:tcPr>
          <w:p w14:paraId="11B947E0" w14:textId="078FCD7B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(342)</w:t>
            </w:r>
          </w:p>
        </w:tc>
        <w:tc>
          <w:tcPr>
            <w:tcW w:w="147" w:type="pct"/>
            <w:shd w:val="clear" w:color="auto" w:fill="FFFFFF" w:themeFill="background1"/>
          </w:tcPr>
          <w:p w14:paraId="0C0709EF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06F0A87E" w14:textId="63F2B64B" w:rsidR="005E6E95" w:rsidRPr="00496F50" w:rsidRDefault="00966DC6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147" w:type="pct"/>
            <w:shd w:val="clear" w:color="auto" w:fill="FFFFFF" w:themeFill="background1"/>
          </w:tcPr>
          <w:p w14:paraId="597C90F6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FFFFFF" w:themeFill="background1"/>
          </w:tcPr>
          <w:p w14:paraId="0514DA16" w14:textId="59971E3B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380</w:t>
            </w:r>
          </w:p>
        </w:tc>
      </w:tr>
      <w:tr w:rsidR="005E6E95" w:rsidRPr="00D372D1" w14:paraId="31926384" w14:textId="77777777" w:rsidTr="005E6E95">
        <w:trPr>
          <w:trHeight w:hRule="exact" w:val="407"/>
        </w:trPr>
        <w:tc>
          <w:tcPr>
            <w:tcW w:w="2304" w:type="pct"/>
            <w:vAlign w:val="bottom"/>
          </w:tcPr>
          <w:p w14:paraId="5AD41AD7" w14:textId="7A66EAF8" w:rsidR="005E6E95" w:rsidRPr="00496F50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0" w:type="pct"/>
            <w:shd w:val="clear" w:color="auto" w:fill="FFFFFF" w:themeFill="background1"/>
          </w:tcPr>
          <w:p w14:paraId="43BD9ADA" w14:textId="362CE966" w:rsidR="005E6E95" w:rsidRPr="00496F50" w:rsidRDefault="002527D1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(508)</w:t>
            </w:r>
          </w:p>
        </w:tc>
        <w:tc>
          <w:tcPr>
            <w:tcW w:w="148" w:type="pct"/>
            <w:shd w:val="clear" w:color="auto" w:fill="FFFFFF" w:themeFill="background1"/>
          </w:tcPr>
          <w:p w14:paraId="5BEA7742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 w:themeFill="background1"/>
          </w:tcPr>
          <w:p w14:paraId="16167F87" w14:textId="242D68DC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(329)</w:t>
            </w:r>
          </w:p>
        </w:tc>
        <w:tc>
          <w:tcPr>
            <w:tcW w:w="147" w:type="pct"/>
            <w:shd w:val="clear" w:color="auto" w:fill="FFFFFF" w:themeFill="background1"/>
          </w:tcPr>
          <w:p w14:paraId="78271437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325F2A38" w14:textId="72A93DCC" w:rsidR="005E6E95" w:rsidRPr="00496F50" w:rsidRDefault="002951AB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47" w:type="pct"/>
            <w:shd w:val="clear" w:color="auto" w:fill="FFFFFF" w:themeFill="background1"/>
          </w:tcPr>
          <w:p w14:paraId="07E3753F" w14:textId="77777777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FFFFFF" w:themeFill="background1"/>
          </w:tcPr>
          <w:p w14:paraId="0E3F6856" w14:textId="7456123F" w:rsidR="005E6E95" w:rsidRPr="00496F50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</w:t>
            </w:r>
          </w:p>
        </w:tc>
      </w:tr>
    </w:tbl>
    <w:p w14:paraId="3B31D66F" w14:textId="530DCD41" w:rsidR="002229CE" w:rsidRPr="00D372D1" w:rsidRDefault="002229C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778A4E91" w14:textId="220B3BE5" w:rsidR="00402D35" w:rsidRPr="00D372D1" w:rsidRDefault="00402D35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2405843A" w14:textId="77777777" w:rsidR="00CF0496" w:rsidRPr="00D372D1" w:rsidRDefault="00CF0496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02EEF6FF" w14:textId="3559AB44" w:rsidR="00E849BF" w:rsidRDefault="00E8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DC6300" w14:textId="57B9834D" w:rsidR="00036B89" w:rsidRPr="00496F50" w:rsidRDefault="0005088D" w:rsidP="005919C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496F50">
        <w:rPr>
          <w:rFonts w:asciiTheme="majorBidi" w:hAnsiTheme="majorBidi" w:cstheme="majorBidi"/>
          <w:cs/>
        </w:rPr>
        <w:t>ประมาณการหนี้สินสำหรับการบำรุงรักษาทางยกระดับ</w:t>
      </w:r>
    </w:p>
    <w:p w14:paraId="65CEB411" w14:textId="41BE2767" w:rsidR="00036B89" w:rsidRPr="00496F50" w:rsidRDefault="00036B89" w:rsidP="005919C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7E7624" w14:textId="77777777" w:rsidR="0036363E" w:rsidRPr="00496F50" w:rsidRDefault="0036363E" w:rsidP="005919C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189209E" w14:textId="52631D83" w:rsidR="00D032BD" w:rsidRPr="00E263DF" w:rsidRDefault="00D032BD" w:rsidP="0059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ประมาณการหนี้สินจะรับรู้ก็ต่อเมื่อ</w:t>
      </w:r>
      <w:r w:rsidR="002F6DC9" w:rsidRPr="00496F5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CA021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96F50">
        <w:rPr>
          <w:rFonts w:asciiTheme="majorBidi" w:hAnsiTheme="majorBidi" w:cstheme="majorBidi"/>
          <w:color w:val="00000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</w:t>
      </w:r>
      <w:r w:rsidRPr="00E263DF">
        <w:rPr>
          <w:rFonts w:asciiTheme="majorBidi" w:hAnsiTheme="majorBidi" w:cstheme="majorBidi"/>
          <w:color w:val="000000"/>
          <w:sz w:val="30"/>
          <w:szCs w:val="30"/>
          <w:cs/>
        </w:rPr>
        <w:t>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559D02" w14:textId="77777777" w:rsidR="00301435" w:rsidRPr="00E263DF" w:rsidRDefault="00301435" w:rsidP="00163C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4230"/>
        <w:gridCol w:w="1080"/>
        <w:gridCol w:w="264"/>
        <w:gridCol w:w="999"/>
        <w:gridCol w:w="264"/>
        <w:gridCol w:w="990"/>
        <w:gridCol w:w="264"/>
        <w:gridCol w:w="1089"/>
      </w:tblGrid>
      <w:tr w:rsidR="00A234F0" w:rsidRPr="00A32D69" w14:paraId="1BB8D777" w14:textId="77777777" w:rsidTr="0048170D">
        <w:trPr>
          <w:trHeight w:hRule="exact" w:val="403"/>
        </w:trPr>
        <w:tc>
          <w:tcPr>
            <w:tcW w:w="2304" w:type="pct"/>
            <w:vAlign w:val="bottom"/>
          </w:tcPr>
          <w:p w14:paraId="05C9B51F" w14:textId="77777777" w:rsidR="00A234F0" w:rsidRPr="00A32D69" w:rsidRDefault="00A234F0" w:rsidP="007343B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269D9F14" w14:textId="3D8FD5E0" w:rsidR="00A234F0" w:rsidRPr="00A32D69" w:rsidRDefault="00A234F0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2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7EC8E66" w14:textId="77777777" w:rsidR="00A234F0" w:rsidRPr="00A32D69" w:rsidRDefault="00A234F0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28E60775" w14:textId="61E12ECE" w:rsidR="00A234F0" w:rsidRPr="00A32D69" w:rsidRDefault="00810CE9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2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491" w:rsidRPr="00A32D69" w14:paraId="63A8AC2E" w14:textId="77777777" w:rsidTr="0048170D">
        <w:trPr>
          <w:trHeight w:hRule="exact" w:val="403"/>
        </w:trPr>
        <w:tc>
          <w:tcPr>
            <w:tcW w:w="2304" w:type="pct"/>
            <w:vAlign w:val="bottom"/>
          </w:tcPr>
          <w:p w14:paraId="70A6F737" w14:textId="7D92C8A4" w:rsidR="00F20491" w:rsidRPr="00A32D69" w:rsidRDefault="00F20491" w:rsidP="007343B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066F55C" w14:textId="7ACE359B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18DFB858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4" w:type="pct"/>
            <w:vAlign w:val="bottom"/>
          </w:tcPr>
          <w:p w14:paraId="59AFCD5A" w14:textId="5F562A2F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263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vAlign w:val="bottom"/>
          </w:tcPr>
          <w:p w14:paraId="4865D72D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05FCBF41" w14:textId="74A736E0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4C41D54A" w14:textId="77777777" w:rsidR="00F20491" w:rsidRPr="00A32D69" w:rsidRDefault="00F20491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4A045F6" w14:textId="6FADB63D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20491" w:rsidRPr="00A32D69" w14:paraId="531460CD" w14:textId="77777777" w:rsidTr="0048170D">
        <w:trPr>
          <w:trHeight w:hRule="exact" w:val="403"/>
        </w:trPr>
        <w:tc>
          <w:tcPr>
            <w:tcW w:w="2304" w:type="pct"/>
            <w:vAlign w:val="bottom"/>
          </w:tcPr>
          <w:p w14:paraId="58E25B4B" w14:textId="77777777" w:rsidR="00F20491" w:rsidRPr="00A32D69" w:rsidRDefault="00F20491" w:rsidP="007343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7"/>
            <w:vAlign w:val="bottom"/>
          </w:tcPr>
          <w:p w14:paraId="7ED52C60" w14:textId="77777777" w:rsidR="00F20491" w:rsidRPr="00A32D69" w:rsidRDefault="00F20491" w:rsidP="007343BD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2D6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E6E95" w:rsidRPr="00A32D69" w14:paraId="76669FC0" w14:textId="77777777" w:rsidTr="0048170D">
        <w:trPr>
          <w:trHeight w:hRule="exact" w:val="403"/>
        </w:trPr>
        <w:tc>
          <w:tcPr>
            <w:tcW w:w="2304" w:type="pct"/>
            <w:vAlign w:val="bottom"/>
          </w:tcPr>
          <w:p w14:paraId="4FD2711D" w14:textId="18EF9A2D" w:rsidR="005E6E95" w:rsidRPr="00A32D69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2D6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</w:tcPr>
          <w:p w14:paraId="574A3ACD" w14:textId="57FB629D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vAlign w:val="bottom"/>
          </w:tcPr>
          <w:p w14:paraId="55BEBF6F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11C2F3EC" w14:textId="4F19A1C4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263,923</w:t>
            </w:r>
          </w:p>
        </w:tc>
        <w:tc>
          <w:tcPr>
            <w:tcW w:w="144" w:type="pct"/>
            <w:vAlign w:val="bottom"/>
          </w:tcPr>
          <w:p w14:paraId="7F145C1A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B1E5A90" w14:textId="0A04BA98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vAlign w:val="bottom"/>
          </w:tcPr>
          <w:p w14:paraId="66852FBC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852EF1" w14:textId="6D529821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263,923</w:t>
            </w:r>
          </w:p>
        </w:tc>
      </w:tr>
      <w:tr w:rsidR="005E6E95" w:rsidRPr="00A32D69" w14:paraId="3942BFB9" w14:textId="77777777" w:rsidTr="0048170D">
        <w:trPr>
          <w:trHeight w:hRule="exact" w:val="407"/>
        </w:trPr>
        <w:tc>
          <w:tcPr>
            <w:tcW w:w="2304" w:type="pct"/>
            <w:vAlign w:val="bottom"/>
          </w:tcPr>
          <w:p w14:paraId="5A0B7E89" w14:textId="35A5E6DD" w:rsidR="005E6E95" w:rsidRPr="00A32D69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D6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588" w:type="pct"/>
          </w:tcPr>
          <w:p w14:paraId="06023C4B" w14:textId="3722B887" w:rsidR="005E6E95" w:rsidRPr="00A32D69" w:rsidRDefault="00847373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4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833120" w:rsidRPr="007E4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71E28" w:rsidRPr="007E4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928</w:t>
            </w:r>
          </w:p>
        </w:tc>
        <w:tc>
          <w:tcPr>
            <w:tcW w:w="144" w:type="pct"/>
            <w:vAlign w:val="bottom"/>
          </w:tcPr>
          <w:p w14:paraId="1ECFB9A7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2211FC2F" w14:textId="624DC762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68,579</w:t>
            </w:r>
          </w:p>
        </w:tc>
        <w:tc>
          <w:tcPr>
            <w:tcW w:w="144" w:type="pct"/>
            <w:vAlign w:val="bottom"/>
          </w:tcPr>
          <w:p w14:paraId="2704599D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EE9AE6" w14:textId="6500E717" w:rsidR="005E6E95" w:rsidRPr="00A32D69" w:rsidRDefault="001D5500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</w:t>
            </w:r>
            <w:r w:rsidR="00AC4E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C00E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4" w:type="pct"/>
            <w:vAlign w:val="bottom"/>
          </w:tcPr>
          <w:p w14:paraId="18B9529B" w14:textId="7777777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A2D143" w14:textId="50FB5DF7" w:rsidR="005E6E95" w:rsidRPr="00A32D69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2D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66,013</w:t>
            </w:r>
          </w:p>
        </w:tc>
      </w:tr>
      <w:tr w:rsidR="005E6E95" w:rsidRPr="00A32D69" w14:paraId="4A5EAD5E" w14:textId="77777777" w:rsidTr="0048170D">
        <w:trPr>
          <w:trHeight w:hRule="exact" w:val="407"/>
        </w:trPr>
        <w:tc>
          <w:tcPr>
            <w:tcW w:w="2304" w:type="pct"/>
            <w:vAlign w:val="bottom"/>
          </w:tcPr>
          <w:p w14:paraId="50C1E184" w14:textId="01C9A99F" w:rsidR="005E6E95" w:rsidRPr="00E46683" w:rsidRDefault="005E6E95" w:rsidP="005E6E9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8F55F78" w14:textId="469E4EBF" w:rsidR="005E6E95" w:rsidRPr="00E46683" w:rsidRDefault="00506513" w:rsidP="00BF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31A95"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19,61</w:t>
            </w:r>
            <w:r w:rsidR="003A7DE6"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8E3FC7"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385C4241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6669247" w14:textId="227E760A" w:rsidR="005E6E95" w:rsidRPr="00E46683" w:rsidRDefault="005E6E95" w:rsidP="00F7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(70,750)</w:t>
            </w:r>
          </w:p>
        </w:tc>
        <w:tc>
          <w:tcPr>
            <w:tcW w:w="144" w:type="pct"/>
            <w:vAlign w:val="bottom"/>
          </w:tcPr>
          <w:p w14:paraId="68067F63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C51F1BF" w14:textId="05293609" w:rsidR="005E6E95" w:rsidRPr="00E46683" w:rsidRDefault="001553A3" w:rsidP="0003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(21,020)</w:t>
            </w:r>
          </w:p>
        </w:tc>
        <w:tc>
          <w:tcPr>
            <w:tcW w:w="144" w:type="pct"/>
            <w:vAlign w:val="bottom"/>
          </w:tcPr>
          <w:p w14:paraId="4EB42518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FFFFB75" w14:textId="7115898F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(68,184)</w:t>
            </w:r>
          </w:p>
        </w:tc>
      </w:tr>
      <w:tr w:rsidR="0013236E" w:rsidRPr="00A32D69" w14:paraId="1B5710F1" w14:textId="77777777" w:rsidTr="0048170D">
        <w:trPr>
          <w:trHeight w:hRule="exact" w:val="407"/>
        </w:trPr>
        <w:tc>
          <w:tcPr>
            <w:tcW w:w="2304" w:type="pct"/>
            <w:vAlign w:val="bottom"/>
          </w:tcPr>
          <w:p w14:paraId="31BBB790" w14:textId="2945065F" w:rsidR="0013236E" w:rsidRPr="00E46683" w:rsidRDefault="0013236E" w:rsidP="00132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97DED93" w14:textId="581225C7" w:rsidR="0013236E" w:rsidRPr="00E46683" w:rsidRDefault="0013236E" w:rsidP="000C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299,062</w:t>
            </w:r>
          </w:p>
        </w:tc>
        <w:tc>
          <w:tcPr>
            <w:tcW w:w="144" w:type="pct"/>
            <w:vAlign w:val="bottom"/>
          </w:tcPr>
          <w:p w14:paraId="3F0FE736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025CF0B" w14:textId="4B403722" w:rsidR="0013236E" w:rsidRPr="00E46683" w:rsidRDefault="0013236E" w:rsidP="000C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vAlign w:val="bottom"/>
          </w:tcPr>
          <w:p w14:paraId="2584BD54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82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05FFB4E" w14:textId="798FE625" w:rsidR="0013236E" w:rsidRPr="00B310FD" w:rsidRDefault="0013236E" w:rsidP="00B3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310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299,062</w:t>
            </w:r>
          </w:p>
        </w:tc>
        <w:tc>
          <w:tcPr>
            <w:tcW w:w="144" w:type="pct"/>
            <w:vAlign w:val="bottom"/>
          </w:tcPr>
          <w:p w14:paraId="2D38DD97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52"/>
                <w:tab w:val="decimal" w:pos="1869"/>
              </w:tabs>
              <w:spacing w:line="240" w:lineRule="auto"/>
              <w:ind w:right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999C63D" w14:textId="207D0EA2" w:rsidR="0013236E" w:rsidRPr="00E46683" w:rsidRDefault="0013236E" w:rsidP="00B3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</w:tr>
      <w:tr w:rsidR="005E6E95" w:rsidRPr="001A6629" w14:paraId="569ABBC8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249D70DC" w14:textId="77777777" w:rsidR="005E6E95" w:rsidRPr="00E46683" w:rsidRDefault="005E6E95" w:rsidP="005E6E9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6FF7F83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2CBAB64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A7AFD42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B52B654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F2976D3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4C07356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6159FA8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6E95" w:rsidRPr="001A6629" w14:paraId="7254FC18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4BED6CC1" w14:textId="4D879DA6" w:rsidR="005E6E95" w:rsidRPr="00E46683" w:rsidRDefault="005E6E95" w:rsidP="005E6E9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shd w:val="clear" w:color="auto" w:fill="FFFFFF" w:themeFill="background1"/>
          </w:tcPr>
          <w:p w14:paraId="6E71F48A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24BF3677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56992F19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4DB0B0F1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0E80E5BF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1FA7BD9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16DF4CD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6E95" w:rsidRPr="001A6629" w14:paraId="1E737234" w14:textId="77777777" w:rsidTr="0048170D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507B3700" w14:textId="66B7CF5B" w:rsidR="005E6E95" w:rsidRPr="00E46683" w:rsidRDefault="005E6E95" w:rsidP="005E6E9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shd w:val="clear" w:color="auto" w:fill="FFFFFF" w:themeFill="background1"/>
          </w:tcPr>
          <w:p w14:paraId="21F9DE6F" w14:textId="354D0515" w:rsidR="005E6E95" w:rsidRPr="00E46683" w:rsidRDefault="00FD27E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135,274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9D6FD3A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 w:themeFill="background1"/>
          </w:tcPr>
          <w:p w14:paraId="17BD56B1" w14:textId="1113F6D9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77,559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5B375C1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60B94274" w14:textId="6901325E" w:rsidR="005E6E95" w:rsidRPr="00E46683" w:rsidRDefault="00FD27E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135,274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3E375813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6C3A9503" w14:textId="69162A92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77,559</w:t>
            </w:r>
          </w:p>
        </w:tc>
      </w:tr>
      <w:tr w:rsidR="005E6E95" w:rsidRPr="001A6629" w14:paraId="4030F268" w14:textId="77777777" w:rsidTr="0013236E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79B9B857" w14:textId="349ABF09" w:rsidR="005E6E95" w:rsidRPr="00E46683" w:rsidRDefault="005E6E95" w:rsidP="005E6E9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E1D4FE" w14:textId="4C29D1BC" w:rsidR="005E6E95" w:rsidRPr="00E46683" w:rsidRDefault="00FD27E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163,78</w:t>
            </w:r>
            <w:r w:rsidR="00D23F52" w:rsidRPr="00E466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46B509FC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4CF019" w14:textId="5F0952EA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184,193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64A3C9F8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A881598" w14:textId="3DD12F7C" w:rsidR="005E6E95" w:rsidRPr="00E46683" w:rsidRDefault="00FD27EA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163,78</w:t>
            </w:r>
            <w:r w:rsidR="00D23F52" w:rsidRPr="00E466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51B154A4" w14:textId="77777777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B08EB20" w14:textId="557A8245" w:rsidR="005E6E95" w:rsidRPr="00E46683" w:rsidRDefault="005E6E95" w:rsidP="005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sz w:val="30"/>
                <w:szCs w:val="30"/>
              </w:rPr>
              <w:t>184,193</w:t>
            </w:r>
          </w:p>
        </w:tc>
      </w:tr>
      <w:tr w:rsidR="0013236E" w:rsidRPr="001A6629" w14:paraId="0D5974FA" w14:textId="77777777" w:rsidTr="0013236E">
        <w:trPr>
          <w:trHeight w:hRule="exact" w:val="407"/>
        </w:trPr>
        <w:tc>
          <w:tcPr>
            <w:tcW w:w="2304" w:type="pct"/>
            <w:shd w:val="clear" w:color="auto" w:fill="FFFFFF" w:themeFill="background1"/>
            <w:vAlign w:val="bottom"/>
          </w:tcPr>
          <w:p w14:paraId="25BF4472" w14:textId="3DFCC6AD" w:rsidR="0013236E" w:rsidRPr="00E46683" w:rsidRDefault="0013236E" w:rsidP="0013236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5B19E89" w14:textId="255EA2EE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299,062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A1BAE6E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FFA8CD" w14:textId="3A9D5443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261,752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74FB773E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1A7D42" w14:textId="40B652F9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299,062</w:t>
            </w:r>
          </w:p>
        </w:tc>
        <w:tc>
          <w:tcPr>
            <w:tcW w:w="144" w:type="pct"/>
            <w:shd w:val="clear" w:color="auto" w:fill="FFFFFF" w:themeFill="background1"/>
            <w:vAlign w:val="bottom"/>
          </w:tcPr>
          <w:p w14:paraId="09443102" w14:textId="77777777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18E016" w14:textId="2D9A02FC" w:rsidR="0013236E" w:rsidRPr="00E46683" w:rsidRDefault="0013236E" w:rsidP="0013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E4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261,752</w:t>
            </w:r>
          </w:p>
        </w:tc>
      </w:tr>
    </w:tbl>
    <w:p w14:paraId="56D53B7D" w14:textId="77777777" w:rsidR="00C924EE" w:rsidRPr="00496F50" w:rsidRDefault="00C924EE" w:rsidP="00163CDC">
      <w:pPr>
        <w:rPr>
          <w:rFonts w:asciiTheme="majorBidi" w:hAnsiTheme="majorBidi" w:cstheme="majorBidi"/>
          <w:sz w:val="28"/>
          <w:szCs w:val="28"/>
        </w:rPr>
      </w:pPr>
    </w:p>
    <w:p w14:paraId="5092CD36" w14:textId="0A20F7AC" w:rsidR="00036B89" w:rsidRPr="00496F50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ประมาณการหนี้สินสำหรับการบำรุงรักษาทางยกระดับ</w:t>
      </w:r>
      <w:r w:rsidR="001E691D" w:rsidRPr="00496F50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496F50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496F50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496F50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496F50">
        <w:rPr>
          <w:rFonts w:asciiTheme="majorBidi" w:hAnsiTheme="majorBidi" w:cstheme="majorBidi"/>
          <w:sz w:val="30"/>
          <w:szCs w:val="30"/>
          <w:cs/>
        </w:rPr>
        <w:t>ในเรื่อง</w:t>
      </w:r>
      <w:r w:rsidR="00A97AD1">
        <w:rPr>
          <w:rFonts w:asciiTheme="majorBidi" w:hAnsiTheme="majorBidi" w:cstheme="majorBidi"/>
          <w:sz w:val="30"/>
          <w:szCs w:val="30"/>
        </w:rPr>
        <w:br/>
      </w:r>
      <w:r w:rsidR="00C62A1F" w:rsidRPr="00496F50">
        <w:rPr>
          <w:rFonts w:asciiTheme="majorBidi" w:hAnsiTheme="majorBidi" w:cstheme="majorBidi"/>
          <w:sz w:val="30"/>
          <w:szCs w:val="30"/>
          <w:cs/>
        </w:rPr>
        <w:t>การบำรุงรักษาทางยกระดับ</w:t>
      </w:r>
    </w:p>
    <w:p w14:paraId="7C4AB9B2" w14:textId="0CDD1543" w:rsidR="003E26A9" w:rsidRPr="00496F50" w:rsidRDefault="003E26A9" w:rsidP="00990339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488E18AD" w14:textId="041DE37F" w:rsidR="00036B89" w:rsidRPr="00496F50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</w:t>
      </w:r>
      <w:r w:rsidR="00C90F0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หลัก</w:t>
      </w:r>
      <w:r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</w:t>
      </w:r>
      <w:r w:rsidR="001B7EB0" w:rsidRPr="00496F5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00BED98E" w14:textId="61B93F08" w:rsidR="00036B89" w:rsidRPr="00496F50" w:rsidRDefault="00036B89" w:rsidP="0099033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79"/>
        <w:gridCol w:w="272"/>
        <w:gridCol w:w="1979"/>
      </w:tblGrid>
      <w:tr w:rsidR="0043287D" w:rsidRPr="00496F50" w14:paraId="3254DA8D" w14:textId="77777777" w:rsidTr="0043287D">
        <w:trPr>
          <w:tblHeader/>
        </w:trPr>
        <w:tc>
          <w:tcPr>
            <w:tcW w:w="2696" w:type="pct"/>
          </w:tcPr>
          <w:p w14:paraId="06686863" w14:textId="4C7DF273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14:paraId="6E795170" w14:textId="085813B3" w:rsidR="0043287D" w:rsidRPr="00496F50" w:rsidRDefault="0043287D" w:rsidP="000A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6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32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5321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7D" w:rsidRPr="00496F50" w14:paraId="04129491" w14:textId="77777777" w:rsidTr="0043287D">
        <w:trPr>
          <w:tblHeader/>
        </w:trPr>
        <w:tc>
          <w:tcPr>
            <w:tcW w:w="2696" w:type="pct"/>
            <w:vAlign w:val="bottom"/>
          </w:tcPr>
          <w:p w14:paraId="7C5116BB" w14:textId="16CB02D7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pct"/>
          </w:tcPr>
          <w:p w14:paraId="59C5273F" w14:textId="34BBC08E" w:rsidR="0043287D" w:rsidRPr="00496F50" w:rsidRDefault="0043287D" w:rsidP="000A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72AE658" w14:textId="77777777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hideMark/>
          </w:tcPr>
          <w:p w14:paraId="4DE1F706" w14:textId="4831AB32" w:rsidR="0043287D" w:rsidRPr="00496F50" w:rsidRDefault="004328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96F5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5E6E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287D" w:rsidRPr="00496F50" w14:paraId="2169BF86" w14:textId="77777777" w:rsidTr="0043287D">
        <w:trPr>
          <w:tblHeader/>
        </w:trPr>
        <w:tc>
          <w:tcPr>
            <w:tcW w:w="2696" w:type="pct"/>
            <w:vAlign w:val="bottom"/>
          </w:tcPr>
          <w:p w14:paraId="57DA251D" w14:textId="77777777" w:rsidR="0043287D" w:rsidRPr="00496F50" w:rsidRDefault="00432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14:paraId="69078C5C" w14:textId="36805C48" w:rsidR="0043287D" w:rsidRPr="00496F50" w:rsidRDefault="0043287D" w:rsidP="009769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96F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3287D" w:rsidRPr="00496F50" w14:paraId="3C98ED5F" w14:textId="77777777" w:rsidTr="0043287D">
        <w:tc>
          <w:tcPr>
            <w:tcW w:w="2696" w:type="pct"/>
            <w:hideMark/>
          </w:tcPr>
          <w:p w14:paraId="70E52B14" w14:textId="097E4732" w:rsidR="0043287D" w:rsidRPr="00496F50" w:rsidRDefault="0043287D" w:rsidP="00E40AE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8" w:type="pct"/>
          </w:tcPr>
          <w:p w14:paraId="02835DBB" w14:textId="247FC166" w:rsidR="0043287D" w:rsidRPr="00496F50" w:rsidRDefault="00E70AD3" w:rsidP="00F0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1.91 - 2.94</w:t>
            </w:r>
          </w:p>
        </w:tc>
        <w:tc>
          <w:tcPr>
            <w:tcW w:w="148" w:type="pct"/>
          </w:tcPr>
          <w:p w14:paraId="6AC784A2" w14:textId="77777777" w:rsidR="0043287D" w:rsidRPr="00496F50" w:rsidRDefault="0043287D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</w:tcPr>
          <w:p w14:paraId="22B28F56" w14:textId="7F25DE21" w:rsidR="0043287D" w:rsidRPr="00496F50" w:rsidRDefault="0043287D" w:rsidP="004C7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2.45 - 2.94</w:t>
            </w:r>
          </w:p>
        </w:tc>
      </w:tr>
    </w:tbl>
    <w:p w14:paraId="547BDFAA" w14:textId="79F74726" w:rsidR="00036B89" w:rsidRPr="00F37125" w:rsidRDefault="00036B89" w:rsidP="006F367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t>ส่วนงานดำเนินงาน</w:t>
      </w:r>
      <w:r w:rsidR="00633F54" w:rsidRPr="00F37125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1942D22E" w:rsidR="00036B89" w:rsidRPr="00371DB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D363" w14:textId="77777777" w:rsidR="00A75240" w:rsidRPr="00496F50" w:rsidRDefault="00A75240" w:rsidP="00A7524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119A631" w14:textId="6E477235" w:rsidR="00F44BB7" w:rsidRPr="00496F50" w:rsidRDefault="00775A11" w:rsidP="005760E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496F5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7E119BDC" w14:textId="25716EEC" w:rsidR="00D3020F" w:rsidRDefault="00D3020F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</w:t>
      </w:r>
      <w:r w:rsidR="00400E7C">
        <w:rPr>
          <w:rFonts w:asciiTheme="majorBidi" w:hAnsiTheme="majorBidi" w:cstheme="majorBidi" w:hint="cs"/>
          <w:sz w:val="30"/>
          <w:szCs w:val="30"/>
          <w:cs/>
        </w:rPr>
        <w:t>สินค้าหรือ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บริการด้วยจำนวนเงินที่สะท้อนถึงสิ่งตอบแทนที่</w:t>
      </w:r>
      <w:r w:rsidR="00E929CA"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9825B9" w:rsidRPr="00496F50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AA2651C" w14:textId="77777777" w:rsidR="00F672E0" w:rsidRDefault="00F672E0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018C" w14:textId="137BC1F4" w:rsidR="00F672E0" w:rsidRPr="00496F50" w:rsidRDefault="00F672E0" w:rsidP="005760E9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00E7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59FE876" w14:textId="77777777" w:rsidR="00B30695" w:rsidRPr="00D372D1" w:rsidRDefault="00B30695" w:rsidP="00B30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332BFA7" w14:textId="77777777" w:rsidR="009D0F2E" w:rsidRPr="00496F50" w:rsidRDefault="009D0F2E" w:rsidP="009D0F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รายได้จากการให้บริการทางยกระดับรับรู้</w:t>
      </w:r>
      <w:r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Pr="00496F50">
        <w:rPr>
          <w:rFonts w:asciiTheme="majorBidi" w:hAnsiTheme="majorBidi" w:cstheme="majorBidi"/>
          <w:sz w:val="30"/>
          <w:szCs w:val="30"/>
          <w:cs/>
        </w:rPr>
        <w:t>ณ เวลาใดเวลาหนึ่งเมื่อใด้ให้บริการ ต้นทุนที่เกี่ยวข้องรับรู้ในกำไรหรือขาดทุนเมื่อเกิดขึ้น</w:t>
      </w:r>
    </w:p>
    <w:p w14:paraId="0AF6F648" w14:textId="3B2F9374" w:rsidR="00430A61" w:rsidRPr="0001538D" w:rsidRDefault="00430A61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16626E8" w14:textId="2391F9EF" w:rsidR="00E64F72" w:rsidRDefault="00E64F72" w:rsidP="00400E7C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9A03DA" w:rsidRPr="00496F50">
        <w:rPr>
          <w:rFonts w:asciiTheme="majorBidi" w:hAnsiTheme="majorBidi"/>
          <w:sz w:val="30"/>
          <w:szCs w:val="30"/>
          <w:cs/>
        </w:rPr>
        <w:t>ซ่อมแซมโครงสร้างพื้นฐาน</w:t>
      </w:r>
      <w:r w:rsidR="009A03DA" w:rsidRPr="00496F50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9A03DA" w:rsidRPr="00496F50">
        <w:rPr>
          <w:rFonts w:asciiTheme="majorBidi" w:hAnsiTheme="majorBidi"/>
          <w:sz w:val="30"/>
          <w:szCs w:val="30"/>
          <w:cs/>
        </w:rPr>
        <w:t>ตลอดช่วงเวลาหนึ่งโดยอ้างอิงกับขั้นความสำเร็จของงาน</w:t>
      </w:r>
      <w:r w:rsidR="002C4963" w:rsidRPr="00496F50">
        <w:rPr>
          <w:rFonts w:asciiTheme="majorBidi" w:hAnsiTheme="majorBidi" w:hint="cs"/>
          <w:sz w:val="30"/>
          <w:szCs w:val="30"/>
          <w:cs/>
        </w:rPr>
        <w:t xml:space="preserve"> </w:t>
      </w:r>
      <w:r w:rsidR="009A03DA" w:rsidRPr="00496F50">
        <w:rPr>
          <w:rFonts w:asciiTheme="majorBidi" w:hAnsiTheme="majorBidi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23A1C3AE" w14:textId="77777777" w:rsidR="00605029" w:rsidRPr="00605029" w:rsidRDefault="00605029" w:rsidP="00400E7C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/>
          <w:sz w:val="30"/>
          <w:szCs w:val="30"/>
        </w:rPr>
      </w:pPr>
    </w:p>
    <w:p w14:paraId="134628C2" w14:textId="3190D2E2" w:rsidR="00860F64" w:rsidRPr="006B0042" w:rsidRDefault="00860F64" w:rsidP="006B004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ยอดคงเหลือ</w:t>
      </w:r>
      <w:r w:rsidR="009C0E21"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ของ</w:t>
      </w:r>
      <w:r w:rsidRPr="006B004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สัญญา</w:t>
      </w:r>
    </w:p>
    <w:p w14:paraId="059656F3" w14:textId="7BA4FCF5" w:rsidR="00860F64" w:rsidRPr="00496F50" w:rsidRDefault="00974721" w:rsidP="00860F64">
      <w:pPr>
        <w:pStyle w:val="BodyText"/>
        <w:tabs>
          <w:tab w:val="clear" w:pos="454"/>
          <w:tab w:val="left" w:pos="1350"/>
        </w:tabs>
        <w:spacing w:after="0" w:line="240" w:lineRule="auto"/>
        <w:ind w:left="90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74721">
        <w:rPr>
          <w:rFonts w:asciiTheme="majorBidi" w:hAnsi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</w:t>
      </w:r>
      <w:r w:rsidR="00C70EF9">
        <w:rPr>
          <w:rFonts w:asciiTheme="majorBidi" w:hAnsiTheme="majorBidi" w:hint="cs"/>
          <w:sz w:val="30"/>
          <w:szCs w:val="30"/>
          <w:cs/>
        </w:rPr>
        <w:t>หนี้</w:t>
      </w:r>
    </w:p>
    <w:p w14:paraId="73924BCA" w14:textId="77777777" w:rsidR="00860F64" w:rsidRPr="00D372D1" w:rsidRDefault="00860F64" w:rsidP="00860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E728855" w14:textId="3410181D" w:rsidR="00860F64" w:rsidRPr="00496F50" w:rsidRDefault="00B63E05" w:rsidP="00860F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63E0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2D13DB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B63E05">
        <w:rPr>
          <w:rFonts w:asciiTheme="majorBidi" w:hAnsiTheme="majorBidi"/>
          <w:sz w:val="30"/>
          <w:szCs w:val="30"/>
          <w:cs/>
        </w:rPr>
        <w:t>เป็นภาระผูกพันที่จะต้องโอน</w:t>
      </w:r>
      <w:r w:rsidR="00360643">
        <w:rPr>
          <w:rFonts w:asciiTheme="majorBidi" w:hAnsiTheme="majorBidi" w:hint="cs"/>
          <w:sz w:val="30"/>
          <w:szCs w:val="30"/>
          <w:cs/>
        </w:rPr>
        <w:t>สินค้าหรือ</w:t>
      </w:r>
      <w:r w:rsidRPr="00B63E05">
        <w:rPr>
          <w:rFonts w:asciiTheme="majorBidi" w:hAnsiTheme="majorBidi"/>
          <w:sz w:val="30"/>
          <w:szCs w:val="30"/>
          <w:cs/>
        </w:rPr>
        <w:t>บริการให้กับลูกค้า</w:t>
      </w:r>
      <w:r w:rsidR="002D13DB">
        <w:rPr>
          <w:rFonts w:asciiTheme="majorBidi" w:hAnsiTheme="majorBidi" w:hint="cs"/>
          <w:sz w:val="30"/>
          <w:szCs w:val="30"/>
          <w:cs/>
        </w:rPr>
        <w:t xml:space="preserve"> </w:t>
      </w:r>
      <w:r w:rsidRPr="00B63E0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2D13DB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B63E05">
        <w:rPr>
          <w:rFonts w:asciiTheme="majorBidi" w:hAnsiTheme="majorBidi"/>
          <w:sz w:val="30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2B3892DF" w14:textId="346744A9" w:rsidR="00E64F72" w:rsidRPr="00400E7C" w:rsidRDefault="00E64F72" w:rsidP="00BB293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99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p w14:paraId="49314310" w14:textId="0353BCDF" w:rsidR="00430A61" w:rsidRPr="00496F50" w:rsidRDefault="00430A61" w:rsidP="00D578F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496F5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344AA0E" w14:textId="74D79F6B" w:rsidR="00FA67B5" w:rsidRDefault="00FA67B5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A67B5">
        <w:rPr>
          <w:rFonts w:asciiTheme="majorBidi" w:hAnsi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F4DECEE" w14:textId="77777777" w:rsidR="00FA67B5" w:rsidRDefault="00FA67B5" w:rsidP="00400E7C">
      <w:pPr>
        <w:tabs>
          <w:tab w:val="clear" w:pos="907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652A7" w14:textId="77777777" w:rsidR="00BC2273" w:rsidRDefault="00BC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3C947B" w14:textId="4A860B2D" w:rsidR="009A03DA" w:rsidRDefault="00FA67B5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126EED">
        <w:rPr>
          <w:rFonts w:asciiTheme="majorBidi" w:hAnsiTheme="majorBidi" w:cstheme="majorBidi"/>
          <w:sz w:val="30"/>
          <w:szCs w:val="30"/>
        </w:rPr>
        <w:t>3</w:t>
      </w:r>
      <w:r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Pr="00496F5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657A4D">
        <w:rPr>
          <w:rFonts w:asciiTheme="majorBidi" w:hAnsiTheme="majorBidi" w:cstheme="majorBidi"/>
          <w:sz w:val="30"/>
          <w:szCs w:val="30"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การดำเนินงานของแต่ละส่วนงานที่รายงานของกลุ่มบริษัทโดยสรุปมีดังนี้</w:t>
      </w:r>
    </w:p>
    <w:p w14:paraId="0F02968E" w14:textId="77777777" w:rsidR="00BC2273" w:rsidRPr="00496F50" w:rsidRDefault="00BC2273" w:rsidP="00400E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EB030" w14:textId="2C324FF9" w:rsidR="009A03DA" w:rsidRDefault="009A03DA" w:rsidP="00400E7C">
      <w:pPr>
        <w:pStyle w:val="ListParagraph"/>
        <w:numPr>
          <w:ilvl w:val="0"/>
          <w:numId w:val="4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i/>
          <w:iCs/>
          <w:sz w:val="30"/>
          <w:szCs w:val="30"/>
          <w:cs/>
        </w:rPr>
        <w:t>ส่วนงาน 1</w:t>
      </w:r>
      <w:r w:rsidR="00D905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9DE" w:rsidRPr="00400E7C">
        <w:rPr>
          <w:rFonts w:asciiTheme="majorBidi" w:hAnsiTheme="majorBidi" w:cstheme="majorBidi"/>
          <w:i/>
          <w:iCs/>
          <w:sz w:val="30"/>
          <w:szCs w:val="30"/>
          <w:cs/>
        </w:rPr>
        <w:t>บริการทางยกระดับ</w:t>
      </w:r>
    </w:p>
    <w:p w14:paraId="5C4A0DC8" w14:textId="0F1EB91B" w:rsidR="009A03DA" w:rsidRDefault="00FA67B5" w:rsidP="00400E7C">
      <w:pPr>
        <w:pStyle w:val="ListParagraph"/>
        <w:numPr>
          <w:ilvl w:val="0"/>
          <w:numId w:val="4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0" w:hanging="9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67B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ส่วนงาน </w:t>
      </w:r>
      <w:r w:rsidRPr="00FA67B5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Pr="00FA67B5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บริการซ่อมแซมโครงสร้างพื้นฐาน</w:t>
      </w:r>
      <w:r w:rsidR="004B1FE1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และขายสินค้า</w:t>
      </w:r>
      <w:r w:rsidR="00F75475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</w:t>
      </w:r>
    </w:p>
    <w:p w14:paraId="1F118CAF" w14:textId="34C675CE" w:rsidR="000B4D0E" w:rsidRPr="004254DF" w:rsidRDefault="000B4D0E" w:rsidP="00400E7C">
      <w:pPr>
        <w:pStyle w:val="ListParagraph"/>
        <w:numPr>
          <w:ilvl w:val="0"/>
          <w:numId w:val="4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0" w:hanging="9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4D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ส่วนงาน </w:t>
      </w:r>
      <w:r w:rsidRPr="004254DF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Pr="004254DF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</w:t>
      </w:r>
      <w:r w:rsidR="0053535D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="00821B6B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="0053535D">
        <w:rPr>
          <w:rFonts w:asciiTheme="majorBidi" w:hAnsiTheme="majorBidi" w:cstheme="majorBidi" w:hint="cs"/>
          <w:i/>
          <w:iCs/>
          <w:sz w:val="30"/>
          <w:szCs w:val="30"/>
          <w:cs/>
        </w:rPr>
        <w:t>ะบบ</w:t>
      </w:r>
      <w:r w:rsidR="000B40F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การ</w:t>
      </w:r>
      <w:r w:rsidR="0053535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</w:t>
      </w:r>
      <w:r w:rsidR="00786F8D" w:rsidRPr="004254D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และขายสินค้าที่เกี่ยวข้อง</w:t>
      </w:r>
    </w:p>
    <w:p w14:paraId="0E14FE13" w14:textId="77777777" w:rsidR="009A03DA" w:rsidRPr="00496F50" w:rsidRDefault="009A03DA" w:rsidP="00D9059D">
      <w:pPr>
        <w:tabs>
          <w:tab w:val="clear" w:pos="907"/>
        </w:tabs>
        <w:spacing w:line="240" w:lineRule="auto"/>
        <w:ind w:left="630" w:right="-45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90E97" w14:textId="6879D218" w:rsidR="009A03DA" w:rsidRDefault="009A03DA" w:rsidP="00D9059D">
      <w:pPr>
        <w:tabs>
          <w:tab w:val="clear" w:pos="680"/>
          <w:tab w:val="clear" w:pos="907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</w:t>
      </w:r>
      <w:r w:rsidR="00FA67B5">
        <w:rPr>
          <w:rFonts w:asciiTheme="majorBidi" w:hAnsiTheme="majorBidi" w:cstheme="majorBidi"/>
          <w:sz w:val="30"/>
          <w:szCs w:val="30"/>
          <w:cs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F75475">
        <w:rPr>
          <w:rFonts w:asciiTheme="majorBidi" w:hAnsiTheme="majorBidi" w:cstheme="majorBidi"/>
          <w:sz w:val="30"/>
          <w:szCs w:val="30"/>
          <w:cs/>
        </w:rPr>
        <w:br/>
      </w:r>
      <w:r w:rsidRPr="00496F50">
        <w:rPr>
          <w:rFonts w:asciiTheme="majorBidi" w:hAnsiTheme="majorBidi" w:cstheme="majorBidi"/>
          <w:sz w:val="30"/>
          <w:szCs w:val="30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96F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6F50" w:rsidRPr="00496F50">
        <w:rPr>
          <w:rFonts w:asciiTheme="majorBidi" w:hAnsiTheme="majorBidi"/>
          <w:sz w:val="30"/>
          <w:szCs w:val="30"/>
          <w:cs/>
        </w:rPr>
        <w:t>ทั้งนี้การกำหนดราคาระหว่าง</w:t>
      </w:r>
      <w:r w:rsidR="00E26825">
        <w:rPr>
          <w:rFonts w:asciiTheme="majorBidi" w:hAnsiTheme="majorBidi"/>
          <w:sz w:val="30"/>
          <w:szCs w:val="30"/>
          <w:cs/>
        </w:rPr>
        <w:br/>
      </w:r>
      <w:r w:rsidR="00496F50" w:rsidRPr="00496F50">
        <w:rPr>
          <w:rFonts w:asciiTheme="majorBidi" w:hAnsiTheme="majorBidi"/>
          <w:sz w:val="30"/>
          <w:szCs w:val="30"/>
          <w:cs/>
        </w:rPr>
        <w:t>ส่วนงานเป็นไปตามการซื้อขายตามปกติธุรกิจ</w:t>
      </w:r>
    </w:p>
    <w:p w14:paraId="57763608" w14:textId="77777777" w:rsidR="00876972" w:rsidRDefault="00876972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83EB1" w14:textId="77777777" w:rsidR="00876972" w:rsidRDefault="0087697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86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sectPr w:rsidR="00876972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bookmarkStart w:id="1" w:name="_Hlk79077674"/>
    </w:p>
    <w:tbl>
      <w:tblPr>
        <w:tblW w:w="5048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2780"/>
        <w:gridCol w:w="1249"/>
        <w:gridCol w:w="237"/>
        <w:gridCol w:w="1038"/>
        <w:gridCol w:w="236"/>
        <w:gridCol w:w="1073"/>
        <w:gridCol w:w="236"/>
        <w:gridCol w:w="1155"/>
        <w:gridCol w:w="237"/>
        <w:gridCol w:w="911"/>
        <w:gridCol w:w="236"/>
        <w:gridCol w:w="745"/>
        <w:gridCol w:w="6"/>
        <w:gridCol w:w="230"/>
        <w:gridCol w:w="6"/>
        <w:gridCol w:w="839"/>
        <w:gridCol w:w="236"/>
        <w:gridCol w:w="871"/>
        <w:gridCol w:w="261"/>
        <w:gridCol w:w="9"/>
        <w:gridCol w:w="933"/>
        <w:gridCol w:w="236"/>
        <w:gridCol w:w="909"/>
      </w:tblGrid>
      <w:tr w:rsidR="0019079E" w:rsidRPr="00A5439F" w14:paraId="71909227" w14:textId="77777777" w:rsidTr="009B5116">
        <w:trPr>
          <w:tblHeader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CD184" w14:textId="77777777" w:rsidR="00852E5C" w:rsidRPr="00A06467" w:rsidRDefault="00852E5C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52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DF31599" w14:textId="0981709E" w:rsidR="00852E5C" w:rsidRPr="00A06467" w:rsidRDefault="00852E5C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9079E" w:rsidRPr="00DC18E2" w14:paraId="6BFDAD73" w14:textId="6DC64AEF" w:rsidTr="009B5116">
        <w:trPr>
          <w:trHeight w:val="389"/>
          <w:tblHeader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74529" w14:textId="134EDF63" w:rsidR="0019079E" w:rsidRPr="00A06467" w:rsidRDefault="0019079E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CA444" w14:textId="77777777" w:rsidR="000D7A54" w:rsidRDefault="000D7A54" w:rsidP="00126EE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1C546A" w14:textId="77777777" w:rsidR="0019079E" w:rsidRPr="0019079E" w:rsidRDefault="0019079E" w:rsidP="00126EE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92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1BB989" w14:textId="179BC3E6" w:rsidR="0019079E" w:rsidRPr="00710F33" w:rsidRDefault="0019079E">
            <w:pPr>
              <w:spacing w:line="240" w:lineRule="auto"/>
              <w:ind w:right="-80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บริการซ่อมแซมโครงสร้างพื้นฐานและขายสินค้าที่เกี่ยวข้อง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FA99D33" w14:textId="77777777" w:rsidR="0019079E" w:rsidRPr="00710F33" w:rsidRDefault="0019079E" w:rsidP="0048170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0D491" w14:textId="22FFDB3E" w:rsidR="0019079E" w:rsidRPr="00A06467" w:rsidRDefault="0019079E" w:rsidP="00821B6B">
            <w:pPr>
              <w:tabs>
                <w:tab w:val="clear" w:pos="1871"/>
                <w:tab w:val="left" w:pos="1726"/>
              </w:tabs>
              <w:spacing w:line="240" w:lineRule="auto"/>
              <w:ind w:left="-108" w:right="-94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บริการ</w:t>
            </w:r>
            <w:r w:rsidR="00CD7AB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ระบบ</w:t>
            </w:r>
            <w:r w:rsidR="00EE6FB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742A1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</w:t>
            </w:r>
            <w:r w:rsidR="00CD7AB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บริหาร</w:t>
            </w:r>
            <w:r w:rsidRPr="00A064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และขายสินค้าที่เกี่ยวข้อง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B070" w14:textId="77777777" w:rsidR="0019079E" w:rsidRPr="00A06467" w:rsidRDefault="0019079E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773AF" w14:textId="77777777" w:rsidR="000D7A54" w:rsidRDefault="000D7A54" w:rsidP="00126EE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1B84ABA" w14:textId="6FE29135" w:rsidR="0019079E" w:rsidRPr="00A06467" w:rsidRDefault="0019079E" w:rsidP="00126EE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1617836F" w14:textId="77777777" w:rsidR="0019079E" w:rsidRPr="00A06467" w:rsidRDefault="0019079E" w:rsidP="002077C9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C2AC30" w14:textId="77777777" w:rsidR="000D7A54" w:rsidRDefault="000D7A54" w:rsidP="000D7A54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273CD8A" w14:textId="518BA66C" w:rsidR="0019079E" w:rsidRPr="00A06467" w:rsidRDefault="0019079E" w:rsidP="00A06467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9079E" w:rsidRPr="00DC18E2" w14:paraId="6D59CDD5" w14:textId="5B1A2B62" w:rsidTr="009B5116">
        <w:trPr>
          <w:trHeight w:val="362"/>
          <w:tblHeader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40D55" w14:textId="4C5FD3D8" w:rsidR="00600D57" w:rsidRPr="00A06467" w:rsidRDefault="00600D57" w:rsidP="00600D57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500D2566" w14:textId="22F9B23C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6580D73F" w14:textId="77777777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5031D1D2" w14:textId="471FB951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11B1266" w14:textId="77777777" w:rsidR="009B797D" w:rsidRPr="00710F33" w:rsidRDefault="009B797D" w:rsidP="009B797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</w:tcPr>
          <w:p w14:paraId="669DAB8B" w14:textId="1924F322" w:rsidR="009B797D" w:rsidRPr="00710F33" w:rsidRDefault="009B797D" w:rsidP="009B797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57A6C93" w14:textId="650738CE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</w:tcPr>
          <w:p w14:paraId="7E2B1086" w14:textId="399022B6" w:rsidR="009B797D" w:rsidRPr="00710F33" w:rsidRDefault="009B797D" w:rsidP="009B797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525F331" w14:textId="77777777" w:rsidR="009B797D" w:rsidRPr="00710F33" w:rsidRDefault="009B797D" w:rsidP="009B797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6E12D26B" w14:textId="46F69E7E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6DFC6BC" w14:textId="1348E200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A366B" w14:textId="5DFE8859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44152" w14:textId="77777777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46CD14E" w14:textId="05E9424F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DA68411" w14:textId="77777777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182534C7" w14:textId="66DA5650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67D66" w14:textId="77777777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15FF3256" w14:textId="79416684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A3AB7A6" w14:textId="77777777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39A4542A" w14:textId="48F5E1DC" w:rsidR="00600D57" w:rsidRPr="00A06467" w:rsidRDefault="00600D57" w:rsidP="002077C9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E6E95"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19079E" w:rsidRPr="00A5439F" w14:paraId="06ED8463" w14:textId="087BB689" w:rsidTr="009B5116">
        <w:trPr>
          <w:trHeight w:hRule="exact" w:val="317"/>
          <w:tblHeader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43D7" w14:textId="77777777" w:rsidR="00600D57" w:rsidRPr="00A06467" w:rsidRDefault="00600D57" w:rsidP="00600D57">
            <w:pPr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52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18F5EE4" w14:textId="2B7DEE87" w:rsidR="00600D57" w:rsidRPr="00A06467" w:rsidRDefault="00600D57" w:rsidP="002077C9">
            <w:pPr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0646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A0646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9079E" w:rsidRPr="00DC18E2" w14:paraId="21151616" w14:textId="1EBD5AC3" w:rsidTr="009B5116">
        <w:trPr>
          <w:trHeight w:hRule="exact" w:val="353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FC85AE" w14:textId="77777777" w:rsidR="00600D57" w:rsidRPr="00A06467" w:rsidRDefault="00600D57" w:rsidP="00600D5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45A33891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77AC8461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3B57CC42" w14:textId="77777777" w:rsidR="00600D57" w:rsidRPr="00A06467" w:rsidRDefault="00600D57" w:rsidP="00A06467">
            <w:pPr>
              <w:tabs>
                <w:tab w:val="clear" w:pos="907"/>
                <w:tab w:val="left" w:pos="729"/>
              </w:tabs>
              <w:spacing w:line="240" w:lineRule="auto"/>
              <w:ind w:left="-108" w:right="-80" w:hanging="26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8EC17AC" w14:textId="77777777" w:rsidR="00C17D53" w:rsidRPr="00710F33" w:rsidRDefault="00C17D53" w:rsidP="00594ECC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</w:tcPr>
          <w:p w14:paraId="14552570" w14:textId="77777777" w:rsidR="00C17D53" w:rsidRPr="00710F33" w:rsidRDefault="00C17D53" w:rsidP="00594ECC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B03A4BA" w14:textId="212A903C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</w:tcPr>
          <w:p w14:paraId="0472A16E" w14:textId="77777777" w:rsidR="00C17D53" w:rsidRPr="00710F33" w:rsidRDefault="00C17D53" w:rsidP="00594ECC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3CA7B2A8" w14:textId="77777777" w:rsidR="00C17D53" w:rsidRPr="00710F33" w:rsidRDefault="00C17D53" w:rsidP="00594ECC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2011ABA8" w14:textId="27FF33CA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D00EFC9" w14:textId="1A4D3C5E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0C35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5F9F8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31E3FD4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A835F16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7CE3BC3C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9438E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614FB5EB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A02D25C" w14:textId="77777777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94CF307" w14:textId="12FD96CE" w:rsidR="00600D57" w:rsidRPr="00A06467" w:rsidRDefault="00600D57" w:rsidP="002077C9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6F52E6" w:rsidRPr="00DC18E2" w14:paraId="79531843" w14:textId="4D90270F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18AB" w14:textId="77777777" w:rsidR="00453B22" w:rsidRPr="00A06467" w:rsidRDefault="00453B22" w:rsidP="00453B2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</w:tcPr>
          <w:p w14:paraId="0E0D76CB" w14:textId="52E8A4AB" w:rsidR="00453B22" w:rsidRPr="00A06467" w:rsidRDefault="00453B22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ACC44D4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</w:tcPr>
          <w:p w14:paraId="717DA7C8" w14:textId="16BB582C" w:rsidR="00453B22" w:rsidRPr="00A06467" w:rsidRDefault="00453B22" w:rsidP="00453B22">
            <w:pPr>
              <w:tabs>
                <w:tab w:val="clear" w:pos="907"/>
                <w:tab w:val="left" w:pos="90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7190009" w14:textId="77777777" w:rsidR="00453B22" w:rsidRPr="00710F33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</w:tcPr>
          <w:p w14:paraId="75234DA1" w14:textId="03F7E2DF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187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20C17D5" w14:textId="55667811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</w:tcPr>
          <w:p w14:paraId="07BEF9C4" w14:textId="43A5AC5A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10,926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4808A14" w14:textId="77777777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6657C35A" w14:textId="1B0FDBD7" w:rsidR="00453B22" w:rsidRPr="00A06467" w:rsidRDefault="00E562A3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4,418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32458F2" w14:textId="60F306C6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right w:val="nil"/>
            </w:tcBorders>
          </w:tcPr>
          <w:p w14:paraId="2D2B3B28" w14:textId="70200719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C90CD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14:paraId="1C4CF426" w14:textId="15C11046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F3F260D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</w:tcPr>
          <w:p w14:paraId="44A3AF2B" w14:textId="3E1EF8BB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3D46B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2E375586" w14:textId="696DE0A8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2,647,677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BD8BED0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651CEFD3" w14:textId="40F09856" w:rsidR="00453B22" w:rsidRPr="00A06467" w:rsidRDefault="00453B22" w:rsidP="00453B22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2,469,117</w:t>
            </w:r>
          </w:p>
        </w:tc>
      </w:tr>
      <w:tr w:rsidR="006F52E6" w:rsidRPr="00DC18E2" w14:paraId="3CBD0756" w14:textId="2AAE53FC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C924" w14:textId="77777777" w:rsidR="00453B22" w:rsidRPr="00A06467" w:rsidRDefault="00453B22" w:rsidP="00453B2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7285A" w14:textId="4202199D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6F5B027E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F7F1E" w14:textId="1FB77304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78B1D55" w14:textId="77777777" w:rsidR="00453B22" w:rsidRPr="00710F33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1A8D" w14:textId="6B4C716E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20</w:t>
            </w: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449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0F5AE9AD" w14:textId="1F6602EE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50190" w14:textId="45D1D0E3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9,216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1F09B62D" w14:textId="77777777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A2CD0" w14:textId="5CEA18EF" w:rsidR="00453B22" w:rsidRPr="00A06467" w:rsidRDefault="00E562A3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14,443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AC1FF6F" w14:textId="4FEE4356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F4F5D" w14:textId="17BD42B8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A07D4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E82D" w14:textId="06C92ADF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(34,892)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5DCC8BC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AB96" w14:textId="320560F4" w:rsidR="00453B22" w:rsidRPr="00A06467" w:rsidRDefault="00453B22" w:rsidP="00453B22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8AC9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8A1FE" w14:textId="37506C57" w:rsidR="00453B22" w:rsidRPr="00A06467" w:rsidRDefault="00453B22" w:rsidP="00453B22">
            <w:pPr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DCB7700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0F9DE" w14:textId="488EAFB5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F52E6" w:rsidRPr="00DC18E2" w14:paraId="2F3BF827" w14:textId="5614BC0B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F4323" w14:textId="77777777" w:rsidR="00453B22" w:rsidRPr="00A06467" w:rsidRDefault="00453B22" w:rsidP="00453B2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0810D" w14:textId="46E9E5D8" w:rsidR="00453B22" w:rsidRPr="00A06467" w:rsidRDefault="00453B22" w:rsidP="00453B22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4E85F2B5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75B18" w14:textId="0D8DB401" w:rsidR="00453B22" w:rsidRPr="00A06467" w:rsidRDefault="00453B22" w:rsidP="00453B22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0982F75" w14:textId="77777777" w:rsidR="00453B22" w:rsidRPr="00710F33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169CE" w14:textId="39EABE44" w:rsidR="00453B22" w:rsidRPr="000F69E1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28</w:t>
            </w:r>
            <w:r w:rsidRPr="000F6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F6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636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918FDE0" w14:textId="32C0FC34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44B38" w14:textId="1D47664A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20,142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16467E4F" w14:textId="77777777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15249" w14:textId="1C17D9EA" w:rsidR="00453B22" w:rsidRPr="00A06467" w:rsidRDefault="00E562A3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18,861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F0ADF5B" w14:textId="6FB5D09F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63B1" w14:textId="52B55167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3B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D5894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35363" w14:textId="5C146705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(34,892)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B12F3DF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2BC68" w14:textId="2D0D0335" w:rsidR="00453B22" w:rsidRPr="00A06467" w:rsidRDefault="00453B22" w:rsidP="00453B22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2A823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ED2CD" w14:textId="4B0023F4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2,647,677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069F663" w14:textId="77777777" w:rsidR="00453B22" w:rsidRPr="00A06467" w:rsidRDefault="00453B22" w:rsidP="00453B22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E0DCE" w14:textId="4A54B84F" w:rsidR="00453B22" w:rsidRPr="00A06467" w:rsidRDefault="00453B22" w:rsidP="00453B22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2,469,117</w:t>
            </w:r>
          </w:p>
        </w:tc>
      </w:tr>
      <w:tr w:rsidR="006F52E6" w:rsidRPr="00DC18E2" w14:paraId="6D04D58D" w14:textId="0C50799F" w:rsidTr="009B5116">
        <w:trPr>
          <w:trHeight w:hRule="exact" w:val="401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BB6AD" w14:textId="77777777" w:rsidR="005E6E95" w:rsidRPr="00A06467" w:rsidRDefault="005E6E95" w:rsidP="005E6E95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F43BEC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00882EF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1B821F" w14:textId="77777777" w:rsidR="005E6E95" w:rsidRPr="00A06467" w:rsidRDefault="005E6E95" w:rsidP="005E6E9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959F4B7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0DF7E2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6DA2F11" w14:textId="14610719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0B099B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</w:tcPr>
          <w:p w14:paraId="037C491E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1B3EE8" w14:textId="6A90188F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9E98626" w14:textId="0C8E81EE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997D1" w14:textId="77777777" w:rsidR="005E6E95" w:rsidRPr="00A06467" w:rsidRDefault="005E6E95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DED5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3BB424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67AA8F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B1B892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27788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5670A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D2B75E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5604B7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9079E" w:rsidRPr="00DC18E2" w14:paraId="736E8311" w14:textId="73A9E14D" w:rsidTr="009B5116">
        <w:trPr>
          <w:trHeight w:val="299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8173" w14:textId="77777777" w:rsidR="005E6E95" w:rsidRPr="00A06467" w:rsidRDefault="005E6E95" w:rsidP="005E6E9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1A3B010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480A9EF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3D67A0AB" w14:textId="48BBCEB5" w:rsidR="005E6E95" w:rsidRPr="00A06467" w:rsidRDefault="005E6E95" w:rsidP="005E6E9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2EFDF6E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</w:tcPr>
          <w:p w14:paraId="075B68FD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42C6DB1" w14:textId="2B0D93E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</w:tcPr>
          <w:p w14:paraId="3E0357E8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215036F3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655CEF84" w14:textId="0DC79DF4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B76047F" w14:textId="7A493400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16A24" w14:textId="77777777" w:rsidR="005E6E95" w:rsidRPr="00A06467" w:rsidRDefault="005E6E95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0E287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65C4027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B9E87F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7BD3ADB4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BC675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573542FA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1576257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0645E34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19079E" w:rsidRPr="00DC18E2" w14:paraId="1FE49AF6" w14:textId="06B3B8FB" w:rsidTr="009B5116">
        <w:trPr>
          <w:trHeight w:val="110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72121" w14:textId="77777777" w:rsidR="005E6E95" w:rsidRPr="00A06467" w:rsidRDefault="005E6E95" w:rsidP="005E6E9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ประเภทของบริการหลัก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3E3E465B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0332B3F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425F94E1" w14:textId="77777777" w:rsidR="005E6E95" w:rsidRPr="00A06467" w:rsidRDefault="005E6E95" w:rsidP="005E6E9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27800C4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</w:tcPr>
          <w:p w14:paraId="40C22AA8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1C4E7C2" w14:textId="6DB0CB66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</w:tcPr>
          <w:p w14:paraId="74F60461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1D12E64A" w14:textId="77777777" w:rsidR="00C17D53" w:rsidRPr="00710F33" w:rsidRDefault="00C17D53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529852EF" w14:textId="52467B53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940DDBD" w14:textId="395D7D2F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276B" w14:textId="77777777" w:rsidR="005E6E95" w:rsidRPr="00A06467" w:rsidRDefault="005E6E95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50758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74A2FBCD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BA2D8B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215FC376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A527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</w:tcPr>
          <w:p w14:paraId="37CC28A9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E40AD11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23C3E92" w14:textId="77777777" w:rsidR="005E6E95" w:rsidRPr="00A06467" w:rsidRDefault="005E6E95" w:rsidP="005E6E9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53B22" w:rsidRPr="00DC18E2" w14:paraId="4E856222" w14:textId="13FD7FAD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98205" w14:textId="77777777" w:rsidR="00453B22" w:rsidRPr="00A06467" w:rsidRDefault="00453B22" w:rsidP="00453B2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</w:tcPr>
          <w:p w14:paraId="73ACB807" w14:textId="387DC2EE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189BCE8B" w14:textId="77777777" w:rsidR="00453B22" w:rsidRPr="00A06467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</w:tcPr>
          <w:p w14:paraId="7CE02C13" w14:textId="679E36F8" w:rsidR="00453B22" w:rsidRPr="00A06467" w:rsidRDefault="00453B22" w:rsidP="00453B22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A19A6B3" w14:textId="77777777" w:rsidR="00453B22" w:rsidRPr="00710F33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</w:tcPr>
          <w:p w14:paraId="251D140B" w14:textId="6AF00276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C88DB39" w14:textId="655DC9F5" w:rsidR="00453B22" w:rsidRPr="00A06467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</w:tcPr>
          <w:p w14:paraId="05E81A15" w14:textId="04B84171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343D530C" w14:textId="77777777" w:rsidR="00453B22" w:rsidRPr="00710F33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30F33247" w14:textId="706D3E72" w:rsidR="00453B22" w:rsidRPr="00A06467" w:rsidRDefault="00E562A3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1ECA792" w14:textId="38B27304" w:rsidR="00453B22" w:rsidRPr="00A06467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right w:val="nil"/>
            </w:tcBorders>
          </w:tcPr>
          <w:p w14:paraId="42F00CE9" w14:textId="1100BDFA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</w:tcPr>
          <w:p w14:paraId="277FBF16" w14:textId="77777777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14:paraId="254E1C6B" w14:textId="7E74DD57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0A4EE1E" w14:textId="77777777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</w:tcPr>
          <w:p w14:paraId="124FC60D" w14:textId="3B013480" w:rsidR="00453B22" w:rsidRPr="00A06467" w:rsidRDefault="00453B22" w:rsidP="00453B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</w:tcPr>
          <w:p w14:paraId="196D8956" w14:textId="77777777" w:rsidR="00453B22" w:rsidRPr="00A06467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7F17CC76" w14:textId="76C1A8C7" w:rsidR="00453B22" w:rsidRPr="00A06467" w:rsidRDefault="00453B22" w:rsidP="00453B22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F0BC90C" w14:textId="77777777" w:rsidR="00453B22" w:rsidRPr="00A06467" w:rsidRDefault="00453B22" w:rsidP="00453B22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122CA6B5" w14:textId="4F02F761" w:rsidR="00453B22" w:rsidRPr="00A06467" w:rsidRDefault="00453B22" w:rsidP="00453B2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2,458,191</w:t>
            </w:r>
          </w:p>
        </w:tc>
      </w:tr>
      <w:tr w:rsidR="006F52E6" w:rsidRPr="00DC18E2" w14:paraId="04C4A230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73021" w14:textId="31DE536F" w:rsidR="00DD4BA1" w:rsidRPr="00A06467" w:rsidRDefault="00DD4BA1" w:rsidP="00DD4BA1">
            <w:pPr>
              <w:spacing w:line="240" w:lineRule="auto"/>
              <w:ind w:right="-8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บริการและขายสินค้าที่เกี่ยวข้อง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nil"/>
            </w:tcBorders>
          </w:tcPr>
          <w:p w14:paraId="66FE2892" w14:textId="08C50C9A" w:rsidR="00DD4BA1" w:rsidRPr="00A06467" w:rsidRDefault="00DD4BA1" w:rsidP="00DD4B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</w:tcPr>
          <w:p w14:paraId="3F6746ED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</w:tcPr>
          <w:p w14:paraId="7818BC6C" w14:textId="4824AC62" w:rsidR="00DD4BA1" w:rsidRPr="00A06467" w:rsidRDefault="00DD4BA1" w:rsidP="00DD4B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6EBF02CF" w14:textId="77777777" w:rsidR="00DD4BA1" w:rsidRPr="00710F33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</w:tcPr>
          <w:p w14:paraId="30DBBBF5" w14:textId="42FB7513" w:rsidR="00DD4BA1" w:rsidRPr="00710F33" w:rsidRDefault="00DD4BA1" w:rsidP="00DD4B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28</w:t>
            </w: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69E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680182A1" w14:textId="4C0B761D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left w:val="nil"/>
              <w:bottom w:val="single" w:sz="4" w:space="0" w:color="auto"/>
              <w:right w:val="nil"/>
            </w:tcBorders>
          </w:tcPr>
          <w:p w14:paraId="7F0FB340" w14:textId="4035D158" w:rsidR="00DD4BA1" w:rsidRPr="00710F33" w:rsidRDefault="00DD4BA1" w:rsidP="00A46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20,142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185CABA4" w14:textId="77777777" w:rsidR="00DD4BA1" w:rsidRPr="00710F33" w:rsidRDefault="00DD4BA1" w:rsidP="00DD4BA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bottom w:val="single" w:sz="4" w:space="0" w:color="auto"/>
              <w:right w:val="nil"/>
            </w:tcBorders>
          </w:tcPr>
          <w:p w14:paraId="1CFD3D05" w14:textId="2C6572FF" w:rsidR="00DD4BA1" w:rsidRPr="00A06467" w:rsidRDefault="00DD4BA1" w:rsidP="00DD4BA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18,861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3A1ABD30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ED8A225" w14:textId="798F7F71" w:rsidR="00DD4BA1" w:rsidRPr="00A06467" w:rsidRDefault="00DD4BA1" w:rsidP="00DD4B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bottom w:val="nil"/>
              <w:right w:val="nil"/>
            </w:tcBorders>
          </w:tcPr>
          <w:p w14:paraId="47D138C3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</w:tcPr>
          <w:p w14:paraId="407B6A14" w14:textId="383353B8" w:rsidR="00DD4BA1" w:rsidRPr="00A06467" w:rsidRDefault="00DD4BA1" w:rsidP="00DD4BA1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(34,892)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59A167EB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</w:tcPr>
          <w:p w14:paraId="201C765E" w14:textId="75F7BFED" w:rsidR="00DD4BA1" w:rsidRPr="00A06467" w:rsidRDefault="00DD4BA1" w:rsidP="00A46DDA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left w:val="nil"/>
              <w:bottom w:val="nil"/>
              <w:right w:val="nil"/>
            </w:tcBorders>
          </w:tcPr>
          <w:p w14:paraId="7EF5BF5F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left w:val="nil"/>
              <w:bottom w:val="single" w:sz="4" w:space="0" w:color="auto"/>
              <w:right w:val="nil"/>
            </w:tcBorders>
          </w:tcPr>
          <w:p w14:paraId="34BBADCD" w14:textId="5FEF9252" w:rsidR="00DD4BA1" w:rsidRPr="00A06467" w:rsidRDefault="00DD4BA1" w:rsidP="00DD4BA1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12,60</w:t>
            </w:r>
            <w:r w:rsidR="009B5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1F0768EB" w14:textId="77777777" w:rsidR="00DD4BA1" w:rsidRPr="00A06467" w:rsidRDefault="00DD4BA1" w:rsidP="00DD4BA1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7A50B1DF" w14:textId="37343D60" w:rsidR="00DD4BA1" w:rsidRPr="00A06467" w:rsidRDefault="00DD4BA1" w:rsidP="00A46DD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10,926</w:t>
            </w:r>
          </w:p>
        </w:tc>
      </w:tr>
      <w:tr w:rsidR="006F52E6" w:rsidRPr="00DC18E2" w14:paraId="2C31592D" w14:textId="4D426E34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0F48D" w14:textId="77777777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A2E4B" w14:textId="3F9E5154" w:rsidR="00B30145" w:rsidRPr="00A06467" w:rsidRDefault="00B30145" w:rsidP="00A06467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65DD2AA0" w14:textId="77777777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1C355" w14:textId="775F2372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0883A018" w14:textId="77777777" w:rsidR="00B30145" w:rsidRPr="000F69E1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17CE7" w14:textId="0C3D3749" w:rsidR="00B30145" w:rsidRPr="00F044A9" w:rsidRDefault="00B30145" w:rsidP="00F044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044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28,636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5554D1E" w14:textId="6475712C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2B88C" w14:textId="6953816B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20,142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633EAD4C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6CE30" w14:textId="67A7CC9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18,861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C9AD426" w14:textId="7F63718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925B1" w14:textId="64DE137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3B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18ED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820BE" w14:textId="076BB39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(34,892)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71CD7D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028A5" w14:textId="352D634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41E5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A9BA2" w14:textId="133135EE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2,647,677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881480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60F63" w14:textId="5D64D15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2,469,117</w:t>
            </w:r>
          </w:p>
        </w:tc>
      </w:tr>
      <w:tr w:rsidR="006F52E6" w:rsidRPr="00DC18E2" w14:paraId="71C432C9" w14:textId="77777777" w:rsidTr="009B5116">
        <w:trPr>
          <w:trHeight w:hRule="exact" w:val="401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2EA6A" w14:textId="77777777" w:rsidR="00B30145" w:rsidRPr="0047750F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5" w:type="pct"/>
            <w:tcBorders>
              <w:top w:val="double" w:sz="4" w:space="0" w:color="auto"/>
              <w:left w:val="nil"/>
              <w:right w:val="nil"/>
            </w:tcBorders>
          </w:tcPr>
          <w:p w14:paraId="7CA7ADC9" w14:textId="77777777" w:rsidR="00B30145" w:rsidRPr="0047750F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7C2EA96" w14:textId="77777777" w:rsidR="00B30145" w:rsidRPr="0047750F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</w:tcPr>
          <w:p w14:paraId="1BAE4BFE" w14:textId="77777777" w:rsidR="00B30145" w:rsidRPr="0047750F" w:rsidRDefault="00B30145" w:rsidP="00B30145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8015CCE" w14:textId="77777777" w:rsidR="00B30145" w:rsidRPr="00570DD0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right w:val="nil"/>
            </w:tcBorders>
          </w:tcPr>
          <w:p w14:paraId="57521F6E" w14:textId="77777777" w:rsidR="00B30145" w:rsidRPr="00570DD0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8A61E67" w14:textId="068B45CC" w:rsidR="00B30145" w:rsidRPr="0047750F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</w:tcPr>
          <w:p w14:paraId="4AE4ECA8" w14:textId="77777777" w:rsidR="00B30145" w:rsidRPr="00570DD0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4B57CBDC" w14:textId="77777777" w:rsidR="00B30145" w:rsidRPr="00570DD0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</w:tcPr>
          <w:p w14:paraId="67E901B3" w14:textId="133DF4CC" w:rsidR="00B30145" w:rsidRPr="0047750F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0F31747" w14:textId="77777777" w:rsidR="00B30145" w:rsidRPr="0047750F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8D0E42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</w:tcPr>
          <w:p w14:paraId="40CE3CAF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</w:tcPr>
          <w:p w14:paraId="42FAD11A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B34AFE2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nil"/>
              <w:right w:val="nil"/>
            </w:tcBorders>
          </w:tcPr>
          <w:p w14:paraId="1F4C37FC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</w:tcPr>
          <w:p w14:paraId="4A0C91F1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</w:tcPr>
          <w:p w14:paraId="5F47AAC2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B6EB702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</w:tcPr>
          <w:p w14:paraId="416F9C19" w14:textId="77777777" w:rsidR="00B30145" w:rsidRPr="0047750F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30145" w:rsidRPr="00DC18E2" w14:paraId="617968AF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E10A4" w14:textId="1F07B215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425" w:type="pct"/>
            <w:tcBorders>
              <w:left w:val="nil"/>
              <w:right w:val="nil"/>
            </w:tcBorders>
          </w:tcPr>
          <w:p w14:paraId="7481213E" w14:textId="77777777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18E5342C" w14:textId="77777777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</w:tcPr>
          <w:p w14:paraId="2C0F3E26" w14:textId="77777777" w:rsidR="00B30145" w:rsidRPr="00A06467" w:rsidRDefault="00B30145" w:rsidP="00B30145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B4AF71B" w14:textId="77777777" w:rsidR="00B30145" w:rsidRPr="00710F33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</w:tcPr>
          <w:p w14:paraId="15F6A9B8" w14:textId="77777777" w:rsidR="00B30145" w:rsidRPr="00710F33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FCFFA31" w14:textId="27282CCA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</w:tcPr>
          <w:p w14:paraId="41272B0A" w14:textId="77777777" w:rsidR="00B30145" w:rsidRPr="00710F33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16AAF6AD" w14:textId="77777777" w:rsidR="00B30145" w:rsidRPr="00710F33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48BE0118" w14:textId="7CB4DA49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C3CC0A6" w14:textId="77777777" w:rsidR="00B30145" w:rsidRPr="00A06467" w:rsidRDefault="00B30145" w:rsidP="00B30145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left w:val="nil"/>
              <w:right w:val="nil"/>
            </w:tcBorders>
          </w:tcPr>
          <w:p w14:paraId="01B76C5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</w:tcPr>
          <w:p w14:paraId="74C4C6E8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3C0FA90C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FD4F804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</w:tcPr>
          <w:p w14:paraId="683B964E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</w:tcPr>
          <w:p w14:paraId="51021AE8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58CF17B0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BCC99E0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337DF2C" w14:textId="77777777" w:rsidR="00B30145" w:rsidRPr="00A06467" w:rsidRDefault="00B30145" w:rsidP="00B30145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0145" w:rsidRPr="00DC18E2" w14:paraId="4C5F8DAA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03446" w14:textId="60B4A792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25" w:type="pct"/>
            <w:tcBorders>
              <w:left w:val="nil"/>
              <w:right w:val="nil"/>
            </w:tcBorders>
          </w:tcPr>
          <w:p w14:paraId="6A022A55" w14:textId="4D2ADB7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01EF4F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</w:tcPr>
          <w:p w14:paraId="6EA88BC2" w14:textId="00C20F40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3160BDE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</w:tcPr>
          <w:p w14:paraId="5FD2365D" w14:textId="57C4CA56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3067E32" w14:textId="3163F76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</w:tcPr>
          <w:p w14:paraId="706DA7A0" w14:textId="66764951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6,020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39C49346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3B243395" w14:textId="1983349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1,394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6DBB8C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left w:val="nil"/>
              <w:right w:val="nil"/>
            </w:tcBorders>
          </w:tcPr>
          <w:p w14:paraId="664CF92B" w14:textId="369DC49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</w:tcPr>
          <w:p w14:paraId="31FFD41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3E785EA8" w14:textId="1D8196FC" w:rsidR="00B30145" w:rsidRPr="00A06467" w:rsidRDefault="00B30145" w:rsidP="00B30145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(1,394)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AD426E1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</w:tcPr>
          <w:p w14:paraId="27E44308" w14:textId="14841C8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</w:tcPr>
          <w:p w14:paraId="7AEC53B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575443BC" w14:textId="30A051C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2,635,59</w:t>
            </w:r>
            <w:r w:rsidR="00802F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6B75C3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35A5AF0" w14:textId="7A34138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2,464,211</w:t>
            </w:r>
          </w:p>
        </w:tc>
      </w:tr>
      <w:tr w:rsidR="009B5116" w:rsidRPr="00DC18E2" w14:paraId="76D1A841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212FA" w14:textId="0D8D6D4D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nil"/>
            </w:tcBorders>
          </w:tcPr>
          <w:p w14:paraId="086EB4E6" w14:textId="0031BCD0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3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1A1E984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</w:tcPr>
          <w:p w14:paraId="22C387AC" w14:textId="5154E73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372FB42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</w:tcPr>
          <w:p w14:paraId="0D1DD2AB" w14:textId="36B187D6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28,117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238A2B5" w14:textId="4D507A5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left w:val="nil"/>
              <w:bottom w:val="single" w:sz="4" w:space="0" w:color="auto"/>
              <w:right w:val="nil"/>
            </w:tcBorders>
          </w:tcPr>
          <w:p w14:paraId="5749D2CD" w14:textId="62E79DD6" w:rsidR="00B30145" w:rsidRPr="00710F33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14,122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4628D4F8" w14:textId="77777777" w:rsidR="00B30145" w:rsidRPr="00710F33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bottom w:val="single" w:sz="4" w:space="0" w:color="auto"/>
              <w:right w:val="nil"/>
            </w:tcBorders>
          </w:tcPr>
          <w:p w14:paraId="11C6CFB3" w14:textId="40CDF4C4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17,467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31AC69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4264E8" w14:textId="5D8C11E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</w:tcPr>
          <w:p w14:paraId="5F25D306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</w:tcPr>
          <w:p w14:paraId="491D769B" w14:textId="0B24EDC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(33,498)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5BE19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</w:tcPr>
          <w:p w14:paraId="01EA2A10" w14:textId="49C1272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</w:tcPr>
          <w:p w14:paraId="0F5C50E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left w:val="nil"/>
              <w:bottom w:val="single" w:sz="4" w:space="0" w:color="auto"/>
              <w:right w:val="nil"/>
            </w:tcBorders>
          </w:tcPr>
          <w:p w14:paraId="63976988" w14:textId="5C7E239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12,08</w:t>
            </w:r>
            <w:r w:rsidR="007E0E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2B8742D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394DC029" w14:textId="002C310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4,906</w:t>
            </w:r>
          </w:p>
        </w:tc>
      </w:tr>
      <w:tr w:rsidR="006F52E6" w:rsidRPr="00DC18E2" w14:paraId="395B2461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8AAC9" w14:textId="0CEDBA90" w:rsidR="00B30145" w:rsidRPr="00A06467" w:rsidRDefault="00B30145" w:rsidP="00B30145">
            <w:pPr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CA2F6" w14:textId="453483E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2,635,072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31B464D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DBC7C" w14:textId="104E8A2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2,458,191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165208B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E784B" w14:textId="4CCDA365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F6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28,636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884D138" w14:textId="75FFCCE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1E9DA" w14:textId="6A9F0CC8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20,142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2A350E3D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B01AC" w14:textId="2CBA52C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18,861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05C036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B005A" w14:textId="6197891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3B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</w:tcPr>
          <w:p w14:paraId="4C493B2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066A6" w14:textId="6EE112B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(34,892)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31EA95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39A45" w14:textId="371445A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(9,216)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</w:tcPr>
          <w:p w14:paraId="645201D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E48FD" w14:textId="57C2D65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2,647,677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9E2D33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F00B5" w14:textId="5B7D316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2,469,117</w:t>
            </w:r>
          </w:p>
        </w:tc>
      </w:tr>
      <w:tr w:rsidR="00570DD0" w:rsidRPr="00DC18E2" w14:paraId="49BBBC76" w14:textId="77777777" w:rsidTr="009B5116"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D5462" w14:textId="77777777" w:rsidR="00570DD0" w:rsidRPr="0047750F" w:rsidRDefault="00570DD0" w:rsidP="00B30145">
            <w:pPr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5" w:type="pct"/>
            <w:tcBorders>
              <w:top w:val="double" w:sz="4" w:space="0" w:color="auto"/>
              <w:left w:val="nil"/>
              <w:right w:val="nil"/>
            </w:tcBorders>
          </w:tcPr>
          <w:p w14:paraId="33BB1B61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2C1621AB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</w:tcPr>
          <w:p w14:paraId="68167742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0EA0C86" w14:textId="77777777" w:rsidR="00570DD0" w:rsidRPr="00710F33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right w:val="nil"/>
            </w:tcBorders>
          </w:tcPr>
          <w:p w14:paraId="6DEF3995" w14:textId="77777777" w:rsidR="00570DD0" w:rsidRPr="000F69E1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D80FF38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</w:tcPr>
          <w:p w14:paraId="28CBC503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2C51CA60" w14:textId="77777777" w:rsidR="00570DD0" w:rsidRPr="00710F33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</w:tcPr>
          <w:p w14:paraId="58CD86E3" w14:textId="77777777" w:rsidR="00570DD0" w:rsidRPr="00E562A3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FBC8D47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F84BC53" w14:textId="77777777" w:rsidR="00570DD0" w:rsidRPr="00453B22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</w:tcPr>
          <w:p w14:paraId="0239ACB3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</w:tcPr>
          <w:p w14:paraId="79A2FBC2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CA12C2C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nil"/>
              <w:right w:val="nil"/>
            </w:tcBorders>
          </w:tcPr>
          <w:p w14:paraId="4E289E14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</w:tcPr>
          <w:p w14:paraId="0745361E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</w:tcPr>
          <w:p w14:paraId="0539D001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5ED6532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</w:tcPr>
          <w:p w14:paraId="4F4FF6CB" w14:textId="77777777" w:rsidR="00570DD0" w:rsidRPr="0047750F" w:rsidRDefault="00570DD0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0145" w:rsidRPr="00DC18E2" w14:paraId="4F780CD7" w14:textId="77777777" w:rsidTr="009B5116">
        <w:tc>
          <w:tcPr>
            <w:tcW w:w="948" w:type="pct"/>
            <w:noWrap/>
            <w:vAlign w:val="bottom"/>
          </w:tcPr>
          <w:p w14:paraId="2CD4982F" w14:textId="77777777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06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A06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ตามส่วนงาน</w:t>
            </w:r>
          </w:p>
          <w:p w14:paraId="35135B44" w14:textId="69E3E901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425" w:type="pct"/>
          </w:tcPr>
          <w:p w14:paraId="32BCC04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2A10D8E" w14:textId="0CFFDCB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1,338,664</w:t>
            </w:r>
          </w:p>
        </w:tc>
        <w:tc>
          <w:tcPr>
            <w:tcW w:w="81" w:type="pct"/>
          </w:tcPr>
          <w:p w14:paraId="3791CFD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6FE00B80" w14:textId="11FAB1B4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1,130,292</w:t>
            </w:r>
          </w:p>
        </w:tc>
        <w:tc>
          <w:tcPr>
            <w:tcW w:w="80" w:type="pct"/>
          </w:tcPr>
          <w:p w14:paraId="5AFA4BBF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EC47C78" w14:textId="77777777" w:rsidR="00B30145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F38D599" w14:textId="53CA057F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1,992</w:t>
            </w:r>
          </w:p>
        </w:tc>
        <w:tc>
          <w:tcPr>
            <w:tcW w:w="80" w:type="pct"/>
          </w:tcPr>
          <w:p w14:paraId="012632E0" w14:textId="4F8FCEB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224C9E0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642F6F" w14:textId="7057ED40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(1,157)</w:t>
            </w:r>
          </w:p>
        </w:tc>
        <w:tc>
          <w:tcPr>
            <w:tcW w:w="81" w:type="pct"/>
          </w:tcPr>
          <w:p w14:paraId="6D7C674D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1FBD5EFC" w14:textId="77777777" w:rsidR="00B30145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17A7B24" w14:textId="3C4D3E00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80" w:type="pct"/>
          </w:tcPr>
          <w:p w14:paraId="42D2DDA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7B373940" w14:textId="77777777" w:rsidR="00B30145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E8E699C" w14:textId="69584AB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2876534D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24B3230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  <w:p w14:paraId="5E666B57" w14:textId="0B6CCE7F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80" w:type="pct"/>
          </w:tcPr>
          <w:p w14:paraId="1A30D58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5E7D601B" w14:textId="617D302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  <w:br/>
            </w: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(1,111)</w:t>
            </w:r>
          </w:p>
        </w:tc>
        <w:tc>
          <w:tcPr>
            <w:tcW w:w="92" w:type="pct"/>
            <w:gridSpan w:val="2"/>
          </w:tcPr>
          <w:p w14:paraId="0ADCDC81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29B7884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603FB88" w14:textId="08E8489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1,341,228</w:t>
            </w:r>
          </w:p>
        </w:tc>
        <w:tc>
          <w:tcPr>
            <w:tcW w:w="80" w:type="pct"/>
          </w:tcPr>
          <w:p w14:paraId="71D572D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24A455B0" w14:textId="62A7B368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1,128,024</w:t>
            </w:r>
          </w:p>
        </w:tc>
      </w:tr>
      <w:tr w:rsidR="00B30145" w:rsidRPr="00DC18E2" w14:paraId="7B37E5A2" w14:textId="77777777" w:rsidTr="009B5116">
        <w:tc>
          <w:tcPr>
            <w:tcW w:w="948" w:type="pct"/>
            <w:noWrap/>
            <w:vAlign w:val="bottom"/>
          </w:tcPr>
          <w:p w14:paraId="2F4E5098" w14:textId="208BADD5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25" w:type="pct"/>
          </w:tcPr>
          <w:p w14:paraId="6A7694A8" w14:textId="602799C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26,431</w:t>
            </w:r>
          </w:p>
        </w:tc>
        <w:tc>
          <w:tcPr>
            <w:tcW w:w="81" w:type="pct"/>
          </w:tcPr>
          <w:p w14:paraId="6231EF22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30AFE017" w14:textId="1D960BD7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23,014</w:t>
            </w:r>
          </w:p>
        </w:tc>
        <w:tc>
          <w:tcPr>
            <w:tcW w:w="80" w:type="pct"/>
          </w:tcPr>
          <w:p w14:paraId="5A4BD4B2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A2B8E07" w14:textId="59E56445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</w:p>
        </w:tc>
        <w:tc>
          <w:tcPr>
            <w:tcW w:w="80" w:type="pct"/>
          </w:tcPr>
          <w:p w14:paraId="6634AC0B" w14:textId="4EDEF43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212C5977" w14:textId="7835A79C" w:rsidR="00B30145" w:rsidRPr="00710F33" w:rsidRDefault="00B30145" w:rsidP="003C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7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81" w:type="pct"/>
          </w:tcPr>
          <w:p w14:paraId="3D70ED11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0DB90C19" w14:textId="06167855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80" w:type="pct"/>
          </w:tcPr>
          <w:p w14:paraId="0F11D65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3A59082C" w14:textId="48C425B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049B52C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55C3917B" w14:textId="00893CD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AB0F8D2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024661AA" w14:textId="0020CB5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14:paraId="611D7446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42028024" w14:textId="2A8D295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27,168</w:t>
            </w:r>
          </w:p>
        </w:tc>
        <w:tc>
          <w:tcPr>
            <w:tcW w:w="80" w:type="pct"/>
          </w:tcPr>
          <w:p w14:paraId="74FAC65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5397A23D" w14:textId="7FE7D65E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23,384</w:t>
            </w:r>
          </w:p>
        </w:tc>
      </w:tr>
      <w:tr w:rsidR="00B30145" w:rsidRPr="00DC18E2" w14:paraId="11367D18" w14:textId="77777777" w:rsidTr="009B5116">
        <w:tc>
          <w:tcPr>
            <w:tcW w:w="948" w:type="pct"/>
            <w:noWrap/>
            <w:vAlign w:val="bottom"/>
          </w:tcPr>
          <w:p w14:paraId="2A717223" w14:textId="2B93B437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25" w:type="pct"/>
          </w:tcPr>
          <w:p w14:paraId="5D346CF9" w14:textId="6DE4191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4,029</w:t>
            </w:r>
          </w:p>
        </w:tc>
        <w:tc>
          <w:tcPr>
            <w:tcW w:w="81" w:type="pct"/>
          </w:tcPr>
          <w:p w14:paraId="3F457881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672CC3DA" w14:textId="5DAB4C20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20,590</w:t>
            </w:r>
          </w:p>
        </w:tc>
        <w:tc>
          <w:tcPr>
            <w:tcW w:w="80" w:type="pct"/>
          </w:tcPr>
          <w:p w14:paraId="72C1D35B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10D63330" w14:textId="67335AB6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80" w:type="pct"/>
          </w:tcPr>
          <w:p w14:paraId="3B627DFA" w14:textId="7C9171A5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A99991D" w14:textId="3D6BF326" w:rsidR="00B30145" w:rsidRPr="00710F33" w:rsidRDefault="00B30145" w:rsidP="003C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7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81" w:type="pct"/>
          </w:tcPr>
          <w:p w14:paraId="4193B564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4C87BC5B" w14:textId="3DF8E43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80" w:type="pct"/>
          </w:tcPr>
          <w:p w14:paraId="0E51D56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7474FBA0" w14:textId="12B5388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46E62B33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071429F5" w14:textId="0FF1C0C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B9A5B1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5BA57F4F" w14:textId="0AE21A20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14:paraId="7711E07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03DE706F" w14:textId="297F33C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4,362</w:t>
            </w:r>
          </w:p>
        </w:tc>
        <w:tc>
          <w:tcPr>
            <w:tcW w:w="80" w:type="pct"/>
          </w:tcPr>
          <w:p w14:paraId="078C1564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241D403F" w14:textId="3A066956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20,871</w:t>
            </w:r>
          </w:p>
        </w:tc>
      </w:tr>
      <w:tr w:rsidR="00B30145" w:rsidRPr="00DC18E2" w14:paraId="1E690E3C" w14:textId="77777777" w:rsidTr="009B5116">
        <w:tc>
          <w:tcPr>
            <w:tcW w:w="948" w:type="pct"/>
            <w:noWrap/>
            <w:vAlign w:val="bottom"/>
          </w:tcPr>
          <w:p w14:paraId="1D8D6D7E" w14:textId="77777777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ค่าตัดจำหน่ายต้นทุนสัมปทาน</w:t>
            </w:r>
          </w:p>
          <w:p w14:paraId="7269AAC7" w14:textId="2271BDAA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ในการใช้ทางยกระดับ</w:t>
            </w:r>
          </w:p>
        </w:tc>
        <w:tc>
          <w:tcPr>
            <w:tcW w:w="425" w:type="pct"/>
          </w:tcPr>
          <w:p w14:paraId="6D02DF7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AC982D0" w14:textId="37DC7AA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676,819</w:t>
            </w:r>
          </w:p>
        </w:tc>
        <w:tc>
          <w:tcPr>
            <w:tcW w:w="81" w:type="pct"/>
          </w:tcPr>
          <w:p w14:paraId="7FAC3C6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0D962944" w14:textId="45A043E7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699,040</w:t>
            </w:r>
          </w:p>
        </w:tc>
        <w:tc>
          <w:tcPr>
            <w:tcW w:w="80" w:type="pct"/>
          </w:tcPr>
          <w:p w14:paraId="52D116F3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360B12D4" w14:textId="77777777" w:rsidR="00B30145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A6A4138" w14:textId="61DE0D6E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4B9D444" w14:textId="640FF25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467CB85" w14:textId="715BCCCC" w:rsidR="00B30145" w:rsidRPr="00710F33" w:rsidRDefault="00B30145" w:rsidP="003C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-</w:t>
            </w:r>
          </w:p>
        </w:tc>
        <w:tc>
          <w:tcPr>
            <w:tcW w:w="81" w:type="pct"/>
          </w:tcPr>
          <w:p w14:paraId="1CF74F56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7A0C61DF" w14:textId="77777777" w:rsidR="00B30145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2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811283D" w14:textId="4813945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2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4541AFC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04027796" w14:textId="310B7C2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6DB271B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1061DA53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1C214A2" w14:textId="1501515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3D9E74E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02F6901E" w14:textId="6679AB9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-</w:t>
            </w:r>
          </w:p>
        </w:tc>
        <w:tc>
          <w:tcPr>
            <w:tcW w:w="92" w:type="pct"/>
            <w:gridSpan w:val="2"/>
          </w:tcPr>
          <w:p w14:paraId="4803811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01C8683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97C90BF" w14:textId="5F52AF6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676,819</w:t>
            </w:r>
          </w:p>
        </w:tc>
        <w:tc>
          <w:tcPr>
            <w:tcW w:w="80" w:type="pct"/>
          </w:tcPr>
          <w:p w14:paraId="4AC9D91C" w14:textId="0F2DD82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6572A368" w14:textId="77777777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C9AEC53" w14:textId="79F3A7AB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699,040</w:t>
            </w:r>
          </w:p>
        </w:tc>
      </w:tr>
      <w:tr w:rsidR="00B30145" w:rsidRPr="00DC18E2" w14:paraId="2EE1C284" w14:textId="77777777" w:rsidTr="009B5116">
        <w:tc>
          <w:tcPr>
            <w:tcW w:w="948" w:type="pct"/>
            <w:noWrap/>
          </w:tcPr>
          <w:p w14:paraId="14E370BD" w14:textId="58E520D4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14:paraId="7468AF3D" w14:textId="34EA0DBD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43,385</w:t>
            </w:r>
          </w:p>
        </w:tc>
        <w:tc>
          <w:tcPr>
            <w:tcW w:w="81" w:type="pct"/>
          </w:tcPr>
          <w:p w14:paraId="6F17BA4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7C52578F" w14:textId="004C7AEE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36,821</w:t>
            </w:r>
          </w:p>
        </w:tc>
        <w:tc>
          <w:tcPr>
            <w:tcW w:w="80" w:type="pct"/>
          </w:tcPr>
          <w:p w14:paraId="64E442C3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3E20FE7" w14:textId="1F0E1C6C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1,109</w:t>
            </w:r>
          </w:p>
        </w:tc>
        <w:tc>
          <w:tcPr>
            <w:tcW w:w="80" w:type="pct"/>
          </w:tcPr>
          <w:p w14:paraId="7DF60F71" w14:textId="3D0E33C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4CB7FC74" w14:textId="69CC9FB3" w:rsidR="00B30145" w:rsidRPr="00710F33" w:rsidRDefault="00B30145" w:rsidP="003C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7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81" w:type="pct"/>
          </w:tcPr>
          <w:p w14:paraId="495CBFE3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63BB640D" w14:textId="0DD6F4BE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80" w:type="pct"/>
          </w:tcPr>
          <w:p w14:paraId="26FA2642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659A7C27" w14:textId="32B55F5F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7299DDA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13D82DD3" w14:textId="52337671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80" w:type="pct"/>
          </w:tcPr>
          <w:p w14:paraId="6762C44D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5311B735" w14:textId="218B401E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14:paraId="69AE420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5D289F5F" w14:textId="5DE42D4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45,110</w:t>
            </w:r>
          </w:p>
        </w:tc>
        <w:tc>
          <w:tcPr>
            <w:tcW w:w="80" w:type="pct"/>
          </w:tcPr>
          <w:p w14:paraId="7A76F79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41066F1F" w14:textId="6BA08D2E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37,770</w:t>
            </w:r>
          </w:p>
        </w:tc>
      </w:tr>
      <w:tr w:rsidR="00B30145" w:rsidRPr="00DC18E2" w14:paraId="58EEDB57" w14:textId="77777777" w:rsidTr="009B5116">
        <w:tc>
          <w:tcPr>
            <w:tcW w:w="948" w:type="pct"/>
            <w:noWrap/>
            <w:vAlign w:val="center"/>
          </w:tcPr>
          <w:p w14:paraId="3F53E4B8" w14:textId="16232BA0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ค่าซ่อมแซมบำรุงรักษาทางยกระดับ</w:t>
            </w:r>
          </w:p>
        </w:tc>
        <w:tc>
          <w:tcPr>
            <w:tcW w:w="425" w:type="pct"/>
          </w:tcPr>
          <w:p w14:paraId="107A4748" w14:textId="3821DBD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58,331</w:t>
            </w:r>
          </w:p>
        </w:tc>
        <w:tc>
          <w:tcPr>
            <w:tcW w:w="81" w:type="pct"/>
          </w:tcPr>
          <w:p w14:paraId="3E0D3FD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1D57EFA8" w14:textId="5F91F42C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66,013</w:t>
            </w:r>
          </w:p>
        </w:tc>
        <w:tc>
          <w:tcPr>
            <w:tcW w:w="80" w:type="pct"/>
          </w:tcPr>
          <w:p w14:paraId="38BED79F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0C62B712" w14:textId="7B65201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191C8DC" w14:textId="4CBAE3B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128EB3C4" w14:textId="6A177DF3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793328F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2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60D38F0A" w14:textId="0A77DCB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2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2F235AC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7A5E96ED" w14:textId="1197A52E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19D0EDF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7F4718B0" w14:textId="335E6B44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(1,403)</w:t>
            </w:r>
          </w:p>
        </w:tc>
        <w:tc>
          <w:tcPr>
            <w:tcW w:w="80" w:type="pct"/>
          </w:tcPr>
          <w:p w14:paraId="658B1BF6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24BC884E" w14:textId="65FEF4A5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2,566</w:t>
            </w:r>
          </w:p>
        </w:tc>
        <w:tc>
          <w:tcPr>
            <w:tcW w:w="92" w:type="pct"/>
            <w:gridSpan w:val="2"/>
          </w:tcPr>
          <w:p w14:paraId="6FC5ED4D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172DA26E" w14:textId="09DFFD6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56,928</w:t>
            </w:r>
          </w:p>
        </w:tc>
        <w:tc>
          <w:tcPr>
            <w:tcW w:w="80" w:type="pct"/>
          </w:tcPr>
          <w:p w14:paraId="4CBD0863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0AF7A12C" w14:textId="207516D3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68,579</w:t>
            </w:r>
          </w:p>
        </w:tc>
      </w:tr>
      <w:tr w:rsidR="00B30145" w:rsidRPr="00DC18E2" w14:paraId="22CCCDCE" w14:textId="77777777" w:rsidTr="009B5116">
        <w:tc>
          <w:tcPr>
            <w:tcW w:w="948" w:type="pct"/>
            <w:noWrap/>
            <w:vAlign w:val="bottom"/>
          </w:tcPr>
          <w:p w14:paraId="6416F3D8" w14:textId="4DB32E44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25" w:type="pct"/>
          </w:tcPr>
          <w:p w14:paraId="5F958F31" w14:textId="76837BB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267,481</w:t>
            </w:r>
          </w:p>
        </w:tc>
        <w:tc>
          <w:tcPr>
            <w:tcW w:w="81" w:type="pct"/>
          </w:tcPr>
          <w:p w14:paraId="07A32FF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1A7385B9" w14:textId="2DF47464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230,958</w:t>
            </w:r>
          </w:p>
        </w:tc>
        <w:tc>
          <w:tcPr>
            <w:tcW w:w="80" w:type="pct"/>
          </w:tcPr>
          <w:p w14:paraId="3CEB2E14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5539B78" w14:textId="6BCDE1F2" w:rsidR="00B30145" w:rsidRPr="00710F33" w:rsidRDefault="00B30145" w:rsidP="003C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(190)</w:t>
            </w:r>
          </w:p>
        </w:tc>
        <w:tc>
          <w:tcPr>
            <w:tcW w:w="80" w:type="pct"/>
          </w:tcPr>
          <w:p w14:paraId="5CDDDB21" w14:textId="4C00272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4189642" w14:textId="2247D102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370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6E494807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462C616C" w14:textId="6CBA9405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</w:p>
        </w:tc>
        <w:tc>
          <w:tcPr>
            <w:tcW w:w="80" w:type="pct"/>
          </w:tcPr>
          <w:p w14:paraId="2FA23D4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7E16C7B4" w14:textId="3C782785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4AF8339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2EDFCA40" w14:textId="58F6506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5A5EBB0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7F3A348A" w14:textId="6808B8E9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14:paraId="76FE7E0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1C35C1F7" w14:textId="7B66905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267,364</w:t>
            </w:r>
          </w:p>
        </w:tc>
        <w:tc>
          <w:tcPr>
            <w:tcW w:w="80" w:type="pct"/>
          </w:tcPr>
          <w:p w14:paraId="555ED81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32954034" w14:textId="6849D3B7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230,958</w:t>
            </w:r>
          </w:p>
        </w:tc>
      </w:tr>
      <w:tr w:rsidR="00B30145" w:rsidRPr="00DC18E2" w14:paraId="1492DB1F" w14:textId="77777777" w:rsidTr="009B5116">
        <w:tc>
          <w:tcPr>
            <w:tcW w:w="948" w:type="pct"/>
            <w:noWrap/>
            <w:vAlign w:val="bottom"/>
          </w:tcPr>
          <w:p w14:paraId="3E832C66" w14:textId="77777777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pct"/>
          </w:tcPr>
          <w:p w14:paraId="494B20E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pct"/>
          </w:tcPr>
          <w:p w14:paraId="623AA55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7EE70AB8" w14:textId="77777777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</w:tcPr>
          <w:p w14:paraId="76AAD09F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12126491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0093338D" w14:textId="300CD09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3E6705BD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pct"/>
          </w:tcPr>
          <w:p w14:paraId="11540A04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2A2D61B2" w14:textId="3D8F52C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</w:tcPr>
          <w:p w14:paraId="2A09A95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4FB2D62C" w14:textId="6890F002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1ACF2A7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189CFC8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</w:tcPr>
          <w:p w14:paraId="5990DD6C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258B674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005EFF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2ED413D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</w:tcPr>
          <w:p w14:paraId="190A575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3CC60AA3" w14:textId="77777777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30145" w:rsidRPr="00DC18E2" w14:paraId="0CE74498" w14:textId="77777777" w:rsidTr="009B5116">
        <w:tc>
          <w:tcPr>
            <w:tcW w:w="1374" w:type="pct"/>
            <w:gridSpan w:val="2"/>
            <w:noWrap/>
            <w:vAlign w:val="bottom"/>
          </w:tcPr>
          <w:p w14:paraId="5EA94BF8" w14:textId="6F076892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1" w:type="pct"/>
          </w:tcPr>
          <w:p w14:paraId="1FD44901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2E017206" w14:textId="5765176D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</w:tcPr>
          <w:p w14:paraId="22435795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0C83B32B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08800EAC" w14:textId="0FE012F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53D142D2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1DFD49E2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" w:type="pct"/>
          </w:tcPr>
          <w:p w14:paraId="33BFA2B1" w14:textId="622580F6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59D141B5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4BD29BB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" w:type="pct"/>
            <w:gridSpan w:val="2"/>
          </w:tcPr>
          <w:p w14:paraId="69AB8E18" w14:textId="7116FE95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757722C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767E3A5B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63919DE2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6462C56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3C3D277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0" w:type="pct"/>
          </w:tcPr>
          <w:p w14:paraId="111FC88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0B5D147A" w14:textId="77777777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30145" w:rsidRPr="00DC18E2" w14:paraId="626F2CCC" w14:textId="77777777" w:rsidTr="009B5116">
        <w:tc>
          <w:tcPr>
            <w:tcW w:w="948" w:type="pct"/>
            <w:noWrap/>
            <w:vAlign w:val="bottom"/>
          </w:tcPr>
          <w:p w14:paraId="1F3F3E82" w14:textId="742E05B6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425" w:type="pct"/>
          </w:tcPr>
          <w:p w14:paraId="584DB90C" w14:textId="574FC0C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45,609</w:t>
            </w:r>
          </w:p>
        </w:tc>
        <w:tc>
          <w:tcPr>
            <w:tcW w:w="81" w:type="pct"/>
          </w:tcPr>
          <w:p w14:paraId="38C0E79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5B804FDC" w14:textId="711D788D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85,815</w:t>
            </w:r>
          </w:p>
        </w:tc>
        <w:tc>
          <w:tcPr>
            <w:tcW w:w="80" w:type="pct"/>
          </w:tcPr>
          <w:p w14:paraId="2FF258CA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7F4514D2" w14:textId="7AC3EEA0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80" w:type="pct"/>
          </w:tcPr>
          <w:p w14:paraId="64848EE0" w14:textId="0E6ABD71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6B877F91" w14:textId="382A0BA0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81" w:type="pct"/>
          </w:tcPr>
          <w:p w14:paraId="4835D45D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4C6A0D0D" w14:textId="5046FB50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5,456</w:t>
            </w:r>
          </w:p>
        </w:tc>
        <w:tc>
          <w:tcPr>
            <w:tcW w:w="80" w:type="pct"/>
          </w:tcPr>
          <w:p w14:paraId="1B83983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227376C9" w14:textId="46815C2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42A0B9B6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2B0159E7" w14:textId="32806C2D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(314)</w:t>
            </w:r>
          </w:p>
        </w:tc>
        <w:tc>
          <w:tcPr>
            <w:tcW w:w="80" w:type="pct"/>
          </w:tcPr>
          <w:p w14:paraId="6DE2C423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2F8B6F06" w14:textId="7D24B16F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14:paraId="132EF9D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0C33A3F2" w14:textId="2596908D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51,290</w:t>
            </w:r>
          </w:p>
        </w:tc>
        <w:tc>
          <w:tcPr>
            <w:tcW w:w="80" w:type="pct"/>
          </w:tcPr>
          <w:p w14:paraId="3425318A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11EA3E92" w14:textId="4579F654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86,740</w:t>
            </w:r>
          </w:p>
        </w:tc>
      </w:tr>
      <w:tr w:rsidR="00B30145" w:rsidRPr="00DC18E2" w14:paraId="06A6BBBE" w14:textId="77777777" w:rsidTr="009B5116">
        <w:tc>
          <w:tcPr>
            <w:tcW w:w="948" w:type="pct"/>
            <w:noWrap/>
            <w:vAlign w:val="bottom"/>
          </w:tcPr>
          <w:p w14:paraId="5E166C11" w14:textId="44354942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425" w:type="pct"/>
          </w:tcPr>
          <w:p w14:paraId="1D3CBFD7" w14:textId="03CEC164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9,297,918</w:t>
            </w:r>
          </w:p>
        </w:tc>
        <w:tc>
          <w:tcPr>
            <w:tcW w:w="81" w:type="pct"/>
          </w:tcPr>
          <w:p w14:paraId="3E9851A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7481567F" w14:textId="21525A47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9,406,078</w:t>
            </w:r>
          </w:p>
        </w:tc>
        <w:tc>
          <w:tcPr>
            <w:tcW w:w="80" w:type="pct"/>
          </w:tcPr>
          <w:p w14:paraId="38261B5B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8F453EB" w14:textId="3D7F1644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50,358</w:t>
            </w:r>
          </w:p>
        </w:tc>
        <w:tc>
          <w:tcPr>
            <w:tcW w:w="80" w:type="pct"/>
          </w:tcPr>
          <w:p w14:paraId="20E03662" w14:textId="3321F0F8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3B692287" w14:textId="400CC10E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47,243</w:t>
            </w:r>
          </w:p>
        </w:tc>
        <w:tc>
          <w:tcPr>
            <w:tcW w:w="81" w:type="pct"/>
          </w:tcPr>
          <w:p w14:paraId="4B5E6930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549304F9" w14:textId="0991C84C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67,000</w:t>
            </w:r>
          </w:p>
        </w:tc>
        <w:tc>
          <w:tcPr>
            <w:tcW w:w="80" w:type="pct"/>
          </w:tcPr>
          <w:p w14:paraId="2732A73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5D45ABE4" w14:textId="20A82E6D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54E02B8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36F2FB37" w14:textId="0CF22912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(94,029)</w:t>
            </w:r>
          </w:p>
        </w:tc>
        <w:tc>
          <w:tcPr>
            <w:tcW w:w="80" w:type="pct"/>
          </w:tcPr>
          <w:p w14:paraId="229C3BA8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5EA96B3B" w14:textId="4030D97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(32,761)</w:t>
            </w:r>
          </w:p>
        </w:tc>
        <w:tc>
          <w:tcPr>
            <w:tcW w:w="92" w:type="pct"/>
            <w:gridSpan w:val="2"/>
          </w:tcPr>
          <w:p w14:paraId="2483900D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6639FF7D" w14:textId="5C5BFF90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9,321,247</w:t>
            </w:r>
          </w:p>
        </w:tc>
        <w:tc>
          <w:tcPr>
            <w:tcW w:w="80" w:type="pct"/>
          </w:tcPr>
          <w:p w14:paraId="5A0B4429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7D42CC5B" w14:textId="5B1ECD51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9,420,560</w:t>
            </w:r>
          </w:p>
        </w:tc>
      </w:tr>
      <w:tr w:rsidR="00B30145" w:rsidRPr="00DC18E2" w14:paraId="3C7DF09A" w14:textId="77777777" w:rsidTr="009B5116">
        <w:tc>
          <w:tcPr>
            <w:tcW w:w="948" w:type="pct"/>
            <w:noWrap/>
            <w:vAlign w:val="bottom"/>
          </w:tcPr>
          <w:p w14:paraId="457D2517" w14:textId="7AC7C200" w:rsidR="00B30145" w:rsidRPr="00A06467" w:rsidRDefault="00B30145" w:rsidP="00B301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425" w:type="pct"/>
          </w:tcPr>
          <w:p w14:paraId="6D04BE9E" w14:textId="741843EE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791,565</w:t>
            </w:r>
          </w:p>
        </w:tc>
        <w:tc>
          <w:tcPr>
            <w:tcW w:w="81" w:type="pct"/>
          </w:tcPr>
          <w:p w14:paraId="6A119660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3FC2DF21" w14:textId="082E6FDE" w:rsidR="00B30145" w:rsidRPr="00A06467" w:rsidRDefault="00B30145" w:rsidP="00B30145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935,815</w:t>
            </w:r>
          </w:p>
        </w:tc>
        <w:tc>
          <w:tcPr>
            <w:tcW w:w="80" w:type="pct"/>
          </w:tcPr>
          <w:p w14:paraId="1F49D3F5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6E5517EC" w14:textId="3C6AFFB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12,321</w:t>
            </w:r>
          </w:p>
        </w:tc>
        <w:tc>
          <w:tcPr>
            <w:tcW w:w="80" w:type="pct"/>
          </w:tcPr>
          <w:p w14:paraId="31F6D14D" w14:textId="35B5ECCA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2C8CB309" w14:textId="44571E50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11,365</w:t>
            </w:r>
          </w:p>
        </w:tc>
        <w:tc>
          <w:tcPr>
            <w:tcW w:w="81" w:type="pct"/>
          </w:tcPr>
          <w:p w14:paraId="2CBD213C" w14:textId="77777777" w:rsidR="00B30145" w:rsidRPr="00710F33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</w:tcPr>
          <w:p w14:paraId="64C8486B" w14:textId="5944CD20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6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16,703</w:t>
            </w:r>
          </w:p>
        </w:tc>
        <w:tc>
          <w:tcPr>
            <w:tcW w:w="80" w:type="pct"/>
          </w:tcPr>
          <w:p w14:paraId="728F1BB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" w:type="pct"/>
            <w:gridSpan w:val="2"/>
          </w:tcPr>
          <w:p w14:paraId="77273C6E" w14:textId="63B4D06B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pct"/>
            <w:gridSpan w:val="2"/>
          </w:tcPr>
          <w:p w14:paraId="3746390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pct"/>
          </w:tcPr>
          <w:p w14:paraId="1C069F22" w14:textId="6278BC33" w:rsidR="00B30145" w:rsidRPr="00A06467" w:rsidRDefault="00B30145" w:rsidP="00A0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(15,718)</w:t>
            </w:r>
          </w:p>
        </w:tc>
        <w:tc>
          <w:tcPr>
            <w:tcW w:w="80" w:type="pct"/>
          </w:tcPr>
          <w:p w14:paraId="451389CF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199A955B" w14:textId="4BD908E3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(4,249)</w:t>
            </w:r>
          </w:p>
        </w:tc>
        <w:tc>
          <w:tcPr>
            <w:tcW w:w="92" w:type="pct"/>
            <w:gridSpan w:val="2"/>
          </w:tcPr>
          <w:p w14:paraId="5A607EA7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8" w:type="pct"/>
          </w:tcPr>
          <w:p w14:paraId="42E7A828" w14:textId="6AA9204C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804,871</w:t>
            </w:r>
          </w:p>
        </w:tc>
        <w:tc>
          <w:tcPr>
            <w:tcW w:w="80" w:type="pct"/>
          </w:tcPr>
          <w:p w14:paraId="4C2AD80E" w14:textId="77777777" w:rsidR="00B30145" w:rsidRPr="00A06467" w:rsidRDefault="00B30145" w:rsidP="00B3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22AF5C8A" w14:textId="650FD710" w:rsidR="00B30145" w:rsidRPr="00A06467" w:rsidRDefault="00B30145" w:rsidP="00B3014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64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942,931</w:t>
            </w:r>
          </w:p>
        </w:tc>
      </w:tr>
    </w:tbl>
    <w:p w14:paraId="44C42146" w14:textId="77777777" w:rsidR="002404BE" w:rsidRDefault="002404BE"/>
    <w:bookmarkEnd w:id="1"/>
    <w:p w14:paraId="5663D0CE" w14:textId="69019695" w:rsidR="001066AC" w:rsidRPr="00DC18E2" w:rsidRDefault="001066AC" w:rsidP="001561CA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066AC" w:rsidRPr="00DC18E2" w:rsidSect="00CA518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CED29" w14:textId="30B5E347" w:rsidR="00CE6B99" w:rsidRPr="00C233B0" w:rsidRDefault="00CE6B99" w:rsidP="00801A3A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233B0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735A4036" w14:textId="70C0229E" w:rsidR="00CE6B99" w:rsidRPr="00371DBE" w:rsidRDefault="009736B3" w:rsidP="00801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E6B99" w:rsidRPr="00496F50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586CDAB" w14:textId="77777777" w:rsidR="00F534E1" w:rsidRPr="0048170D" w:rsidRDefault="00F534E1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F5FE82C" w14:textId="13F40C6D" w:rsidR="00F534E1" w:rsidRPr="00BA123A" w:rsidRDefault="007555A1" w:rsidP="00801A3A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074C88F6" w14:textId="77777777" w:rsidR="00BA123A" w:rsidRPr="0048170D" w:rsidRDefault="00BA123A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3"/>
        <w:gridCol w:w="2607"/>
        <w:gridCol w:w="1260"/>
        <w:gridCol w:w="270"/>
        <w:gridCol w:w="1260"/>
      </w:tblGrid>
      <w:tr w:rsidR="009167BF" w:rsidRPr="0014302A" w14:paraId="13FBED00" w14:textId="77777777" w:rsidTr="0048170D">
        <w:trPr>
          <w:tblHeader/>
        </w:trPr>
        <w:tc>
          <w:tcPr>
            <w:tcW w:w="3603" w:type="dxa"/>
          </w:tcPr>
          <w:p w14:paraId="6A4BA056" w14:textId="77777777" w:rsidR="009167BF" w:rsidRPr="0014302A" w:rsidRDefault="009167BF" w:rsidP="00801A3A">
            <w:pPr>
              <w:tabs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 w:rsidRPr="001430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607" w:type="dxa"/>
          </w:tcPr>
          <w:p w14:paraId="7252FC40" w14:textId="77777777" w:rsidR="009167BF" w:rsidRPr="006D44D3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74A40A80" w14:textId="474BDEA1" w:rsidR="009167BF" w:rsidRPr="0014302A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9167BF" w:rsidRPr="0014302A" w14:paraId="1C58C731" w14:textId="77777777" w:rsidTr="0048170D">
        <w:trPr>
          <w:trHeight w:val="103"/>
          <w:tblHeader/>
        </w:trPr>
        <w:tc>
          <w:tcPr>
            <w:tcW w:w="3603" w:type="dxa"/>
          </w:tcPr>
          <w:p w14:paraId="42BFD0D2" w14:textId="1BDBD6E7" w:rsidR="009167BF" w:rsidRPr="00400E7C" w:rsidRDefault="009167BF" w:rsidP="00400E7C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07" w:type="dxa"/>
          </w:tcPr>
          <w:p w14:paraId="53BAEE7E" w14:textId="77777777" w:rsidR="009167BF" w:rsidRPr="00541486" w:rsidRDefault="009167BF" w:rsidP="00801A3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455C2852" w14:textId="76A741F4" w:rsidR="009167BF" w:rsidRPr="00541486" w:rsidRDefault="009167BF" w:rsidP="00801A3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</w:t>
            </w:r>
            <w:r w:rsidR="005E6E95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270" w:type="dxa"/>
          </w:tcPr>
          <w:p w14:paraId="7B83B5BD" w14:textId="77777777" w:rsidR="009167BF" w:rsidRPr="00541486" w:rsidRDefault="009167BF" w:rsidP="00801A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06E01FB4" w14:textId="1C7EEEC8" w:rsidR="009167BF" w:rsidRPr="00541486" w:rsidRDefault="009167BF" w:rsidP="00801A3A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5E6E95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9167BF" w:rsidRPr="0014302A" w14:paraId="44975880" w14:textId="77777777" w:rsidTr="0048170D">
        <w:trPr>
          <w:trHeight w:val="173"/>
          <w:tblHeader/>
        </w:trPr>
        <w:tc>
          <w:tcPr>
            <w:tcW w:w="3603" w:type="dxa"/>
          </w:tcPr>
          <w:p w14:paraId="14DE6424" w14:textId="5BD01ED4" w:rsidR="009167BF" w:rsidRPr="00400E7C" w:rsidRDefault="009167BF" w:rsidP="00801A3A">
            <w:pPr>
              <w:tabs>
                <w:tab w:val="clear" w:pos="907"/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07" w:type="dxa"/>
          </w:tcPr>
          <w:p w14:paraId="32B47B8A" w14:textId="77777777" w:rsidR="009167BF" w:rsidRPr="0014302A" w:rsidRDefault="009167BF" w:rsidP="00801A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43462A69" w14:textId="118A6B8F" w:rsidR="009167BF" w:rsidRPr="0014302A" w:rsidRDefault="009167BF" w:rsidP="00801A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167BF" w:rsidRPr="0014302A" w14:paraId="5ED86390" w14:textId="77777777" w:rsidTr="0048170D">
        <w:trPr>
          <w:cantSplit/>
        </w:trPr>
        <w:tc>
          <w:tcPr>
            <w:tcW w:w="3603" w:type="dxa"/>
            <w:hideMark/>
          </w:tcPr>
          <w:p w14:paraId="7651E7D3" w14:textId="3A2E4F63" w:rsidR="009167BF" w:rsidRPr="00995015" w:rsidRDefault="009167BF" w:rsidP="00801A3A">
            <w:pPr>
              <w:tabs>
                <w:tab w:val="clear" w:pos="227"/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9501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รายได้ค่าบริการ</w:t>
            </w:r>
            <w:r w:rsidR="007A5A43" w:rsidRPr="0099501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ค้างรับ</w:t>
            </w:r>
          </w:p>
        </w:tc>
        <w:tc>
          <w:tcPr>
            <w:tcW w:w="2607" w:type="dxa"/>
          </w:tcPr>
          <w:p w14:paraId="3F378762" w14:textId="77777777" w:rsidR="009167BF" w:rsidRPr="0014302A" w:rsidRDefault="009167BF" w:rsidP="00801A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518CA6" w14:textId="7F498316" w:rsidR="009167BF" w:rsidRPr="001C3001" w:rsidRDefault="00CD6836" w:rsidP="00400E7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2,204</w:t>
            </w:r>
          </w:p>
        </w:tc>
        <w:tc>
          <w:tcPr>
            <w:tcW w:w="270" w:type="dxa"/>
          </w:tcPr>
          <w:p w14:paraId="638D922C" w14:textId="77777777" w:rsidR="009167BF" w:rsidRPr="001C3001" w:rsidRDefault="009167BF" w:rsidP="00801A3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2D81F8" w14:textId="6B0F52E7" w:rsidR="009167BF" w:rsidRPr="001C3001" w:rsidRDefault="005E6E95" w:rsidP="005E6E9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E6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2,636</w:t>
            </w:r>
          </w:p>
        </w:tc>
      </w:tr>
    </w:tbl>
    <w:p w14:paraId="6B241E8E" w14:textId="77777777" w:rsidR="00AC3EA0" w:rsidRPr="006D44D3" w:rsidRDefault="00AC3EA0" w:rsidP="00481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C2DC836" w14:textId="389E048E" w:rsidR="000274F1" w:rsidRDefault="000274F1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B2C93">
        <w:rPr>
          <w:rFonts w:asciiTheme="majorBidi" w:hAnsiTheme="majorBidi" w:hint="cs"/>
          <w:color w:val="000000" w:themeColor="text1"/>
          <w:sz w:val="30"/>
          <w:szCs w:val="30"/>
          <w:cs/>
        </w:rPr>
        <w:t>รายได้ค่าบริการค้างรับ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ส่วนใหญ่เกี่ยวข้องกับสิทธิของบริษัทที่จะได้รับสิ่งตอบแทนจากสัญญาให้บริการ</w:t>
      </w:r>
      <w:r w:rsidRPr="001B2C93">
        <w:rPr>
          <w:rFonts w:asciiTheme="majorBidi" w:hAnsiTheme="majorBidi"/>
          <w:sz w:val="30"/>
          <w:szCs w:val="30"/>
          <w:cs/>
        </w:rPr>
        <w:t>ซ่อมแซมโครงสร้างพื้นฐาน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ที่</w:t>
      </w:r>
      <w:r w:rsidRPr="001B2C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กลุ่ม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บริษัทให้บริการแล้วแต่ยังไม่ได้เรียกเก็บเงินจากลูกค้า ณ วันที่รายงาน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</w:t>
      </w:r>
      <w:r w:rsidRPr="001B2C93">
        <w:rPr>
          <w:rFonts w:asciiTheme="majorBidi" w:hAnsiTheme="majorBidi" w:hint="cs"/>
          <w:color w:val="000000" w:themeColor="text1"/>
          <w:sz w:val="30"/>
          <w:szCs w:val="30"/>
          <w:cs/>
        </w:rPr>
        <w:t>รายได้ค่าบริการค้างรับ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ที่เกิดจากสัญญาของบริษัทจำนวน </w:t>
      </w:r>
      <w:r w:rsidR="003C274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2.20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ล้านบาท มีกำหนดเรียกเก็บเงินจากลูกค้า</w:t>
      </w:r>
      <w:r w:rsidRPr="001B2C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ภายใน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12 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เดือนนับจากวันที่รายงาน</w:t>
      </w:r>
      <w:r w:rsidRPr="00400E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(256</w:t>
      </w:r>
      <w:r w:rsidR="005E6E95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5E6E95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2.64 </w:t>
      </w:r>
      <w:r w:rsidR="005E6E95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400E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14:paraId="33CD079A" w14:textId="77777777" w:rsidR="00CB3A4F" w:rsidRPr="0048170D" w:rsidRDefault="00CB3A4F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3"/>
        <w:gridCol w:w="1977"/>
        <w:gridCol w:w="1620"/>
        <w:gridCol w:w="270"/>
        <w:gridCol w:w="1530"/>
      </w:tblGrid>
      <w:tr w:rsidR="001C3001" w:rsidRPr="0014302A" w14:paraId="66B068A8" w14:textId="77777777" w:rsidTr="0048170D">
        <w:trPr>
          <w:tblHeader/>
        </w:trPr>
        <w:tc>
          <w:tcPr>
            <w:tcW w:w="3603" w:type="dxa"/>
          </w:tcPr>
          <w:p w14:paraId="3ED3A890" w14:textId="349A1630" w:rsidR="00CB3A4F" w:rsidRPr="0014302A" w:rsidRDefault="00CB3A4F" w:rsidP="001C3001">
            <w:pPr>
              <w:tabs>
                <w:tab w:val="clear" w:pos="907"/>
                <w:tab w:val="clear" w:pos="2807"/>
                <w:tab w:val="left" w:pos="2643"/>
              </w:tabs>
              <w:ind w:left="-83"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</w:t>
            </w:r>
            <w:r w:rsidRPr="001430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1977" w:type="dxa"/>
          </w:tcPr>
          <w:p w14:paraId="58F675C7" w14:textId="77777777" w:rsidR="00CB3A4F" w:rsidRPr="006D44D3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420" w:type="dxa"/>
            <w:gridSpan w:val="3"/>
            <w:hideMark/>
          </w:tcPr>
          <w:p w14:paraId="0211287E" w14:textId="13508A3E" w:rsidR="00CB3A4F" w:rsidRPr="00575649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4302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C30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/</w:t>
            </w:r>
            <w:r w:rsidR="001C300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C3001" w:rsidRPr="00541486" w14:paraId="559DE2D4" w14:textId="77777777" w:rsidTr="0048170D">
        <w:trPr>
          <w:trHeight w:val="103"/>
          <w:tblHeader/>
        </w:trPr>
        <w:tc>
          <w:tcPr>
            <w:tcW w:w="3603" w:type="dxa"/>
          </w:tcPr>
          <w:p w14:paraId="44F3715A" w14:textId="77777777" w:rsidR="00CB3A4F" w:rsidRPr="00400E7C" w:rsidRDefault="00CB3A4F" w:rsidP="0048170D">
            <w:pPr>
              <w:pStyle w:val="acctmergecolhdg"/>
              <w:spacing w:line="240" w:lineRule="atLeast"/>
              <w:ind w:left="-79" w:right="-36"/>
              <w:jc w:val="lef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977" w:type="dxa"/>
          </w:tcPr>
          <w:p w14:paraId="4A5057B2" w14:textId="77777777" w:rsidR="00CB3A4F" w:rsidRPr="00541486" w:rsidRDefault="00CB3A4F" w:rsidP="001C300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20" w:type="dxa"/>
            <w:hideMark/>
          </w:tcPr>
          <w:p w14:paraId="074124E1" w14:textId="50F5A95A" w:rsidR="00CB3A4F" w:rsidRPr="00541486" w:rsidRDefault="00CB3A4F" w:rsidP="001C300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</w:t>
            </w:r>
            <w:r w:rsidR="005E6E95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270" w:type="dxa"/>
          </w:tcPr>
          <w:p w14:paraId="69307DB7" w14:textId="77777777" w:rsidR="00CB3A4F" w:rsidRPr="00541486" w:rsidRDefault="00CB3A4F" w:rsidP="001C30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0453B53E" w14:textId="2B3E2C04" w:rsidR="00CB3A4F" w:rsidRPr="00541486" w:rsidRDefault="00CB3A4F" w:rsidP="001C300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41486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5E6E95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1C3001" w:rsidRPr="0014302A" w14:paraId="565A7329" w14:textId="77777777" w:rsidTr="0048170D">
        <w:trPr>
          <w:trHeight w:val="173"/>
          <w:tblHeader/>
        </w:trPr>
        <w:tc>
          <w:tcPr>
            <w:tcW w:w="3603" w:type="dxa"/>
          </w:tcPr>
          <w:p w14:paraId="73E16B9E" w14:textId="77777777" w:rsidR="00CB3A4F" w:rsidRPr="00400E7C" w:rsidRDefault="00CB3A4F" w:rsidP="001C3001">
            <w:pPr>
              <w:tabs>
                <w:tab w:val="clear" w:pos="907"/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77" w:type="dxa"/>
          </w:tcPr>
          <w:p w14:paraId="29EA7839" w14:textId="77777777" w:rsidR="00CB3A4F" w:rsidRPr="0014302A" w:rsidRDefault="00CB3A4F" w:rsidP="001C30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2312E4DF" w14:textId="77777777" w:rsidR="00CB3A4F" w:rsidRPr="0014302A" w:rsidRDefault="00CB3A4F" w:rsidP="001C30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14302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C3001" w:rsidRPr="00221DF2" w14:paraId="07D9DABF" w14:textId="77777777" w:rsidTr="0048170D">
        <w:trPr>
          <w:cantSplit/>
        </w:trPr>
        <w:tc>
          <w:tcPr>
            <w:tcW w:w="5580" w:type="dxa"/>
            <w:gridSpan w:val="2"/>
          </w:tcPr>
          <w:p w14:paraId="16215876" w14:textId="77777777" w:rsidR="00CB3A4F" w:rsidRPr="0014302A" w:rsidRDefault="00CB3A4F" w:rsidP="001C3001">
            <w:pPr>
              <w:pStyle w:val="acctfourfigures"/>
              <w:tabs>
                <w:tab w:val="clear" w:pos="765"/>
              </w:tabs>
              <w:spacing w:line="240" w:lineRule="atLeast"/>
              <w:ind w:left="-84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เงินรับล่วงหน้าค่าคูปองจากการให้บริการ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ทางยกระดับ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84B63B6" w14:textId="222B74AF" w:rsidR="00CB3A4F" w:rsidRPr="0048170D" w:rsidRDefault="00941F7E" w:rsidP="001C30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11,759</w:t>
            </w:r>
          </w:p>
        </w:tc>
        <w:tc>
          <w:tcPr>
            <w:tcW w:w="270" w:type="dxa"/>
          </w:tcPr>
          <w:p w14:paraId="1F3D037A" w14:textId="77777777" w:rsidR="00CB3A4F" w:rsidRPr="0048170D" w:rsidRDefault="00CB3A4F" w:rsidP="001C30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BB284E" w14:textId="67BD1818" w:rsidR="00CB3A4F" w:rsidRPr="0048170D" w:rsidRDefault="005E6E95" w:rsidP="001C30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20,064</w:t>
            </w:r>
          </w:p>
        </w:tc>
      </w:tr>
    </w:tbl>
    <w:p w14:paraId="66F1DF07" w14:textId="77777777" w:rsidR="00CB3A4F" w:rsidRPr="00400E7C" w:rsidRDefault="00CB3A4F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1CDDA51" w14:textId="1C20E639" w:rsidR="00871C83" w:rsidRPr="0048170D" w:rsidRDefault="00FE4CD4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เงินรับล่วงหน้าค่าคูปองจากการให้บริการทางยกระดับ</w:t>
      </w:r>
      <w:r w:rsidR="00B3496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ส่วนใหญ่เกิดจาก</w:t>
      </w:r>
      <w:r w:rsidR="0022781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การขายคูปอง</w:t>
      </w:r>
      <w:r w:rsidR="005B275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ให้บริการทางยกระดับ</w:t>
      </w:r>
      <w:r w:rsidR="0072090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/>
      </w:r>
      <w:r w:rsidR="0022781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</w:t>
      </w:r>
      <w:r w:rsidR="00B8430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บริษัทจะรับรู้</w:t>
      </w:r>
      <w:r w:rsidR="007A5FF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เป็นรายได้จากการ</w:t>
      </w:r>
      <w:r w:rsidR="00FF051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ให้</w:t>
      </w:r>
      <w:r w:rsidR="004603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บริการ</w:t>
      </w:r>
      <w:r w:rsidR="00FF051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ทางยกระดับ</w:t>
      </w:r>
      <w:r w:rsidR="00A94EF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ณ วันที่มีการ</w:t>
      </w:r>
      <w:r w:rsidR="00155C43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ให้บริการ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โดย</w:t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คูปองจากการให้บริการ</w:t>
      </w:r>
      <w:r w:rsidR="0065400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ทางยกระดับ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</w:t>
      </w:r>
      <w:r w:rsidR="0065400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อายุไม่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เกิน 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12 </w:t>
      </w:r>
      <w:r w:rsidR="001436EF" w:rsidRPr="0048170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เดือนนับจากวันที่</w:t>
      </w:r>
      <w:r w:rsidR="00E05A6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</w:t>
      </w:r>
      <w:r w:rsidR="004D644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จำหน่าย</w:t>
      </w:r>
    </w:p>
    <w:p w14:paraId="59FBFA62" w14:textId="77777777" w:rsidR="004B5256" w:rsidRDefault="004B5256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FE2DD" w14:textId="60EBDE77" w:rsidR="00C11BE9" w:rsidRDefault="008C73A6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เงินรับล่วงหน้าค่าคูปองจากการให้บริการทางยกระดับ</w:t>
      </w:r>
      <w:r w:rsidR="004B5256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B525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06097A">
        <w:rPr>
          <w:rFonts w:asciiTheme="majorBidi" w:hAnsiTheme="majorBidi" w:cstheme="majorBidi"/>
          <w:sz w:val="30"/>
          <w:szCs w:val="30"/>
        </w:rPr>
        <w:t xml:space="preserve">31 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6097A">
        <w:rPr>
          <w:rFonts w:asciiTheme="majorBidi" w:hAnsiTheme="majorBidi" w:cstheme="majorBidi"/>
          <w:sz w:val="30"/>
          <w:szCs w:val="30"/>
        </w:rPr>
        <w:t>256</w:t>
      </w:r>
      <w:r w:rsidR="003D3A1D">
        <w:rPr>
          <w:rFonts w:asciiTheme="majorBidi" w:hAnsiTheme="majorBidi" w:cstheme="majorBidi"/>
          <w:sz w:val="30"/>
          <w:szCs w:val="30"/>
        </w:rPr>
        <w:t>7</w:t>
      </w:r>
      <w:r w:rsidR="0006097A">
        <w:rPr>
          <w:rFonts w:asciiTheme="majorBidi" w:hAnsiTheme="majorBidi" w:cstheme="majorBidi"/>
          <w:sz w:val="30"/>
          <w:szCs w:val="30"/>
        </w:rPr>
        <w:t xml:space="preserve"> </w:t>
      </w:r>
      <w:r w:rsidR="0006097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</w:p>
    <w:p w14:paraId="6D35CFA5" w14:textId="4AE65414" w:rsidR="004B5256" w:rsidRPr="00AF0328" w:rsidRDefault="00C11BE9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</w:t>
      </w:r>
      <w:r w:rsidR="005017C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</w:t>
      </w:r>
      <w:r w:rsidR="007232F1">
        <w:rPr>
          <w:rFonts w:asciiTheme="majorBidi" w:hAnsiTheme="majorBidi" w:cstheme="majorBidi"/>
          <w:sz w:val="30"/>
          <w:szCs w:val="30"/>
        </w:rPr>
        <w:t xml:space="preserve"> </w:t>
      </w:r>
      <w:r w:rsidR="00B50C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05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0C47">
        <w:rPr>
          <w:rFonts w:asciiTheme="majorBidi" w:hAnsiTheme="majorBidi" w:cstheme="majorBidi" w:hint="cs"/>
          <w:sz w:val="30"/>
          <w:szCs w:val="30"/>
          <w:cs/>
        </w:rPr>
        <w:t>ถูกรับรู้เป็นรายได้</w:t>
      </w:r>
      <w:r w:rsidR="00F938ED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F938ED">
        <w:rPr>
          <w:rFonts w:asciiTheme="majorBidi" w:hAnsiTheme="majorBidi" w:cstheme="majorBidi"/>
          <w:sz w:val="30"/>
          <w:szCs w:val="30"/>
        </w:rPr>
        <w:t>256</w:t>
      </w:r>
      <w:r w:rsidR="003263A2">
        <w:rPr>
          <w:rFonts w:asciiTheme="majorBidi" w:hAnsiTheme="majorBidi" w:cstheme="majorBidi"/>
          <w:sz w:val="30"/>
          <w:szCs w:val="30"/>
        </w:rPr>
        <w:t>8</w:t>
      </w:r>
      <w:r w:rsidR="00F938ED">
        <w:rPr>
          <w:rFonts w:asciiTheme="majorBidi" w:hAnsiTheme="majorBidi" w:cstheme="majorBidi"/>
          <w:sz w:val="30"/>
          <w:szCs w:val="30"/>
        </w:rPr>
        <w:t xml:space="preserve"> </w:t>
      </w:r>
      <w:r w:rsidR="00F938ED" w:rsidRPr="0048170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8532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938ED" w:rsidRPr="0048170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721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50D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8532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721B3" w:rsidRPr="0048170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4AEB9F4" w14:textId="77777777" w:rsidR="00871C83" w:rsidRPr="00400E7C" w:rsidRDefault="00871C83" w:rsidP="00400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610B240B" w14:textId="2AD02AF3" w:rsidR="006D44D3" w:rsidRDefault="006D4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91963DD" w14:textId="5B1F1079" w:rsidR="00036B89" w:rsidRPr="00496F50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496F50">
        <w:rPr>
          <w:rFonts w:asciiTheme="majorBidi" w:hAnsiTheme="majorBidi" w:cstheme="majorBidi"/>
          <w:cs/>
        </w:rPr>
        <w:t>ค่าใช้จ่ายตาม</w:t>
      </w:r>
      <w:r w:rsidR="00495683" w:rsidRPr="00496F50">
        <w:rPr>
          <w:rFonts w:asciiTheme="majorBidi" w:hAnsiTheme="majorBidi" w:cstheme="majorBidi" w:hint="cs"/>
          <w:cs/>
        </w:rPr>
        <w:t>ธรรมชาติ</w:t>
      </w:r>
    </w:p>
    <w:p w14:paraId="3A5D244A" w14:textId="08B5841A" w:rsidR="0055714D" w:rsidRPr="00400E7C" w:rsidRDefault="0055714D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633F05B0" w14:textId="77777777" w:rsidR="00A619B1" w:rsidRPr="00496F50" w:rsidRDefault="00A619B1" w:rsidP="00A6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6F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699850E" w14:textId="695DEEF0" w:rsidR="004E240F" w:rsidRPr="00496F50" w:rsidRDefault="00C4797C" w:rsidP="0055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5451A" w:rsidRPr="00496F5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บริษัทรับรู้รายการค่าใช้จ่ายตามที่เปิดเผยในหมายเหตุข้อ </w:t>
      </w:r>
      <w:r w:rsidR="008A3973">
        <w:rPr>
          <w:rFonts w:asciiTheme="majorBidi" w:hAnsiTheme="majorBidi" w:cstheme="majorBidi"/>
          <w:sz w:val="30"/>
          <w:szCs w:val="30"/>
        </w:rPr>
        <w:t>7</w:t>
      </w:r>
      <w:r w:rsidR="00293120">
        <w:rPr>
          <w:rFonts w:asciiTheme="majorBidi" w:hAnsiTheme="majorBidi" w:cstheme="majorBidi"/>
          <w:sz w:val="30"/>
          <w:szCs w:val="30"/>
        </w:rPr>
        <w:t>,</w:t>
      </w:r>
      <w:r w:rsidR="008C307B"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14245C">
        <w:rPr>
          <w:rFonts w:asciiTheme="majorBidi" w:hAnsiTheme="majorBidi" w:cstheme="majorBidi"/>
          <w:sz w:val="30"/>
          <w:szCs w:val="30"/>
        </w:rPr>
        <w:t>9</w:t>
      </w:r>
      <w:r w:rsidR="008C307B"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5360DB">
        <w:rPr>
          <w:rFonts w:asciiTheme="majorBidi" w:hAnsiTheme="majorBidi" w:cstheme="majorBidi"/>
          <w:sz w:val="30"/>
          <w:szCs w:val="30"/>
        </w:rPr>
        <w:t>- 10</w:t>
      </w:r>
    </w:p>
    <w:p w14:paraId="5BF69FDC" w14:textId="77777777" w:rsidR="002D4DE7" w:rsidRPr="00400E7C" w:rsidRDefault="002D4DE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810"/>
        <w:gridCol w:w="1080"/>
        <w:gridCol w:w="266"/>
        <w:gridCol w:w="1084"/>
        <w:gridCol w:w="266"/>
        <w:gridCol w:w="1084"/>
        <w:gridCol w:w="269"/>
        <w:gridCol w:w="1081"/>
      </w:tblGrid>
      <w:tr w:rsidR="002D4DE7" w:rsidRPr="00496F50" w14:paraId="2E644899" w14:textId="77777777" w:rsidTr="007343BD">
        <w:tc>
          <w:tcPr>
            <w:tcW w:w="3213" w:type="dxa"/>
            <w:shd w:val="clear" w:color="auto" w:fill="FFFFFF"/>
          </w:tcPr>
          <w:p w14:paraId="3A644F61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3546152E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A7507D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19C7AFE4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CB3878F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DE7" w:rsidRPr="00496F50" w14:paraId="590A94B9" w14:textId="77777777" w:rsidTr="007343BD">
        <w:tc>
          <w:tcPr>
            <w:tcW w:w="3213" w:type="dxa"/>
            <w:shd w:val="clear" w:color="auto" w:fill="FFFFFF"/>
          </w:tcPr>
          <w:p w14:paraId="5841F2A4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75066E58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2C40DF9" w14:textId="4978DA70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0658C16F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60166BD" w14:textId="686D203B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4ECF28F7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63706E" w14:textId="1D9A41E8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DDD30F6" w14:textId="7777777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AC10B9" w14:textId="29E67D37" w:rsidR="002D4DE7" w:rsidRPr="00496F50" w:rsidRDefault="002D4DE7" w:rsidP="0073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D4DE7" w:rsidRPr="00496F50" w14:paraId="384F658C" w14:textId="77777777" w:rsidTr="007343BD">
        <w:tc>
          <w:tcPr>
            <w:tcW w:w="3213" w:type="dxa"/>
            <w:shd w:val="clear" w:color="auto" w:fill="FFFFFF"/>
          </w:tcPr>
          <w:p w14:paraId="05F85F71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4722A8C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FFFFFF"/>
          </w:tcPr>
          <w:p w14:paraId="4AD7150D" w14:textId="77777777" w:rsidR="002D4DE7" w:rsidRPr="00496F50" w:rsidRDefault="002D4DE7" w:rsidP="0073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323" w:rsidRPr="00C52383" w14:paraId="3D37EC34" w14:textId="77777777">
        <w:tc>
          <w:tcPr>
            <w:tcW w:w="3213" w:type="dxa"/>
          </w:tcPr>
          <w:p w14:paraId="58F76CD2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</w:t>
            </w:r>
          </w:p>
          <w:p w14:paraId="2716A0A3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การใช้ทางยกระดับ</w:t>
            </w:r>
          </w:p>
        </w:tc>
        <w:tc>
          <w:tcPr>
            <w:tcW w:w="810" w:type="dxa"/>
          </w:tcPr>
          <w:p w14:paraId="2A1D59B8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307ACC7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6F5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</w:tcPr>
          <w:p w14:paraId="54B5C2C5" w14:textId="77777777" w:rsid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C2C55" w14:textId="0672E844" w:rsidR="003659DC" w:rsidRPr="00C52383" w:rsidRDefault="003659DC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59DC">
              <w:rPr>
                <w:rFonts w:asciiTheme="majorBidi" w:hAnsiTheme="majorBidi" w:cstheme="majorBidi"/>
                <w:sz w:val="30"/>
                <w:szCs w:val="30"/>
              </w:rPr>
              <w:t>676,819</w:t>
            </w:r>
          </w:p>
        </w:tc>
        <w:tc>
          <w:tcPr>
            <w:tcW w:w="266" w:type="dxa"/>
          </w:tcPr>
          <w:p w14:paraId="6EBD6AC7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4AC1FB2" w14:textId="32B65234" w:rsidR="00A85323" w:rsidRPr="00C52383" w:rsidRDefault="00A85323" w:rsidP="0072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br/>
              <w:t>699,040</w:t>
            </w:r>
          </w:p>
        </w:tc>
        <w:tc>
          <w:tcPr>
            <w:tcW w:w="266" w:type="dxa"/>
          </w:tcPr>
          <w:p w14:paraId="4A48BD1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6E9358" w14:textId="77777777" w:rsid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55564F" w14:textId="57F27818" w:rsidR="003659DC" w:rsidRPr="00C52383" w:rsidRDefault="003659DC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59DC">
              <w:rPr>
                <w:rFonts w:asciiTheme="majorBidi" w:hAnsiTheme="majorBidi" w:cstheme="majorBidi"/>
                <w:sz w:val="30"/>
                <w:szCs w:val="30"/>
              </w:rPr>
              <w:t>676,819</w:t>
            </w:r>
          </w:p>
        </w:tc>
        <w:tc>
          <w:tcPr>
            <w:tcW w:w="269" w:type="dxa"/>
          </w:tcPr>
          <w:p w14:paraId="24DCF176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978A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7DAF6" w14:textId="3F85A43C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699,040</w:t>
            </w:r>
          </w:p>
        </w:tc>
      </w:tr>
      <w:tr w:rsidR="00A85323" w:rsidRPr="00C52383" w14:paraId="4DD36BCD" w14:textId="77777777">
        <w:tc>
          <w:tcPr>
            <w:tcW w:w="3213" w:type="dxa"/>
          </w:tcPr>
          <w:p w14:paraId="256D62C1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7072541C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4" w:right="-10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1B9BE" w14:textId="1E882691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299,551</w:t>
            </w:r>
          </w:p>
        </w:tc>
        <w:tc>
          <w:tcPr>
            <w:tcW w:w="266" w:type="dxa"/>
          </w:tcPr>
          <w:p w14:paraId="5C0FACBA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623B67" w14:textId="18B43002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298,970</w:t>
            </w:r>
          </w:p>
        </w:tc>
        <w:tc>
          <w:tcPr>
            <w:tcW w:w="266" w:type="dxa"/>
          </w:tcPr>
          <w:p w14:paraId="338DC479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B71891" w14:textId="6FBFF350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295,174</w:t>
            </w:r>
          </w:p>
        </w:tc>
        <w:tc>
          <w:tcPr>
            <w:tcW w:w="269" w:type="dxa"/>
            <w:vAlign w:val="bottom"/>
          </w:tcPr>
          <w:p w14:paraId="6B365EDF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E275F1" w14:textId="172550B3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297,887</w:t>
            </w:r>
          </w:p>
        </w:tc>
      </w:tr>
      <w:tr w:rsidR="00A85323" w:rsidRPr="00C52383" w14:paraId="44A07F06" w14:textId="77777777">
        <w:tc>
          <w:tcPr>
            <w:tcW w:w="3213" w:type="dxa"/>
          </w:tcPr>
          <w:p w14:paraId="42DB7BBA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792669C1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B4137D" w14:textId="1A777627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102,199</w:t>
            </w:r>
          </w:p>
        </w:tc>
        <w:tc>
          <w:tcPr>
            <w:tcW w:w="266" w:type="dxa"/>
          </w:tcPr>
          <w:p w14:paraId="045C7E5A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B67F14C" w14:textId="1CF32752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112,891</w:t>
            </w:r>
          </w:p>
        </w:tc>
        <w:tc>
          <w:tcPr>
            <w:tcW w:w="266" w:type="dxa"/>
          </w:tcPr>
          <w:p w14:paraId="0DA0F01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266E9A" w14:textId="4E12AB4D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103,828</w:t>
            </w:r>
          </w:p>
        </w:tc>
        <w:tc>
          <w:tcPr>
            <w:tcW w:w="269" w:type="dxa"/>
          </w:tcPr>
          <w:p w14:paraId="476DED26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2FB786" w14:textId="3EE9A2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110,612</w:t>
            </w:r>
          </w:p>
        </w:tc>
      </w:tr>
      <w:tr w:rsidR="00A85323" w:rsidRPr="00C52383" w14:paraId="6D2B3FFE" w14:textId="77777777">
        <w:tc>
          <w:tcPr>
            <w:tcW w:w="3213" w:type="dxa"/>
          </w:tcPr>
          <w:p w14:paraId="0A33082D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62CD49C9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4A0FF" w14:textId="3B711156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45,110</w:t>
            </w:r>
          </w:p>
        </w:tc>
        <w:tc>
          <w:tcPr>
            <w:tcW w:w="266" w:type="dxa"/>
          </w:tcPr>
          <w:p w14:paraId="78F155F0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7AC967" w14:textId="00B84704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37,770</w:t>
            </w:r>
          </w:p>
        </w:tc>
        <w:tc>
          <w:tcPr>
            <w:tcW w:w="266" w:type="dxa"/>
          </w:tcPr>
          <w:p w14:paraId="4A8D5FF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A66D21" w14:textId="738747BB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43,385</w:t>
            </w:r>
          </w:p>
        </w:tc>
        <w:tc>
          <w:tcPr>
            <w:tcW w:w="269" w:type="dxa"/>
          </w:tcPr>
          <w:p w14:paraId="07B556E5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D342BE" w14:textId="44C5F75D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36,821</w:t>
            </w:r>
          </w:p>
        </w:tc>
      </w:tr>
      <w:tr w:rsidR="008D3F67" w:rsidRPr="00C52383" w14:paraId="72C6E749" w14:textId="77777777">
        <w:tc>
          <w:tcPr>
            <w:tcW w:w="3213" w:type="dxa"/>
          </w:tcPr>
          <w:p w14:paraId="58FF30AB" w14:textId="7A78267B" w:rsidR="008D3F67" w:rsidRPr="00496F50" w:rsidRDefault="008D3F67" w:rsidP="008D3F67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810" w:type="dxa"/>
          </w:tcPr>
          <w:p w14:paraId="50FAF26D" w14:textId="77777777" w:rsidR="008D3F67" w:rsidRPr="00496F50" w:rsidRDefault="008D3F67" w:rsidP="008D3F6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3256D" w14:textId="6E69376A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38,534</w:t>
            </w:r>
          </w:p>
        </w:tc>
        <w:tc>
          <w:tcPr>
            <w:tcW w:w="266" w:type="dxa"/>
          </w:tcPr>
          <w:p w14:paraId="332F9AAB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4D6451" w14:textId="557FCBBA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22,350</w:t>
            </w:r>
          </w:p>
        </w:tc>
        <w:tc>
          <w:tcPr>
            <w:tcW w:w="266" w:type="dxa"/>
          </w:tcPr>
          <w:p w14:paraId="680E5B3A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CEBE2E" w14:textId="22B77FE7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39,700</w:t>
            </w:r>
          </w:p>
        </w:tc>
        <w:tc>
          <w:tcPr>
            <w:tcW w:w="269" w:type="dxa"/>
          </w:tcPr>
          <w:p w14:paraId="5B6292B9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A39CE5" w14:textId="74B298E2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20,894</w:t>
            </w:r>
          </w:p>
        </w:tc>
      </w:tr>
      <w:tr w:rsidR="00A85323" w:rsidRPr="00C52383" w14:paraId="737FF12D" w14:textId="77777777">
        <w:tc>
          <w:tcPr>
            <w:tcW w:w="3213" w:type="dxa"/>
          </w:tcPr>
          <w:p w14:paraId="58C78E06" w14:textId="77777777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7AA07124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2160AB" w14:textId="4A73857D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25,199</w:t>
            </w:r>
          </w:p>
        </w:tc>
        <w:tc>
          <w:tcPr>
            <w:tcW w:w="266" w:type="dxa"/>
          </w:tcPr>
          <w:p w14:paraId="33868439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8B3B2D" w14:textId="7F874A33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28,313</w:t>
            </w:r>
          </w:p>
        </w:tc>
        <w:tc>
          <w:tcPr>
            <w:tcW w:w="266" w:type="dxa"/>
          </w:tcPr>
          <w:p w14:paraId="5A69F73A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3E49A8" w14:textId="4C05B64F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25,210</w:t>
            </w:r>
          </w:p>
        </w:tc>
        <w:tc>
          <w:tcPr>
            <w:tcW w:w="269" w:type="dxa"/>
          </w:tcPr>
          <w:p w14:paraId="269C86DA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EE2459" w14:textId="5E7134EF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28,221</w:t>
            </w:r>
          </w:p>
        </w:tc>
      </w:tr>
      <w:tr w:rsidR="008D3F67" w:rsidRPr="00C52383" w14:paraId="21D755C8" w14:textId="77777777">
        <w:tc>
          <w:tcPr>
            <w:tcW w:w="3213" w:type="dxa"/>
          </w:tcPr>
          <w:p w14:paraId="6F277AB8" w14:textId="6EA27E36" w:rsidR="008D3F67" w:rsidRPr="00496F50" w:rsidRDefault="008D3F67" w:rsidP="008D3F67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810" w:type="dxa"/>
          </w:tcPr>
          <w:p w14:paraId="589BDF47" w14:textId="77777777" w:rsidR="008D3F67" w:rsidRPr="00496F50" w:rsidRDefault="008D3F67" w:rsidP="008D3F6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17923" w14:textId="6AD0BE1F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22,209</w:t>
            </w:r>
          </w:p>
        </w:tc>
        <w:tc>
          <w:tcPr>
            <w:tcW w:w="266" w:type="dxa"/>
          </w:tcPr>
          <w:p w14:paraId="75212574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A6C928" w14:textId="651AA9AA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22,120</w:t>
            </w:r>
          </w:p>
        </w:tc>
        <w:tc>
          <w:tcPr>
            <w:tcW w:w="266" w:type="dxa"/>
          </w:tcPr>
          <w:p w14:paraId="007FBA4F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1B13B5" w14:textId="4AEBC915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22,209</w:t>
            </w:r>
          </w:p>
        </w:tc>
        <w:tc>
          <w:tcPr>
            <w:tcW w:w="269" w:type="dxa"/>
          </w:tcPr>
          <w:p w14:paraId="0CCFEAA3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693307" w14:textId="528DFACD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22,120</w:t>
            </w:r>
          </w:p>
        </w:tc>
      </w:tr>
      <w:tr w:rsidR="00A85323" w:rsidRPr="00C52383" w14:paraId="259A72C1" w14:textId="77777777">
        <w:tc>
          <w:tcPr>
            <w:tcW w:w="3213" w:type="dxa"/>
          </w:tcPr>
          <w:p w14:paraId="0740B2E3" w14:textId="7D8168DA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581B6A2E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55E00" w14:textId="318EA61A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19,308</w:t>
            </w:r>
          </w:p>
        </w:tc>
        <w:tc>
          <w:tcPr>
            <w:tcW w:w="266" w:type="dxa"/>
          </w:tcPr>
          <w:p w14:paraId="64B3E01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3A7E39C" w14:textId="7B620CF8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21,813</w:t>
            </w:r>
          </w:p>
        </w:tc>
        <w:tc>
          <w:tcPr>
            <w:tcW w:w="266" w:type="dxa"/>
          </w:tcPr>
          <w:p w14:paraId="3AD3C60B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615CD3" w14:textId="3B3E9800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19,325</w:t>
            </w:r>
          </w:p>
        </w:tc>
        <w:tc>
          <w:tcPr>
            <w:tcW w:w="269" w:type="dxa"/>
          </w:tcPr>
          <w:p w14:paraId="5732F9C5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9A4E2B7" w14:textId="62F5FDF9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21,813</w:t>
            </w:r>
          </w:p>
        </w:tc>
      </w:tr>
      <w:tr w:rsidR="00A85323" w:rsidRPr="00C52383" w14:paraId="491795FB" w14:textId="77777777">
        <w:tc>
          <w:tcPr>
            <w:tcW w:w="3213" w:type="dxa"/>
          </w:tcPr>
          <w:p w14:paraId="6C651E2C" w14:textId="4EA9AE60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810" w:type="dxa"/>
          </w:tcPr>
          <w:p w14:paraId="7E437EC8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3C825" w14:textId="3FEC0BFE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13,329</w:t>
            </w:r>
          </w:p>
        </w:tc>
        <w:tc>
          <w:tcPr>
            <w:tcW w:w="266" w:type="dxa"/>
          </w:tcPr>
          <w:p w14:paraId="55023FA2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4FFDFF" w14:textId="23B5B6C2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11,28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61CFF8CD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88B029" w14:textId="4E0BF14A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12,917</w:t>
            </w:r>
          </w:p>
        </w:tc>
        <w:tc>
          <w:tcPr>
            <w:tcW w:w="269" w:type="dxa"/>
          </w:tcPr>
          <w:p w14:paraId="50DAC6A5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39928" w14:textId="01EFCB79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11,220</w:t>
            </w:r>
          </w:p>
        </w:tc>
      </w:tr>
      <w:tr w:rsidR="008D3F67" w:rsidRPr="00C52383" w14:paraId="6F8190CB" w14:textId="77777777">
        <w:tc>
          <w:tcPr>
            <w:tcW w:w="3213" w:type="dxa"/>
          </w:tcPr>
          <w:p w14:paraId="16DD5243" w14:textId="516201AD" w:rsidR="008D3F67" w:rsidRPr="00496F50" w:rsidRDefault="008D3F67" w:rsidP="008D3F67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D4DE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ค่าใช้จ่ายในการพัฒนาองค์กร</w:t>
            </w:r>
          </w:p>
        </w:tc>
        <w:tc>
          <w:tcPr>
            <w:tcW w:w="810" w:type="dxa"/>
          </w:tcPr>
          <w:p w14:paraId="43A98365" w14:textId="77777777" w:rsidR="008D3F67" w:rsidRPr="00496F50" w:rsidRDefault="008D3F67" w:rsidP="008D3F6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2963A" w14:textId="37E72B68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7,210</w:t>
            </w:r>
          </w:p>
        </w:tc>
        <w:tc>
          <w:tcPr>
            <w:tcW w:w="266" w:type="dxa"/>
          </w:tcPr>
          <w:p w14:paraId="1EEA156D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544AEB9" w14:textId="3A78FB4A" w:rsidR="008D3F67" w:rsidRPr="00E2635F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27,788</w:t>
            </w:r>
          </w:p>
        </w:tc>
        <w:tc>
          <w:tcPr>
            <w:tcW w:w="266" w:type="dxa"/>
          </w:tcPr>
          <w:p w14:paraId="06EFA48F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88C204" w14:textId="4E4D1CCD" w:rsidR="008D3F67" w:rsidRPr="00C3526E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10,988</w:t>
            </w:r>
          </w:p>
        </w:tc>
        <w:tc>
          <w:tcPr>
            <w:tcW w:w="269" w:type="dxa"/>
          </w:tcPr>
          <w:p w14:paraId="4387D28B" w14:textId="77777777" w:rsidR="008D3F67" w:rsidRPr="00C52383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A4F616" w14:textId="7F56B2EB" w:rsidR="008D3F67" w:rsidRPr="00E2635F" w:rsidRDefault="008D3F67" w:rsidP="008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2383">
              <w:rPr>
                <w:rFonts w:asciiTheme="majorBidi" w:hAnsiTheme="majorBidi" w:cstheme="majorBidi"/>
                <w:sz w:val="30"/>
                <w:szCs w:val="30"/>
              </w:rPr>
              <w:t>27,747</w:t>
            </w:r>
          </w:p>
        </w:tc>
      </w:tr>
      <w:tr w:rsidR="00A85323" w:rsidRPr="00C52383" w14:paraId="77A774A8" w14:textId="77777777">
        <w:tc>
          <w:tcPr>
            <w:tcW w:w="3213" w:type="dxa"/>
          </w:tcPr>
          <w:p w14:paraId="4BD3A4B1" w14:textId="1FA18B62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</w:t>
            </w:r>
            <w:r w:rsidRPr="00496F50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ใช้จ่ายในการเดินทาง</w:t>
            </w:r>
          </w:p>
        </w:tc>
        <w:tc>
          <w:tcPr>
            <w:tcW w:w="810" w:type="dxa"/>
          </w:tcPr>
          <w:p w14:paraId="1161EA41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46BD1" w14:textId="7B733A84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5,702</w:t>
            </w:r>
          </w:p>
        </w:tc>
        <w:tc>
          <w:tcPr>
            <w:tcW w:w="266" w:type="dxa"/>
          </w:tcPr>
          <w:p w14:paraId="4B893792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25C59C" w14:textId="2949866F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5,638</w:t>
            </w:r>
          </w:p>
        </w:tc>
        <w:tc>
          <w:tcPr>
            <w:tcW w:w="266" w:type="dxa"/>
          </w:tcPr>
          <w:p w14:paraId="461AEF40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595494" w14:textId="267633AF" w:rsidR="00A85323" w:rsidRPr="00C52383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5,621</w:t>
            </w:r>
          </w:p>
        </w:tc>
        <w:tc>
          <w:tcPr>
            <w:tcW w:w="269" w:type="dxa"/>
          </w:tcPr>
          <w:p w14:paraId="080E5B94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DBFDE1" w14:textId="0C36B673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5,615</w:t>
            </w:r>
          </w:p>
        </w:tc>
      </w:tr>
      <w:tr w:rsidR="00A85323" w:rsidRPr="00C52383" w14:paraId="64A743BE" w14:textId="77777777">
        <w:tc>
          <w:tcPr>
            <w:tcW w:w="3213" w:type="dxa"/>
          </w:tcPr>
          <w:p w14:paraId="760CE30D" w14:textId="1DD9AB7E" w:rsidR="00A85323" w:rsidRPr="00496F50" w:rsidRDefault="00A85323" w:rsidP="00A85323">
            <w:pPr>
              <w:ind w:left="-18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810" w:type="dxa"/>
          </w:tcPr>
          <w:p w14:paraId="676F4EE9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33981" w14:textId="0D3D58D3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4,731</w:t>
            </w:r>
          </w:p>
        </w:tc>
        <w:tc>
          <w:tcPr>
            <w:tcW w:w="266" w:type="dxa"/>
          </w:tcPr>
          <w:p w14:paraId="2C31E32E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E522F9" w14:textId="7DDA0CF7" w:rsidR="00A85323" w:rsidRPr="00E2635F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4,986</w:t>
            </w:r>
          </w:p>
        </w:tc>
        <w:tc>
          <w:tcPr>
            <w:tcW w:w="266" w:type="dxa"/>
          </w:tcPr>
          <w:p w14:paraId="417B53F8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511CB3" w14:textId="7DD4F90C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4,731</w:t>
            </w:r>
          </w:p>
        </w:tc>
        <w:tc>
          <w:tcPr>
            <w:tcW w:w="269" w:type="dxa"/>
          </w:tcPr>
          <w:p w14:paraId="49C6BD11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501E4C" w14:textId="2D7B1480" w:rsidR="00A85323" w:rsidRPr="00496F5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4,986</w:t>
            </w:r>
          </w:p>
        </w:tc>
      </w:tr>
      <w:tr w:rsidR="00A85323" w:rsidRPr="00C52383" w14:paraId="16FD1FED" w14:textId="77777777">
        <w:tc>
          <w:tcPr>
            <w:tcW w:w="3213" w:type="dxa"/>
          </w:tcPr>
          <w:p w14:paraId="4BBE77E3" w14:textId="3AFA6C0A" w:rsidR="00A85323" w:rsidRPr="00496F50" w:rsidRDefault="00A85323" w:rsidP="00A85323">
            <w:pPr>
              <w:ind w:left="-18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</w:tcPr>
          <w:p w14:paraId="650A1EB2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88DB2" w14:textId="4E5C7331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  <w:tc>
          <w:tcPr>
            <w:tcW w:w="266" w:type="dxa"/>
          </w:tcPr>
          <w:p w14:paraId="0A70C93F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E538BA" w14:textId="29305650" w:rsidR="00A85323" w:rsidRPr="00E2635F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6" w:type="dxa"/>
          </w:tcPr>
          <w:p w14:paraId="2BBDEBF2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117B7B" w14:textId="059F7CD3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  <w:tc>
          <w:tcPr>
            <w:tcW w:w="269" w:type="dxa"/>
          </w:tcPr>
          <w:p w14:paraId="29BAEBFC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FBF546" w14:textId="33C134E5" w:rsidR="00A85323" w:rsidRPr="00496F5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85323" w:rsidRPr="00C52383" w14:paraId="18B32A86" w14:textId="77777777">
        <w:tc>
          <w:tcPr>
            <w:tcW w:w="3213" w:type="dxa"/>
          </w:tcPr>
          <w:p w14:paraId="14895B39" w14:textId="6A0DB0F1" w:rsidR="00A85323" w:rsidRPr="00496F50" w:rsidRDefault="00A85323" w:rsidP="00A8532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F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47D5B7E" w14:textId="77777777" w:rsidR="00A85323" w:rsidRPr="00496F50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BDD0C" w14:textId="48612BD5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72,736</w:t>
            </w:r>
          </w:p>
        </w:tc>
        <w:tc>
          <w:tcPr>
            <w:tcW w:w="266" w:type="dxa"/>
          </w:tcPr>
          <w:p w14:paraId="15CBDAF8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89C2C1E" w14:textId="50823516" w:rsidR="00A85323" w:rsidRPr="00E2635F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263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66" w:type="dxa"/>
          </w:tcPr>
          <w:p w14:paraId="2A555470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9528DA" w14:textId="10A6D7DF" w:rsidR="00A85323" w:rsidRPr="00E2635F" w:rsidRDefault="00C3526E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26E">
              <w:rPr>
                <w:rFonts w:asciiTheme="majorBidi" w:hAnsiTheme="majorBidi" w:cstheme="majorBidi"/>
                <w:sz w:val="30"/>
                <w:szCs w:val="30"/>
              </w:rPr>
              <w:t>60,435</w:t>
            </w:r>
          </w:p>
        </w:tc>
        <w:tc>
          <w:tcPr>
            <w:tcW w:w="269" w:type="dxa"/>
          </w:tcPr>
          <w:p w14:paraId="434CF6B5" w14:textId="77777777" w:rsidR="00A85323" w:rsidRPr="00C5238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A14A7A" w14:textId="0B49F2DF" w:rsidR="00A85323" w:rsidRPr="00496F5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35F">
              <w:rPr>
                <w:rFonts w:asciiTheme="majorBidi" w:hAnsiTheme="majorBidi" w:cstheme="majorBidi"/>
                <w:sz w:val="30"/>
                <w:szCs w:val="30"/>
              </w:rPr>
              <w:t>49,779</w:t>
            </w:r>
          </w:p>
        </w:tc>
      </w:tr>
      <w:tr w:rsidR="00AF0328" w:rsidRPr="00C52383" w14:paraId="75B5ECBD" w14:textId="77777777" w:rsidTr="0048170D">
        <w:tc>
          <w:tcPr>
            <w:tcW w:w="4023" w:type="dxa"/>
            <w:gridSpan w:val="2"/>
          </w:tcPr>
          <w:p w14:paraId="0ADAA14A" w14:textId="360B944C" w:rsidR="00AF0328" w:rsidRPr="00496F50" w:rsidRDefault="00AF0328" w:rsidP="0048170D">
            <w:pPr>
              <w:pStyle w:val="acctfourfigures"/>
              <w:tabs>
                <w:tab w:val="clear" w:pos="765"/>
              </w:tabs>
              <w:spacing w:line="240" w:lineRule="atLeast"/>
              <w:ind w:left="227" w:right="-108" w:hanging="22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รวมต้นทุนการให้บริการทางยกระดับ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31E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ต้นทุนการให้บริการ</w:t>
            </w:r>
            <w:r w:rsidR="003C1E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และการขายสินค้าที่เกี่ยวข้อง </w:t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496F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7C7C50" w14:textId="77777777" w:rsidR="00AF0328" w:rsidRPr="008468FA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4A9901" w14:textId="77777777" w:rsidR="003C1ECB" w:rsidRDefault="003C1ECB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6A41F8" w14:textId="7544E679" w:rsidR="008468FA" w:rsidRPr="008468FA" w:rsidRDefault="008468FA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1,334,220</w:t>
            </w:r>
          </w:p>
        </w:tc>
        <w:tc>
          <w:tcPr>
            <w:tcW w:w="266" w:type="dxa"/>
          </w:tcPr>
          <w:p w14:paraId="07716F69" w14:textId="77777777" w:rsidR="00AF0328" w:rsidRPr="008468FA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0204B22" w14:textId="77777777" w:rsidR="00AF0328" w:rsidRPr="008468FA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2611AA" w14:textId="77777777" w:rsidR="003C1ECB" w:rsidRDefault="003C1ECB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CBB7FC" w14:textId="1BDCAEAE" w:rsidR="00AF0328" w:rsidRPr="008468FA" w:rsidRDefault="00A85323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1,350,064</w:t>
            </w:r>
          </w:p>
        </w:tc>
        <w:tc>
          <w:tcPr>
            <w:tcW w:w="266" w:type="dxa"/>
          </w:tcPr>
          <w:p w14:paraId="135DFD4D" w14:textId="77777777" w:rsidR="00AF0328" w:rsidRPr="008468FA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D83A164" w14:textId="77777777" w:rsidR="00AF0328" w:rsidRPr="008468FA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89B498" w14:textId="77777777" w:rsidR="003C1ECB" w:rsidRDefault="003C1ECB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CB3E64" w14:textId="5B809966" w:rsidR="008468FA" w:rsidRPr="008468FA" w:rsidRDefault="008468FA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1,321,925</w:t>
            </w:r>
          </w:p>
        </w:tc>
        <w:tc>
          <w:tcPr>
            <w:tcW w:w="269" w:type="dxa"/>
          </w:tcPr>
          <w:p w14:paraId="6B254221" w14:textId="77777777" w:rsidR="00AF0328" w:rsidRPr="00C52383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53673C" w14:textId="77777777" w:rsidR="00AF0328" w:rsidRPr="00496F50" w:rsidRDefault="00AF0328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ACDA2" w14:textId="77777777" w:rsidR="003C1ECB" w:rsidRDefault="003C1ECB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66CC3D" w14:textId="10E2238F" w:rsidR="00AF0328" w:rsidRPr="00B57683" w:rsidRDefault="00A85323" w:rsidP="00AF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1,336,781</w:t>
            </w:r>
          </w:p>
        </w:tc>
      </w:tr>
    </w:tbl>
    <w:p w14:paraId="16A0FFA7" w14:textId="3EC8EB72" w:rsidR="004C09AC" w:rsidRPr="0048170D" w:rsidRDefault="004C0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60306603" w14:textId="77777777" w:rsidR="003E5876" w:rsidRDefault="003E5876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0B529" w14:textId="7B0907AC" w:rsidR="00E82E99" w:rsidRPr="002760AF" w:rsidRDefault="00E82E99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96F5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63A1B" w:rsidRPr="00496F50">
        <w:rPr>
          <w:rFonts w:asciiTheme="majorBidi" w:hAnsiTheme="majorBidi" w:cstheme="majorBidi"/>
          <w:sz w:val="30"/>
          <w:szCs w:val="30"/>
        </w:rPr>
        <w:t>256</w:t>
      </w:r>
      <w:r w:rsidR="00A85323">
        <w:rPr>
          <w:rFonts w:asciiTheme="majorBidi" w:hAnsiTheme="majorBidi" w:cstheme="majorBidi"/>
          <w:sz w:val="30"/>
          <w:szCs w:val="30"/>
        </w:rPr>
        <w:t>8</w:t>
      </w:r>
      <w:r w:rsidRPr="00496F50">
        <w:rPr>
          <w:rFonts w:asciiTheme="majorBidi" w:hAnsiTheme="majorBidi" w:cstheme="majorBidi"/>
          <w:sz w:val="30"/>
          <w:szCs w:val="30"/>
        </w:rPr>
        <w:t xml:space="preserve"> </w:t>
      </w:r>
      <w:r w:rsidR="00DA236F" w:rsidRPr="00496F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50041" w:rsidRPr="00496F5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96F50">
        <w:rPr>
          <w:rFonts w:asciiTheme="majorBidi" w:hAnsiTheme="majorBidi" w:cstheme="majorBidi"/>
          <w:sz w:val="30"/>
          <w:szCs w:val="30"/>
          <w:cs/>
        </w:rPr>
        <w:t>จ่ายเงินสมทบกองทุนสำรองเลี้ยงชีพสำหรับพนักงานของ</w:t>
      </w:r>
      <w:r w:rsidR="004509AF" w:rsidRPr="00496F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96F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E5876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="00965F03" w:rsidRPr="00400E7C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6E5214" w:rsidRPr="00400E7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746C2">
        <w:rPr>
          <w:rFonts w:asciiTheme="majorBidi" w:hAnsiTheme="majorBidi" w:cstheme="majorBidi"/>
          <w:spacing w:val="-2"/>
          <w:sz w:val="30"/>
          <w:szCs w:val="30"/>
        </w:rPr>
        <w:t>7.79</w:t>
      </w:r>
      <w:r w:rsidR="002C0D50" w:rsidRPr="00400E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11FDD" w:rsidRPr="00400E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463A1B"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85323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จำนวน </w:t>
      </w:r>
      <w:r w:rsidR="002C0D50"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>7.7</w:t>
      </w:r>
      <w:r w:rsidR="00A85323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00E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00E7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ซึ่งแสดงเป็นส่วนหนึ่งของค่าใช้จ่ายผลประโยชน์</w:t>
      </w:r>
      <w:r w:rsidRPr="00496F50">
        <w:rPr>
          <w:rFonts w:asciiTheme="majorBidi" w:hAnsiTheme="majorBidi" w:cstheme="majorBidi"/>
          <w:sz w:val="30"/>
          <w:szCs w:val="30"/>
          <w:cs/>
        </w:rPr>
        <w:t>ของพนักงาน</w:t>
      </w:r>
    </w:p>
    <w:p w14:paraId="407AA6E7" w14:textId="13FE83BC" w:rsidR="003E5876" w:rsidRPr="00400E7C" w:rsidRDefault="003E5876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5B6D2A" w14:textId="77777777" w:rsidR="00AF0328" w:rsidRDefault="00AF0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A767CBE" w14:textId="2602253D" w:rsidR="00036B89" w:rsidRPr="00045DAA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045DAA">
        <w:rPr>
          <w:rFonts w:asciiTheme="majorBidi" w:hAnsiTheme="majorBidi" w:cstheme="majorBidi"/>
          <w:cs/>
        </w:rPr>
        <w:t>ภาษีเงินได้</w:t>
      </w:r>
    </w:p>
    <w:p w14:paraId="7DC24906" w14:textId="547CFB06" w:rsidR="00036B89" w:rsidRPr="00400E7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C835" w14:textId="2981B843" w:rsidR="00B504B7" w:rsidRPr="008D0BB4" w:rsidRDefault="00B504B7" w:rsidP="00B504B7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8D0BB4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FDD88F8" w14:textId="7B4FAED9" w:rsidR="00B504B7" w:rsidRPr="008D0BB4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0BB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98427E" w:rsidRPr="008D0BB4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DC8BA0" w14:textId="77777777" w:rsidR="00B504B7" w:rsidRPr="00F044A9" w:rsidRDefault="00B504B7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BB461" w14:textId="77777777" w:rsidR="00D12C6C" w:rsidRPr="00FA391B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391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E56AF1" w14:textId="71DE7E99" w:rsidR="00B504B7" w:rsidRPr="00400E7C" w:rsidRDefault="00B504B7" w:rsidP="00F0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E7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7348B1" w14:textId="21219893" w:rsidR="00B504B7" w:rsidRPr="00933867" w:rsidRDefault="00B504B7" w:rsidP="00B504B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3386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2C2C97" w:rsidRPr="009338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77E0" w:rsidRPr="00933867">
        <w:rPr>
          <w:rFonts w:asciiTheme="majorBidi" w:hAnsiTheme="majorBidi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A54D05" w:rsidRPr="00933867">
        <w:rPr>
          <w:rFonts w:asciiTheme="majorBidi" w:hAnsiTheme="majorBidi"/>
          <w:sz w:val="30"/>
          <w:szCs w:val="30"/>
          <w:cs/>
        </w:rPr>
        <w:br/>
      </w:r>
      <w:r w:rsidR="00DC77E0" w:rsidRPr="00933867">
        <w:rPr>
          <w:rFonts w:asciiTheme="majorBidi" w:hAnsiTheme="majorBidi"/>
          <w:sz w:val="30"/>
          <w:szCs w:val="30"/>
          <w:cs/>
        </w:rPr>
        <w:t>ผลแตกต่างชั่วคราว</w:t>
      </w:r>
      <w:r w:rsidR="00933867" w:rsidRPr="00933867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33867" w:rsidRPr="00933867">
        <w:rPr>
          <w:rFonts w:asciiTheme="majorBidi" w:hAnsiTheme="majorBidi" w:cstheme="majorBidi"/>
          <w:sz w:val="30"/>
          <w:szCs w:val="30"/>
        </w:rPr>
        <w:t xml:space="preserve"> </w:t>
      </w:r>
      <w:r w:rsidR="00933867" w:rsidRPr="00933867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C77E0" w:rsidRPr="00933867">
        <w:rPr>
          <w:rFonts w:asciiTheme="majorBidi" w:hAnsiTheme="majorBidi"/>
          <w:sz w:val="30"/>
          <w:szCs w:val="30"/>
          <w:cs/>
        </w:rPr>
        <w:t xml:space="preserve"> </w:t>
      </w:r>
    </w:p>
    <w:p w14:paraId="39B87D33" w14:textId="3CFD5D2A" w:rsidR="00F22653" w:rsidRPr="00F044A9" w:rsidRDefault="00F22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75A7F1A1" w14:textId="47F9762B" w:rsidR="00B504B7" w:rsidRPr="002760AF" w:rsidRDefault="00B504B7" w:rsidP="00B504B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A391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9633C">
        <w:rPr>
          <w:rFonts w:asciiTheme="majorBidi" w:hAnsiTheme="majorBidi" w:cstheme="majorBidi"/>
          <w:sz w:val="30"/>
          <w:szCs w:val="30"/>
        </w:rPr>
        <w:br/>
      </w:r>
      <w:r w:rsidR="003B6D38" w:rsidRPr="00FA391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A391B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Pr="002166D5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66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66D5">
        <w:rPr>
          <w:rFonts w:asciiTheme="majorBidi" w:hAnsiTheme="majorBidi" w:cstheme="majorBidi"/>
          <w:spacing w:val="-2"/>
          <w:sz w:val="30"/>
          <w:szCs w:val="30"/>
          <w:cs/>
        </w:rPr>
        <w:t>ทั้งนี้ สินทรัพย์ภาษีเงินได้</w:t>
      </w:r>
      <w:r w:rsidRPr="00FA391B">
        <w:rPr>
          <w:rFonts w:asciiTheme="majorBidi" w:hAnsiTheme="majorBidi" w:cstheme="majorBidi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</w:t>
      </w:r>
      <w:r w:rsidR="001561CA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46EDA11A" w14:textId="77777777" w:rsidR="00B504B7" w:rsidRPr="00F044A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highlight w:val="yellow"/>
        </w:rPr>
      </w:pPr>
    </w:p>
    <w:p w14:paraId="254A46C7" w14:textId="069EABBC" w:rsidR="00B504B7" w:rsidRPr="003E2C58" w:rsidRDefault="00B504B7" w:rsidP="00B504B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E2C5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DAAC4C" w14:textId="77777777" w:rsidR="00B504B7" w:rsidRPr="008C3F5A" w:rsidRDefault="00B504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48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1"/>
        <w:gridCol w:w="579"/>
        <w:gridCol w:w="337"/>
        <w:gridCol w:w="183"/>
        <w:gridCol w:w="739"/>
        <w:gridCol w:w="178"/>
        <w:gridCol w:w="61"/>
        <w:gridCol w:w="128"/>
        <w:gridCol w:w="913"/>
        <w:gridCol w:w="183"/>
        <w:gridCol w:w="67"/>
        <w:gridCol w:w="270"/>
        <w:gridCol w:w="581"/>
        <w:gridCol w:w="187"/>
        <w:gridCol w:w="494"/>
        <w:gridCol w:w="239"/>
        <w:gridCol w:w="178"/>
        <w:gridCol w:w="183"/>
        <w:gridCol w:w="914"/>
      </w:tblGrid>
      <w:tr w:rsidR="00A55B32" w:rsidRPr="003E2C58" w14:paraId="437CBF4E" w14:textId="77777777" w:rsidTr="00A55B32">
        <w:tc>
          <w:tcPr>
            <w:tcW w:w="1848" w:type="pct"/>
            <w:gridSpan w:val="2"/>
          </w:tcPr>
          <w:p w14:paraId="2178726D" w14:textId="6DA7A43F" w:rsidR="00A55B32" w:rsidRPr="00A55B32" w:rsidRDefault="00A55B32" w:rsidP="00A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06" w:type="pct"/>
            <w:gridSpan w:val="9"/>
          </w:tcPr>
          <w:p w14:paraId="67478763" w14:textId="6391A6BC" w:rsidR="00A55B32" w:rsidRPr="00A55B32" w:rsidRDefault="00A55B32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B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D3E1798" w14:textId="6199E087" w:rsidR="00A55B32" w:rsidRPr="00A55B32" w:rsidRDefault="00A55B32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pct"/>
            <w:gridSpan w:val="7"/>
          </w:tcPr>
          <w:p w14:paraId="43250C03" w14:textId="5437C6C4" w:rsidR="00A55B32" w:rsidRPr="00A55B32" w:rsidRDefault="00A55B32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5B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B32" w:rsidRPr="003E2C58" w14:paraId="13CE895E" w14:textId="77777777" w:rsidTr="00A55B32">
        <w:tc>
          <w:tcPr>
            <w:tcW w:w="1848" w:type="pct"/>
            <w:gridSpan w:val="2"/>
          </w:tcPr>
          <w:p w14:paraId="6A657B60" w14:textId="02F5323D" w:rsidR="00A55B32" w:rsidRPr="003E2C58" w:rsidRDefault="00A55B32" w:rsidP="00A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680" w:type="pct"/>
            <w:gridSpan w:val="3"/>
          </w:tcPr>
          <w:p w14:paraId="11EA258E" w14:textId="1394FA12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gridSpan w:val="2"/>
          </w:tcPr>
          <w:p w14:paraId="18CF5555" w14:textId="77777777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gridSpan w:val="4"/>
          </w:tcPr>
          <w:p w14:paraId="54217559" w14:textId="3A659C17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6E5113C" w14:textId="4ACA7619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gridSpan w:val="3"/>
          </w:tcPr>
          <w:p w14:paraId="523AFBAC" w14:textId="2AE247B7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BD5E19B" w14:textId="77777777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gridSpan w:val="3"/>
          </w:tcPr>
          <w:p w14:paraId="173CD546" w14:textId="45E5F106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55B32" w:rsidRPr="003E2C58" w14:paraId="1B49F4B1" w14:textId="77777777" w:rsidTr="00A55B32">
        <w:tc>
          <w:tcPr>
            <w:tcW w:w="1848" w:type="pct"/>
            <w:gridSpan w:val="2"/>
          </w:tcPr>
          <w:p w14:paraId="25618F37" w14:textId="686F52B6" w:rsidR="00A55B32" w:rsidRPr="003E2C58" w:rsidRDefault="00A55B32" w:rsidP="00A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152" w:type="pct"/>
            <w:gridSpan w:val="17"/>
          </w:tcPr>
          <w:p w14:paraId="3A384208" w14:textId="11C4F2F3" w:rsidR="00A55B32" w:rsidRPr="003E2C58" w:rsidRDefault="00A55B32" w:rsidP="00A5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55B32" w:rsidRPr="003E2C58" w14:paraId="042E812D" w14:textId="77777777" w:rsidTr="00D13633">
        <w:tc>
          <w:tcPr>
            <w:tcW w:w="1848" w:type="pct"/>
            <w:gridSpan w:val="2"/>
            <w:tcBorders>
              <w:bottom w:val="nil"/>
            </w:tcBorders>
          </w:tcPr>
          <w:p w14:paraId="3DDBD716" w14:textId="25ADFA18" w:rsidR="00A55B32" w:rsidRPr="003E2C58" w:rsidRDefault="00A55B32" w:rsidP="0008005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ของงวด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80" w:type="pct"/>
            <w:gridSpan w:val="3"/>
            <w:tcBorders>
              <w:bottom w:val="nil"/>
            </w:tcBorders>
          </w:tcPr>
          <w:p w14:paraId="42D8566E" w14:textId="77777777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1BAC7DB4" w14:textId="77777777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bottom w:val="nil"/>
            </w:tcBorders>
          </w:tcPr>
          <w:p w14:paraId="1A3C5A1E" w14:textId="77777777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6B0A2B0B" w14:textId="1CCA5C1C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bottom w:val="nil"/>
            </w:tcBorders>
          </w:tcPr>
          <w:p w14:paraId="34FB2029" w14:textId="77777777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560035DE" w14:textId="5B6E63E5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bottom w:val="nil"/>
            </w:tcBorders>
          </w:tcPr>
          <w:p w14:paraId="5EA8D5BE" w14:textId="7A0968A3" w:rsidR="00A55B32" w:rsidRPr="003E2C58" w:rsidRDefault="00A55B32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55A7" w:rsidRPr="002760AF" w14:paraId="75D75BF6" w14:textId="77777777" w:rsidTr="00D13633">
        <w:tc>
          <w:tcPr>
            <w:tcW w:w="1848" w:type="pct"/>
            <w:gridSpan w:val="2"/>
            <w:tcBorders>
              <w:bottom w:val="nil"/>
            </w:tcBorders>
          </w:tcPr>
          <w:p w14:paraId="071E5B0A" w14:textId="0735B391" w:rsidR="006555A7" w:rsidRPr="008247A3" w:rsidRDefault="006555A7" w:rsidP="006555A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247A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8247A3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80" w:type="pct"/>
            <w:gridSpan w:val="3"/>
            <w:tcBorders>
              <w:bottom w:val="single" w:sz="4" w:space="0" w:color="auto"/>
            </w:tcBorders>
          </w:tcPr>
          <w:p w14:paraId="0F2CDBCE" w14:textId="08CE6160" w:rsidR="006555A7" w:rsidRPr="008247A3" w:rsidRDefault="002434B5" w:rsidP="0034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78"/>
              <w:rPr>
                <w:rFonts w:ascii="Angsana New" w:hAnsi="Angsana New"/>
                <w:sz w:val="30"/>
                <w:szCs w:val="30"/>
              </w:rPr>
            </w:pPr>
            <w:r w:rsidRPr="002434B5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34B5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F35E1DB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bottom w:val="single" w:sz="4" w:space="0" w:color="auto"/>
            </w:tcBorders>
          </w:tcPr>
          <w:p w14:paraId="552BD1EB" w14:textId="0CA265DE" w:rsidR="006555A7" w:rsidRPr="008247A3" w:rsidRDefault="006555A7" w:rsidP="0034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247A3">
              <w:rPr>
                <w:rFonts w:ascii="Angsana New" w:hAnsi="Angsana New"/>
                <w:sz w:val="30"/>
                <w:szCs w:val="30"/>
              </w:rPr>
              <w:t>272,951</w:t>
            </w:r>
          </w:p>
        </w:tc>
        <w:tc>
          <w:tcPr>
            <w:tcW w:w="146" w:type="pct"/>
            <w:tcBorders>
              <w:bottom w:val="nil"/>
            </w:tcBorders>
          </w:tcPr>
          <w:p w14:paraId="7C4FA6A5" w14:textId="01A5EAC2" w:rsidR="006555A7" w:rsidRPr="003E2C58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bottom w:val="single" w:sz="4" w:space="0" w:color="auto"/>
            </w:tcBorders>
          </w:tcPr>
          <w:p w14:paraId="1E39D5E4" w14:textId="6A939A00" w:rsidR="006555A7" w:rsidRPr="003E2C58" w:rsidRDefault="00DA4CE1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CE1">
              <w:rPr>
                <w:rFonts w:ascii="Angsana New" w:hAnsi="Angsana New"/>
                <w:sz w:val="30"/>
                <w:szCs w:val="30"/>
              </w:rPr>
              <w:t>306,882</w:t>
            </w:r>
          </w:p>
        </w:tc>
        <w:tc>
          <w:tcPr>
            <w:tcW w:w="129" w:type="pct"/>
            <w:tcBorders>
              <w:bottom w:val="nil"/>
            </w:tcBorders>
          </w:tcPr>
          <w:p w14:paraId="0AECD81B" w14:textId="210D81D0" w:rsidR="006555A7" w:rsidRPr="003E2C58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bottom w:val="single" w:sz="4" w:space="0" w:color="auto"/>
            </w:tcBorders>
          </w:tcPr>
          <w:p w14:paraId="7E8612F2" w14:textId="1E77568E" w:rsidR="006555A7" w:rsidRPr="003E2C58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272,951</w:t>
            </w:r>
          </w:p>
        </w:tc>
      </w:tr>
      <w:tr w:rsidR="006555A7" w:rsidRPr="003E2C58" w14:paraId="1A48F82B" w14:textId="77777777" w:rsidTr="00D13633">
        <w:tc>
          <w:tcPr>
            <w:tcW w:w="1848" w:type="pct"/>
            <w:gridSpan w:val="2"/>
            <w:tcBorders>
              <w:bottom w:val="nil"/>
            </w:tcBorders>
          </w:tcPr>
          <w:p w14:paraId="4A73F215" w14:textId="77777777" w:rsidR="006555A7" w:rsidRPr="008247A3" w:rsidRDefault="006555A7" w:rsidP="006555A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</w:tcBorders>
          </w:tcPr>
          <w:p w14:paraId="7D79CEBD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tcBorders>
              <w:top w:val="nil"/>
            </w:tcBorders>
          </w:tcPr>
          <w:p w14:paraId="6FB9A869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</w:tcBorders>
          </w:tcPr>
          <w:p w14:paraId="36C79F9F" w14:textId="0BA219E8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</w:tcBorders>
          </w:tcPr>
          <w:p w14:paraId="6074345C" w14:textId="2B7EB3E2" w:rsidR="006555A7" w:rsidRPr="00BE160A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top w:val="single" w:sz="4" w:space="0" w:color="auto"/>
              <w:bottom w:val="nil"/>
            </w:tcBorders>
          </w:tcPr>
          <w:p w14:paraId="6D21172A" w14:textId="1973D43E" w:rsidR="006555A7" w:rsidRPr="00BE160A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CB8F387" w14:textId="6E4BCDBF" w:rsidR="006555A7" w:rsidRPr="00BE160A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top w:val="single" w:sz="4" w:space="0" w:color="auto"/>
              <w:bottom w:val="nil"/>
            </w:tcBorders>
          </w:tcPr>
          <w:p w14:paraId="239FBE93" w14:textId="4E7C8129" w:rsidR="006555A7" w:rsidRPr="00BE160A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55A7" w:rsidRPr="00E35D96" w14:paraId="76EB200A" w14:textId="77777777" w:rsidTr="00A55B32">
        <w:tc>
          <w:tcPr>
            <w:tcW w:w="1848" w:type="pct"/>
            <w:gridSpan w:val="2"/>
            <w:tcBorders>
              <w:bottom w:val="nil"/>
            </w:tcBorders>
          </w:tcPr>
          <w:p w14:paraId="7C655C6A" w14:textId="77777777" w:rsidR="006555A7" w:rsidRPr="008247A3" w:rsidRDefault="006555A7" w:rsidP="006555A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80" w:type="pct"/>
            <w:gridSpan w:val="3"/>
            <w:tcBorders>
              <w:bottom w:val="nil"/>
            </w:tcBorders>
          </w:tcPr>
          <w:p w14:paraId="6A2553EF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A68205A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bottom w:val="nil"/>
            </w:tcBorders>
          </w:tcPr>
          <w:p w14:paraId="533A805C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40A88D" w14:textId="3F48498D" w:rsidR="006555A7" w:rsidRPr="00E35D96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bottom w:val="nil"/>
            </w:tcBorders>
          </w:tcPr>
          <w:p w14:paraId="10677A97" w14:textId="77777777" w:rsidR="006555A7" w:rsidRPr="00E35D96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19212CE0" w14:textId="29828CFC" w:rsidR="006555A7" w:rsidRPr="00E35D96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bottom w:val="nil"/>
            </w:tcBorders>
          </w:tcPr>
          <w:p w14:paraId="4B7E625A" w14:textId="0E6378E2" w:rsidR="006555A7" w:rsidRPr="00E35D96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5A7" w:rsidRPr="00E35D96" w14:paraId="439E10F4" w14:textId="77777777" w:rsidTr="00A55B32">
        <w:tc>
          <w:tcPr>
            <w:tcW w:w="1848" w:type="pct"/>
            <w:gridSpan w:val="2"/>
            <w:tcBorders>
              <w:bottom w:val="nil"/>
            </w:tcBorders>
          </w:tcPr>
          <w:p w14:paraId="35391040" w14:textId="77777777" w:rsidR="006555A7" w:rsidRPr="008247A3" w:rsidRDefault="006555A7" w:rsidP="006555A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80" w:type="pct"/>
            <w:gridSpan w:val="3"/>
            <w:tcBorders>
              <w:bottom w:val="single" w:sz="4" w:space="0" w:color="auto"/>
            </w:tcBorders>
          </w:tcPr>
          <w:p w14:paraId="0AB6A19F" w14:textId="696934D5" w:rsidR="006555A7" w:rsidRPr="008247A3" w:rsidRDefault="008247A3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5A7" w:rsidRPr="008247A3">
              <w:rPr>
                <w:rFonts w:asciiTheme="majorBidi" w:hAnsiTheme="majorBidi" w:cstheme="majorBidi"/>
                <w:sz w:val="30"/>
                <w:szCs w:val="30"/>
              </w:rPr>
              <w:t>39,601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3CFA5116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bottom w:val="single" w:sz="4" w:space="0" w:color="auto"/>
            </w:tcBorders>
          </w:tcPr>
          <w:p w14:paraId="4120A93D" w14:textId="4FF4AC8E" w:rsidR="006555A7" w:rsidRPr="008247A3" w:rsidRDefault="006555A7" w:rsidP="0034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sz w:val="30"/>
                <w:szCs w:val="30"/>
              </w:rPr>
              <w:t>(41,993)</w:t>
            </w:r>
          </w:p>
        </w:tc>
        <w:tc>
          <w:tcPr>
            <w:tcW w:w="146" w:type="pct"/>
            <w:tcBorders>
              <w:bottom w:val="nil"/>
            </w:tcBorders>
          </w:tcPr>
          <w:p w14:paraId="25D49365" w14:textId="04BF7CBA" w:rsidR="006555A7" w:rsidRPr="00B37CC4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bottom w:val="single" w:sz="4" w:space="0" w:color="auto"/>
            </w:tcBorders>
          </w:tcPr>
          <w:p w14:paraId="7FF490DA" w14:textId="73C22058" w:rsidR="006555A7" w:rsidRPr="00B37CC4" w:rsidRDefault="008247A3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5A7" w:rsidRPr="00A55B32">
              <w:rPr>
                <w:rFonts w:asciiTheme="majorBidi" w:hAnsiTheme="majorBidi" w:cstheme="majorBidi"/>
                <w:sz w:val="30"/>
                <w:szCs w:val="30"/>
              </w:rPr>
              <w:t>39,401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bottom w:val="nil"/>
            </w:tcBorders>
          </w:tcPr>
          <w:p w14:paraId="6A16A944" w14:textId="6CD69A91" w:rsidR="006555A7" w:rsidRPr="00E35D96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bottom w:val="single" w:sz="4" w:space="0" w:color="auto"/>
            </w:tcBorders>
          </w:tcPr>
          <w:p w14:paraId="1230653C" w14:textId="7271B69E" w:rsidR="006555A7" w:rsidRPr="00E35D96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B37CC4">
              <w:rPr>
                <w:rFonts w:asciiTheme="majorBidi" w:hAnsiTheme="majorBidi" w:cstheme="majorBidi"/>
                <w:sz w:val="30"/>
                <w:szCs w:val="30"/>
              </w:rPr>
              <w:t>(41,993)</w:t>
            </w:r>
          </w:p>
        </w:tc>
      </w:tr>
      <w:tr w:rsidR="006555A7" w:rsidRPr="00E35D96" w14:paraId="76153671" w14:textId="77777777" w:rsidTr="00A55B32">
        <w:tc>
          <w:tcPr>
            <w:tcW w:w="1848" w:type="pct"/>
            <w:gridSpan w:val="2"/>
            <w:tcBorders>
              <w:bottom w:val="nil"/>
            </w:tcBorders>
            <w:vAlign w:val="bottom"/>
          </w:tcPr>
          <w:p w14:paraId="21FD26ED" w14:textId="77777777" w:rsidR="006555A7" w:rsidRPr="008247A3" w:rsidRDefault="006555A7" w:rsidP="006555A7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8695F3" w14:textId="0E37FE9D" w:rsidR="006555A7" w:rsidRPr="008247A3" w:rsidRDefault="00ED3083" w:rsidP="0034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7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267</w:t>
            </w:r>
            <w:r w:rsidRPr="00824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7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364</w:t>
            </w:r>
          </w:p>
        </w:tc>
        <w:tc>
          <w:tcPr>
            <w:tcW w:w="129" w:type="pct"/>
            <w:gridSpan w:val="2"/>
            <w:tcBorders>
              <w:top w:val="nil"/>
              <w:bottom w:val="nil"/>
            </w:tcBorders>
          </w:tcPr>
          <w:p w14:paraId="0F9E45EE" w14:textId="77777777" w:rsidR="006555A7" w:rsidRPr="008247A3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8E665AD" w14:textId="788CB027" w:rsidR="006555A7" w:rsidRPr="008247A3" w:rsidRDefault="006555A7" w:rsidP="0034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230,958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4C5D006" w14:textId="7F805268" w:rsidR="006555A7" w:rsidRPr="00E35D96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95935F" w14:textId="5BD33539" w:rsidR="006555A7" w:rsidRPr="00E35D96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4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267</w:t>
            </w:r>
            <w:r w:rsidRPr="00FD5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54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481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C46D0C2" w14:textId="6465F5DA" w:rsidR="006555A7" w:rsidRPr="00E35D96" w:rsidRDefault="006555A7" w:rsidP="0065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74AAF0E" w14:textId="00F5EE44" w:rsidR="006555A7" w:rsidRPr="00E35D96" w:rsidRDefault="006555A7" w:rsidP="008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3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</w:tr>
      <w:tr w:rsidR="001D293D" w:rsidRPr="003E2C58" w14:paraId="7EDE6E0C" w14:textId="77777777" w:rsidTr="001D293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535" w:type="pct"/>
          </w:tcPr>
          <w:p w14:paraId="07606E32" w14:textId="293AB429" w:rsidR="002C0D50" w:rsidRPr="003E2C58" w:rsidRDefault="002C0D50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8"/>
          </w:tcPr>
          <w:p w14:paraId="197028EB" w14:textId="3C9574DA" w:rsidR="002C0D50" w:rsidRPr="003E2C58" w:rsidRDefault="002C0D50" w:rsidP="00C152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293D" w:rsidRPr="003E2C58" w14:paraId="1C0BB49B" w14:textId="77777777" w:rsidTr="00400E7C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535" w:type="pct"/>
          </w:tcPr>
          <w:p w14:paraId="3630C8C8" w14:textId="0B55DC43" w:rsidR="002C0D50" w:rsidRPr="003E2C58" w:rsidRDefault="002C0D50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pct"/>
            <w:gridSpan w:val="8"/>
          </w:tcPr>
          <w:p w14:paraId="303187CE" w14:textId="3BE8F16E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9" w:type="pct"/>
          </w:tcPr>
          <w:p w14:paraId="48304267" w14:textId="31A55EC5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82" w:type="pct"/>
            <w:gridSpan w:val="9"/>
          </w:tcPr>
          <w:p w14:paraId="08937567" w14:textId="21692DFA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00E7C" w:rsidRPr="003E2C58" w14:paraId="792B7181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853"/>
          <w:tblHeader/>
        </w:trPr>
        <w:tc>
          <w:tcPr>
            <w:tcW w:w="1535" w:type="pct"/>
          </w:tcPr>
          <w:p w14:paraId="4077E6EB" w14:textId="77777777" w:rsidR="002C0D50" w:rsidRDefault="002C0D50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CC730" w14:textId="77777777" w:rsidR="00624989" w:rsidRDefault="00624989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C5D07" w14:textId="77626303" w:rsidR="00624989" w:rsidRPr="003E2C58" w:rsidRDefault="00624989" w:rsidP="00642E0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5" w:type="pct"/>
            <w:gridSpan w:val="2"/>
          </w:tcPr>
          <w:p w14:paraId="4FCDDFF7" w14:textId="77777777" w:rsidR="001578F0" w:rsidRDefault="001578F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6B6C67" w14:textId="4268F6B9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BFEE8C7" w14:textId="7D2A87A7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387B44BF" w14:textId="024B40BB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" w:type="pct"/>
            <w:gridSpan w:val="2"/>
          </w:tcPr>
          <w:p w14:paraId="525C635C" w14:textId="1849C5AF" w:rsidR="002C0D50" w:rsidRPr="003E2C58" w:rsidRDefault="00AF2FE6" w:rsidP="002C0D5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รายได้(</w:t>
            </w:r>
            <w:r w:rsidR="002C0D50"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  <w:p w14:paraId="53B7CBE0" w14:textId="3D5CB05D" w:rsidR="002C0D50" w:rsidRPr="003E2C58" w:rsidRDefault="002C0D50" w:rsidP="002C0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2" w:type="pct"/>
            <w:gridSpan w:val="2"/>
          </w:tcPr>
          <w:p w14:paraId="73B23C9D" w14:textId="469EC351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3" w:type="pct"/>
          </w:tcPr>
          <w:p w14:paraId="0039BF35" w14:textId="77777777" w:rsidR="001578F0" w:rsidRDefault="001578F0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8C0EE5" w14:textId="1E60BCDA" w:rsidR="005C660D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5995009" w14:textId="67241FC3" w:rsidR="002C0D50" w:rsidRPr="003E2C58" w:rsidRDefault="005C660D" w:rsidP="005C66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36B3CB6A" w14:textId="7733B450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6" w:type="pct"/>
            <w:gridSpan w:val="3"/>
            <w:vAlign w:val="bottom"/>
          </w:tcPr>
          <w:p w14:paraId="43298A4B" w14:textId="7E705683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BAB344B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1" w:type="pct"/>
            <w:vAlign w:val="bottom"/>
          </w:tcPr>
          <w:p w14:paraId="6201DAF0" w14:textId="77777777" w:rsidR="002C0D50" w:rsidRPr="003E2C58" w:rsidRDefault="002C0D50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3"/>
            <w:shd w:val="clear" w:color="auto" w:fill="FFFFFF" w:themeFill="background1"/>
            <w:vAlign w:val="bottom"/>
          </w:tcPr>
          <w:p w14:paraId="60C27072" w14:textId="77777777" w:rsidR="001578F0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รายได้</w:t>
            </w:r>
            <w:r w:rsidRPr="003E2C5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  <w:p w14:paraId="0109AE77" w14:textId="539A47D4" w:rsidR="008B0B98" w:rsidRPr="003E2C58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(ค่าใช้จ่าย) </w:t>
            </w:r>
          </w:p>
          <w:p w14:paraId="7C392424" w14:textId="6B76B7A9" w:rsidR="002C0D50" w:rsidRPr="003E2C58" w:rsidRDefault="008B0B98" w:rsidP="008B0B9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372C7C0E" w14:textId="77777777" w:rsidR="002C0D50" w:rsidRPr="003E2C58" w:rsidRDefault="002C0D50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vAlign w:val="bottom"/>
          </w:tcPr>
          <w:p w14:paraId="409FEC0B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22F3C5C" w14:textId="77777777" w:rsidR="002C0D50" w:rsidRPr="003E2C58" w:rsidRDefault="002C0D50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D293D" w:rsidRPr="003E2C58" w14:paraId="5E1D25FD" w14:textId="77777777" w:rsidTr="001D293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535" w:type="pct"/>
          </w:tcPr>
          <w:p w14:paraId="12AE6B23" w14:textId="77777777" w:rsidR="005C660D" w:rsidRPr="003E2C58" w:rsidRDefault="005C660D" w:rsidP="00642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8"/>
          </w:tcPr>
          <w:p w14:paraId="4850C833" w14:textId="2A8F63AC" w:rsidR="005C660D" w:rsidRPr="003E2C58" w:rsidRDefault="005C660D" w:rsidP="00C152DD">
            <w:pPr>
              <w:pStyle w:val="acctfourfigures"/>
              <w:tabs>
                <w:tab w:val="clear" w:pos="765"/>
                <w:tab w:val="left" w:pos="2370"/>
                <w:tab w:val="center" w:pos="3212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63DF" w:rsidRPr="003E2C58" w14:paraId="5AD271DE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22974E79" w14:textId="631314AF" w:rsidR="00B171B6" w:rsidRPr="00E424BA" w:rsidRDefault="00B171B6" w:rsidP="00400E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</w:t>
            </w:r>
            <w:r w:rsidR="00A7242B" w:rsidRPr="00E4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21AA38C6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A50BBFB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26483A91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3BFB90DC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3CF12D00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0B58341E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shd w:val="clear" w:color="auto" w:fill="FFFFFF" w:themeFill="background1"/>
          </w:tcPr>
          <w:p w14:paraId="51D41194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4FB33AD3" w14:textId="77777777" w:rsidR="00B171B6" w:rsidRPr="003E2C58" w:rsidRDefault="00B171B6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3"/>
            <w:shd w:val="clear" w:color="auto" w:fill="FFFFFF" w:themeFill="background1"/>
          </w:tcPr>
          <w:p w14:paraId="29E48540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3ED89E80" w14:textId="77777777" w:rsidR="00B171B6" w:rsidRPr="003E2C58" w:rsidRDefault="00B171B6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17455B76" w14:textId="77777777" w:rsidR="00B171B6" w:rsidRPr="003E2C58" w:rsidRDefault="00B171B6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323" w:rsidRPr="003E2C58" w14:paraId="457EB24B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73A8435B" w14:textId="1835746D" w:rsidR="00A85323" w:rsidRDefault="00A85323" w:rsidP="00A85323">
            <w:pPr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>
              <w:br w:type="page"/>
            </w:r>
            <w:r w:rsidRPr="003E2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</w:t>
            </w:r>
          </w:p>
          <w:p w14:paraId="0ECD013B" w14:textId="09ABDFCD" w:rsidR="00A85323" w:rsidRPr="003E2C58" w:rsidRDefault="00A85323" w:rsidP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ที่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วัดมูลค่าด้วยมูลค่ายุติธรรม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32389065" w14:textId="77777777" w:rsidR="00A85323" w:rsidRPr="00B64308" w:rsidRDefault="00A85323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0E1EDB" w14:textId="77777777" w:rsidR="00466C19" w:rsidRPr="00B64308" w:rsidRDefault="00466C19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D64F0" w14:textId="5191BB04" w:rsidR="00466C19" w:rsidRPr="00B64308" w:rsidRDefault="00AE0079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308">
              <w:rPr>
                <w:rFonts w:asciiTheme="majorBidi" w:hAnsiTheme="majorBidi" w:cstheme="majorBidi"/>
                <w:sz w:val="30"/>
                <w:szCs w:val="30"/>
              </w:rPr>
              <w:t>(86</w:t>
            </w:r>
            <w:r w:rsidR="006C79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643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0EAFD4E3" w14:textId="39D20DEF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11910FD3" w14:textId="77777777" w:rsidR="00A8532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1B827" w14:textId="77777777" w:rsidR="00027E00" w:rsidRDefault="00027E00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75EB24" w14:textId="5A86CEAD" w:rsidR="00027E00" w:rsidRPr="003E2C58" w:rsidRDefault="00027E00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359C1C9D" w14:textId="07B366A8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065DD44D" w14:textId="77777777" w:rsidR="00A85323" w:rsidRDefault="00A85323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F6521" w14:textId="77777777" w:rsidR="00027E00" w:rsidRDefault="00027E00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F9E48C" w14:textId="2DFF2939" w:rsidR="00027E00" w:rsidRPr="003E2C58" w:rsidRDefault="00027E00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6C79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07802C45" w14:textId="68EB9D2E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shd w:val="clear" w:color="auto" w:fill="FFFFFF" w:themeFill="background1"/>
          </w:tcPr>
          <w:p w14:paraId="74B8489F" w14:textId="77777777" w:rsidR="00A8532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6F418" w14:textId="77777777" w:rsidR="00A8532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C3E98" w14:textId="578F3221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101" w:type="pct"/>
            <w:shd w:val="clear" w:color="auto" w:fill="FFFFFF" w:themeFill="background1"/>
          </w:tcPr>
          <w:p w14:paraId="6E6A337E" w14:textId="77777777" w:rsidR="00A85323" w:rsidRPr="003E2C5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3"/>
            <w:shd w:val="clear" w:color="auto" w:fill="FFFFFF" w:themeFill="background1"/>
          </w:tcPr>
          <w:p w14:paraId="56DCF480" w14:textId="5DBE0DEA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114</w:t>
            </w:r>
          </w:p>
        </w:tc>
        <w:tc>
          <w:tcPr>
            <w:tcW w:w="99" w:type="pct"/>
            <w:shd w:val="clear" w:color="auto" w:fill="FFFFFF" w:themeFill="background1"/>
          </w:tcPr>
          <w:p w14:paraId="759CB8A0" w14:textId="77777777" w:rsidR="00A85323" w:rsidRPr="003E2C5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4618EE67" w14:textId="36CEDA3C" w:rsidR="00A85323" w:rsidRPr="003E2C58" w:rsidRDefault="00A85323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(456)</w:t>
            </w:r>
          </w:p>
        </w:tc>
      </w:tr>
      <w:tr w:rsidR="00A85323" w:rsidRPr="003E2C58" w14:paraId="270FB054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</w:tcPr>
          <w:p w14:paraId="08486243" w14:textId="77777777" w:rsidR="00893EA8" w:rsidRDefault="00893EA8" w:rsidP="00893EA8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85323"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</w:p>
          <w:p w14:paraId="288ACF06" w14:textId="5038CD06" w:rsidR="00A85323" w:rsidRPr="003E2C58" w:rsidRDefault="00893EA8" w:rsidP="00893EA8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85323"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49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EAD3012" w14:textId="77777777" w:rsidR="00A85323" w:rsidRPr="00180E03" w:rsidRDefault="00A85323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CF577F" w14:textId="3CC009BC" w:rsidR="00AE0079" w:rsidRPr="00180E03" w:rsidRDefault="006F5A6E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0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</w:t>
            </w:r>
            <w:r w:rsidR="003F155C" w:rsidRPr="00180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Pr="00180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709C7EEC" w14:textId="61C6203B" w:rsidR="00A85323" w:rsidRPr="00180E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552D54A" w14:textId="77777777" w:rsidR="00A85323" w:rsidRPr="00180E03" w:rsidRDefault="00A85323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02DDE" w14:textId="5ECB2B7F" w:rsidR="006F5A6E" w:rsidRPr="00180E03" w:rsidRDefault="00B80A3A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0E03">
              <w:rPr>
                <w:rFonts w:asciiTheme="majorBidi" w:hAnsiTheme="majorBidi" w:cstheme="majorBidi"/>
                <w:sz w:val="30"/>
                <w:szCs w:val="30"/>
              </w:rPr>
              <w:t>4,642</w:t>
            </w: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1914485C" w14:textId="2ECA68B8" w:rsidR="00A85323" w:rsidRPr="00180E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56"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290D83" w14:textId="77777777" w:rsidR="00A85323" w:rsidRPr="00180E03" w:rsidRDefault="00A85323" w:rsidP="00027F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A6744" w14:textId="6208E12C" w:rsidR="00027F05" w:rsidRPr="00180E03" w:rsidRDefault="008A2D28" w:rsidP="00027F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E03">
              <w:rPr>
                <w:rFonts w:asciiTheme="majorBidi" w:hAnsiTheme="majorBidi" w:cstheme="majorBidi"/>
                <w:sz w:val="30"/>
                <w:szCs w:val="30"/>
              </w:rPr>
              <w:t>(18,567)</w:t>
            </w:r>
          </w:p>
        </w:tc>
        <w:tc>
          <w:tcPr>
            <w:tcW w:w="99" w:type="pct"/>
            <w:shd w:val="clear" w:color="auto" w:fill="FFFFFF" w:themeFill="background1"/>
          </w:tcPr>
          <w:p w14:paraId="3409EBF7" w14:textId="5AC1ABD8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153FA50E" w14:textId="77777777" w:rsidR="00A85323" w:rsidRDefault="00A85323" w:rsidP="00A8532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4E29B" w14:textId="45ABBBD7" w:rsidR="00A85323" w:rsidRPr="00A85323" w:rsidRDefault="00A85323" w:rsidP="00A85323">
            <w:pPr>
              <w:pStyle w:val="acctfourfigures"/>
              <w:tabs>
                <w:tab w:val="clear" w:pos="765"/>
                <w:tab w:val="decimal" w:pos="210"/>
                <w:tab w:val="left" w:pos="282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" w:type="pct"/>
            <w:shd w:val="clear" w:color="auto" w:fill="FFFFFF" w:themeFill="background1"/>
          </w:tcPr>
          <w:p w14:paraId="37E654D0" w14:textId="77777777" w:rsidR="00A85323" w:rsidRP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641"/>
              </w:tabs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2ABC2F74" w14:textId="77777777" w:rsidR="00A85323" w:rsidRDefault="00A85323" w:rsidP="00A8532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076D2" w14:textId="10753AC1" w:rsidR="00A85323" w:rsidRPr="00A85323" w:rsidRDefault="00A85323" w:rsidP="00A8532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99" w:type="pct"/>
            <w:shd w:val="clear" w:color="auto" w:fill="FFFFFF" w:themeFill="background1"/>
          </w:tcPr>
          <w:p w14:paraId="1BEB262A" w14:textId="77777777" w:rsidR="00A85323" w:rsidRP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641"/>
              </w:tabs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723E4DD" w14:textId="63403078" w:rsidR="00A85323" w:rsidRPr="00A85323" w:rsidRDefault="00A85323" w:rsidP="00A8532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-</w:t>
            </w:r>
          </w:p>
        </w:tc>
      </w:tr>
      <w:tr w:rsidR="00A85323" w:rsidRPr="003E2C58" w14:paraId="5682318F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</w:tcPr>
          <w:p w14:paraId="1FEC4947" w14:textId="77777777" w:rsidR="00A85323" w:rsidRPr="003E2C58" w:rsidRDefault="00A85323" w:rsidP="00A853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AA5FC3" w14:textId="31F1F43A" w:rsidR="00A85323" w:rsidRPr="00180E03" w:rsidRDefault="001A76DD" w:rsidP="006F5A6E">
            <w:pPr>
              <w:pStyle w:val="acctfourfigures"/>
              <w:tabs>
                <w:tab w:val="clear" w:pos="765"/>
              </w:tabs>
              <w:spacing w:line="240" w:lineRule="atLeast"/>
              <w:ind w:left="-74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(24,07</w:t>
            </w:r>
            <w:r w:rsidR="00D16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1F6A0074" w14:textId="155C515F" w:rsidR="00A85323" w:rsidRPr="00180E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8C793B" w14:textId="6BEBD463" w:rsidR="00A85323" w:rsidRPr="00180E03" w:rsidRDefault="00B80A3A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48726D60" w14:textId="3B8C5B04" w:rsidR="00A85323" w:rsidRPr="00180E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CF879C" w14:textId="5D2BBAFF" w:rsidR="00A85323" w:rsidRPr="00180E03" w:rsidRDefault="00180E03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(19,25</w:t>
            </w:r>
            <w:r w:rsidR="009F7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1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64EC4F01" w14:textId="058887D4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C3FC90" w14:textId="2A2080DC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101" w:type="pct"/>
            <w:shd w:val="clear" w:color="auto" w:fill="FFFFFF" w:themeFill="background1"/>
          </w:tcPr>
          <w:p w14:paraId="67BCFCFF" w14:textId="77777777" w:rsidR="00A85323" w:rsidRPr="003E2C58" w:rsidRDefault="00A85323" w:rsidP="00A85323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42B6ED" w14:textId="57445541" w:rsidR="00A85323" w:rsidRPr="00400E7C" w:rsidRDefault="00A85323" w:rsidP="00A85323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99" w:type="pct"/>
            <w:shd w:val="clear" w:color="auto" w:fill="FFFFFF" w:themeFill="background1"/>
          </w:tcPr>
          <w:p w14:paraId="12707858" w14:textId="77777777" w:rsidR="00A85323" w:rsidRPr="003E2C58" w:rsidRDefault="00A85323" w:rsidP="00A85323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C57E10" w14:textId="33241DC6" w:rsidR="00A85323" w:rsidRPr="003E2C5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(456)</w:t>
            </w:r>
          </w:p>
        </w:tc>
      </w:tr>
      <w:tr w:rsidR="00A85323" w:rsidRPr="003E2C58" w14:paraId="23BC5F14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</w:tcPr>
          <w:p w14:paraId="62F6F2FB" w14:textId="77777777" w:rsidR="00A85323" w:rsidRPr="0048170D" w:rsidRDefault="00A85323" w:rsidP="00A8532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6D47CE6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0C844BF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6E0207E9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5EF65C25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C39E3DD" w14:textId="77777777" w:rsidR="00A85323" w:rsidRPr="0048170D" w:rsidRDefault="00A85323" w:rsidP="00A853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43E768C1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14:paraId="1FAA9B4B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6F14444A" w14:textId="77777777" w:rsidR="00A85323" w:rsidRPr="0048170D" w:rsidRDefault="00A85323" w:rsidP="00A85323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14:paraId="778CC5FD" w14:textId="77777777" w:rsidR="00A85323" w:rsidRPr="0048170D" w:rsidRDefault="00A85323" w:rsidP="00A85323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6E946588" w14:textId="77777777" w:rsidR="00A85323" w:rsidRPr="0048170D" w:rsidRDefault="00A85323" w:rsidP="00A85323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E07FE87" w14:textId="77777777" w:rsidR="00A85323" w:rsidRPr="0048170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A85323" w:rsidRPr="003E2C58" w14:paraId="48E81A0A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29EFD7D0" w14:textId="36F87FCE" w:rsidR="00A85323" w:rsidRPr="00F5156D" w:rsidRDefault="00A85323" w:rsidP="00A853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7137165C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6961B26B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shd w:val="clear" w:color="auto" w:fill="FFFFFF" w:themeFill="background1"/>
          </w:tcPr>
          <w:p w14:paraId="64069B65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6C845A70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2C8E7858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70AB92F8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shd w:val="clear" w:color="auto" w:fill="FFFFFF" w:themeFill="background1"/>
          </w:tcPr>
          <w:p w14:paraId="01322D7B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7D07850C" w14:textId="77777777" w:rsidR="00A85323" w:rsidRPr="00F5156D" w:rsidRDefault="00A85323" w:rsidP="00A85323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3"/>
            <w:shd w:val="clear" w:color="auto" w:fill="FFFFFF" w:themeFill="background1"/>
          </w:tcPr>
          <w:p w14:paraId="24881480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3872A2D" w14:textId="77777777" w:rsidR="00A85323" w:rsidRPr="00F5156D" w:rsidRDefault="00A85323" w:rsidP="00A85323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4369B240" w14:textId="77777777" w:rsidR="00A85323" w:rsidRPr="00F5156D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323" w:rsidRPr="003E2C58" w14:paraId="592B4DF6" w14:textId="77777777" w:rsidTr="00893EA8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3AEB2AB6" w14:textId="706F030E" w:rsidR="00A85323" w:rsidRDefault="00A85323" w:rsidP="00A85323">
            <w:pPr>
              <w:tabs>
                <w:tab w:val="clear" w:pos="2580"/>
                <w:tab w:val="left" w:pos="24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โอนขาดทุนจากการขายเงินลงทุน </w:t>
            </w:r>
          </w:p>
          <w:p w14:paraId="2B4F8485" w14:textId="5EEBEB8C" w:rsidR="00A85323" w:rsidRDefault="00A85323" w:rsidP="00A85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ในตราสารทุนที่วัดมูลค่าด้วย </w:t>
            </w:r>
          </w:p>
          <w:p w14:paraId="24909BB2" w14:textId="1BB84B27" w:rsidR="00A85323" w:rsidRDefault="00A85323" w:rsidP="00A85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มูลค่ายุติธรรมผ่านกำไรขาดทุน  </w:t>
            </w:r>
          </w:p>
          <w:p w14:paraId="402EEE37" w14:textId="52012590" w:rsidR="00A85323" w:rsidRPr="00354F13" w:rsidRDefault="00A85323" w:rsidP="00A85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เบ็ดเสร็จอื่นไปยังกำไรสะสม</w:t>
            </w:r>
          </w:p>
        </w:tc>
        <w:tc>
          <w:tcPr>
            <w:tcW w:w="495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7FCBD43A" w14:textId="77777777" w:rsidR="00A8532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91C8C8F" w14:textId="77777777" w:rsidR="00AE0079" w:rsidRDefault="00AE0079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71DA589" w14:textId="77777777" w:rsidR="00AE0079" w:rsidRDefault="00AE0079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37594B6" w14:textId="562FA91E" w:rsidR="00AE0079" w:rsidRPr="00367239" w:rsidRDefault="00D13633" w:rsidP="008910CA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07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89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,10</w:t>
            </w:r>
            <w:r w:rsidR="001A76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30D6F710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6ADEAF7B" w14:textId="77777777" w:rsidR="00A85323" w:rsidRDefault="00A85323" w:rsidP="00A8532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A4D70B" w14:textId="77777777" w:rsidR="008910CA" w:rsidRDefault="008910CA" w:rsidP="00A8532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A53ACF" w14:textId="77777777" w:rsidR="008910CA" w:rsidRDefault="008910CA" w:rsidP="00A8532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D0FEB3" w14:textId="0B16A702" w:rsidR="008910CA" w:rsidRPr="00F5156D" w:rsidRDefault="008910CA" w:rsidP="0005389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2,422</w:t>
            </w:r>
          </w:p>
        </w:tc>
        <w:tc>
          <w:tcPr>
            <w:tcW w:w="102" w:type="pct"/>
            <w:gridSpan w:val="2"/>
            <w:shd w:val="clear" w:color="auto" w:fill="FFFFFF" w:themeFill="background1"/>
          </w:tcPr>
          <w:p w14:paraId="09C7E35C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EE11AC2" w14:textId="77777777" w:rsidR="00A8532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BC669F" w14:textId="77777777" w:rsidR="008910CA" w:rsidRDefault="008910CA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  <w:p w14:paraId="228C2496" w14:textId="77777777" w:rsidR="008910CA" w:rsidRDefault="008910CA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69FB17" w14:textId="6229EF59" w:rsidR="008910CA" w:rsidRPr="00F5156D" w:rsidRDefault="00D13633" w:rsidP="00D1363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5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</w:t>
            </w:r>
            <w:r w:rsidR="001A7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00D283D1" w14:textId="77777777" w:rsidR="00A85323" w:rsidRPr="00F5156D" w:rsidRDefault="00A85323" w:rsidP="00A85323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bottom w:val="double" w:sz="4" w:space="0" w:color="auto"/>
            </w:tcBorders>
            <w:shd w:val="clear" w:color="auto" w:fill="FFFFFF" w:themeFill="background1"/>
          </w:tcPr>
          <w:p w14:paraId="3BAE7DCB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1CA48C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5E1537E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7178FF7" w14:textId="32892477" w:rsidR="00A85323" w:rsidRPr="00F5156D" w:rsidRDefault="00D13633" w:rsidP="00D1363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85323" w:rsidRPr="00B91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853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1" w:type="pct"/>
            <w:shd w:val="clear" w:color="auto" w:fill="FFFFFF" w:themeFill="background1"/>
          </w:tcPr>
          <w:p w14:paraId="4DFAC28F" w14:textId="77777777" w:rsidR="00A85323" w:rsidRPr="00F5156D" w:rsidRDefault="00A85323" w:rsidP="00A85323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gridSpan w:val="3"/>
            <w:tcBorders>
              <w:bottom w:val="double" w:sz="4" w:space="0" w:color="auto"/>
            </w:tcBorders>
            <w:shd w:val="clear" w:color="auto" w:fill="FFFFFF" w:themeFill="background1"/>
          </w:tcPr>
          <w:p w14:paraId="278C75B7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2806C666" w14:textId="14402E59" w:rsidR="00A85323" w:rsidRPr="00F5156D" w:rsidRDefault="00A85323" w:rsidP="00A8532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2,152</w:t>
            </w:r>
          </w:p>
        </w:tc>
        <w:tc>
          <w:tcPr>
            <w:tcW w:w="99" w:type="pct"/>
            <w:shd w:val="clear" w:color="auto" w:fill="FFFFFF" w:themeFill="background1"/>
          </w:tcPr>
          <w:p w14:paraId="26F5FC24" w14:textId="77777777" w:rsidR="00A85323" w:rsidRPr="00F5156D" w:rsidRDefault="00A85323" w:rsidP="00A85323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CF64604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EE8D7FF" w14:textId="77777777" w:rsidR="00A85323" w:rsidRPr="00E46CB9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5D6B6B0" w14:textId="6A544540" w:rsidR="00A85323" w:rsidRPr="00F5156D" w:rsidRDefault="00A85323" w:rsidP="00D13633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13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8,609</w:t>
            </w:r>
            <w:r w:rsidR="00D13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EE2A4D0" w14:textId="463CA9E4" w:rsidR="000571DC" w:rsidRDefault="0005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C5E5950" w14:textId="77777777" w:rsidR="00FB5968" w:rsidRDefault="00FB5968">
      <w:r>
        <w:br w:type="page"/>
      </w:r>
    </w:p>
    <w:tbl>
      <w:tblPr>
        <w:tblW w:w="4732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1"/>
        <w:gridCol w:w="900"/>
        <w:gridCol w:w="180"/>
        <w:gridCol w:w="900"/>
        <w:gridCol w:w="185"/>
        <w:gridCol w:w="896"/>
        <w:gridCol w:w="180"/>
        <w:gridCol w:w="902"/>
        <w:gridCol w:w="184"/>
        <w:gridCol w:w="894"/>
        <w:gridCol w:w="180"/>
        <w:gridCol w:w="898"/>
      </w:tblGrid>
      <w:tr w:rsidR="00B20AEE" w:rsidRPr="003E2C58" w14:paraId="4DE79634" w14:textId="77777777" w:rsidTr="002F19CA">
        <w:trPr>
          <w:cantSplit/>
          <w:trHeight w:val="272"/>
          <w:tblHeader/>
        </w:trPr>
        <w:tc>
          <w:tcPr>
            <w:tcW w:w="1535" w:type="pct"/>
          </w:tcPr>
          <w:p w14:paraId="2584065C" w14:textId="134A81B3" w:rsidR="00B20AEE" w:rsidRPr="003E2C58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1"/>
          </w:tcPr>
          <w:p w14:paraId="54F4C99E" w14:textId="5C8D8789" w:rsidR="00B20AEE" w:rsidRPr="00B20AEE" w:rsidRDefault="00B20A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AEE" w:rsidRPr="003E2C58" w14:paraId="734C5808" w14:textId="77777777" w:rsidTr="002F19CA">
        <w:trPr>
          <w:cantSplit/>
          <w:trHeight w:hRule="exact" w:val="308"/>
          <w:tblHeader/>
        </w:trPr>
        <w:tc>
          <w:tcPr>
            <w:tcW w:w="1535" w:type="pct"/>
          </w:tcPr>
          <w:p w14:paraId="487A20A2" w14:textId="77777777" w:rsidR="00B20AEE" w:rsidRPr="003E2C58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pct"/>
            <w:gridSpan w:val="5"/>
          </w:tcPr>
          <w:p w14:paraId="1042B53B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9" w:type="pct"/>
          </w:tcPr>
          <w:p w14:paraId="6A2F4BC2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82" w:type="pct"/>
            <w:gridSpan w:val="5"/>
          </w:tcPr>
          <w:p w14:paraId="337A3B93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20AEE" w:rsidRPr="003E2C58" w14:paraId="6EE836B1" w14:textId="77777777">
        <w:trPr>
          <w:cantSplit/>
          <w:trHeight w:val="853"/>
          <w:tblHeader/>
        </w:trPr>
        <w:tc>
          <w:tcPr>
            <w:tcW w:w="1535" w:type="pct"/>
          </w:tcPr>
          <w:p w14:paraId="52DA1EBF" w14:textId="77777777" w:rsidR="00B20AEE" w:rsidRDefault="00B20AE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A5856" w14:textId="77777777" w:rsidR="00B20AEE" w:rsidRDefault="00B20AE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B91A5" w14:textId="77777777" w:rsidR="00B20AEE" w:rsidRPr="003E2C58" w:rsidRDefault="00B20AE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5" w:type="pct"/>
          </w:tcPr>
          <w:p w14:paraId="7A8F1578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379514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55EFD1B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7820AA4E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" w:type="pct"/>
          </w:tcPr>
          <w:p w14:paraId="183266B4" w14:textId="77777777" w:rsidR="00B20AEE" w:rsidRPr="003E2C58" w:rsidRDefault="00B20A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รายได้(</w:t>
            </w: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  <w:p w14:paraId="609ABE50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2" w:type="pct"/>
          </w:tcPr>
          <w:p w14:paraId="2B83E25F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3" w:type="pct"/>
          </w:tcPr>
          <w:p w14:paraId="7D903225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0BB44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7CE311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</w:tcPr>
          <w:p w14:paraId="511FC1F7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6" w:type="pct"/>
            <w:vAlign w:val="bottom"/>
          </w:tcPr>
          <w:p w14:paraId="4A6102D0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B5B67D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01" w:type="pct"/>
            <w:vAlign w:val="bottom"/>
          </w:tcPr>
          <w:p w14:paraId="0426937C" w14:textId="77777777" w:rsidR="00B20AEE" w:rsidRPr="003E2C58" w:rsidRDefault="00B20A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  <w:vAlign w:val="bottom"/>
          </w:tcPr>
          <w:p w14:paraId="56F4A6C1" w14:textId="77777777" w:rsidR="00B20AEE" w:rsidRDefault="00B20A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รายได้</w:t>
            </w:r>
            <w:r w:rsidRPr="003E2C5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  <w:p w14:paraId="02AE287D" w14:textId="77777777" w:rsidR="00B20AEE" w:rsidRPr="003E2C58" w:rsidRDefault="00B20A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(ค่าใช้จ่าย) </w:t>
            </w:r>
          </w:p>
          <w:p w14:paraId="6E53E5E0" w14:textId="77777777" w:rsidR="00B20AEE" w:rsidRPr="003E2C58" w:rsidRDefault="00B20A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2C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23A6B180" w14:textId="77777777" w:rsidR="00B20AEE" w:rsidRPr="003E2C58" w:rsidRDefault="00B20A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vAlign w:val="bottom"/>
          </w:tcPr>
          <w:p w14:paraId="4CF42DED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E92C04D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20AEE" w:rsidRPr="003E2C58" w14:paraId="60452180" w14:textId="77777777" w:rsidTr="00FC3A78">
        <w:trPr>
          <w:cantSplit/>
          <w:trHeight w:hRule="exact" w:val="288"/>
          <w:tblHeader/>
        </w:trPr>
        <w:tc>
          <w:tcPr>
            <w:tcW w:w="1535" w:type="pct"/>
          </w:tcPr>
          <w:p w14:paraId="5D8713A5" w14:textId="77777777" w:rsidR="00B20AEE" w:rsidRPr="003E2C58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pct"/>
            <w:gridSpan w:val="11"/>
          </w:tcPr>
          <w:p w14:paraId="220977C9" w14:textId="77777777" w:rsidR="00B20AEE" w:rsidRPr="003E2C58" w:rsidRDefault="00B20AEE">
            <w:pPr>
              <w:pStyle w:val="acctfourfigures"/>
              <w:tabs>
                <w:tab w:val="clear" w:pos="765"/>
                <w:tab w:val="left" w:pos="2370"/>
                <w:tab w:val="center" w:pos="3212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0AEE" w:rsidRPr="003E2C58" w14:paraId="7BF5B46B" w14:textId="77777777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57231047" w14:textId="77777777" w:rsidR="00B20AEE" w:rsidRPr="00E424BA" w:rsidRDefault="00B2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5" w:type="pct"/>
            <w:shd w:val="clear" w:color="auto" w:fill="FFFFFF" w:themeFill="background1"/>
          </w:tcPr>
          <w:p w14:paraId="77345965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2E565D38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42430BFA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  <w:shd w:val="clear" w:color="auto" w:fill="FFFFFF" w:themeFill="background1"/>
          </w:tcPr>
          <w:p w14:paraId="212F5F79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316E5CC8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71EA247E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3E86ECAF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5932D99A" w14:textId="77777777" w:rsidR="00B20AEE" w:rsidRPr="003E2C58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0ED2D598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4958EA3B" w14:textId="77777777" w:rsidR="00B20AEE" w:rsidRPr="003E2C58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731EB43E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AEE" w:rsidRPr="003E2C58" w14:paraId="233BADAA" w14:textId="77777777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1C175D7E" w14:textId="77777777" w:rsidR="00B20AEE" w:rsidRDefault="00B20AEE">
            <w:pPr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>
              <w:br w:type="page"/>
            </w:r>
            <w:r w:rsidRPr="003E2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</w:t>
            </w:r>
          </w:p>
          <w:p w14:paraId="476A5E8C" w14:textId="77777777" w:rsidR="00B20AEE" w:rsidRPr="003E2C58" w:rsidRDefault="00B2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ที่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วัดมูลค่าด้วยมูลค่ายุติธรรม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  </w:t>
            </w:r>
            <w:r w:rsidRPr="00B171B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495" w:type="pct"/>
            <w:shd w:val="clear" w:color="auto" w:fill="FFFFFF" w:themeFill="background1"/>
          </w:tcPr>
          <w:p w14:paraId="56BA0E67" w14:textId="77777777" w:rsidR="00B20AEE" w:rsidRPr="00B6430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774B0" w14:textId="77777777" w:rsidR="00B20AEE" w:rsidRPr="00B6430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D453AA" w14:textId="0434A504" w:rsidR="00B20AEE" w:rsidRPr="00B6430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308">
              <w:rPr>
                <w:rFonts w:asciiTheme="majorBidi" w:hAnsiTheme="majorBidi" w:cstheme="majorBidi"/>
                <w:sz w:val="30"/>
                <w:szCs w:val="30"/>
              </w:rPr>
              <w:t>(86</w:t>
            </w:r>
            <w:r w:rsidR="00D16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643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3C9A5E6D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092541E2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D3D1C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E5C5A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2" w:type="pct"/>
            <w:shd w:val="clear" w:color="auto" w:fill="FFFFFF" w:themeFill="background1"/>
          </w:tcPr>
          <w:p w14:paraId="7D29A1DD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41338BD4" w14:textId="77777777" w:rsidR="00B20AEE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881742" w14:textId="77777777" w:rsidR="00B20AEE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1379D" w14:textId="33F90B63" w:rsidR="00B20AEE" w:rsidRPr="003E2C58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D16DC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1CEF4699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227416C7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A96CD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80D63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101" w:type="pct"/>
            <w:shd w:val="clear" w:color="auto" w:fill="FFFFFF" w:themeFill="background1"/>
          </w:tcPr>
          <w:p w14:paraId="1F4683C8" w14:textId="77777777" w:rsidR="00B20AEE" w:rsidRPr="003E2C58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6F3A4A06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114</w:t>
            </w:r>
          </w:p>
        </w:tc>
        <w:tc>
          <w:tcPr>
            <w:tcW w:w="99" w:type="pct"/>
            <w:shd w:val="clear" w:color="auto" w:fill="FFFFFF" w:themeFill="background1"/>
          </w:tcPr>
          <w:p w14:paraId="2A36B521" w14:textId="77777777" w:rsidR="00B20AEE" w:rsidRPr="003E2C58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0FCF6AAA" w14:textId="77777777" w:rsidR="00B20AEE" w:rsidRPr="003E2C58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(456)</w:t>
            </w:r>
          </w:p>
        </w:tc>
      </w:tr>
      <w:tr w:rsidR="00B20AEE" w:rsidRPr="003E2C58" w14:paraId="66D73E89" w14:textId="77777777">
        <w:trPr>
          <w:cantSplit/>
        </w:trPr>
        <w:tc>
          <w:tcPr>
            <w:tcW w:w="1535" w:type="pct"/>
          </w:tcPr>
          <w:p w14:paraId="4382052F" w14:textId="77777777" w:rsidR="00B20AEE" w:rsidRDefault="00B20AEE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</w:p>
          <w:p w14:paraId="6E0DBF47" w14:textId="77777777" w:rsidR="00B20AEE" w:rsidRPr="003E2C58" w:rsidRDefault="00B20AEE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06FF384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DD803" w14:textId="77777777" w:rsidR="00B20AEE" w:rsidRPr="006F5A6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(23,181)</w:t>
            </w:r>
          </w:p>
        </w:tc>
        <w:tc>
          <w:tcPr>
            <w:tcW w:w="99" w:type="pct"/>
            <w:shd w:val="clear" w:color="auto" w:fill="FFFFFF" w:themeFill="background1"/>
          </w:tcPr>
          <w:p w14:paraId="36B4A263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C68BC1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C4926" w14:textId="66B6CCDF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</w:t>
            </w:r>
            <w:r w:rsidR="009F1A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2" w:type="pct"/>
            <w:shd w:val="clear" w:color="auto" w:fill="FFFFFF" w:themeFill="background1"/>
          </w:tcPr>
          <w:p w14:paraId="2CBF0F12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56"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8B1FE54" w14:textId="77777777" w:rsidR="00B20AEE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6BFB9" w14:textId="197706F7" w:rsidR="00B20AEE" w:rsidRPr="003E2C58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(18,54</w:t>
            </w:r>
            <w:r w:rsidR="009F1A6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29A5E291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BF19DA8" w14:textId="77777777" w:rsidR="00B20AEE" w:rsidRDefault="00B20AEE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A0CB9" w14:textId="77777777" w:rsidR="00B20AEE" w:rsidRPr="00A85323" w:rsidRDefault="00B20AEE">
            <w:pPr>
              <w:pStyle w:val="acctfourfigures"/>
              <w:tabs>
                <w:tab w:val="clear" w:pos="765"/>
                <w:tab w:val="decimal" w:pos="210"/>
                <w:tab w:val="left" w:pos="282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" w:type="pct"/>
            <w:shd w:val="clear" w:color="auto" w:fill="FFFFFF" w:themeFill="background1"/>
          </w:tcPr>
          <w:p w14:paraId="5106F51D" w14:textId="77777777" w:rsidR="00B20AEE" w:rsidRPr="00A85323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641"/>
              </w:tabs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2F6468F" w14:textId="77777777" w:rsidR="00B20AEE" w:rsidRDefault="00B20AEE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9A71" w14:textId="77777777" w:rsidR="00B20AEE" w:rsidRPr="00A85323" w:rsidRDefault="00B20AEE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99" w:type="pct"/>
            <w:shd w:val="clear" w:color="auto" w:fill="FFFFFF" w:themeFill="background1"/>
          </w:tcPr>
          <w:p w14:paraId="781AA741" w14:textId="77777777" w:rsidR="00B20AEE" w:rsidRPr="00A85323" w:rsidRDefault="00B2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641"/>
              </w:tabs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18F7062" w14:textId="77777777" w:rsidR="00B20AEE" w:rsidRPr="00A85323" w:rsidRDefault="00B20AEE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56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-</w:t>
            </w:r>
          </w:p>
        </w:tc>
      </w:tr>
      <w:tr w:rsidR="00B20AEE" w:rsidRPr="003E2C58" w14:paraId="5353EDC2" w14:textId="77777777">
        <w:trPr>
          <w:cantSplit/>
        </w:trPr>
        <w:tc>
          <w:tcPr>
            <w:tcW w:w="1535" w:type="pct"/>
          </w:tcPr>
          <w:p w14:paraId="6A86ECED" w14:textId="77777777" w:rsidR="00B20AEE" w:rsidRPr="003E2C58" w:rsidRDefault="00B20A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3C3429" w14:textId="42404302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4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031B6" w:rsidRPr="008031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24,04</w:t>
            </w:r>
            <w:r w:rsidR="003C6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01A9F099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7FE00A" w14:textId="062F7895" w:rsidR="00B20AEE" w:rsidRPr="008E6A04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</w:t>
            </w:r>
            <w:r w:rsidR="009F1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2" w:type="pct"/>
            <w:shd w:val="clear" w:color="auto" w:fill="FFFFFF" w:themeFill="background1"/>
          </w:tcPr>
          <w:p w14:paraId="17C2E443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BB8A53" w14:textId="3712DE33" w:rsidR="00B20AEE" w:rsidRPr="003E2C58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(19,23</w:t>
            </w:r>
            <w:r w:rsidR="009F1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77B65D87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2EF9E8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(570)</w:t>
            </w:r>
          </w:p>
        </w:tc>
        <w:tc>
          <w:tcPr>
            <w:tcW w:w="101" w:type="pct"/>
            <w:shd w:val="clear" w:color="auto" w:fill="FFFFFF" w:themeFill="background1"/>
          </w:tcPr>
          <w:p w14:paraId="6736087A" w14:textId="77777777" w:rsidR="00B20AEE" w:rsidRPr="003E2C58" w:rsidRDefault="00B20AEE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F0304D" w14:textId="77777777" w:rsidR="00B20AEE" w:rsidRPr="00400E7C" w:rsidRDefault="00B20AEE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99" w:type="pct"/>
            <w:shd w:val="clear" w:color="auto" w:fill="FFFFFF" w:themeFill="background1"/>
          </w:tcPr>
          <w:p w14:paraId="7F79B6BC" w14:textId="77777777" w:rsidR="00B20AEE" w:rsidRPr="003E2C58" w:rsidRDefault="00B20AEE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645669" w14:textId="77777777" w:rsidR="00B20AEE" w:rsidRPr="003E2C58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(456)</w:t>
            </w:r>
          </w:p>
        </w:tc>
      </w:tr>
      <w:tr w:rsidR="00B20AEE" w:rsidRPr="003E2C58" w14:paraId="05037986" w14:textId="77777777" w:rsidTr="00FC3A78">
        <w:trPr>
          <w:cantSplit/>
          <w:trHeight w:hRule="exact" w:val="288"/>
        </w:trPr>
        <w:tc>
          <w:tcPr>
            <w:tcW w:w="1535" w:type="pct"/>
          </w:tcPr>
          <w:p w14:paraId="55D50FCE" w14:textId="77777777" w:rsidR="00B20AEE" w:rsidRPr="0048170D" w:rsidRDefault="00B20AE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9CC33FD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59F36F2A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AFC7A91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150" w:right="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" w:type="pct"/>
            <w:shd w:val="clear" w:color="auto" w:fill="FFFFFF" w:themeFill="background1"/>
          </w:tcPr>
          <w:p w14:paraId="72F7047C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973F3F9" w14:textId="77777777" w:rsidR="00B20AEE" w:rsidRPr="0048170D" w:rsidRDefault="00B20AE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406352BA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D69770C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1208DA29" w14:textId="77777777" w:rsidR="00B20AEE" w:rsidRPr="0048170D" w:rsidRDefault="00B20AEE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8A5FF5A" w14:textId="77777777" w:rsidR="00B20AEE" w:rsidRPr="0048170D" w:rsidRDefault="00B20AEE">
            <w:pPr>
              <w:pStyle w:val="acctfourfigures"/>
              <w:tabs>
                <w:tab w:val="clear" w:pos="765"/>
                <w:tab w:val="left" w:pos="282"/>
              </w:tabs>
              <w:spacing w:line="240" w:lineRule="atLeast"/>
              <w:ind w:left="-83" w:right="5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3422333" w14:textId="77777777" w:rsidR="00B20AEE" w:rsidRPr="0048170D" w:rsidRDefault="00B20AEE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B4D069C" w14:textId="77777777" w:rsidR="00B20AEE" w:rsidRPr="0048170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20AEE" w:rsidRPr="003E2C58" w14:paraId="1ED2802C" w14:textId="77777777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7159BE0D" w14:textId="77777777" w:rsidR="00B20AEE" w:rsidRPr="00F5156D" w:rsidRDefault="00B20A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495" w:type="pct"/>
            <w:shd w:val="clear" w:color="auto" w:fill="FFFFFF" w:themeFill="background1"/>
          </w:tcPr>
          <w:p w14:paraId="1ADCF7A7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2A15901F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1846AF8F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" w:type="pct"/>
            <w:shd w:val="clear" w:color="auto" w:fill="FFFFFF" w:themeFill="background1"/>
          </w:tcPr>
          <w:p w14:paraId="6AC9C090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58ED3651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1F49B1BF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FFFFFF" w:themeFill="background1"/>
          </w:tcPr>
          <w:p w14:paraId="6934AA93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14:paraId="2480C077" w14:textId="77777777" w:rsidR="00B20AEE" w:rsidRPr="00F5156D" w:rsidRDefault="00B20AEE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shd w:val="clear" w:color="auto" w:fill="FFFFFF" w:themeFill="background1"/>
          </w:tcPr>
          <w:p w14:paraId="7A6460C1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77E0CFE9" w14:textId="77777777" w:rsidR="00B20AEE" w:rsidRPr="00F5156D" w:rsidRDefault="00B20AEE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shd w:val="clear" w:color="auto" w:fill="FFFFFF" w:themeFill="background1"/>
          </w:tcPr>
          <w:p w14:paraId="06950AF8" w14:textId="77777777" w:rsidR="00B20AEE" w:rsidRPr="00F5156D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AEE" w:rsidRPr="003E2C58" w14:paraId="3ACCE28B" w14:textId="77777777">
        <w:trPr>
          <w:cantSplit/>
        </w:trPr>
        <w:tc>
          <w:tcPr>
            <w:tcW w:w="1535" w:type="pct"/>
            <w:shd w:val="clear" w:color="auto" w:fill="FFFFFF" w:themeFill="background1"/>
          </w:tcPr>
          <w:p w14:paraId="0C8BD4AE" w14:textId="77777777" w:rsidR="00B20AEE" w:rsidRDefault="00B20AEE">
            <w:pPr>
              <w:tabs>
                <w:tab w:val="clear" w:pos="2580"/>
                <w:tab w:val="left" w:pos="24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โอนขาดทุนจากการขายเงินลงทุน </w:t>
            </w:r>
          </w:p>
          <w:p w14:paraId="6B6ACFA1" w14:textId="77777777" w:rsidR="00B20AEE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ในตราสารทุนที่วัดมูลค่าด้วย </w:t>
            </w:r>
          </w:p>
          <w:p w14:paraId="7BAC4B12" w14:textId="77777777" w:rsidR="00B20AEE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มูลค่ายุติธรรมผ่านกำไรขาดทุน  </w:t>
            </w:r>
          </w:p>
          <w:p w14:paraId="1BC8EDD9" w14:textId="77777777" w:rsidR="00B20AEE" w:rsidRPr="00354F13" w:rsidRDefault="00B20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เบ็ดเสร็จอื่นไปยังกำไรสะสม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6595E80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D8AFE9C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85683A8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A05ADD5" w14:textId="18F0EC7B" w:rsidR="00B20AEE" w:rsidRPr="00367239" w:rsidRDefault="00AF5FAD" w:rsidP="00AF5FAD">
            <w:pPr>
              <w:pStyle w:val="acctfourfigures"/>
              <w:tabs>
                <w:tab w:val="clear" w:pos="765"/>
              </w:tabs>
              <w:spacing w:line="240" w:lineRule="atLeast"/>
              <w:ind w:left="-74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20A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06EA8A24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EC23EAC" w14:textId="77777777" w:rsidR="00B20AEE" w:rsidRDefault="00B20AE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EB4425" w14:textId="77777777" w:rsidR="00B20AEE" w:rsidRDefault="00B20AE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A21C6D" w14:textId="77777777" w:rsidR="00B20AEE" w:rsidRDefault="00B20AE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296B65" w14:textId="094FFA00" w:rsidR="00B20AEE" w:rsidRPr="00F5156D" w:rsidRDefault="00B20AE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2,422</w:t>
            </w:r>
          </w:p>
        </w:tc>
        <w:tc>
          <w:tcPr>
            <w:tcW w:w="102" w:type="pct"/>
            <w:shd w:val="clear" w:color="auto" w:fill="FFFFFF" w:themeFill="background1"/>
          </w:tcPr>
          <w:p w14:paraId="7609EDCF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5F52285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3A4020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  <w:p w14:paraId="4DBAF68C" w14:textId="77777777" w:rsidR="00B20AEE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913A6B" w14:textId="319D3726" w:rsidR="00B20AEE" w:rsidRPr="00F5156D" w:rsidRDefault="00AF5FAD" w:rsidP="00AF5FA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2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0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FFFFFF" w:themeFill="background1"/>
          </w:tcPr>
          <w:p w14:paraId="167AE162" w14:textId="77777777" w:rsidR="00B20AEE" w:rsidRPr="00F5156D" w:rsidRDefault="00B20AEE">
            <w:pPr>
              <w:pStyle w:val="acctfourfigures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3251D29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DC55FB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CDB5ED8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D25B16" w14:textId="63404D7C" w:rsidR="00B20AEE" w:rsidRPr="00F5156D" w:rsidRDefault="00AF5FAD" w:rsidP="00AF5FAD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0AEE" w:rsidRPr="00B91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B20A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1" w:type="pct"/>
            <w:shd w:val="clear" w:color="auto" w:fill="FFFFFF" w:themeFill="background1"/>
          </w:tcPr>
          <w:p w14:paraId="0EFD33EF" w14:textId="77777777" w:rsidR="00B20AEE" w:rsidRPr="00F5156D" w:rsidRDefault="00B20AEE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2BE229B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7342526C" w14:textId="7B70E80B" w:rsidR="00B20AEE" w:rsidRPr="00F5156D" w:rsidRDefault="00B20AE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2,152</w:t>
            </w:r>
          </w:p>
        </w:tc>
        <w:tc>
          <w:tcPr>
            <w:tcW w:w="99" w:type="pct"/>
            <w:shd w:val="clear" w:color="auto" w:fill="FFFFFF" w:themeFill="background1"/>
          </w:tcPr>
          <w:p w14:paraId="5260E954" w14:textId="77777777" w:rsidR="00B20AEE" w:rsidRPr="00F5156D" w:rsidRDefault="00B20AEE">
            <w:pPr>
              <w:pStyle w:val="acctfourfigures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AE40B29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98D2752" w14:textId="77777777" w:rsidR="00B20AEE" w:rsidRPr="00E46CB9" w:rsidRDefault="00B20AEE">
            <w:pPr>
              <w:pStyle w:val="acctfourfigures"/>
              <w:tabs>
                <w:tab w:val="clear" w:pos="765"/>
              </w:tabs>
              <w:spacing w:line="240" w:lineRule="atLeast"/>
              <w:ind w:left="-76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2A3F58" w14:textId="7BD36271" w:rsidR="00B20AEE" w:rsidRPr="00F5156D" w:rsidRDefault="00B20AEE" w:rsidP="00AF5FAD">
            <w:pPr>
              <w:pStyle w:val="acctfourfigures"/>
              <w:tabs>
                <w:tab w:val="clear" w:pos="765"/>
              </w:tabs>
              <w:spacing w:line="240" w:lineRule="atLeast"/>
              <w:ind w:left="-73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F5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AF5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</w:t>
            </w:r>
            <w:r w:rsidR="00AF5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85D11E2" w14:textId="77777777" w:rsidR="00B20AEE" w:rsidRPr="00FC3A78" w:rsidRDefault="00B20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5C660D" w:rsidRPr="003E2C58" w14:paraId="7371A0EF" w14:textId="77777777">
        <w:tc>
          <w:tcPr>
            <w:tcW w:w="4293" w:type="dxa"/>
          </w:tcPr>
          <w:p w14:paraId="172C78B9" w14:textId="08A34DF9" w:rsidR="005C660D" w:rsidRPr="00493103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9310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</w:tcPr>
          <w:p w14:paraId="296DC6D5" w14:textId="11D4A160" w:rsidR="005C660D" w:rsidRPr="00493103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931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439D" w:rsidRPr="003E2C58" w14:paraId="312F7429" w14:textId="77777777" w:rsidTr="00520822">
        <w:trPr>
          <w:trHeight w:hRule="exact" w:val="425"/>
        </w:trPr>
        <w:tc>
          <w:tcPr>
            <w:tcW w:w="4293" w:type="dxa"/>
          </w:tcPr>
          <w:p w14:paraId="3940BD4B" w14:textId="100106A7" w:rsidR="0014439D" w:rsidRPr="00493103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3AAC901" w14:textId="5991D2DD" w:rsidR="0014439D" w:rsidRPr="00493103" w:rsidRDefault="005C660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5323" w:rsidRPr="0049310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EDEE46" w14:textId="77777777" w:rsidR="0014439D" w:rsidRPr="00493103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47DAD523" w14:textId="7633C1C5" w:rsidR="0014439D" w:rsidRPr="00493103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 w:rsidRPr="004931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C660D" w:rsidRPr="003E2C58" w14:paraId="1A7CDC31" w14:textId="77777777" w:rsidTr="00A7242B">
        <w:tc>
          <w:tcPr>
            <w:tcW w:w="4293" w:type="dxa"/>
          </w:tcPr>
          <w:p w14:paraId="04881793" w14:textId="77777777" w:rsidR="005C660D" w:rsidRPr="00493103" w:rsidRDefault="005C660D" w:rsidP="005C66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6543B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A4FCC6" w14:textId="2CDA2DA2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821B0F" w14:textId="77777777" w:rsidR="005C660D" w:rsidRPr="00493103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3A6F5D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293BFE" w14:textId="6FCF1FEB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1EF5597" w14:textId="77777777" w:rsidR="005C660D" w:rsidRPr="00493103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3654A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5C660D" w:rsidRPr="00493103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9EC874" w14:textId="77777777" w:rsidR="005C660D" w:rsidRPr="00493103" w:rsidRDefault="005C660D" w:rsidP="005C660D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5323" w:rsidRPr="00E04E88" w14:paraId="5E349CCA" w14:textId="77777777" w:rsidTr="00A7242B">
        <w:tc>
          <w:tcPr>
            <w:tcW w:w="4293" w:type="dxa"/>
          </w:tcPr>
          <w:p w14:paraId="4317F34E" w14:textId="77777777" w:rsidR="00A85323" w:rsidRPr="00493103" w:rsidRDefault="00A85323" w:rsidP="00A85323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08DDD753" w14:textId="621131CD" w:rsidR="00A85323" w:rsidRPr="00493103" w:rsidRDefault="00A85323" w:rsidP="00C36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A326A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2037890" w14:textId="04F4AFF7" w:rsidR="00A85323" w:rsidRPr="00493103" w:rsidRDefault="00C36187" w:rsidP="00C3618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1,341,</w:t>
            </w:r>
            <w:r w:rsidRPr="00493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60762A1B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03A2BB2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AB15FE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06720589" w14:textId="0995424A" w:rsidR="00A85323" w:rsidRPr="00493103" w:rsidRDefault="00A85323" w:rsidP="00726B8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1,128,024</w:t>
            </w:r>
          </w:p>
        </w:tc>
      </w:tr>
      <w:tr w:rsidR="00A85323" w:rsidRPr="00E04E88" w14:paraId="16BF4044" w14:textId="77777777" w:rsidTr="00A7242B">
        <w:tc>
          <w:tcPr>
            <w:tcW w:w="4293" w:type="dxa"/>
          </w:tcPr>
          <w:p w14:paraId="236FE526" w14:textId="77777777" w:rsidR="00A85323" w:rsidRPr="00493103" w:rsidRDefault="00A85323" w:rsidP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6B6AEA3" w14:textId="48B067DA" w:rsidR="00A85323" w:rsidRPr="00493103" w:rsidRDefault="005343B1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79564FCB" w14:textId="77777777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F4021DE" w14:textId="4C621542" w:rsidR="00A85323" w:rsidRPr="00493103" w:rsidRDefault="005343B1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268,246</w:t>
            </w:r>
          </w:p>
        </w:tc>
        <w:tc>
          <w:tcPr>
            <w:tcW w:w="270" w:type="dxa"/>
          </w:tcPr>
          <w:p w14:paraId="5A603D0E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132238" w14:textId="42F31A9F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2E1499E8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76131C5" w14:textId="7240DC99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225,605</w:t>
            </w:r>
          </w:p>
        </w:tc>
      </w:tr>
      <w:tr w:rsidR="00A85323" w:rsidRPr="00E04E88" w14:paraId="4C1FBDA5" w14:textId="77777777">
        <w:tc>
          <w:tcPr>
            <w:tcW w:w="4293" w:type="dxa"/>
          </w:tcPr>
          <w:p w14:paraId="4211212F" w14:textId="77777777" w:rsidR="00A85323" w:rsidRPr="00493103" w:rsidRDefault="00A85323" w:rsidP="00A8532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632CF8F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15F5E" w14:textId="77777777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C45862" w14:textId="2F443F3F" w:rsidR="00A85323" w:rsidRPr="00493103" w:rsidRDefault="005343B1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</w:t>
            </w:r>
            <w:r w:rsidR="0073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97FB37E" w14:textId="77777777" w:rsidR="00A85323" w:rsidRPr="00493103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15C769" w14:textId="77777777" w:rsidR="00A85323" w:rsidRPr="00493103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FCA6E" w14:textId="77777777" w:rsidR="00A85323" w:rsidRPr="00493103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55BC26" w14:textId="0599BE66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5,852</w:t>
            </w:r>
          </w:p>
        </w:tc>
      </w:tr>
      <w:tr w:rsidR="00A85323" w:rsidRPr="00E04E88" w14:paraId="59C6EFBB" w14:textId="77777777">
        <w:tc>
          <w:tcPr>
            <w:tcW w:w="4293" w:type="dxa"/>
          </w:tcPr>
          <w:p w14:paraId="78BB337C" w14:textId="480EBAA8" w:rsidR="00A85323" w:rsidRPr="00493103" w:rsidRDefault="00A85323" w:rsidP="00A853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</w:tcPr>
          <w:p w14:paraId="40B3265D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3A39D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938921A" w14:textId="0B513571" w:rsidR="00A85323" w:rsidRPr="00493103" w:rsidRDefault="003E295F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(2,355)</w:t>
            </w:r>
          </w:p>
        </w:tc>
        <w:tc>
          <w:tcPr>
            <w:tcW w:w="270" w:type="dxa"/>
          </w:tcPr>
          <w:p w14:paraId="6A49E801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6522B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B135C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A42A529" w14:textId="41D8ADCC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(749)</w:t>
            </w:r>
          </w:p>
        </w:tc>
      </w:tr>
      <w:tr w:rsidR="00A85323" w:rsidRPr="00E04E88" w14:paraId="111649DD" w14:textId="77777777" w:rsidTr="00527302">
        <w:tc>
          <w:tcPr>
            <w:tcW w:w="4293" w:type="dxa"/>
          </w:tcPr>
          <w:p w14:paraId="560202CB" w14:textId="77777777" w:rsidR="00A85323" w:rsidRPr="00493103" w:rsidRDefault="00A85323" w:rsidP="00A85323">
            <w:pPr>
              <w:rPr>
                <w:rFonts w:asciiTheme="majorBidi" w:hAnsiTheme="majorBidi"/>
                <w:sz w:val="30"/>
                <w:szCs w:val="30"/>
              </w:rPr>
            </w:pPr>
            <w:r w:rsidRPr="00493103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3F9ACEED" w14:textId="2C05032C" w:rsidR="00A85323" w:rsidRPr="00493103" w:rsidRDefault="00A85323" w:rsidP="00A853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103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93103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1014386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834F6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FA24AFF" w14:textId="77777777" w:rsidR="00527302" w:rsidRDefault="00527302" w:rsidP="005273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648D92" w14:textId="3A695483" w:rsidR="005D5CC8" w:rsidRPr="00527302" w:rsidRDefault="00527302" w:rsidP="00527302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7E976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44262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3A6CF" w14:textId="77777777" w:rsidR="00A85323" w:rsidRPr="0049310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B31AC2" w14:textId="2AA924D4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br/>
              <w:t>250</w:t>
            </w:r>
          </w:p>
        </w:tc>
      </w:tr>
      <w:tr w:rsidR="0073450B" w:rsidRPr="00E04E88" w14:paraId="61CE98FC" w14:textId="77777777" w:rsidTr="00A7242B">
        <w:tc>
          <w:tcPr>
            <w:tcW w:w="4293" w:type="dxa"/>
          </w:tcPr>
          <w:p w14:paraId="2C5EA7B8" w14:textId="685A261D" w:rsidR="0073450B" w:rsidRPr="00493103" w:rsidRDefault="00527302" w:rsidP="00A8532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14:paraId="465507DF" w14:textId="77777777" w:rsidR="0073450B" w:rsidRPr="00493103" w:rsidRDefault="0073450B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BE189" w14:textId="77777777" w:rsidR="0073450B" w:rsidRPr="00493103" w:rsidRDefault="0073450B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3A81159" w14:textId="1F2617A9" w:rsidR="0073450B" w:rsidRPr="00493103" w:rsidRDefault="00527302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(661)</w:t>
            </w:r>
          </w:p>
        </w:tc>
        <w:tc>
          <w:tcPr>
            <w:tcW w:w="270" w:type="dxa"/>
          </w:tcPr>
          <w:p w14:paraId="31AE4F3C" w14:textId="77777777" w:rsidR="0073450B" w:rsidRPr="00493103" w:rsidRDefault="0073450B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7228AB7" w14:textId="77777777" w:rsidR="0073450B" w:rsidRPr="00493103" w:rsidRDefault="0073450B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040C2" w14:textId="77777777" w:rsidR="0073450B" w:rsidRPr="00493103" w:rsidRDefault="0073450B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D3127BE" w14:textId="682F1FB4" w:rsidR="0073450B" w:rsidRPr="00493103" w:rsidRDefault="00431722" w:rsidP="00A06467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295F" w:rsidRPr="00E04E88" w14:paraId="6D630867" w14:textId="77777777" w:rsidTr="00A7242B">
        <w:tc>
          <w:tcPr>
            <w:tcW w:w="4293" w:type="dxa"/>
          </w:tcPr>
          <w:p w14:paraId="1DF2F816" w14:textId="1ADF2533" w:rsidR="003E295F" w:rsidRPr="00493103" w:rsidRDefault="00493103" w:rsidP="003E295F">
            <w:pPr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49310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ผลกระทบจากรายการตัดบัญชีในการจัด</w:t>
            </w:r>
            <w:r w:rsidRPr="0049310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ทำ</w:t>
            </w:r>
            <w:r w:rsidRPr="0049310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90" w:type="dxa"/>
          </w:tcPr>
          <w:p w14:paraId="0D241F1D" w14:textId="77777777" w:rsidR="003E295F" w:rsidRPr="00493103" w:rsidRDefault="003E295F" w:rsidP="003E295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A5B13" w14:textId="77777777" w:rsidR="003E295F" w:rsidRPr="00493103" w:rsidRDefault="003E295F" w:rsidP="003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714C2F1" w14:textId="2DB04D4A" w:rsidR="003E295F" w:rsidRPr="00493103" w:rsidRDefault="003E295F" w:rsidP="003E295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</w:tcPr>
          <w:p w14:paraId="128765A1" w14:textId="77777777" w:rsidR="003E295F" w:rsidRPr="00493103" w:rsidRDefault="003E295F" w:rsidP="003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528F4D" w14:textId="77777777" w:rsidR="003E295F" w:rsidRPr="00493103" w:rsidRDefault="003E295F" w:rsidP="003E295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0778E" w14:textId="77777777" w:rsidR="003E295F" w:rsidRPr="00493103" w:rsidRDefault="003E295F" w:rsidP="003E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0762B9" w14:textId="5F91CA1A" w:rsidR="003E295F" w:rsidRPr="00493103" w:rsidRDefault="003E295F" w:rsidP="00395EBB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323" w:rsidRPr="00E04E88" w14:paraId="1468C96E" w14:textId="77777777" w:rsidTr="00F90333">
        <w:tc>
          <w:tcPr>
            <w:tcW w:w="4293" w:type="dxa"/>
          </w:tcPr>
          <w:p w14:paraId="2A399578" w14:textId="77777777" w:rsidR="00A85323" w:rsidRPr="00493103" w:rsidRDefault="00A85323" w:rsidP="00A8532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7D3BD" w14:textId="47189DAD" w:rsidR="00A85323" w:rsidRPr="00493103" w:rsidRDefault="00113F7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</w:t>
            </w:r>
            <w:r w:rsidR="000B2932" w:rsidRPr="0049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8F2EDDF" w14:textId="77777777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A9C79B9" w14:textId="368CEB2C" w:rsidR="00A85323" w:rsidRPr="00493103" w:rsidRDefault="003E295F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267,364</w:t>
            </w:r>
          </w:p>
        </w:tc>
        <w:tc>
          <w:tcPr>
            <w:tcW w:w="270" w:type="dxa"/>
          </w:tcPr>
          <w:p w14:paraId="5FF695C2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DC0E85" w14:textId="431875C9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20.47</w:t>
            </w:r>
          </w:p>
        </w:tc>
        <w:tc>
          <w:tcPr>
            <w:tcW w:w="270" w:type="dxa"/>
          </w:tcPr>
          <w:p w14:paraId="4225AC07" w14:textId="77777777" w:rsidR="00A85323" w:rsidRPr="00493103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A456CB9" w14:textId="2812B7ED" w:rsidR="00A85323" w:rsidRPr="00493103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230,958</w:t>
            </w:r>
          </w:p>
        </w:tc>
      </w:tr>
      <w:tr w:rsidR="00C25027" w:rsidRPr="00E04E88" w14:paraId="269877F9" w14:textId="77777777">
        <w:tc>
          <w:tcPr>
            <w:tcW w:w="4293" w:type="dxa"/>
          </w:tcPr>
          <w:p w14:paraId="5697C49D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</w:tcPr>
          <w:p w14:paraId="175EB027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027" w:rsidRPr="00E04E88" w14:paraId="26E6CA58" w14:textId="77777777">
        <w:tc>
          <w:tcPr>
            <w:tcW w:w="4293" w:type="dxa"/>
          </w:tcPr>
          <w:p w14:paraId="423F60F3" w14:textId="77777777" w:rsidR="00C25027" w:rsidRPr="0048170D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4772DC9" w14:textId="507E2108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2433E3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76E76A52" w14:textId="777BDE85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25027" w:rsidRPr="00E04E88" w14:paraId="6B9AB847" w14:textId="77777777" w:rsidTr="00A7242B">
        <w:tc>
          <w:tcPr>
            <w:tcW w:w="4293" w:type="dxa"/>
          </w:tcPr>
          <w:p w14:paraId="7EED63DD" w14:textId="77777777" w:rsidR="00C25027" w:rsidRPr="00E04E88" w:rsidRDefault="00C250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D0394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1F2CFE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F0DD939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534E73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F57D9A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BE03F07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EF7B0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8D0F66C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38A851E" w14:textId="77777777" w:rsidR="00C25027" w:rsidRPr="00E04E88" w:rsidRDefault="00C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21C1B7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115FF3" w14:textId="77777777" w:rsidR="00C25027" w:rsidRPr="00E04E88" w:rsidRDefault="00C25027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4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5323" w:rsidRPr="00E04E88" w14:paraId="0681BE02" w14:textId="77777777" w:rsidTr="00E62CBD">
        <w:tc>
          <w:tcPr>
            <w:tcW w:w="4293" w:type="dxa"/>
          </w:tcPr>
          <w:p w14:paraId="299C752E" w14:textId="77777777" w:rsidR="00A85323" w:rsidRPr="00E04E88" w:rsidRDefault="00A85323" w:rsidP="00A85323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72482313" w14:textId="77777777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6870A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2275D47" w14:textId="7C48131C" w:rsidR="00A85323" w:rsidRPr="00E04E88" w:rsidRDefault="00272BBA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B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1,338,664</w:t>
            </w:r>
          </w:p>
        </w:tc>
        <w:tc>
          <w:tcPr>
            <w:tcW w:w="270" w:type="dxa"/>
          </w:tcPr>
          <w:p w14:paraId="1B32540C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4CF0F5F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8DA67F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4339410F" w14:textId="44ABCA17" w:rsidR="00A85323" w:rsidRPr="00E04E88" w:rsidRDefault="00A85323" w:rsidP="00726B8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1,130,292</w:t>
            </w:r>
          </w:p>
        </w:tc>
      </w:tr>
      <w:tr w:rsidR="00A85323" w:rsidRPr="00E04E88" w14:paraId="53CD8BC6" w14:textId="77777777" w:rsidTr="00E62CBD">
        <w:tc>
          <w:tcPr>
            <w:tcW w:w="4293" w:type="dxa"/>
          </w:tcPr>
          <w:p w14:paraId="3A63193C" w14:textId="77777777" w:rsidR="00A85323" w:rsidRPr="00E04E88" w:rsidRDefault="00A85323" w:rsidP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06CBE9B8" w14:textId="3B99A676" w:rsidR="00A85323" w:rsidRPr="00E04E88" w:rsidRDefault="00272BBA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57D1DFEE" w14:textId="77777777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9888E1F" w14:textId="5486C5A7" w:rsidR="00A85323" w:rsidRPr="00E04E88" w:rsidRDefault="00272BBA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72BBA">
              <w:rPr>
                <w:rFonts w:asciiTheme="majorBidi" w:hAnsiTheme="majorBidi" w:cstheme="majorBidi"/>
                <w:sz w:val="30"/>
                <w:szCs w:val="30"/>
              </w:rPr>
              <w:t>267,733</w:t>
            </w:r>
          </w:p>
        </w:tc>
        <w:tc>
          <w:tcPr>
            <w:tcW w:w="270" w:type="dxa"/>
          </w:tcPr>
          <w:p w14:paraId="76C0FADF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654561" w14:textId="3B869B8F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1C238A8F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1A874E24" w14:textId="531185E4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226,058</w:t>
            </w:r>
          </w:p>
        </w:tc>
      </w:tr>
      <w:tr w:rsidR="00A85323" w:rsidRPr="00E04E88" w14:paraId="7C85217E" w14:textId="77777777" w:rsidTr="00B2368E">
        <w:tc>
          <w:tcPr>
            <w:tcW w:w="4293" w:type="dxa"/>
          </w:tcPr>
          <w:p w14:paraId="0F781CD3" w14:textId="77777777" w:rsidR="00A85323" w:rsidRPr="00E04E88" w:rsidRDefault="00A85323" w:rsidP="00A8532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DF681BA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8374" w14:textId="77777777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4ECC89" w14:textId="3AFBC777" w:rsidR="00A85323" w:rsidRPr="00E04E88" w:rsidRDefault="00272BBA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72BBA">
              <w:rPr>
                <w:rFonts w:asciiTheme="majorBidi" w:hAnsiTheme="majorBidi" w:cstheme="majorBidi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4E0983FA" w14:textId="77777777" w:rsidR="00A85323" w:rsidRPr="00E04E88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18F059" w14:textId="77777777" w:rsidR="00A85323" w:rsidRPr="00E04E88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8110" w14:textId="77777777" w:rsidR="00A85323" w:rsidRPr="00E04E88" w:rsidRDefault="00A85323" w:rsidP="00A85323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6930E2" w14:textId="5B6314A9" w:rsidR="00A85323" w:rsidRPr="00E04E88" w:rsidRDefault="00A85323" w:rsidP="00933C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5,649</w:t>
            </w:r>
          </w:p>
        </w:tc>
      </w:tr>
      <w:tr w:rsidR="00A85323" w:rsidRPr="00E04E88" w14:paraId="4267863B" w14:textId="77777777" w:rsidTr="00B2368E">
        <w:tc>
          <w:tcPr>
            <w:tcW w:w="4293" w:type="dxa"/>
          </w:tcPr>
          <w:p w14:paraId="1A62E559" w14:textId="77777777" w:rsidR="00A85323" w:rsidRPr="00E04E88" w:rsidRDefault="00A85323" w:rsidP="00A853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</w:tcPr>
          <w:p w14:paraId="5F05437F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B59DE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0B387B8" w14:textId="633EC713" w:rsidR="00A85323" w:rsidRPr="00E04E88" w:rsidRDefault="002D071A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D071A">
              <w:rPr>
                <w:rFonts w:asciiTheme="majorBidi" w:hAnsiTheme="majorBidi" w:cstheme="majorBidi"/>
                <w:sz w:val="30"/>
                <w:szCs w:val="30"/>
              </w:rPr>
              <w:t>(2,380)</w:t>
            </w:r>
          </w:p>
        </w:tc>
        <w:tc>
          <w:tcPr>
            <w:tcW w:w="270" w:type="dxa"/>
          </w:tcPr>
          <w:p w14:paraId="726A7129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884317F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BBBDE" w14:textId="77777777" w:rsidR="00A85323" w:rsidRPr="00E04E88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A12E852" w14:textId="74F47F2F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sz w:val="30"/>
                <w:szCs w:val="30"/>
              </w:rPr>
              <w:t>(749)</w:t>
            </w:r>
          </w:p>
        </w:tc>
      </w:tr>
      <w:tr w:rsidR="00A85323" w:rsidRPr="003E2C58" w14:paraId="116E3B15" w14:textId="77777777" w:rsidTr="00B2368E">
        <w:tc>
          <w:tcPr>
            <w:tcW w:w="4293" w:type="dxa"/>
          </w:tcPr>
          <w:p w14:paraId="5AE40FA9" w14:textId="77777777" w:rsidR="00A85323" w:rsidRPr="00E04E88" w:rsidRDefault="00A85323" w:rsidP="00A8532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39A15B" w14:textId="04E592D6" w:rsidR="00A85323" w:rsidRPr="00E04E88" w:rsidRDefault="00914049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19.98</w:t>
            </w:r>
          </w:p>
        </w:tc>
        <w:tc>
          <w:tcPr>
            <w:tcW w:w="236" w:type="dxa"/>
          </w:tcPr>
          <w:p w14:paraId="0FF00D88" w14:textId="77777777" w:rsidR="00A85323" w:rsidRPr="00E04E8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43DC6C" w14:textId="0EF42067" w:rsidR="00A85323" w:rsidRPr="00E04E88" w:rsidRDefault="002D071A" w:rsidP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267,481</w:t>
            </w:r>
          </w:p>
        </w:tc>
        <w:tc>
          <w:tcPr>
            <w:tcW w:w="270" w:type="dxa"/>
          </w:tcPr>
          <w:p w14:paraId="516BCFAF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0B4C1C" w14:textId="2F67A40D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20.43</w:t>
            </w:r>
          </w:p>
        </w:tc>
        <w:tc>
          <w:tcPr>
            <w:tcW w:w="270" w:type="dxa"/>
          </w:tcPr>
          <w:p w14:paraId="3C73985A" w14:textId="77777777" w:rsidR="00A85323" w:rsidRPr="00E04E88" w:rsidRDefault="00A85323" w:rsidP="00A853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9A887CB" w14:textId="10F4C2FE" w:rsidR="00A85323" w:rsidRPr="003E2C58" w:rsidRDefault="00A85323" w:rsidP="00A853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230,958</w:t>
            </w:r>
          </w:p>
        </w:tc>
      </w:tr>
    </w:tbl>
    <w:p w14:paraId="5B5BC412" w14:textId="77777777" w:rsidR="00565C10" w:rsidRDefault="00565C1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933C20" w:rsidRPr="003E2C58" w14:paraId="2AB983AD" w14:textId="77777777">
        <w:tc>
          <w:tcPr>
            <w:tcW w:w="4293" w:type="dxa"/>
          </w:tcPr>
          <w:p w14:paraId="43C468AF" w14:textId="3560AE3A" w:rsidR="00933C20" w:rsidRPr="003E2C58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60F0E0F5" w14:textId="6AB597C7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C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33C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3F2F99D" w14:textId="77777777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6B5EB102" w14:textId="75DD4654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C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C20" w:rsidRPr="003E2C58" w14:paraId="1ADC07D2" w14:textId="77777777">
        <w:tc>
          <w:tcPr>
            <w:tcW w:w="4293" w:type="dxa"/>
          </w:tcPr>
          <w:p w14:paraId="1A41D877" w14:textId="5908AF13" w:rsidR="00933C20" w:rsidRPr="00565C10" w:rsidRDefault="00933C20" w:rsidP="00933C20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4347C66" w14:textId="73225AA0" w:rsidR="00933C20" w:rsidRPr="00933C20" w:rsidRDefault="00933C20" w:rsidP="00933C20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3C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C955329" w14:textId="77777777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90A2C2" w14:textId="0C27398F" w:rsidR="00933C20" w:rsidRPr="00933C20" w:rsidRDefault="00933C20" w:rsidP="00933C20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3C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C0B037" w14:textId="77777777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509BA" w14:textId="6BF38C45" w:rsidR="00933C20" w:rsidRPr="00933C20" w:rsidRDefault="00933C20" w:rsidP="00933C20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C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8B302E7" w14:textId="77777777" w:rsidR="00933C20" w:rsidRPr="00933C20" w:rsidRDefault="00933C20" w:rsidP="0093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609A3C1" w14:textId="7959287A" w:rsidR="00933C20" w:rsidRPr="00933C20" w:rsidRDefault="00933C20" w:rsidP="00933C20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3C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33C20" w:rsidRPr="003E2C58" w14:paraId="559CDDA8" w14:textId="77777777" w:rsidTr="00EB6BD1">
        <w:tc>
          <w:tcPr>
            <w:tcW w:w="4293" w:type="dxa"/>
          </w:tcPr>
          <w:p w14:paraId="63DD982D" w14:textId="77777777" w:rsidR="00933C20" w:rsidRDefault="00933C20" w:rsidP="00933C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1" w:type="dxa"/>
            <w:gridSpan w:val="7"/>
          </w:tcPr>
          <w:p w14:paraId="34F27C71" w14:textId="5C98DE8D" w:rsidR="00933C20" w:rsidRPr="00933C20" w:rsidRDefault="00933C20" w:rsidP="00933C20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4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24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724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24FF" w:rsidRPr="003E2C58" w14:paraId="294CCBAF" w14:textId="77777777">
        <w:tc>
          <w:tcPr>
            <w:tcW w:w="4293" w:type="dxa"/>
          </w:tcPr>
          <w:p w14:paraId="6FAD205A" w14:textId="3D367DB5" w:rsidR="000024FF" w:rsidRPr="00565C10" w:rsidRDefault="000024FF" w:rsidP="000024FF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FBF2045" w14:textId="49C8FD0B" w:rsidR="000024FF" w:rsidRPr="00933C20" w:rsidRDefault="001A44CF" w:rsidP="000024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1A4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318,041</w:t>
            </w:r>
          </w:p>
        </w:tc>
        <w:tc>
          <w:tcPr>
            <w:tcW w:w="236" w:type="dxa"/>
          </w:tcPr>
          <w:p w14:paraId="4245CF68" w14:textId="77777777" w:rsidR="000024FF" w:rsidRPr="00565C10" w:rsidRDefault="000024FF" w:rsidP="000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B32A88B" w14:textId="1D214895" w:rsidR="000024FF" w:rsidRPr="00933C20" w:rsidRDefault="000024FF" w:rsidP="000024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00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276,730</w:t>
            </w:r>
          </w:p>
        </w:tc>
        <w:tc>
          <w:tcPr>
            <w:tcW w:w="270" w:type="dxa"/>
          </w:tcPr>
          <w:p w14:paraId="31789538" w14:textId="77777777" w:rsidR="000024FF" w:rsidRPr="00565C10" w:rsidRDefault="000024FF" w:rsidP="000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A014C13" w14:textId="6E868575" w:rsidR="000024FF" w:rsidRPr="00933C20" w:rsidRDefault="00394AB7" w:rsidP="000024F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39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316,508</w:t>
            </w:r>
          </w:p>
        </w:tc>
        <w:tc>
          <w:tcPr>
            <w:tcW w:w="270" w:type="dxa"/>
          </w:tcPr>
          <w:p w14:paraId="1ED060BA" w14:textId="77777777" w:rsidR="000024FF" w:rsidRPr="00565C10" w:rsidRDefault="000024FF" w:rsidP="000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14:paraId="3B1B81BC" w14:textId="1C906FD9" w:rsidR="000024FF" w:rsidRPr="000024FF" w:rsidRDefault="000024FF" w:rsidP="000024F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276,730</w:t>
            </w:r>
          </w:p>
        </w:tc>
      </w:tr>
      <w:tr w:rsidR="000024FF" w:rsidRPr="00E04E88" w14:paraId="619B87B1" w14:textId="77777777">
        <w:tc>
          <w:tcPr>
            <w:tcW w:w="4293" w:type="dxa"/>
          </w:tcPr>
          <w:p w14:paraId="1B9EDA31" w14:textId="0DDBE6A2" w:rsidR="000024FF" w:rsidRPr="00565C10" w:rsidRDefault="000024FF" w:rsidP="000024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382543A5" w14:textId="716D36AC" w:rsidR="000024FF" w:rsidRPr="00933C20" w:rsidRDefault="00F342EC" w:rsidP="000024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F34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(8,358)</w:t>
            </w:r>
          </w:p>
        </w:tc>
        <w:tc>
          <w:tcPr>
            <w:tcW w:w="236" w:type="dxa"/>
          </w:tcPr>
          <w:p w14:paraId="08A0F37A" w14:textId="77777777" w:rsidR="000024FF" w:rsidRPr="00565C10" w:rsidRDefault="000024FF" w:rsidP="000024F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1A93D54" w14:textId="538D1AD7" w:rsidR="000024FF" w:rsidRPr="00565C10" w:rsidRDefault="000024FF" w:rsidP="000024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00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(9,040)</w:t>
            </w:r>
          </w:p>
        </w:tc>
        <w:tc>
          <w:tcPr>
            <w:tcW w:w="270" w:type="dxa"/>
          </w:tcPr>
          <w:p w14:paraId="74A28738" w14:textId="77777777" w:rsidR="000024FF" w:rsidRPr="00565C10" w:rsidRDefault="000024FF" w:rsidP="000024FF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A2A6908" w14:textId="6EFBC4F1" w:rsidR="000024FF" w:rsidRPr="00933C20" w:rsidRDefault="00394AB7" w:rsidP="000024F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39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(7,031)</w:t>
            </w:r>
          </w:p>
        </w:tc>
        <w:tc>
          <w:tcPr>
            <w:tcW w:w="270" w:type="dxa"/>
          </w:tcPr>
          <w:p w14:paraId="680C0AC8" w14:textId="77777777" w:rsidR="000024FF" w:rsidRPr="00565C10" w:rsidRDefault="000024FF" w:rsidP="000024FF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14:paraId="3106814F" w14:textId="45509CFA" w:rsidR="000024FF" w:rsidRPr="000024FF" w:rsidRDefault="000024FF" w:rsidP="000024F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(9,040)</w:t>
            </w:r>
          </w:p>
        </w:tc>
      </w:tr>
      <w:tr w:rsidR="000024FF" w:rsidRPr="00E04E88" w14:paraId="5E40003E" w14:textId="77777777">
        <w:tc>
          <w:tcPr>
            <w:tcW w:w="4293" w:type="dxa"/>
          </w:tcPr>
          <w:p w14:paraId="1CAD0E7A" w14:textId="71CA37C3" w:rsidR="000024FF" w:rsidRPr="00565C10" w:rsidRDefault="000024FF" w:rsidP="000024F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111385" w14:textId="0E4338D2" w:rsidR="000024FF" w:rsidRPr="00D36D80" w:rsidRDefault="00F342EC" w:rsidP="000024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D36D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309,683</w:t>
            </w:r>
          </w:p>
        </w:tc>
        <w:tc>
          <w:tcPr>
            <w:tcW w:w="236" w:type="dxa"/>
          </w:tcPr>
          <w:p w14:paraId="4826ADCE" w14:textId="77777777" w:rsidR="000024FF" w:rsidRPr="00D36D80" w:rsidRDefault="000024FF" w:rsidP="000024F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EE6A589" w14:textId="5A3C481D" w:rsidR="000024FF" w:rsidRPr="00D36D80" w:rsidRDefault="000024FF" w:rsidP="000024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D36D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267,690</w:t>
            </w:r>
          </w:p>
        </w:tc>
        <w:tc>
          <w:tcPr>
            <w:tcW w:w="270" w:type="dxa"/>
          </w:tcPr>
          <w:p w14:paraId="41692940" w14:textId="77777777" w:rsidR="000024FF" w:rsidRPr="00D36D80" w:rsidRDefault="000024FF" w:rsidP="000024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6043BA" w14:textId="63BCBEB9" w:rsidR="000024FF" w:rsidRPr="00D36D80" w:rsidRDefault="00394AB7" w:rsidP="000024F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D36D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309,477</w:t>
            </w:r>
          </w:p>
        </w:tc>
        <w:tc>
          <w:tcPr>
            <w:tcW w:w="270" w:type="dxa"/>
          </w:tcPr>
          <w:p w14:paraId="5A1341B6" w14:textId="77777777" w:rsidR="000024FF" w:rsidRPr="00D36D80" w:rsidRDefault="000024FF" w:rsidP="000024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FCCC8CC" w14:textId="2E8F2713" w:rsidR="000024FF" w:rsidRPr="00D36D80" w:rsidRDefault="000024FF" w:rsidP="000024F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D36D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267,690</w:t>
            </w:r>
          </w:p>
        </w:tc>
      </w:tr>
    </w:tbl>
    <w:p w14:paraId="4579926A" w14:textId="77777777" w:rsidR="00286535" w:rsidRPr="00400E7C" w:rsidRDefault="00286535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tbl>
      <w:tblPr>
        <w:tblW w:w="4711" w:type="pct"/>
        <w:tblInd w:w="4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0"/>
        <w:gridCol w:w="990"/>
        <w:gridCol w:w="179"/>
        <w:gridCol w:w="992"/>
        <w:gridCol w:w="181"/>
        <w:gridCol w:w="1079"/>
        <w:gridCol w:w="181"/>
        <w:gridCol w:w="802"/>
        <w:gridCol w:w="7"/>
        <w:gridCol w:w="195"/>
        <w:gridCol w:w="7"/>
        <w:gridCol w:w="1057"/>
      </w:tblGrid>
      <w:tr w:rsidR="008B00EF" w:rsidRPr="003E2C58" w14:paraId="763955F3" w14:textId="77777777">
        <w:trPr>
          <w:trHeight w:val="249"/>
          <w:tblHeader/>
        </w:trPr>
        <w:tc>
          <w:tcPr>
            <w:tcW w:w="1867" w:type="pct"/>
          </w:tcPr>
          <w:p w14:paraId="4F7B449B" w14:textId="77777777" w:rsidR="008B00EF" w:rsidRPr="00400E7C" w:rsidRDefault="008B00E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3" w:type="pct"/>
            <w:gridSpan w:val="11"/>
            <w:vAlign w:val="bottom"/>
          </w:tcPr>
          <w:p w14:paraId="4703C214" w14:textId="0237D623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B00EF" w:rsidRPr="003E2C58" w14:paraId="421CFEC6" w14:textId="77777777">
        <w:trPr>
          <w:trHeight w:val="249"/>
          <w:tblHeader/>
        </w:trPr>
        <w:tc>
          <w:tcPr>
            <w:tcW w:w="1867" w:type="pct"/>
          </w:tcPr>
          <w:p w14:paraId="10A33F92" w14:textId="77777777" w:rsidR="008B00EF" w:rsidRPr="00400E7C" w:rsidRDefault="008B00E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1CA73EB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ECDDAD5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pct"/>
            <w:gridSpan w:val="5"/>
            <w:tcBorders>
              <w:bottom w:val="single" w:sz="4" w:space="0" w:color="auto"/>
            </w:tcBorders>
          </w:tcPr>
          <w:p w14:paraId="2A50FCC4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12" w:type="pct"/>
            <w:gridSpan w:val="2"/>
          </w:tcPr>
          <w:p w14:paraId="7FFDA771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10D9BC0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0EF" w:rsidRPr="003E2C58" w14:paraId="66C5765F" w14:textId="77777777">
        <w:trPr>
          <w:trHeight w:val="249"/>
          <w:tblHeader/>
        </w:trPr>
        <w:tc>
          <w:tcPr>
            <w:tcW w:w="1867" w:type="pct"/>
          </w:tcPr>
          <w:p w14:paraId="6D66CC97" w14:textId="77777777" w:rsidR="008B00EF" w:rsidRPr="00400E7C" w:rsidRDefault="008B00EF">
            <w:pPr>
              <w:ind w:left="191" w:right="-76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BC3B4D1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3DFC886C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0A708D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00" w:type="pct"/>
          </w:tcPr>
          <w:p w14:paraId="578C987A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C2768F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00" w:type="pct"/>
          </w:tcPr>
          <w:p w14:paraId="0A4B178E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7DD360A0" w14:textId="77777777" w:rsidR="008B00EF" w:rsidRPr="0065540A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112" w:type="pct"/>
            <w:gridSpan w:val="2"/>
          </w:tcPr>
          <w:p w14:paraId="312EC340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A054218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B00EF" w:rsidRPr="003E2C58" w14:paraId="6B3CFAA8" w14:textId="77777777">
        <w:trPr>
          <w:trHeight w:val="249"/>
          <w:tblHeader/>
        </w:trPr>
        <w:tc>
          <w:tcPr>
            <w:tcW w:w="1867" w:type="pct"/>
            <w:vAlign w:val="bottom"/>
          </w:tcPr>
          <w:p w14:paraId="405B0AAE" w14:textId="77777777" w:rsidR="008B00EF" w:rsidRPr="003E2C58" w:rsidRDefault="008B00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7" w:type="pct"/>
          </w:tcPr>
          <w:p w14:paraId="7FB58BD3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" w:type="pct"/>
          </w:tcPr>
          <w:p w14:paraId="72C21CF4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BDDADDC" w14:textId="77777777" w:rsidR="008B00EF" w:rsidRPr="00400E7C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00" w:type="pct"/>
          </w:tcPr>
          <w:p w14:paraId="22639615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61817034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3DBA6D28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3FA7172" w14:textId="77777777" w:rsidR="008B00EF" w:rsidRPr="0065540A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112" w:type="pct"/>
            <w:gridSpan w:val="2"/>
          </w:tcPr>
          <w:p w14:paraId="29DEFB0E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6A521D5A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B00EF" w:rsidRPr="003E2C58" w14:paraId="50D50AAD" w14:textId="77777777">
        <w:trPr>
          <w:trHeight w:val="249"/>
          <w:tblHeader/>
        </w:trPr>
        <w:tc>
          <w:tcPr>
            <w:tcW w:w="1867" w:type="pct"/>
          </w:tcPr>
          <w:p w14:paraId="1D68EDA1" w14:textId="77777777" w:rsidR="008B00EF" w:rsidRPr="00400E7C" w:rsidRDefault="008B00E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3" w:type="pct"/>
            <w:gridSpan w:val="11"/>
          </w:tcPr>
          <w:p w14:paraId="5D70F0DC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B00EF" w:rsidRPr="003E2C58" w14:paraId="73E8E489" w14:textId="77777777">
        <w:trPr>
          <w:trHeight w:val="249"/>
          <w:tblHeader/>
        </w:trPr>
        <w:tc>
          <w:tcPr>
            <w:tcW w:w="1867" w:type="pct"/>
          </w:tcPr>
          <w:p w14:paraId="18077820" w14:textId="77777777" w:rsidR="008B00EF" w:rsidRPr="00400E7C" w:rsidRDefault="008B00E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133" w:type="pct"/>
            <w:gridSpan w:val="11"/>
          </w:tcPr>
          <w:p w14:paraId="71981EF7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B00EF" w:rsidRPr="003E2C58" w14:paraId="1FEE1061" w14:textId="77777777">
        <w:trPr>
          <w:cantSplit/>
          <w:trHeight w:val="249"/>
        </w:trPr>
        <w:tc>
          <w:tcPr>
            <w:tcW w:w="1867" w:type="pct"/>
          </w:tcPr>
          <w:p w14:paraId="489450E2" w14:textId="77777777" w:rsidR="008B00EF" w:rsidRPr="003E2C58" w:rsidRDefault="008B00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7" w:type="pct"/>
          </w:tcPr>
          <w:p w14:paraId="7CEFC457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54C406F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9509B7F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146A2152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8CF385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28672004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744061C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27AB0CAE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124500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0EF" w:rsidRPr="003E2C58" w14:paraId="17B9AD61" w14:textId="77777777">
        <w:trPr>
          <w:cantSplit/>
          <w:trHeight w:val="249"/>
        </w:trPr>
        <w:tc>
          <w:tcPr>
            <w:tcW w:w="1867" w:type="pct"/>
          </w:tcPr>
          <w:p w14:paraId="0AF72AFD" w14:textId="77777777" w:rsidR="008B00EF" w:rsidRPr="000D1024" w:rsidRDefault="008B00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7" w:type="pct"/>
          </w:tcPr>
          <w:p w14:paraId="4738E5E8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  <w:tc>
          <w:tcPr>
            <w:tcW w:w="99" w:type="pct"/>
          </w:tcPr>
          <w:p w14:paraId="6CD8BF62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2330517" w14:textId="4D6A09A0" w:rsidR="008B00EF" w:rsidRPr="003E2C58" w:rsidRDefault="00814C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14CDE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100" w:type="pct"/>
          </w:tcPr>
          <w:p w14:paraId="0A57322E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E2CB4A0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241A3485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C5D965B" w14:textId="77777777" w:rsidR="008B00EF" w:rsidRPr="003E2C58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4D5DD1D6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47E219" w14:textId="4632A321" w:rsidR="008B00EF" w:rsidRPr="00814CDE" w:rsidRDefault="00BF1CB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CB2"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</w:tr>
      <w:tr w:rsidR="008B00EF" w:rsidRPr="003E2C58" w14:paraId="4DA9344E" w14:textId="77777777">
        <w:trPr>
          <w:cantSplit/>
          <w:trHeight w:val="80"/>
        </w:trPr>
        <w:tc>
          <w:tcPr>
            <w:tcW w:w="1867" w:type="pct"/>
          </w:tcPr>
          <w:p w14:paraId="493D22FA" w14:textId="77777777" w:rsidR="008B00EF" w:rsidRPr="003E2C58" w:rsidRDefault="008B00EF">
            <w:pPr>
              <w:ind w:left="146" w:right="-7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FFFFFF" w:themeFill="background1"/>
          </w:tcPr>
          <w:p w14:paraId="4973A843" w14:textId="77777777" w:rsidR="008B00EF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AEB34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99" w:type="pct"/>
            <w:shd w:val="clear" w:color="auto" w:fill="FFFFFF" w:themeFill="background1"/>
          </w:tcPr>
          <w:p w14:paraId="3EEE1410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4E84927D" w14:textId="77777777" w:rsidR="008B00EF" w:rsidRDefault="008B00EF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F495BC" w14:textId="77777777" w:rsidR="008B00EF" w:rsidRPr="00C87E33" w:rsidRDefault="008B00EF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18211C59" w14:textId="77777777" w:rsidR="008B00EF" w:rsidRPr="00C87E33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49494E02" w14:textId="77777777" w:rsidR="008B00EF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28E1A" w14:textId="77777777" w:rsidR="008B00EF" w:rsidRPr="00C87E33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BBE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0" w:type="pct"/>
            <w:shd w:val="clear" w:color="auto" w:fill="FFFFFF" w:themeFill="background1"/>
          </w:tcPr>
          <w:p w14:paraId="40523A16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2D8B3223" w14:textId="77777777" w:rsidR="008B00EF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0F41E1" w14:textId="77777777" w:rsidR="008B00EF" w:rsidRPr="00863A35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745F346B" w14:textId="77777777" w:rsidR="008B00EF" w:rsidRPr="00C87E33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036AEB5B" w14:textId="77777777" w:rsidR="008B00EF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D3A68D" w14:textId="77777777" w:rsidR="008B00EF" w:rsidRPr="00C87E33" w:rsidRDefault="008B00E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0EF" w:rsidRPr="003E2C58" w14:paraId="3F72696D" w14:textId="77777777">
        <w:trPr>
          <w:cantSplit/>
          <w:trHeight w:val="249"/>
        </w:trPr>
        <w:tc>
          <w:tcPr>
            <w:tcW w:w="1867" w:type="pct"/>
          </w:tcPr>
          <w:p w14:paraId="6F48804E" w14:textId="77777777" w:rsidR="008B00EF" w:rsidRPr="003E2C58" w:rsidRDefault="008B00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47" w:type="pct"/>
            <w:shd w:val="clear" w:color="auto" w:fill="FFFFFF" w:themeFill="background1"/>
          </w:tcPr>
          <w:p w14:paraId="4B6F26B9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52,351</w:t>
            </w:r>
          </w:p>
        </w:tc>
        <w:tc>
          <w:tcPr>
            <w:tcW w:w="99" w:type="pct"/>
            <w:shd w:val="clear" w:color="auto" w:fill="FFFFFF" w:themeFill="background1"/>
          </w:tcPr>
          <w:p w14:paraId="022D60C0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21E55B8D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4AB1">
              <w:rPr>
                <w:rFonts w:asciiTheme="majorBidi" w:hAnsiTheme="majorBidi" w:cstheme="majorBidi"/>
                <w:sz w:val="30"/>
                <w:szCs w:val="30"/>
              </w:rPr>
              <w:t>7,462</w:t>
            </w:r>
          </w:p>
        </w:tc>
        <w:tc>
          <w:tcPr>
            <w:tcW w:w="100" w:type="pct"/>
            <w:shd w:val="clear" w:color="auto" w:fill="FFFFFF" w:themeFill="background1"/>
          </w:tcPr>
          <w:p w14:paraId="76F5F3BB" w14:textId="77777777" w:rsidR="008B00EF" w:rsidRPr="000A72DD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54945707" w14:textId="77777777" w:rsidR="008B00EF" w:rsidRPr="00C87E33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59DB7864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53A66DCB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32CED9F1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48BBA2F" w14:textId="77777777" w:rsidR="008B00EF" w:rsidRPr="000A72DD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59,813</w:t>
            </w:r>
          </w:p>
        </w:tc>
      </w:tr>
      <w:tr w:rsidR="008B00EF" w:rsidRPr="003E2C58" w14:paraId="27F84B4E" w14:textId="77777777">
        <w:trPr>
          <w:cantSplit/>
          <w:trHeight w:val="249"/>
        </w:trPr>
        <w:tc>
          <w:tcPr>
            <w:tcW w:w="1867" w:type="pct"/>
          </w:tcPr>
          <w:p w14:paraId="234357F6" w14:textId="77777777" w:rsidR="008B00EF" w:rsidRPr="003E2C58" w:rsidRDefault="008B00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547" w:type="pct"/>
            <w:shd w:val="clear" w:color="auto" w:fill="FFFFFF" w:themeFill="background1"/>
          </w:tcPr>
          <w:p w14:paraId="69923847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99" w:type="pct"/>
            <w:shd w:val="clear" w:color="auto" w:fill="FFFFFF" w:themeFill="background1"/>
          </w:tcPr>
          <w:p w14:paraId="2985F9AD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13C81B52" w14:textId="6470B1B4" w:rsidR="008B00EF" w:rsidRPr="00400E7C" w:rsidRDefault="007860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8607A">
              <w:rPr>
                <w:rFonts w:asciiTheme="majorBidi" w:hAnsiTheme="majorBidi" w:cstheme="majorBidi"/>
                <w:sz w:val="30"/>
                <w:szCs w:val="30"/>
              </w:rPr>
              <w:t>(1,594)</w:t>
            </w:r>
          </w:p>
        </w:tc>
        <w:tc>
          <w:tcPr>
            <w:tcW w:w="100" w:type="pct"/>
            <w:shd w:val="clear" w:color="auto" w:fill="FFFFFF" w:themeFill="background1"/>
          </w:tcPr>
          <w:p w14:paraId="7ECCD879" w14:textId="77777777" w:rsidR="008B00EF" w:rsidRPr="000A72DD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1399A94C" w14:textId="5F5F7B3C" w:rsidR="008B00EF" w:rsidRPr="00C87E33" w:rsidRDefault="00913F35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F35">
              <w:rPr>
                <w:rFonts w:asciiTheme="majorBidi" w:hAnsiTheme="majorBidi" w:cstheme="majorBidi"/>
                <w:sz w:val="30"/>
                <w:szCs w:val="30"/>
              </w:rPr>
              <w:t>4,642</w:t>
            </w:r>
          </w:p>
        </w:tc>
        <w:tc>
          <w:tcPr>
            <w:tcW w:w="100" w:type="pct"/>
            <w:shd w:val="clear" w:color="auto" w:fill="FFFFFF" w:themeFill="background1"/>
          </w:tcPr>
          <w:p w14:paraId="09008E85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756849D9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3CE5F940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5D97E9FC" w14:textId="6DD5EC1F" w:rsidR="008B00EF" w:rsidRPr="000A72DD" w:rsidRDefault="007860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8607A">
              <w:rPr>
                <w:rFonts w:asciiTheme="majorBidi" w:hAnsiTheme="majorBidi" w:cstheme="majorBidi"/>
                <w:sz w:val="30"/>
                <w:szCs w:val="30"/>
              </w:rPr>
              <w:t>23,109</w:t>
            </w:r>
          </w:p>
        </w:tc>
      </w:tr>
      <w:tr w:rsidR="008B00EF" w:rsidRPr="003E2C58" w14:paraId="3387E4A1" w14:textId="77777777">
        <w:trPr>
          <w:cantSplit/>
          <w:trHeight w:val="249"/>
        </w:trPr>
        <w:tc>
          <w:tcPr>
            <w:tcW w:w="1867" w:type="pct"/>
          </w:tcPr>
          <w:p w14:paraId="7B6DB23E" w14:textId="77777777" w:rsidR="008B00EF" w:rsidRPr="003E2C58" w:rsidRDefault="008B00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A5BFC98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0A72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99" w:type="pct"/>
            <w:shd w:val="clear" w:color="auto" w:fill="FFFFFF" w:themeFill="background1"/>
          </w:tcPr>
          <w:p w14:paraId="75F627A9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F5C736E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sz w:val="30"/>
                <w:szCs w:val="30"/>
              </w:rPr>
              <w:t>29,840</w:t>
            </w:r>
          </w:p>
        </w:tc>
        <w:tc>
          <w:tcPr>
            <w:tcW w:w="100" w:type="pct"/>
            <w:shd w:val="clear" w:color="auto" w:fill="FFFFFF" w:themeFill="background1"/>
          </w:tcPr>
          <w:p w14:paraId="18C538AD" w14:textId="77777777" w:rsidR="008B00EF" w:rsidRPr="000A72DD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11C061C" w14:textId="77777777" w:rsidR="008B00EF" w:rsidRPr="00C87E33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0B234208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2A8E8EC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-2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4FC9289" w14:textId="77777777" w:rsidR="008B00EF" w:rsidRPr="000A72DD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8E3B5A" w14:textId="77777777" w:rsidR="008B00EF" w:rsidRPr="000A72DD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226,501</w:t>
            </w:r>
          </w:p>
        </w:tc>
      </w:tr>
      <w:tr w:rsidR="00DA2A67" w:rsidRPr="003E2C58" w14:paraId="7A050E20" w14:textId="77777777" w:rsidTr="00830974">
        <w:trPr>
          <w:cantSplit/>
          <w:trHeight w:val="249"/>
        </w:trPr>
        <w:tc>
          <w:tcPr>
            <w:tcW w:w="1867" w:type="pct"/>
          </w:tcPr>
          <w:p w14:paraId="7F5AD4C5" w14:textId="77777777" w:rsidR="008B00EF" w:rsidRPr="003E2C58" w:rsidRDefault="008B00E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A17310" w14:textId="77777777" w:rsidR="008B00EF" w:rsidRPr="00866BA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276,730</w:t>
            </w:r>
          </w:p>
        </w:tc>
        <w:tc>
          <w:tcPr>
            <w:tcW w:w="99" w:type="pct"/>
            <w:shd w:val="clear" w:color="auto" w:fill="FFFFFF" w:themeFill="background1"/>
          </w:tcPr>
          <w:p w14:paraId="7EC8236C" w14:textId="77777777" w:rsidR="008B00EF" w:rsidRPr="008A07C5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03D4AD" w14:textId="1FB0D81A" w:rsidR="008B00EF" w:rsidRPr="00400E7C" w:rsidRDefault="00E13CD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3C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38,919</w:t>
            </w:r>
          </w:p>
        </w:tc>
        <w:tc>
          <w:tcPr>
            <w:tcW w:w="100" w:type="pct"/>
            <w:shd w:val="clear" w:color="auto" w:fill="FFFFFF" w:themeFill="background1"/>
          </w:tcPr>
          <w:p w14:paraId="3102E729" w14:textId="77777777" w:rsidR="008B00EF" w:rsidRPr="008A07C5" w:rsidRDefault="008B00EF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6AE277" w14:textId="51D69EBF" w:rsidR="008B00EF" w:rsidRPr="008A07C5" w:rsidRDefault="0019354D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100" w:type="pct"/>
            <w:shd w:val="clear" w:color="auto" w:fill="FFFFFF" w:themeFill="background1"/>
          </w:tcPr>
          <w:p w14:paraId="3A7ECF84" w14:textId="77777777" w:rsidR="008B00EF" w:rsidRPr="008A07C5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EBBE17" w14:textId="77777777" w:rsidR="008B00EF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47E8489A" w14:textId="77777777" w:rsidR="008B00EF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5362A64" w14:textId="12443BC3" w:rsidR="008B00EF" w:rsidRPr="00400E7C" w:rsidRDefault="00E13CD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3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318,041</w:t>
            </w:r>
          </w:p>
        </w:tc>
      </w:tr>
      <w:tr w:rsidR="00711C5B" w:rsidRPr="003E2C58" w14:paraId="5E032B6E" w14:textId="77777777" w:rsidTr="00830974">
        <w:trPr>
          <w:cantSplit/>
          <w:trHeight w:val="249"/>
        </w:trPr>
        <w:tc>
          <w:tcPr>
            <w:tcW w:w="1867" w:type="pct"/>
          </w:tcPr>
          <w:p w14:paraId="2040A7A4" w14:textId="77777777" w:rsidR="00830974" w:rsidRPr="003E2C58" w:rsidRDefault="00830974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B6C01A3" w14:textId="77777777" w:rsidR="00830974" w:rsidRPr="00866BA4" w:rsidRDefault="0083097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2987B9DC" w14:textId="77777777" w:rsidR="00830974" w:rsidRPr="008A07C5" w:rsidRDefault="0083097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6F1F946" w14:textId="77777777" w:rsidR="00830974" w:rsidRPr="00E13CDC" w:rsidRDefault="0083097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" w:type="pct"/>
            <w:shd w:val="clear" w:color="auto" w:fill="FFFFFF" w:themeFill="background1"/>
          </w:tcPr>
          <w:p w14:paraId="1BF4CFCB" w14:textId="77777777" w:rsidR="00830974" w:rsidRPr="008A07C5" w:rsidRDefault="00830974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9D45EAA" w14:textId="77777777" w:rsidR="00830974" w:rsidRPr="0019354D" w:rsidRDefault="00830974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FFFFFF" w:themeFill="background1"/>
          </w:tcPr>
          <w:p w14:paraId="034050EA" w14:textId="77777777" w:rsidR="00830974" w:rsidRPr="008A07C5" w:rsidRDefault="0083097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556CDA7A" w14:textId="77777777" w:rsidR="00830974" w:rsidRPr="00B046B6" w:rsidRDefault="00830974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4C066060" w14:textId="77777777" w:rsidR="00830974" w:rsidRDefault="00830974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BAC1C7E" w14:textId="77777777" w:rsidR="00830974" w:rsidRPr="00E13CDC" w:rsidRDefault="0083097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00EF" w:rsidRPr="003E2C58" w14:paraId="056BC20E" w14:textId="77777777" w:rsidTr="00A06467">
        <w:trPr>
          <w:cantSplit/>
          <w:trHeight w:val="249"/>
        </w:trPr>
        <w:tc>
          <w:tcPr>
            <w:tcW w:w="1867" w:type="pct"/>
          </w:tcPr>
          <w:p w14:paraId="2EFBCCA0" w14:textId="77777777" w:rsidR="008B00EF" w:rsidRPr="003E2C58" w:rsidRDefault="008B00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7" w:type="pct"/>
          </w:tcPr>
          <w:p w14:paraId="0CE5D84A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8A75144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5E59B5B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0485E35B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6FBFC0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1D1BEA3D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2F5F68F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4100A1F8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0526EA6" w14:textId="77777777" w:rsidR="008B00EF" w:rsidRPr="003E2C58" w:rsidRDefault="008B00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0EF" w:rsidRPr="003E2C58" w14:paraId="75B06286" w14:textId="77777777">
        <w:trPr>
          <w:cantSplit/>
          <w:trHeight w:val="249"/>
        </w:trPr>
        <w:tc>
          <w:tcPr>
            <w:tcW w:w="1867" w:type="pct"/>
          </w:tcPr>
          <w:p w14:paraId="12004E35" w14:textId="77777777" w:rsidR="008B00EF" w:rsidRPr="007528B4" w:rsidRDefault="008B00EF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10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7" w:type="pct"/>
          </w:tcPr>
          <w:p w14:paraId="30C506CB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6,278</w:t>
            </w:r>
            <w:r w:rsidRPr="00752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11A274CA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0671119" w14:textId="6B322464" w:rsidR="008B00EF" w:rsidRPr="00400E7C" w:rsidRDefault="00E13CD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13CDC">
              <w:rPr>
                <w:rFonts w:asciiTheme="majorBidi" w:hAnsiTheme="majorBidi" w:cstheme="majorBidi"/>
                <w:sz w:val="30"/>
                <w:szCs w:val="30"/>
              </w:rPr>
              <w:t>(1,518)</w:t>
            </w:r>
          </w:p>
        </w:tc>
        <w:tc>
          <w:tcPr>
            <w:tcW w:w="100" w:type="pct"/>
          </w:tcPr>
          <w:p w14:paraId="2D07A9E6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0DB0C7" w14:textId="77777777" w:rsidR="008B00EF" w:rsidRPr="007528B4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1A437C11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9FB4D60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28D4345E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E9C17A" w14:textId="0F4EC48E" w:rsidR="008B00EF" w:rsidRPr="007528B4" w:rsidRDefault="00E13CD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13CDC">
              <w:rPr>
                <w:rFonts w:asciiTheme="majorBidi" w:hAnsiTheme="majorBidi" w:cstheme="majorBidi"/>
                <w:sz w:val="30"/>
                <w:szCs w:val="30"/>
              </w:rPr>
              <w:t>(7,796)</w:t>
            </w:r>
          </w:p>
        </w:tc>
      </w:tr>
      <w:tr w:rsidR="008B00EF" w:rsidRPr="003E2C58" w14:paraId="56C68283" w14:textId="77777777">
        <w:trPr>
          <w:cantSplit/>
          <w:trHeight w:val="200"/>
        </w:trPr>
        <w:tc>
          <w:tcPr>
            <w:tcW w:w="1867" w:type="pct"/>
          </w:tcPr>
          <w:p w14:paraId="0AC09C9A" w14:textId="77777777" w:rsidR="008B00EF" w:rsidRPr="007528B4" w:rsidRDefault="008B00EF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1A448568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(2,762)</w:t>
            </w:r>
          </w:p>
        </w:tc>
        <w:tc>
          <w:tcPr>
            <w:tcW w:w="99" w:type="pct"/>
          </w:tcPr>
          <w:p w14:paraId="51BEA8DE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A612E6F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00" w:type="pct"/>
          </w:tcPr>
          <w:p w14:paraId="1D3F0D60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F0E66E" w14:textId="77777777" w:rsidR="008B00EF" w:rsidRPr="007528B4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32C4D989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44DA32DD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01DE16D0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01DEAD3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</w:tr>
      <w:tr w:rsidR="008B00EF" w:rsidRPr="003E2C58" w14:paraId="37515B0E" w14:textId="77777777">
        <w:trPr>
          <w:cantSplit/>
          <w:trHeight w:val="100"/>
        </w:trPr>
        <w:tc>
          <w:tcPr>
            <w:tcW w:w="1867" w:type="pct"/>
          </w:tcPr>
          <w:p w14:paraId="1889AE9D" w14:textId="77777777" w:rsidR="008B00EF" w:rsidRPr="007528B4" w:rsidRDefault="008B00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4FC7A66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14F09232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6C253472" w14:textId="4699592D" w:rsidR="008B00EF" w:rsidRPr="00866BA4" w:rsidRDefault="007F52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00" w:type="pct"/>
          </w:tcPr>
          <w:p w14:paraId="6A59E0AA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50CBF4A" w14:textId="77777777" w:rsidR="008B00EF" w:rsidRPr="007528B4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25133215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50BF2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61582538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D98BB2D" w14:textId="05D8969B" w:rsidR="008B00EF" w:rsidRPr="007528B4" w:rsidRDefault="0036172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(8,358)</w:t>
            </w:r>
          </w:p>
        </w:tc>
      </w:tr>
      <w:tr w:rsidR="008B00EF" w:rsidRPr="003E2C58" w14:paraId="6871956A" w14:textId="77777777">
        <w:trPr>
          <w:cantSplit/>
          <w:trHeight w:val="100"/>
        </w:trPr>
        <w:tc>
          <w:tcPr>
            <w:tcW w:w="1867" w:type="pct"/>
          </w:tcPr>
          <w:p w14:paraId="471EFA48" w14:textId="77777777" w:rsidR="008B00EF" w:rsidRPr="00400E7C" w:rsidRDefault="008B00EF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0A747FF7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" w:type="pct"/>
          </w:tcPr>
          <w:p w14:paraId="325DD81C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5538788C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2756C8C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DD220F6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</w:tcPr>
          <w:p w14:paraId="214738A3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</w:tcBorders>
          </w:tcPr>
          <w:p w14:paraId="445492B1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" w:type="pct"/>
            <w:gridSpan w:val="2"/>
          </w:tcPr>
          <w:p w14:paraId="7B8C6318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3C284E8" w14:textId="77777777" w:rsidR="008B00EF" w:rsidRPr="00400E7C" w:rsidRDefault="008B00EF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B00EF" w:rsidRPr="003E2C58" w14:paraId="6DA36F02" w14:textId="77777777">
        <w:trPr>
          <w:cantSplit/>
          <w:trHeight w:val="60"/>
        </w:trPr>
        <w:tc>
          <w:tcPr>
            <w:tcW w:w="1867" w:type="pct"/>
            <w:vAlign w:val="bottom"/>
          </w:tcPr>
          <w:p w14:paraId="687DFB3E" w14:textId="77777777" w:rsidR="008B00EF" w:rsidRPr="007528B4" w:rsidRDefault="008B00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41C5D67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67,690</w:t>
            </w:r>
          </w:p>
        </w:tc>
        <w:tc>
          <w:tcPr>
            <w:tcW w:w="99" w:type="pct"/>
          </w:tcPr>
          <w:p w14:paraId="0F381721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5DC173D" w14:textId="781779A8" w:rsidR="008B00EF" w:rsidRPr="00400E7C" w:rsidRDefault="00B1710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39,601</w:t>
            </w:r>
          </w:p>
        </w:tc>
        <w:tc>
          <w:tcPr>
            <w:tcW w:w="100" w:type="pct"/>
            <w:shd w:val="clear" w:color="auto" w:fill="FFFFFF" w:themeFill="background1"/>
          </w:tcPr>
          <w:p w14:paraId="17747F97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B4F8437" w14:textId="2A7126AA" w:rsidR="008B00EF" w:rsidRPr="007528B4" w:rsidRDefault="00B1710E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100" w:type="pct"/>
            <w:shd w:val="clear" w:color="auto" w:fill="FFFFFF" w:themeFill="background1"/>
          </w:tcPr>
          <w:p w14:paraId="6490334E" w14:textId="77777777" w:rsidR="008B00EF" w:rsidRPr="007528B4" w:rsidRDefault="008B00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0B0D24F6" w14:textId="77777777" w:rsidR="008B00EF" w:rsidRPr="007528B4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124F9AE1" w14:textId="77777777" w:rsidR="008B00EF" w:rsidRPr="007528B4" w:rsidRDefault="008B00EF">
            <w:pPr>
              <w:pStyle w:val="acctfourfigures"/>
              <w:tabs>
                <w:tab w:val="clear" w:pos="765"/>
              </w:tabs>
              <w:spacing w:line="240" w:lineRule="atLeast"/>
              <w:ind w:left="-322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2F57558" w14:textId="5A3EB57C" w:rsidR="008B00EF" w:rsidRPr="007528B4" w:rsidRDefault="00B1710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309,683</w:t>
            </w:r>
          </w:p>
        </w:tc>
      </w:tr>
    </w:tbl>
    <w:p w14:paraId="43E6F442" w14:textId="1A2BD7E7" w:rsidR="008B00EF" w:rsidRDefault="008B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711" w:type="pct"/>
        <w:tblInd w:w="4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0"/>
        <w:gridCol w:w="990"/>
        <w:gridCol w:w="179"/>
        <w:gridCol w:w="992"/>
        <w:gridCol w:w="181"/>
        <w:gridCol w:w="1079"/>
        <w:gridCol w:w="181"/>
        <w:gridCol w:w="802"/>
        <w:gridCol w:w="7"/>
        <w:gridCol w:w="195"/>
        <w:gridCol w:w="7"/>
        <w:gridCol w:w="1057"/>
      </w:tblGrid>
      <w:tr w:rsidR="00D64693" w:rsidRPr="003E2C58" w14:paraId="75F7E784" w14:textId="77777777">
        <w:trPr>
          <w:trHeight w:val="249"/>
          <w:tblHeader/>
        </w:trPr>
        <w:tc>
          <w:tcPr>
            <w:tcW w:w="1867" w:type="pct"/>
          </w:tcPr>
          <w:p w14:paraId="34EB1ACD" w14:textId="77777777" w:rsidR="00D64693" w:rsidRPr="00400E7C" w:rsidRDefault="00D646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3" w:type="pct"/>
            <w:gridSpan w:val="11"/>
            <w:vAlign w:val="bottom"/>
          </w:tcPr>
          <w:p w14:paraId="3A70018A" w14:textId="0DB486B5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693" w:rsidRPr="003E2C58" w14:paraId="5C83DB38" w14:textId="77777777">
        <w:trPr>
          <w:trHeight w:val="249"/>
          <w:tblHeader/>
        </w:trPr>
        <w:tc>
          <w:tcPr>
            <w:tcW w:w="1867" w:type="pct"/>
          </w:tcPr>
          <w:p w14:paraId="4279B1BB" w14:textId="77777777" w:rsidR="00D64693" w:rsidRPr="00400E7C" w:rsidRDefault="00D646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1A439A9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444E35C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pct"/>
            <w:gridSpan w:val="5"/>
            <w:tcBorders>
              <w:bottom w:val="single" w:sz="4" w:space="0" w:color="auto"/>
            </w:tcBorders>
          </w:tcPr>
          <w:p w14:paraId="01D30788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12" w:type="pct"/>
            <w:gridSpan w:val="2"/>
          </w:tcPr>
          <w:p w14:paraId="17D4AE59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53139D1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693" w:rsidRPr="003E2C58" w14:paraId="0F28CB6B" w14:textId="77777777">
        <w:trPr>
          <w:trHeight w:val="249"/>
          <w:tblHeader/>
        </w:trPr>
        <w:tc>
          <w:tcPr>
            <w:tcW w:w="1867" w:type="pct"/>
          </w:tcPr>
          <w:p w14:paraId="497DDA72" w14:textId="77777777" w:rsidR="00D64693" w:rsidRPr="00400E7C" w:rsidRDefault="00D64693">
            <w:pPr>
              <w:ind w:left="191" w:right="-76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C321EDA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29D6906D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76F698F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00" w:type="pct"/>
          </w:tcPr>
          <w:p w14:paraId="7831631F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9B483BE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00" w:type="pct"/>
          </w:tcPr>
          <w:p w14:paraId="3D2EBDA8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452EA142" w14:textId="77777777" w:rsidR="00D64693" w:rsidRPr="0065540A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112" w:type="pct"/>
            <w:gridSpan w:val="2"/>
          </w:tcPr>
          <w:p w14:paraId="28ED48E7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2129D49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4693" w:rsidRPr="003E2C58" w14:paraId="5F082F67" w14:textId="77777777">
        <w:trPr>
          <w:trHeight w:val="249"/>
          <w:tblHeader/>
        </w:trPr>
        <w:tc>
          <w:tcPr>
            <w:tcW w:w="1867" w:type="pct"/>
            <w:vAlign w:val="bottom"/>
          </w:tcPr>
          <w:p w14:paraId="2B108FCE" w14:textId="77777777" w:rsidR="00D64693" w:rsidRPr="003E2C58" w:rsidRDefault="00D646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7" w:type="pct"/>
          </w:tcPr>
          <w:p w14:paraId="356993B3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" w:type="pct"/>
          </w:tcPr>
          <w:p w14:paraId="2E5406E8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899B3B1" w14:textId="77777777" w:rsidR="00D64693" w:rsidRPr="00400E7C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00" w:type="pct"/>
          </w:tcPr>
          <w:p w14:paraId="6B8F7D17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7ABEDBDB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07054E2F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71950AA8" w14:textId="77777777" w:rsidR="00D64693" w:rsidRPr="0065540A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112" w:type="pct"/>
            <w:gridSpan w:val="2"/>
          </w:tcPr>
          <w:p w14:paraId="7DC6C7F6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4DF22F2A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64693" w:rsidRPr="003E2C58" w14:paraId="07308492" w14:textId="77777777">
        <w:trPr>
          <w:trHeight w:val="249"/>
          <w:tblHeader/>
        </w:trPr>
        <w:tc>
          <w:tcPr>
            <w:tcW w:w="1867" w:type="pct"/>
          </w:tcPr>
          <w:p w14:paraId="580F77C1" w14:textId="77777777" w:rsidR="00D64693" w:rsidRPr="00400E7C" w:rsidRDefault="00D646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3" w:type="pct"/>
            <w:gridSpan w:val="11"/>
          </w:tcPr>
          <w:p w14:paraId="6472122F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64693" w:rsidRPr="003E2C58" w14:paraId="6CCAC0EB" w14:textId="77777777">
        <w:trPr>
          <w:trHeight w:val="249"/>
          <w:tblHeader/>
        </w:trPr>
        <w:tc>
          <w:tcPr>
            <w:tcW w:w="1867" w:type="pct"/>
          </w:tcPr>
          <w:p w14:paraId="6B5A934D" w14:textId="77777777" w:rsidR="00D64693" w:rsidRPr="00400E7C" w:rsidRDefault="00D646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133" w:type="pct"/>
            <w:gridSpan w:val="11"/>
          </w:tcPr>
          <w:p w14:paraId="0CD1EF01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4693" w:rsidRPr="003E2C58" w14:paraId="16E1ED11" w14:textId="77777777">
        <w:trPr>
          <w:cantSplit/>
          <w:trHeight w:val="249"/>
        </w:trPr>
        <w:tc>
          <w:tcPr>
            <w:tcW w:w="1867" w:type="pct"/>
          </w:tcPr>
          <w:p w14:paraId="3957E31E" w14:textId="77777777" w:rsidR="00D64693" w:rsidRPr="003E2C58" w:rsidRDefault="00D646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7" w:type="pct"/>
          </w:tcPr>
          <w:p w14:paraId="7BB0D787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A4949E2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8A4360B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EBA471F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B47454E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83AA165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C4E7449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48CFF121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626C4E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693" w:rsidRPr="003E2C58" w14:paraId="710B181F" w14:textId="77777777" w:rsidTr="008B00EF">
        <w:trPr>
          <w:cantSplit/>
          <w:trHeight w:val="249"/>
        </w:trPr>
        <w:tc>
          <w:tcPr>
            <w:tcW w:w="1867" w:type="pct"/>
          </w:tcPr>
          <w:p w14:paraId="74505B0C" w14:textId="77777777" w:rsidR="00D64693" w:rsidRPr="000D1024" w:rsidRDefault="00D646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7" w:type="pct"/>
          </w:tcPr>
          <w:p w14:paraId="49C1CC33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  <w:tc>
          <w:tcPr>
            <w:tcW w:w="99" w:type="pct"/>
          </w:tcPr>
          <w:p w14:paraId="2AC3AFA6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0363518" w14:textId="2145058D" w:rsidR="00D64693" w:rsidRPr="003E2C58" w:rsidRDefault="00C718C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718C2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00" w:type="pct"/>
          </w:tcPr>
          <w:p w14:paraId="2A9F9FA1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8BBA906" w14:textId="50C62C6A" w:rsidR="00D64693" w:rsidRPr="003E2C58" w:rsidRDefault="008C0A86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6250143C" w14:textId="77777777" w:rsidR="00D64693" w:rsidRPr="003E2C58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5251F75" w14:textId="10DD53A6" w:rsidR="00D64693" w:rsidRPr="003E2C58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6C34A74A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B02AF47" w14:textId="55D572AB" w:rsidR="00D64693" w:rsidRPr="003E2C58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7,094</w:t>
            </w:r>
          </w:p>
        </w:tc>
      </w:tr>
      <w:tr w:rsidR="00D64693" w:rsidRPr="003E2C58" w14:paraId="6C8F3BA1" w14:textId="77777777" w:rsidTr="008B00EF">
        <w:trPr>
          <w:cantSplit/>
          <w:trHeight w:val="80"/>
        </w:trPr>
        <w:tc>
          <w:tcPr>
            <w:tcW w:w="1867" w:type="pct"/>
          </w:tcPr>
          <w:p w14:paraId="51A95B97" w14:textId="77777777" w:rsidR="00D64693" w:rsidRPr="003E2C58" w:rsidRDefault="00D64693">
            <w:pPr>
              <w:ind w:left="146" w:right="-7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FFFFFF" w:themeFill="background1"/>
          </w:tcPr>
          <w:p w14:paraId="692B9348" w14:textId="77777777" w:rsidR="00D64693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BE32C8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99" w:type="pct"/>
            <w:shd w:val="clear" w:color="auto" w:fill="FFFFFF" w:themeFill="background1"/>
          </w:tcPr>
          <w:p w14:paraId="66AF05A2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3BA7F2E5" w14:textId="77777777" w:rsidR="00D64693" w:rsidRDefault="00D64693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781607" w14:textId="351E1D80" w:rsidR="00A14AB1" w:rsidRPr="00C87E33" w:rsidRDefault="00A14AB1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10F20641" w14:textId="77777777" w:rsidR="00D64693" w:rsidRPr="00C87E33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59407823" w14:textId="77777777" w:rsidR="00D64693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69AD2" w14:textId="1079074A" w:rsidR="008A7BBE" w:rsidRPr="00C87E33" w:rsidRDefault="008A7BBE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BBE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0" w:type="pct"/>
            <w:shd w:val="clear" w:color="auto" w:fill="FFFFFF" w:themeFill="background1"/>
          </w:tcPr>
          <w:p w14:paraId="3CCE2E66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1D6E13CC" w14:textId="77777777" w:rsidR="00D64693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D6DD2A" w14:textId="5E8574D6" w:rsidR="00B046B6" w:rsidRPr="00863A35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69EF737D" w14:textId="77777777" w:rsidR="00D64693" w:rsidRPr="00C87E33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351EAED6" w14:textId="77777777" w:rsidR="00D64693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E7D72" w14:textId="7526069B" w:rsidR="00B046B6" w:rsidRPr="00C87E33" w:rsidRDefault="00B046B6" w:rsidP="00B046B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693" w:rsidRPr="003E2C58" w14:paraId="24EDDA66" w14:textId="77777777" w:rsidTr="008B00EF">
        <w:trPr>
          <w:cantSplit/>
          <w:trHeight w:val="249"/>
        </w:trPr>
        <w:tc>
          <w:tcPr>
            <w:tcW w:w="1867" w:type="pct"/>
          </w:tcPr>
          <w:p w14:paraId="4DEF78B0" w14:textId="77777777" w:rsidR="00D64693" w:rsidRPr="003E2C58" w:rsidRDefault="00D646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47" w:type="pct"/>
            <w:shd w:val="clear" w:color="auto" w:fill="FFFFFF" w:themeFill="background1"/>
          </w:tcPr>
          <w:p w14:paraId="76F5D2AC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52,351</w:t>
            </w:r>
          </w:p>
        </w:tc>
        <w:tc>
          <w:tcPr>
            <w:tcW w:w="99" w:type="pct"/>
            <w:shd w:val="clear" w:color="auto" w:fill="FFFFFF" w:themeFill="background1"/>
          </w:tcPr>
          <w:p w14:paraId="4FA00F6A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4A7C23F5" w14:textId="0CC83D0E" w:rsidR="00D64693" w:rsidRPr="00400E7C" w:rsidRDefault="00A14AB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4AB1">
              <w:rPr>
                <w:rFonts w:asciiTheme="majorBidi" w:hAnsiTheme="majorBidi" w:cstheme="majorBidi"/>
                <w:sz w:val="30"/>
                <w:szCs w:val="30"/>
              </w:rPr>
              <w:t>7,462</w:t>
            </w:r>
          </w:p>
        </w:tc>
        <w:tc>
          <w:tcPr>
            <w:tcW w:w="100" w:type="pct"/>
            <w:shd w:val="clear" w:color="auto" w:fill="FFFFFF" w:themeFill="background1"/>
          </w:tcPr>
          <w:p w14:paraId="177C4EAA" w14:textId="77777777" w:rsidR="00D64693" w:rsidRPr="000A72DD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16E28F60" w14:textId="48849EB0" w:rsidR="00D64693" w:rsidRPr="00C87E33" w:rsidRDefault="00DA004E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0CA31185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66E3E545" w14:textId="777356A8" w:rsidR="00D64693" w:rsidRPr="000A72DD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4FDF6C9F" w14:textId="77777777" w:rsidR="00D64693" w:rsidRPr="000A72DD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956E076" w14:textId="1A68C81F" w:rsidR="00D64693" w:rsidRPr="000A72DD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59,813</w:t>
            </w:r>
          </w:p>
        </w:tc>
      </w:tr>
      <w:tr w:rsidR="00D64693" w:rsidRPr="003E2C58" w14:paraId="0A886BD3" w14:textId="77777777" w:rsidTr="008B00EF">
        <w:trPr>
          <w:cantSplit/>
          <w:trHeight w:val="249"/>
        </w:trPr>
        <w:tc>
          <w:tcPr>
            <w:tcW w:w="1867" w:type="pct"/>
          </w:tcPr>
          <w:p w14:paraId="53E03220" w14:textId="77777777" w:rsidR="00D64693" w:rsidRPr="003E2C58" w:rsidRDefault="00D646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547" w:type="pct"/>
            <w:shd w:val="clear" w:color="auto" w:fill="FFFFFF" w:themeFill="background1"/>
          </w:tcPr>
          <w:p w14:paraId="5AEFE2DE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99" w:type="pct"/>
            <w:shd w:val="clear" w:color="auto" w:fill="FFFFFF" w:themeFill="background1"/>
          </w:tcPr>
          <w:p w14:paraId="3FDF5868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764F6DFC" w14:textId="04546C12" w:rsidR="00D64693" w:rsidRPr="00400E7C" w:rsidRDefault="00A14AB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4AB1">
              <w:rPr>
                <w:rFonts w:asciiTheme="majorBidi" w:hAnsiTheme="majorBidi" w:cstheme="majorBidi"/>
                <w:sz w:val="30"/>
                <w:szCs w:val="30"/>
              </w:rPr>
              <w:t>(1,597)</w:t>
            </w:r>
          </w:p>
        </w:tc>
        <w:tc>
          <w:tcPr>
            <w:tcW w:w="100" w:type="pct"/>
            <w:shd w:val="clear" w:color="auto" w:fill="FFFFFF" w:themeFill="background1"/>
          </w:tcPr>
          <w:p w14:paraId="603B6570" w14:textId="77777777" w:rsidR="00D64693" w:rsidRPr="000A72DD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1AF747E" w14:textId="77F15823" w:rsidR="00D64693" w:rsidRPr="00C87E33" w:rsidRDefault="00DA004E" w:rsidP="00DA004E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04E">
              <w:rPr>
                <w:rFonts w:asciiTheme="majorBidi" w:hAnsiTheme="majorBidi" w:cstheme="majorBidi"/>
                <w:sz w:val="30"/>
                <w:szCs w:val="30"/>
              </w:rPr>
              <w:t>4,636</w:t>
            </w:r>
          </w:p>
        </w:tc>
        <w:tc>
          <w:tcPr>
            <w:tcW w:w="100" w:type="pct"/>
            <w:shd w:val="clear" w:color="auto" w:fill="FFFFFF" w:themeFill="background1"/>
          </w:tcPr>
          <w:p w14:paraId="2314FAD0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76E6CCC2" w14:textId="1ED063BE" w:rsidR="00D64693" w:rsidRPr="000A72DD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F4A2E75" w14:textId="77777777" w:rsidR="00D64693" w:rsidRPr="000A72DD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2BE4FB46" w14:textId="2FEF9D63" w:rsidR="00D64693" w:rsidRPr="000A72DD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23,100</w:t>
            </w:r>
          </w:p>
        </w:tc>
      </w:tr>
      <w:tr w:rsidR="00D64693" w:rsidRPr="003E2C58" w14:paraId="6B3DA953" w14:textId="77777777" w:rsidTr="008B00EF">
        <w:trPr>
          <w:cantSplit/>
          <w:trHeight w:val="249"/>
        </w:trPr>
        <w:tc>
          <w:tcPr>
            <w:tcW w:w="1867" w:type="pct"/>
          </w:tcPr>
          <w:p w14:paraId="2E9D2464" w14:textId="77777777" w:rsidR="00D64693" w:rsidRPr="003E2C58" w:rsidRDefault="00D646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D89E6A5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0A72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99" w:type="pct"/>
            <w:shd w:val="clear" w:color="auto" w:fill="FFFFFF" w:themeFill="background1"/>
          </w:tcPr>
          <w:p w14:paraId="0E622B60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726B6C6" w14:textId="319A63BA" w:rsidR="00D64693" w:rsidRPr="00400E7C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sz w:val="30"/>
                <w:szCs w:val="30"/>
              </w:rPr>
              <w:t>29,840</w:t>
            </w:r>
          </w:p>
        </w:tc>
        <w:tc>
          <w:tcPr>
            <w:tcW w:w="100" w:type="pct"/>
            <w:shd w:val="clear" w:color="auto" w:fill="FFFFFF" w:themeFill="background1"/>
          </w:tcPr>
          <w:p w14:paraId="533EACE9" w14:textId="77777777" w:rsidR="00D64693" w:rsidRPr="000A72DD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67C3E76" w14:textId="230D0CEA" w:rsidR="00D64693" w:rsidRPr="00C87E33" w:rsidRDefault="00F94210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07750A37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0158F30" w14:textId="3B8F3B7A" w:rsidR="00D64693" w:rsidRPr="000A72DD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-2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4622E88C" w14:textId="77777777" w:rsidR="00D64693" w:rsidRPr="000A72DD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44020F8" w14:textId="45B69B36" w:rsidR="00D64693" w:rsidRPr="000A72DD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226,501</w:t>
            </w:r>
          </w:p>
        </w:tc>
      </w:tr>
      <w:tr w:rsidR="00D64693" w:rsidRPr="003E2C58" w14:paraId="5485C9B0" w14:textId="77777777">
        <w:trPr>
          <w:cantSplit/>
          <w:trHeight w:val="249"/>
        </w:trPr>
        <w:tc>
          <w:tcPr>
            <w:tcW w:w="1867" w:type="pct"/>
          </w:tcPr>
          <w:p w14:paraId="3795D02F" w14:textId="77777777" w:rsidR="00D64693" w:rsidRPr="003E2C58" w:rsidRDefault="00D6469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607ECF" w14:textId="77777777" w:rsidR="00D64693" w:rsidRPr="00866BA4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276,730</w:t>
            </w:r>
          </w:p>
        </w:tc>
        <w:tc>
          <w:tcPr>
            <w:tcW w:w="99" w:type="pct"/>
            <w:shd w:val="clear" w:color="auto" w:fill="FFFFFF" w:themeFill="background1"/>
          </w:tcPr>
          <w:p w14:paraId="55ED759C" w14:textId="77777777" w:rsidR="00D64693" w:rsidRPr="008A07C5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C5B42C" w14:textId="3E02EDB0" w:rsidR="00D64693" w:rsidRPr="00400E7C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C0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37,392</w:t>
            </w:r>
          </w:p>
        </w:tc>
        <w:tc>
          <w:tcPr>
            <w:tcW w:w="100" w:type="pct"/>
            <w:shd w:val="clear" w:color="auto" w:fill="FFFFFF" w:themeFill="background1"/>
          </w:tcPr>
          <w:p w14:paraId="689DAEEF" w14:textId="77777777" w:rsidR="00D64693" w:rsidRPr="008A07C5" w:rsidRDefault="00D64693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4CF473" w14:textId="1095C565" w:rsidR="00D64693" w:rsidRPr="008A07C5" w:rsidRDefault="00F94210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4,808</w:t>
            </w:r>
          </w:p>
        </w:tc>
        <w:tc>
          <w:tcPr>
            <w:tcW w:w="100" w:type="pct"/>
            <w:shd w:val="clear" w:color="auto" w:fill="FFFFFF" w:themeFill="background1"/>
          </w:tcPr>
          <w:p w14:paraId="174A894A" w14:textId="77777777" w:rsidR="00D64693" w:rsidRPr="008A07C5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181A77D" w14:textId="57589565" w:rsidR="00D64693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6032474" w14:textId="77777777" w:rsidR="00D64693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9A38E7" w14:textId="1B00E23E" w:rsidR="00D64693" w:rsidRPr="00400E7C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316,508</w:t>
            </w:r>
          </w:p>
        </w:tc>
      </w:tr>
      <w:tr w:rsidR="00711C5B" w:rsidRPr="003E2C58" w14:paraId="1D9436D0" w14:textId="77777777" w:rsidTr="0080094E">
        <w:trPr>
          <w:cantSplit/>
          <w:trHeight w:val="249"/>
        </w:trPr>
        <w:tc>
          <w:tcPr>
            <w:tcW w:w="1867" w:type="pct"/>
          </w:tcPr>
          <w:p w14:paraId="3C8DD8B0" w14:textId="77777777" w:rsidR="0080094E" w:rsidRPr="00A06467" w:rsidRDefault="0080094E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8BEA3EB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pct"/>
            <w:shd w:val="clear" w:color="auto" w:fill="FFFFFF" w:themeFill="background1"/>
          </w:tcPr>
          <w:p w14:paraId="34A328E4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2648758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  <w:shd w:val="clear" w:color="auto" w:fill="FFFFFF" w:themeFill="background1"/>
          </w:tcPr>
          <w:p w14:paraId="15A936FA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17AEDFFA" w14:textId="77777777" w:rsidR="0080094E" w:rsidRPr="00A06467" w:rsidRDefault="0080094E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" w:type="pct"/>
            <w:shd w:val="clear" w:color="auto" w:fill="FFFFFF" w:themeFill="background1"/>
          </w:tcPr>
          <w:p w14:paraId="2AD3346A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038EA200" w14:textId="77777777" w:rsidR="0080094E" w:rsidRPr="00A06467" w:rsidRDefault="0080094E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11E98529" w14:textId="77777777" w:rsidR="0080094E" w:rsidRPr="00A06467" w:rsidRDefault="0080094E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6A64159" w14:textId="77777777" w:rsidR="0080094E" w:rsidRPr="00A06467" w:rsidRDefault="0080094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4693" w:rsidRPr="003E2C58" w14:paraId="270A313B" w14:textId="77777777">
        <w:trPr>
          <w:cantSplit/>
          <w:trHeight w:val="249"/>
        </w:trPr>
        <w:tc>
          <w:tcPr>
            <w:tcW w:w="1867" w:type="pct"/>
          </w:tcPr>
          <w:p w14:paraId="2B9741A0" w14:textId="20E702D7" w:rsidR="00D64693" w:rsidRPr="003E2C58" w:rsidRDefault="00D646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64BD650C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0DA79F7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885D531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7150982F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BEB25AE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7115F8C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008B67D0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7F1A43E4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AB7DE9" w14:textId="77777777" w:rsidR="00D64693" w:rsidRPr="003E2C58" w:rsidRDefault="00D6469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868" w:rsidRPr="003E2C58" w14:paraId="541441A4" w14:textId="77777777">
        <w:trPr>
          <w:cantSplit/>
          <w:trHeight w:val="249"/>
        </w:trPr>
        <w:tc>
          <w:tcPr>
            <w:tcW w:w="1867" w:type="pct"/>
          </w:tcPr>
          <w:p w14:paraId="2F8659CF" w14:textId="77777777" w:rsidR="00C90868" w:rsidRPr="003E2C58" w:rsidDel="00C90868" w:rsidRDefault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50303550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47A131B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A3BD2DE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2415633F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8D1E22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37C9EBAC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862FFD9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68FE03EB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E93146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868" w:rsidRPr="003E2C58" w14:paraId="2A8FF23F" w14:textId="77777777">
        <w:trPr>
          <w:cantSplit/>
          <w:trHeight w:val="249"/>
        </w:trPr>
        <w:tc>
          <w:tcPr>
            <w:tcW w:w="1867" w:type="pct"/>
          </w:tcPr>
          <w:p w14:paraId="56C553F2" w14:textId="77777777" w:rsidR="00C90868" w:rsidRPr="003E2C58" w:rsidDel="00C90868" w:rsidRDefault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B3251F0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47E5B07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E76D250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2F6F3ECD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C8FC23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0E7DB75D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07F02CCD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23F368ED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0D0544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868" w:rsidRPr="003E2C58" w14:paraId="399603D5" w14:textId="77777777">
        <w:trPr>
          <w:cantSplit/>
          <w:trHeight w:val="249"/>
        </w:trPr>
        <w:tc>
          <w:tcPr>
            <w:tcW w:w="1867" w:type="pct"/>
          </w:tcPr>
          <w:p w14:paraId="4DFF4486" w14:textId="77777777" w:rsidR="00C90868" w:rsidRPr="003E2C58" w:rsidDel="00C90868" w:rsidRDefault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54F49E3F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767C15C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271C487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118D74A5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C08C52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7D41056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D839879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2C7D1CA5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C0B2BE" w14:textId="77777777" w:rsidR="00C90868" w:rsidRPr="003E2C58" w:rsidRDefault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868" w:rsidRPr="003E2C58" w14:paraId="4877799A" w14:textId="77777777">
        <w:trPr>
          <w:cantSplit/>
          <w:trHeight w:val="249"/>
        </w:trPr>
        <w:tc>
          <w:tcPr>
            <w:tcW w:w="1867" w:type="pct"/>
          </w:tcPr>
          <w:p w14:paraId="73E142FB" w14:textId="7D3B6ADC" w:rsidR="00C90868" w:rsidRPr="003E2C58" w:rsidRDefault="00C90868" w:rsidP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7" w:type="pct"/>
          </w:tcPr>
          <w:p w14:paraId="23D38A47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56C7946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D751DBD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0102B50E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FE881F2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75CE1307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7DBCF158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483BC45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DA9448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693" w:rsidRPr="003E2C58" w14:paraId="31753F33" w14:textId="77777777">
        <w:trPr>
          <w:cantSplit/>
          <w:trHeight w:val="249"/>
        </w:trPr>
        <w:tc>
          <w:tcPr>
            <w:tcW w:w="1867" w:type="pct"/>
          </w:tcPr>
          <w:p w14:paraId="4D0F7940" w14:textId="77777777" w:rsidR="00D64693" w:rsidRPr="007528B4" w:rsidRDefault="00D64693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10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7" w:type="pct"/>
          </w:tcPr>
          <w:p w14:paraId="65AB7DC4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6,278</w:t>
            </w:r>
            <w:r w:rsidRPr="00752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7F04A928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0DA6561" w14:textId="373298CB" w:rsidR="00D64693" w:rsidRPr="00400E7C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00" w:type="pct"/>
          </w:tcPr>
          <w:p w14:paraId="05703234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42A106" w14:textId="0DEA3B3C" w:rsidR="00D64693" w:rsidRPr="007528B4" w:rsidRDefault="000C2B94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63283C7E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9A59B65" w14:textId="7C68350E" w:rsidR="00D64693" w:rsidRPr="007528B4" w:rsidRDefault="00B046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01474192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AB2348" w14:textId="09143453" w:rsidR="00D64693" w:rsidRPr="007528B4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(6,469)</w:t>
            </w:r>
          </w:p>
        </w:tc>
      </w:tr>
      <w:tr w:rsidR="00D64693" w:rsidRPr="003E2C58" w14:paraId="39BB83A0" w14:textId="77777777">
        <w:trPr>
          <w:cantSplit/>
          <w:trHeight w:val="200"/>
        </w:trPr>
        <w:tc>
          <w:tcPr>
            <w:tcW w:w="1867" w:type="pct"/>
          </w:tcPr>
          <w:p w14:paraId="7A0655C9" w14:textId="77777777" w:rsidR="00D64693" w:rsidRPr="007528B4" w:rsidRDefault="00D64693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01608CD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(2,762)</w:t>
            </w:r>
          </w:p>
        </w:tc>
        <w:tc>
          <w:tcPr>
            <w:tcW w:w="99" w:type="pct"/>
          </w:tcPr>
          <w:p w14:paraId="485C7D9C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F4B9B0C" w14:textId="5B2A9C76" w:rsidR="00D64693" w:rsidRPr="00400E7C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00" w:type="pct"/>
          </w:tcPr>
          <w:p w14:paraId="3287D8E0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097E816" w14:textId="6DEF34CD" w:rsidR="00D64693" w:rsidRPr="007528B4" w:rsidRDefault="000C2B94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7EAF5E3E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28BF70F4" w14:textId="44C85378" w:rsidR="00D64693" w:rsidRPr="007528B4" w:rsidRDefault="00B046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535D0101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FC5E54" w14:textId="5AE9F8F0" w:rsidR="00D64693" w:rsidRPr="007528B4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</w:tr>
      <w:tr w:rsidR="00D64693" w:rsidRPr="003E2C58" w14:paraId="3874D030" w14:textId="77777777">
        <w:trPr>
          <w:cantSplit/>
          <w:trHeight w:val="100"/>
        </w:trPr>
        <w:tc>
          <w:tcPr>
            <w:tcW w:w="1867" w:type="pct"/>
          </w:tcPr>
          <w:p w14:paraId="69B5530F" w14:textId="77777777" w:rsidR="00D64693" w:rsidRPr="007528B4" w:rsidRDefault="00D646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C4060A8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7CC8F0AF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43C659E4" w14:textId="7B0489EB" w:rsidR="00D64693" w:rsidRPr="00866BA4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2,009</w:t>
            </w:r>
          </w:p>
        </w:tc>
        <w:tc>
          <w:tcPr>
            <w:tcW w:w="100" w:type="pct"/>
          </w:tcPr>
          <w:p w14:paraId="2B736475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4E1B42D" w14:textId="0CC98BAB" w:rsidR="00D64693" w:rsidRPr="007528B4" w:rsidRDefault="000C2B94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61C9C364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59B124" w14:textId="54370653" w:rsidR="00D64693" w:rsidRPr="007528B4" w:rsidRDefault="00B046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4FED7570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BF2ED7" w14:textId="513D8313" w:rsidR="00D64693" w:rsidRPr="007528B4" w:rsidRDefault="00B046B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(7,031)</w:t>
            </w:r>
          </w:p>
        </w:tc>
      </w:tr>
      <w:tr w:rsidR="00D64693" w:rsidRPr="003E2C58" w14:paraId="7888E605" w14:textId="77777777">
        <w:trPr>
          <w:cantSplit/>
          <w:trHeight w:val="100"/>
        </w:trPr>
        <w:tc>
          <w:tcPr>
            <w:tcW w:w="1867" w:type="pct"/>
          </w:tcPr>
          <w:p w14:paraId="7463925B" w14:textId="77777777" w:rsidR="00D64693" w:rsidRPr="00400E7C" w:rsidRDefault="00D64693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2AF2B3DB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" w:type="pct"/>
          </w:tcPr>
          <w:p w14:paraId="3BEAA9B5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347D53BB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4701F1A5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0A01013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</w:tcPr>
          <w:p w14:paraId="0795672C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</w:tcBorders>
          </w:tcPr>
          <w:p w14:paraId="09A3B44A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" w:type="pct"/>
            <w:gridSpan w:val="2"/>
          </w:tcPr>
          <w:p w14:paraId="6848424A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723EEB2" w14:textId="77777777" w:rsidR="00D64693" w:rsidRPr="00400E7C" w:rsidRDefault="00D6469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64693" w:rsidRPr="003E2C58" w14:paraId="44A25F0B" w14:textId="77777777">
        <w:trPr>
          <w:cantSplit/>
          <w:trHeight w:val="60"/>
        </w:trPr>
        <w:tc>
          <w:tcPr>
            <w:tcW w:w="1867" w:type="pct"/>
            <w:vAlign w:val="bottom"/>
          </w:tcPr>
          <w:p w14:paraId="36ED5955" w14:textId="77777777" w:rsidR="00D64693" w:rsidRPr="007528B4" w:rsidRDefault="00D646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A88F41C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67,690</w:t>
            </w:r>
          </w:p>
        </w:tc>
        <w:tc>
          <w:tcPr>
            <w:tcW w:w="99" w:type="pct"/>
          </w:tcPr>
          <w:p w14:paraId="0309B509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672CC19" w14:textId="7F67EB98" w:rsidR="00D64693" w:rsidRPr="00400E7C" w:rsidRDefault="008C0A8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39,401</w:t>
            </w:r>
          </w:p>
        </w:tc>
        <w:tc>
          <w:tcPr>
            <w:tcW w:w="100" w:type="pct"/>
            <w:shd w:val="clear" w:color="auto" w:fill="FFFFFF" w:themeFill="background1"/>
          </w:tcPr>
          <w:p w14:paraId="1D0CACE9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A521840" w14:textId="1B651B84" w:rsidR="00D64693" w:rsidRPr="007528B4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4,808</w:t>
            </w:r>
          </w:p>
        </w:tc>
        <w:tc>
          <w:tcPr>
            <w:tcW w:w="100" w:type="pct"/>
            <w:shd w:val="clear" w:color="auto" w:fill="FFFFFF" w:themeFill="background1"/>
          </w:tcPr>
          <w:p w14:paraId="0A790C2C" w14:textId="77777777" w:rsidR="00D64693" w:rsidRPr="007528B4" w:rsidRDefault="00D6469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60D49AF2" w14:textId="4B6A3885" w:rsidR="00D64693" w:rsidRPr="007528B4" w:rsidRDefault="00B046B6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57492123" w14:textId="77777777" w:rsidR="00D64693" w:rsidRPr="007528B4" w:rsidRDefault="00D64693">
            <w:pPr>
              <w:pStyle w:val="acctfourfigures"/>
              <w:tabs>
                <w:tab w:val="clear" w:pos="765"/>
              </w:tabs>
              <w:spacing w:line="240" w:lineRule="atLeast"/>
              <w:ind w:left="-322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B8912C8" w14:textId="534BC525" w:rsidR="00D64693" w:rsidRPr="007528B4" w:rsidRDefault="001D6F0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309,477</w:t>
            </w:r>
          </w:p>
        </w:tc>
      </w:tr>
    </w:tbl>
    <w:p w14:paraId="5DCA4CA4" w14:textId="77777777" w:rsidR="00D64693" w:rsidRPr="00400E7C" w:rsidRDefault="00D6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4711" w:type="pct"/>
        <w:tblInd w:w="4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0"/>
        <w:gridCol w:w="990"/>
        <w:gridCol w:w="179"/>
        <w:gridCol w:w="992"/>
        <w:gridCol w:w="181"/>
        <w:gridCol w:w="1079"/>
        <w:gridCol w:w="181"/>
        <w:gridCol w:w="802"/>
        <w:gridCol w:w="7"/>
        <w:gridCol w:w="195"/>
        <w:gridCol w:w="7"/>
        <w:gridCol w:w="1057"/>
      </w:tblGrid>
      <w:tr w:rsidR="00A85323" w:rsidRPr="003E2C58" w14:paraId="262FC9D7" w14:textId="77777777">
        <w:trPr>
          <w:trHeight w:val="249"/>
          <w:tblHeader/>
        </w:trPr>
        <w:tc>
          <w:tcPr>
            <w:tcW w:w="1867" w:type="pct"/>
          </w:tcPr>
          <w:p w14:paraId="28F87A35" w14:textId="77777777" w:rsidR="00A85323" w:rsidRPr="00400E7C" w:rsidRDefault="00A8532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3" w:type="pct"/>
            <w:gridSpan w:val="11"/>
          </w:tcPr>
          <w:p w14:paraId="5F74FD8C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323" w:rsidRPr="003E2C58" w14:paraId="3BD067B5" w14:textId="77777777">
        <w:trPr>
          <w:trHeight w:val="249"/>
          <w:tblHeader/>
        </w:trPr>
        <w:tc>
          <w:tcPr>
            <w:tcW w:w="1867" w:type="pct"/>
          </w:tcPr>
          <w:p w14:paraId="125EF8C0" w14:textId="77777777" w:rsidR="00A85323" w:rsidRPr="00400E7C" w:rsidRDefault="00A8532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079A7B4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2388F2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pct"/>
            <w:gridSpan w:val="5"/>
            <w:tcBorders>
              <w:bottom w:val="single" w:sz="4" w:space="0" w:color="auto"/>
            </w:tcBorders>
          </w:tcPr>
          <w:p w14:paraId="0C497C9E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3E2C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12" w:type="pct"/>
            <w:gridSpan w:val="2"/>
          </w:tcPr>
          <w:p w14:paraId="7A3E5E8F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5BE97C0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323" w:rsidRPr="003E2C58" w14:paraId="12EF443A" w14:textId="77777777">
        <w:trPr>
          <w:trHeight w:val="249"/>
          <w:tblHeader/>
        </w:trPr>
        <w:tc>
          <w:tcPr>
            <w:tcW w:w="1867" w:type="pct"/>
          </w:tcPr>
          <w:p w14:paraId="4527651E" w14:textId="77777777" w:rsidR="00A85323" w:rsidRPr="00400E7C" w:rsidRDefault="00A85323">
            <w:pPr>
              <w:ind w:left="191" w:right="-76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35F0BFD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405BA574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6E723FE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00" w:type="pct"/>
          </w:tcPr>
          <w:p w14:paraId="3C5C7A60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CF8A12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00" w:type="pct"/>
          </w:tcPr>
          <w:p w14:paraId="2EF09C2C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FA41056" w14:textId="77777777" w:rsidR="00A85323" w:rsidRPr="0065540A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112" w:type="pct"/>
            <w:gridSpan w:val="2"/>
          </w:tcPr>
          <w:p w14:paraId="3413909B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D9F4A38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85323" w:rsidRPr="003E2C58" w14:paraId="73B860EE" w14:textId="77777777">
        <w:trPr>
          <w:trHeight w:val="249"/>
          <w:tblHeader/>
        </w:trPr>
        <w:tc>
          <w:tcPr>
            <w:tcW w:w="1867" w:type="pct"/>
            <w:vAlign w:val="bottom"/>
          </w:tcPr>
          <w:p w14:paraId="00191E8B" w14:textId="77777777" w:rsidR="00A85323" w:rsidRPr="003E2C58" w:rsidRDefault="00A853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7" w:type="pct"/>
          </w:tcPr>
          <w:p w14:paraId="5EB57A2F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" w:type="pct"/>
          </w:tcPr>
          <w:p w14:paraId="731D460C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153431" w14:textId="77777777" w:rsidR="00A85323" w:rsidRPr="00400E7C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00" w:type="pct"/>
          </w:tcPr>
          <w:p w14:paraId="59802320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23D06EF9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0E3E12F6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7E6A2C4C" w14:textId="77777777" w:rsidR="00A85323" w:rsidRPr="0065540A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54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112" w:type="pct"/>
            <w:gridSpan w:val="2"/>
          </w:tcPr>
          <w:p w14:paraId="4A326402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0A337912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85323" w:rsidRPr="003E2C58" w14:paraId="58BDC291" w14:textId="77777777">
        <w:trPr>
          <w:trHeight w:val="249"/>
          <w:tblHeader/>
        </w:trPr>
        <w:tc>
          <w:tcPr>
            <w:tcW w:w="1867" w:type="pct"/>
          </w:tcPr>
          <w:p w14:paraId="036B8FEA" w14:textId="77777777" w:rsidR="00A85323" w:rsidRPr="00400E7C" w:rsidRDefault="00A8532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3" w:type="pct"/>
            <w:gridSpan w:val="11"/>
          </w:tcPr>
          <w:p w14:paraId="507CA473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2C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85323" w:rsidRPr="003E2C58" w14:paraId="3DE34F36" w14:textId="77777777">
        <w:trPr>
          <w:trHeight w:val="249"/>
          <w:tblHeader/>
        </w:trPr>
        <w:tc>
          <w:tcPr>
            <w:tcW w:w="1867" w:type="pct"/>
          </w:tcPr>
          <w:p w14:paraId="02DE1902" w14:textId="00B9433F" w:rsidR="00A85323" w:rsidRPr="00400E7C" w:rsidRDefault="00A8532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33" w:type="pct"/>
            <w:gridSpan w:val="11"/>
          </w:tcPr>
          <w:p w14:paraId="1D721D86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85323" w:rsidRPr="003E2C58" w14:paraId="01B02F06" w14:textId="77777777">
        <w:trPr>
          <w:cantSplit/>
          <w:trHeight w:val="249"/>
        </w:trPr>
        <w:tc>
          <w:tcPr>
            <w:tcW w:w="1867" w:type="pct"/>
          </w:tcPr>
          <w:p w14:paraId="54629791" w14:textId="77777777" w:rsidR="00A85323" w:rsidRPr="003E2C58" w:rsidRDefault="00A853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7" w:type="pct"/>
          </w:tcPr>
          <w:p w14:paraId="655D846B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FADE88B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DBEF702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0216F1C1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452D6A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09EC0D1C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FBFAE3C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378BFD14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78B479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323" w:rsidRPr="003E2C58" w14:paraId="4CD441DF" w14:textId="77777777">
        <w:trPr>
          <w:cantSplit/>
          <w:trHeight w:val="249"/>
        </w:trPr>
        <w:tc>
          <w:tcPr>
            <w:tcW w:w="1867" w:type="pct"/>
          </w:tcPr>
          <w:p w14:paraId="5F089AF9" w14:textId="02EDA6C8" w:rsidR="00A85323" w:rsidRPr="000D1024" w:rsidRDefault="00877E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7" w:type="pct"/>
          </w:tcPr>
          <w:p w14:paraId="682E1939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pct"/>
          </w:tcPr>
          <w:p w14:paraId="4B8A9D96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FCC6354" w14:textId="77777777" w:rsidR="00A85323" w:rsidRPr="003E2C58" w:rsidRDefault="00A85323" w:rsidP="00726B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  <w:tc>
          <w:tcPr>
            <w:tcW w:w="100" w:type="pct"/>
          </w:tcPr>
          <w:p w14:paraId="7F0B4D33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9DACDD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EFD868F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F1FE18F" w14:textId="77777777" w:rsidR="00A85323" w:rsidRPr="003E2C58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751CFAF8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D4FBFE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</w:tr>
      <w:tr w:rsidR="00A85323" w:rsidRPr="003E2C58" w14:paraId="216D88F1" w14:textId="77777777">
        <w:trPr>
          <w:cantSplit/>
          <w:trHeight w:val="80"/>
        </w:trPr>
        <w:tc>
          <w:tcPr>
            <w:tcW w:w="1867" w:type="pct"/>
          </w:tcPr>
          <w:p w14:paraId="05EFF8EF" w14:textId="77777777" w:rsidR="00A85323" w:rsidRPr="003E2C58" w:rsidRDefault="00A85323">
            <w:pPr>
              <w:ind w:left="146" w:right="-7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 </w:t>
            </w: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FFFFFF" w:themeFill="background1"/>
          </w:tcPr>
          <w:p w14:paraId="622D9208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48395E" w14:textId="77777777" w:rsidR="00A85323" w:rsidRPr="00400E7C" w:rsidRDefault="00A85323" w:rsidP="00726B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99" w:type="pct"/>
            <w:shd w:val="clear" w:color="auto" w:fill="FFFFFF" w:themeFill="background1"/>
          </w:tcPr>
          <w:p w14:paraId="32CD7350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0ECD8554" w14:textId="77777777" w:rsidR="00A85323" w:rsidRPr="00C87E33" w:rsidRDefault="00A85323">
            <w:pPr>
              <w:pStyle w:val="acctfourfigures"/>
              <w:tabs>
                <w:tab w:val="clear" w:pos="765"/>
                <w:tab w:val="left" w:pos="802"/>
              </w:tabs>
              <w:spacing w:line="240" w:lineRule="atLeast"/>
              <w:ind w:left="-322" w:right="-4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C87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7D80A301" w14:textId="77777777" w:rsidR="00A85323" w:rsidRPr="00C87E33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4AFA661B" w14:textId="77777777" w:rsidR="00A85323" w:rsidRPr="00C87E3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032C06AF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4B091821" w14:textId="77777777" w:rsidR="00A8532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EF7871" w14:textId="77777777" w:rsidR="00A85323" w:rsidRPr="00863A35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1BEC585A" w14:textId="77777777" w:rsidR="00A85323" w:rsidRPr="00C87E3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55062B3E" w14:textId="77777777" w:rsidR="00A85323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5CC5A" w14:textId="77777777" w:rsidR="00A85323" w:rsidRPr="00C87E33" w:rsidRDefault="00A85323" w:rsidP="00726B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A85323" w:rsidRPr="003E2C58" w14:paraId="507B1568" w14:textId="77777777">
        <w:trPr>
          <w:cantSplit/>
          <w:trHeight w:val="249"/>
        </w:trPr>
        <w:tc>
          <w:tcPr>
            <w:tcW w:w="1867" w:type="pct"/>
          </w:tcPr>
          <w:p w14:paraId="022B3CC7" w14:textId="77777777" w:rsidR="00A85323" w:rsidRPr="003E2C58" w:rsidRDefault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47" w:type="pct"/>
            <w:shd w:val="clear" w:color="auto" w:fill="FFFFFF" w:themeFill="background1"/>
          </w:tcPr>
          <w:p w14:paraId="4FC74CBF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  <w:tc>
          <w:tcPr>
            <w:tcW w:w="99" w:type="pct"/>
            <w:shd w:val="clear" w:color="auto" w:fill="FFFFFF" w:themeFill="background1"/>
          </w:tcPr>
          <w:p w14:paraId="2BD82CE8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1F3F91E1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(434)</w:t>
            </w:r>
          </w:p>
        </w:tc>
        <w:tc>
          <w:tcPr>
            <w:tcW w:w="100" w:type="pct"/>
            <w:shd w:val="clear" w:color="auto" w:fill="FFFFFF" w:themeFill="background1"/>
          </w:tcPr>
          <w:p w14:paraId="64CC3728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096CF23F" w14:textId="77777777" w:rsidR="00A85323" w:rsidRPr="00C87E3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3395FFE7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1C87106B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48DA800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972B448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52,351</w:t>
            </w:r>
          </w:p>
        </w:tc>
      </w:tr>
      <w:tr w:rsidR="00A85323" w:rsidRPr="003E2C58" w14:paraId="2A959400" w14:textId="77777777">
        <w:trPr>
          <w:cantSplit/>
          <w:trHeight w:val="249"/>
        </w:trPr>
        <w:tc>
          <w:tcPr>
            <w:tcW w:w="1867" w:type="pct"/>
          </w:tcPr>
          <w:p w14:paraId="1CF11C29" w14:textId="77777777" w:rsidR="00A85323" w:rsidRPr="003E2C58" w:rsidRDefault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547" w:type="pct"/>
            <w:shd w:val="clear" w:color="auto" w:fill="FFFFFF" w:themeFill="background1"/>
          </w:tcPr>
          <w:p w14:paraId="68D22184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21,298</w:t>
            </w:r>
          </w:p>
        </w:tc>
        <w:tc>
          <w:tcPr>
            <w:tcW w:w="99" w:type="pct"/>
            <w:shd w:val="clear" w:color="auto" w:fill="FFFFFF" w:themeFill="background1"/>
          </w:tcPr>
          <w:p w14:paraId="605CAFE0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FFFFFF" w:themeFill="background1"/>
          </w:tcPr>
          <w:p w14:paraId="5ED405EE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(1,237)</w:t>
            </w:r>
          </w:p>
        </w:tc>
        <w:tc>
          <w:tcPr>
            <w:tcW w:w="100" w:type="pct"/>
            <w:shd w:val="clear" w:color="auto" w:fill="FFFFFF" w:themeFill="background1"/>
          </w:tcPr>
          <w:p w14:paraId="06F46856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9535BCB" w14:textId="77777777" w:rsidR="00A85323" w:rsidRPr="00C87E3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3DF56F8F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shd w:val="clear" w:color="auto" w:fill="FFFFFF" w:themeFill="background1"/>
          </w:tcPr>
          <w:p w14:paraId="0BC5A19C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37D59D49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18FFDB87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85323" w:rsidRPr="003E2C58" w14:paraId="55C38654" w14:textId="77777777">
        <w:trPr>
          <w:cantSplit/>
          <w:trHeight w:val="249"/>
        </w:trPr>
        <w:tc>
          <w:tcPr>
            <w:tcW w:w="1867" w:type="pct"/>
          </w:tcPr>
          <w:p w14:paraId="475B8231" w14:textId="77777777" w:rsidR="00A85323" w:rsidRPr="003E2C58" w:rsidRDefault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C9E6280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  <w:tc>
          <w:tcPr>
            <w:tcW w:w="99" w:type="pct"/>
            <w:shd w:val="clear" w:color="auto" w:fill="FFFFFF" w:themeFill="background1"/>
          </w:tcPr>
          <w:p w14:paraId="03359408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97CADFB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45,458</w:t>
            </w:r>
          </w:p>
        </w:tc>
        <w:tc>
          <w:tcPr>
            <w:tcW w:w="100" w:type="pct"/>
            <w:shd w:val="clear" w:color="auto" w:fill="FFFFFF" w:themeFill="background1"/>
          </w:tcPr>
          <w:p w14:paraId="7F2B3D11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8D29F93" w14:textId="77777777" w:rsidR="00A85323" w:rsidRPr="00C87E3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FFFFFF" w:themeFill="background1"/>
          </w:tcPr>
          <w:p w14:paraId="0340A18C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18234D9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-2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E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5B32637E" w14:textId="77777777" w:rsidR="00A85323" w:rsidRPr="000A72DD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1FB084" w14:textId="77777777" w:rsidR="00A85323" w:rsidRPr="000A72DD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A72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0A72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A85323" w:rsidRPr="003E2C58" w14:paraId="7747904C" w14:textId="77777777">
        <w:trPr>
          <w:cantSplit/>
          <w:trHeight w:val="249"/>
        </w:trPr>
        <w:tc>
          <w:tcPr>
            <w:tcW w:w="1867" w:type="pct"/>
          </w:tcPr>
          <w:p w14:paraId="49051E34" w14:textId="77777777" w:rsidR="00A85323" w:rsidRPr="003E2C58" w:rsidRDefault="00A8532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649AFD" w14:textId="77777777" w:rsidR="00A85323" w:rsidRPr="00866BA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229,574</w:t>
            </w:r>
          </w:p>
        </w:tc>
        <w:tc>
          <w:tcPr>
            <w:tcW w:w="99" w:type="pct"/>
            <w:shd w:val="clear" w:color="auto" w:fill="FFFFFF" w:themeFill="background1"/>
          </w:tcPr>
          <w:p w14:paraId="029ABD8C" w14:textId="77777777" w:rsidR="00A85323" w:rsidRPr="008A07C5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664AFA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49,194</w:t>
            </w:r>
          </w:p>
        </w:tc>
        <w:tc>
          <w:tcPr>
            <w:tcW w:w="100" w:type="pct"/>
            <w:shd w:val="clear" w:color="auto" w:fill="FFFFFF" w:themeFill="background1"/>
          </w:tcPr>
          <w:p w14:paraId="40570541" w14:textId="77777777" w:rsidR="00A85323" w:rsidRPr="008A07C5" w:rsidRDefault="00A85323">
            <w:pPr>
              <w:pStyle w:val="acctfourfigures"/>
              <w:tabs>
                <w:tab w:val="clear" w:pos="765"/>
                <w:tab w:val="decimal" w:pos="657"/>
                <w:tab w:val="decimal" w:pos="760"/>
                <w:tab w:val="decimal" w:pos="938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71746E" w14:textId="77777777" w:rsidR="00A85323" w:rsidRPr="008A07C5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4C8C8B1C" w14:textId="77777777" w:rsidR="00A85323" w:rsidRPr="008A07C5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C18145" w14:textId="77777777" w:rsidR="00A8532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08891494" w14:textId="77777777" w:rsidR="00A85323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E72372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276,730</w:t>
            </w:r>
          </w:p>
        </w:tc>
      </w:tr>
      <w:tr w:rsidR="00A85323" w:rsidRPr="003E2C58" w14:paraId="6853D86A" w14:textId="77777777">
        <w:trPr>
          <w:cantSplit/>
          <w:trHeight w:val="249"/>
        </w:trPr>
        <w:tc>
          <w:tcPr>
            <w:tcW w:w="1867" w:type="pct"/>
          </w:tcPr>
          <w:p w14:paraId="0F77A32E" w14:textId="5964B7DD" w:rsidR="00A85323" w:rsidRPr="00A06467" w:rsidRDefault="00A853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BBBE104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1B45754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E871B8A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103857E0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8FDE93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165AA212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E0838E6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0C7B976A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6C7866" w14:textId="77777777" w:rsidR="00A85323" w:rsidRPr="003E2C58" w:rsidRDefault="00A8532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868" w:rsidRPr="00C90868" w14:paraId="48246A25" w14:textId="77777777">
        <w:trPr>
          <w:cantSplit/>
          <w:trHeight w:val="249"/>
        </w:trPr>
        <w:tc>
          <w:tcPr>
            <w:tcW w:w="1867" w:type="pct"/>
          </w:tcPr>
          <w:p w14:paraId="6A19B4AE" w14:textId="57598CD9" w:rsidR="00C90868" w:rsidRPr="003E2C58" w:rsidRDefault="00C90868" w:rsidP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7357995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9864B6E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0089002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3389566C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C541D4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87B3EA0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B1E6D72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195988C8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AE11662" w14:textId="77777777" w:rsidR="00C90868" w:rsidRPr="003E2C58" w:rsidRDefault="00C90868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FC9" w:rsidRPr="003B1FC9" w14:paraId="14AC7F9D" w14:textId="77777777">
        <w:trPr>
          <w:cantSplit/>
          <w:trHeight w:val="249"/>
        </w:trPr>
        <w:tc>
          <w:tcPr>
            <w:tcW w:w="1867" w:type="pct"/>
          </w:tcPr>
          <w:p w14:paraId="330CD960" w14:textId="77777777" w:rsidR="003B1FC9" w:rsidRPr="003E2C58" w:rsidRDefault="003B1FC9" w:rsidP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0EFC08F3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5F01A48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72D2B5A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3AE4E474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1CF7ED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4602B5E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386CA11F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3A6DF249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F4B410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FC9" w:rsidRPr="003B1FC9" w14:paraId="5D678A6B" w14:textId="77777777">
        <w:trPr>
          <w:cantSplit/>
          <w:trHeight w:val="249"/>
        </w:trPr>
        <w:tc>
          <w:tcPr>
            <w:tcW w:w="1867" w:type="pct"/>
          </w:tcPr>
          <w:p w14:paraId="6CBC0182" w14:textId="77777777" w:rsidR="003B1FC9" w:rsidRPr="003E2C58" w:rsidRDefault="003B1FC9" w:rsidP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0392CC25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1AE5AEB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E2BB0C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7D2E6E62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4D9A30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3121158E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5D44B4A3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2FD2B911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129193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FC9" w:rsidRPr="003B1FC9" w14:paraId="30AA42B8" w14:textId="77777777">
        <w:trPr>
          <w:cantSplit/>
          <w:trHeight w:val="249"/>
        </w:trPr>
        <w:tc>
          <w:tcPr>
            <w:tcW w:w="1867" w:type="pct"/>
          </w:tcPr>
          <w:p w14:paraId="169C79EC" w14:textId="77777777" w:rsidR="003B1FC9" w:rsidRPr="003E2C58" w:rsidRDefault="003B1FC9" w:rsidP="00C908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0BFE0DDB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C664A19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B357C1E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7DE77F55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0CEA92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4B8FC545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658FC6EC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7CF4A4A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61CAB4" w14:textId="77777777" w:rsidR="003B1FC9" w:rsidRPr="003E2C58" w:rsidRDefault="003B1FC9" w:rsidP="00C9086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FC9" w:rsidRPr="003B1FC9" w14:paraId="35538885" w14:textId="77777777">
        <w:trPr>
          <w:cantSplit/>
          <w:trHeight w:val="249"/>
        </w:trPr>
        <w:tc>
          <w:tcPr>
            <w:tcW w:w="1867" w:type="pct"/>
          </w:tcPr>
          <w:p w14:paraId="089F6BEB" w14:textId="1540429F" w:rsidR="003B1FC9" w:rsidRPr="003E2C58" w:rsidRDefault="003B1FC9" w:rsidP="003B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7" w:type="pct"/>
          </w:tcPr>
          <w:p w14:paraId="66FBBE02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2B52FF0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BFCE287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" w:type="pct"/>
          </w:tcPr>
          <w:p w14:paraId="0F8B34CE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A757B8E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3811E3AF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21587609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9B4F95B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CEF9D8" w14:textId="77777777" w:rsidR="003B1FC9" w:rsidRPr="003E2C58" w:rsidRDefault="003B1FC9" w:rsidP="003B1FC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323" w:rsidRPr="003E2C58" w14:paraId="1C9AC85E" w14:textId="77777777">
        <w:trPr>
          <w:cantSplit/>
          <w:trHeight w:val="249"/>
        </w:trPr>
        <w:tc>
          <w:tcPr>
            <w:tcW w:w="1867" w:type="pct"/>
          </w:tcPr>
          <w:p w14:paraId="73A241FB" w14:textId="08E1881A" w:rsidR="00A85323" w:rsidRPr="00877E50" w:rsidRDefault="00877E50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10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7" w:type="pct"/>
          </w:tcPr>
          <w:p w14:paraId="32CA3478" w14:textId="77777777" w:rsidR="00A85323" w:rsidRPr="007528B4" w:rsidRDefault="00A85323">
            <w:pPr>
              <w:pStyle w:val="acctfourfigures"/>
              <w:tabs>
                <w:tab w:val="clear" w:pos="765"/>
                <w:tab w:val="left" w:pos="967"/>
              </w:tabs>
              <w:spacing w:line="240" w:lineRule="atLeast"/>
              <w:ind w:left="-322" w:right="-4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124BA3DB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AD9CE3D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(6,278)</w:t>
            </w:r>
          </w:p>
        </w:tc>
        <w:tc>
          <w:tcPr>
            <w:tcW w:w="100" w:type="pct"/>
          </w:tcPr>
          <w:p w14:paraId="10C9F785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295873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6032F0EB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</w:tcPr>
          <w:p w14:paraId="1D51499B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528177CE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DDF207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6,278</w:t>
            </w:r>
            <w:r w:rsidRPr="00752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5323" w:rsidRPr="003E2C58" w14:paraId="0AF46913" w14:textId="77777777">
        <w:trPr>
          <w:cantSplit/>
          <w:trHeight w:val="200"/>
        </w:trPr>
        <w:tc>
          <w:tcPr>
            <w:tcW w:w="1867" w:type="pct"/>
          </w:tcPr>
          <w:p w14:paraId="79057F1C" w14:textId="77777777" w:rsidR="00A85323" w:rsidRPr="007528B4" w:rsidRDefault="00A85323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2EA4184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  <w:tc>
          <w:tcPr>
            <w:tcW w:w="99" w:type="pct"/>
          </w:tcPr>
          <w:p w14:paraId="4FE057F8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C9B97F6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(923)</w:t>
            </w:r>
          </w:p>
        </w:tc>
        <w:tc>
          <w:tcPr>
            <w:tcW w:w="100" w:type="pct"/>
          </w:tcPr>
          <w:p w14:paraId="2821B486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01751C5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9A8CB49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2B8B6565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1DBD9E2C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E69C698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sz w:val="30"/>
                <w:szCs w:val="30"/>
              </w:rPr>
              <w:t>(2,762)</w:t>
            </w:r>
          </w:p>
        </w:tc>
      </w:tr>
      <w:tr w:rsidR="00A85323" w:rsidRPr="003E2C58" w14:paraId="6BB57BA0" w14:textId="77777777">
        <w:trPr>
          <w:cantSplit/>
          <w:trHeight w:val="100"/>
        </w:trPr>
        <w:tc>
          <w:tcPr>
            <w:tcW w:w="1867" w:type="pct"/>
          </w:tcPr>
          <w:p w14:paraId="5D6FA5B0" w14:textId="77777777" w:rsidR="00A85323" w:rsidRPr="007528B4" w:rsidRDefault="00A853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F343C16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  <w:tc>
          <w:tcPr>
            <w:tcW w:w="99" w:type="pct"/>
          </w:tcPr>
          <w:p w14:paraId="31F1E817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8619ADD" w14:textId="77777777" w:rsidR="00A85323" w:rsidRPr="00866BA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(7,201)</w:t>
            </w:r>
          </w:p>
        </w:tc>
        <w:tc>
          <w:tcPr>
            <w:tcW w:w="100" w:type="pct"/>
          </w:tcPr>
          <w:p w14:paraId="437EE853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6A3A266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7E9A129F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C9496E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001301EB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43D38B5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85323" w:rsidRPr="003E2C58" w14:paraId="264532DA" w14:textId="77777777">
        <w:trPr>
          <w:cantSplit/>
          <w:trHeight w:val="100"/>
        </w:trPr>
        <w:tc>
          <w:tcPr>
            <w:tcW w:w="1867" w:type="pct"/>
          </w:tcPr>
          <w:p w14:paraId="2C54AB21" w14:textId="77777777" w:rsidR="00A85323" w:rsidRPr="00400E7C" w:rsidRDefault="00A85323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4735CA29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" w:type="pct"/>
          </w:tcPr>
          <w:p w14:paraId="75995112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15C81900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3873D969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F6864C4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</w:tcPr>
          <w:p w14:paraId="72EE81F3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</w:tcBorders>
          </w:tcPr>
          <w:p w14:paraId="42FC43CF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" w:type="pct"/>
            <w:gridSpan w:val="2"/>
          </w:tcPr>
          <w:p w14:paraId="62C231D7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EFEF68C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972"/>
                <w:tab w:val="decimal" w:pos="1097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5323" w:rsidRPr="003E2C58" w14:paraId="118ACCC0" w14:textId="77777777">
        <w:trPr>
          <w:cantSplit/>
          <w:trHeight w:val="60"/>
        </w:trPr>
        <w:tc>
          <w:tcPr>
            <w:tcW w:w="1867" w:type="pct"/>
            <w:vAlign w:val="bottom"/>
          </w:tcPr>
          <w:p w14:paraId="47BC8E71" w14:textId="77777777" w:rsidR="00A85323" w:rsidRPr="007528B4" w:rsidRDefault="00A853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27B15633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  <w:tc>
          <w:tcPr>
            <w:tcW w:w="99" w:type="pct"/>
          </w:tcPr>
          <w:p w14:paraId="5944B180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B5A6693" w14:textId="77777777" w:rsidR="00A85323" w:rsidRPr="00400E7C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41,993</w:t>
            </w:r>
          </w:p>
        </w:tc>
        <w:tc>
          <w:tcPr>
            <w:tcW w:w="100" w:type="pct"/>
            <w:shd w:val="clear" w:color="auto" w:fill="FFFFFF" w:themeFill="background1"/>
          </w:tcPr>
          <w:p w14:paraId="161DDE89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2EEEC0A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00" w:type="pct"/>
            <w:shd w:val="clear" w:color="auto" w:fill="FFFFFF" w:themeFill="background1"/>
          </w:tcPr>
          <w:p w14:paraId="72E1ECEF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604B7A98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(2,152)</w:t>
            </w:r>
          </w:p>
        </w:tc>
        <w:tc>
          <w:tcPr>
            <w:tcW w:w="112" w:type="pct"/>
            <w:gridSpan w:val="2"/>
            <w:shd w:val="clear" w:color="auto" w:fill="FFFFFF" w:themeFill="background1"/>
          </w:tcPr>
          <w:p w14:paraId="4AAAF71B" w14:textId="77777777" w:rsidR="00A85323" w:rsidRPr="007528B4" w:rsidRDefault="00A85323">
            <w:pPr>
              <w:pStyle w:val="acctfourfigures"/>
              <w:tabs>
                <w:tab w:val="clear" w:pos="765"/>
              </w:tabs>
              <w:spacing w:line="240" w:lineRule="atLeast"/>
              <w:ind w:left="-322"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BD69124" w14:textId="77777777" w:rsidR="00A85323" w:rsidRPr="007528B4" w:rsidRDefault="00A853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67,690</w:t>
            </w:r>
          </w:p>
        </w:tc>
      </w:tr>
    </w:tbl>
    <w:p w14:paraId="148CF600" w14:textId="1FC4EEE1" w:rsidR="00EB5C5C" w:rsidRPr="00751F97" w:rsidRDefault="00EB5C5C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yellow"/>
          <w:cs/>
        </w:rPr>
      </w:pPr>
    </w:p>
    <w:tbl>
      <w:tblPr>
        <w:tblW w:w="473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0"/>
        <w:gridCol w:w="1352"/>
        <w:gridCol w:w="274"/>
        <w:gridCol w:w="1252"/>
      </w:tblGrid>
      <w:tr w:rsidR="00EB5C5C" w:rsidRPr="003E2C58" w14:paraId="5CBA5BD2" w14:textId="77777777" w:rsidTr="003B1FC9">
        <w:tc>
          <w:tcPr>
            <w:tcW w:w="3416" w:type="pct"/>
          </w:tcPr>
          <w:p w14:paraId="3B6B1BFC" w14:textId="77777777" w:rsidR="00EB5C5C" w:rsidRPr="003E2C58" w:rsidRDefault="00EB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9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E2C58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584" w:type="pct"/>
            <w:gridSpan w:val="3"/>
          </w:tcPr>
          <w:p w14:paraId="171D5E61" w14:textId="77777777" w:rsidR="00EB5C5C" w:rsidRPr="003E2C58" w:rsidRDefault="00E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5C5C" w:rsidRPr="003E2C58" w14:paraId="0F501AED" w14:textId="77777777" w:rsidTr="003B1FC9">
        <w:tc>
          <w:tcPr>
            <w:tcW w:w="3416" w:type="pct"/>
            <w:vAlign w:val="bottom"/>
          </w:tcPr>
          <w:p w14:paraId="7461640C" w14:textId="77777777" w:rsidR="00EB5C5C" w:rsidRPr="003E2C58" w:rsidRDefault="00EB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481B9E" w14:textId="73A6E069" w:rsidR="00EB5C5C" w:rsidRPr="003E2C58" w:rsidRDefault="00E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04584E99" w14:textId="77777777" w:rsidR="00EB5C5C" w:rsidRPr="003E2C58" w:rsidRDefault="00E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4ACC0106" w14:textId="5A960B8B" w:rsidR="00EB5C5C" w:rsidRPr="003E2C58" w:rsidRDefault="00E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B5C5C" w:rsidRPr="003E2C58" w14:paraId="042FEF06" w14:textId="77777777" w:rsidTr="003B1FC9">
        <w:tc>
          <w:tcPr>
            <w:tcW w:w="3416" w:type="pct"/>
          </w:tcPr>
          <w:p w14:paraId="0F259E1D" w14:textId="77777777" w:rsidR="00EB5C5C" w:rsidRPr="003E2C58" w:rsidRDefault="00EB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84" w:type="pct"/>
            <w:gridSpan w:val="3"/>
          </w:tcPr>
          <w:p w14:paraId="312F71DD" w14:textId="77777777" w:rsidR="00EB5C5C" w:rsidRPr="003E2C58" w:rsidRDefault="00EB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2C5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B5C5C" w:rsidRPr="002760AF" w14:paraId="2F7FFA1A" w14:textId="77777777" w:rsidTr="003B1FC9">
        <w:tc>
          <w:tcPr>
            <w:tcW w:w="3416" w:type="pct"/>
            <w:tcBorders>
              <w:bottom w:val="nil"/>
            </w:tcBorders>
          </w:tcPr>
          <w:p w14:paraId="3DF17473" w14:textId="77777777" w:rsidR="00EB5C5C" w:rsidRPr="003E2C58" w:rsidRDefault="00EB5C5C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E2C58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44" w:type="pct"/>
            <w:tcBorders>
              <w:bottom w:val="double" w:sz="4" w:space="0" w:color="auto"/>
            </w:tcBorders>
          </w:tcPr>
          <w:p w14:paraId="730D2D40" w14:textId="5DC4FEE3" w:rsidR="00EB5C5C" w:rsidRPr="003E2C58" w:rsidRDefault="004B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1" w:type="pct"/>
            <w:tcBorders>
              <w:bottom w:val="nil"/>
            </w:tcBorders>
          </w:tcPr>
          <w:p w14:paraId="5B8DE968" w14:textId="77777777" w:rsidR="00EB5C5C" w:rsidRPr="003E2C58" w:rsidRDefault="00EB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bottom w:val="double" w:sz="4" w:space="0" w:color="auto"/>
            </w:tcBorders>
          </w:tcPr>
          <w:p w14:paraId="6E40300B" w14:textId="08DCCA96" w:rsidR="00EB5C5C" w:rsidRPr="003E2C58" w:rsidRDefault="004B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</w:tr>
    </w:tbl>
    <w:p w14:paraId="439C8B44" w14:textId="77777777" w:rsidR="00214349" w:rsidRPr="00751F97" w:rsidRDefault="00214349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3CD44B76" w14:textId="7A7BA3A1" w:rsidR="00870F0B" w:rsidRDefault="00870F0B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281F">
        <w:rPr>
          <w:rFonts w:asciiTheme="majorBidi" w:hAnsiTheme="majorBidi" w:cstheme="majorBidi"/>
          <w:b/>
          <w:sz w:val="30"/>
          <w:szCs w:val="30"/>
          <w:cs/>
        </w:rPr>
        <w:t>ขาดทุนทางภาษีจะสิ้นอายุในปี</w:t>
      </w:r>
      <w:r w:rsidR="00594B44" w:rsidRPr="004B281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94B44" w:rsidRPr="004B281F">
        <w:rPr>
          <w:rFonts w:asciiTheme="majorBidi" w:hAnsiTheme="majorBidi" w:cstheme="majorBidi"/>
          <w:bCs/>
          <w:sz w:val="30"/>
          <w:szCs w:val="30"/>
        </w:rPr>
        <w:t xml:space="preserve">2572 </w:t>
      </w:r>
      <w:r w:rsidRPr="004B281F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B281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B281F">
        <w:rPr>
          <w:rFonts w:asciiTheme="majorBidi" w:hAnsiTheme="majorBidi" w:cstheme="majorBidi"/>
          <w:b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Pr="003E2C58">
        <w:rPr>
          <w:rFonts w:asciiTheme="majorBidi" w:hAnsiTheme="majorBidi" w:cstheme="majorBidi"/>
          <w:b/>
          <w:sz w:val="30"/>
          <w:szCs w:val="30"/>
          <w:cs/>
        </w:rPr>
        <w:t>ยังไม่มี</w:t>
      </w:r>
      <w:r w:rsidR="00780D0E">
        <w:rPr>
          <w:rFonts w:asciiTheme="majorBidi" w:hAnsiTheme="majorBidi" w:cstheme="majorBidi"/>
          <w:b/>
          <w:sz w:val="30"/>
          <w:szCs w:val="30"/>
          <w:cs/>
        </w:rPr>
        <w:br/>
      </w:r>
      <w:r w:rsidRPr="003E2C58">
        <w:rPr>
          <w:rFonts w:asciiTheme="majorBidi" w:hAnsiTheme="majorBidi" w:cstheme="majorBidi"/>
          <w:b/>
          <w:sz w:val="30"/>
          <w:szCs w:val="30"/>
          <w:cs/>
        </w:rPr>
        <w:t>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70F0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F0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2A36097" w14:textId="77777777" w:rsidR="00697CD5" w:rsidRPr="00A06467" w:rsidRDefault="00697CD5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7E96FAD8" w14:textId="77777777" w:rsidR="003B1FC9" w:rsidRDefault="003B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470B4D5" w14:textId="58A2F4D2" w:rsidR="00036B89" w:rsidRPr="00593587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593587">
        <w:rPr>
          <w:rFonts w:asciiTheme="majorBidi" w:hAnsiTheme="majorBidi" w:cstheme="majorBidi"/>
          <w:cs/>
        </w:rPr>
        <w:t>กำไรต่อหุ้น</w:t>
      </w:r>
    </w:p>
    <w:p w14:paraId="52D63428" w14:textId="1E0651B1" w:rsidR="00036B89" w:rsidRPr="002760AF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2E984A6" w14:textId="1DCB57A1" w:rsidR="00505F64" w:rsidRPr="00A7242B" w:rsidRDefault="00A7242B" w:rsidP="0050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lang w:val="th-TH"/>
        </w:rPr>
      </w:pP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การ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คำนวณ</w:t>
      </w:r>
      <w:r w:rsidRPr="00A7242B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มาจากกำไร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</w:t>
      </w:r>
      <w:r w:rsidR="00FA6CE3">
        <w:rPr>
          <w:rFonts w:asciiTheme="majorBidi" w:hAnsiTheme="majorBidi" w:cstheme="majorBidi" w:hint="cs"/>
          <w:b/>
          <w:sz w:val="30"/>
          <w:szCs w:val="30"/>
          <w:cs/>
        </w:rPr>
        <w:t>กั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จำนวนหุ้นสามัญถัวเฉลี่ย</w:t>
      </w:r>
      <w:r w:rsidR="001664AB">
        <w:rPr>
          <w:rFonts w:asciiTheme="majorBidi" w:hAnsiTheme="majorBidi" w:cstheme="majorBidi"/>
          <w:b/>
          <w:sz w:val="30"/>
          <w:szCs w:val="30"/>
        </w:rPr>
        <w:br/>
      </w:r>
      <w:r w:rsidR="00505F64" w:rsidRPr="00A7242B">
        <w:rPr>
          <w:rFonts w:asciiTheme="majorBidi" w:hAnsiTheme="majorBidi" w:cstheme="majorBidi"/>
          <w:b/>
          <w:sz w:val="30"/>
          <w:szCs w:val="30"/>
          <w:cs/>
        </w:rPr>
        <w:t>ถ่วงน้ำหนักที่ออกจำหน่าย</w:t>
      </w:r>
      <w:r w:rsidRPr="00A7242B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1082"/>
        <w:gridCol w:w="270"/>
        <w:gridCol w:w="1263"/>
        <w:gridCol w:w="270"/>
        <w:gridCol w:w="1262"/>
        <w:gridCol w:w="271"/>
        <w:gridCol w:w="1162"/>
      </w:tblGrid>
      <w:tr w:rsidR="00523C57" w:rsidRPr="00593587" w14:paraId="2A087512" w14:textId="77777777" w:rsidTr="00E61E1A">
        <w:tc>
          <w:tcPr>
            <w:tcW w:w="2019" w:type="pct"/>
          </w:tcPr>
          <w:p w14:paraId="73CA9FD2" w14:textId="77777777" w:rsidR="00523C57" w:rsidRPr="00593587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3F62252A" w14:textId="048166D4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3389FFD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E5E7DAF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C57" w:rsidRPr="00593587" w14:paraId="5E06E5A3" w14:textId="77777777" w:rsidTr="00A85323">
        <w:tc>
          <w:tcPr>
            <w:tcW w:w="2019" w:type="pct"/>
            <w:vAlign w:val="bottom"/>
          </w:tcPr>
          <w:p w14:paraId="21800CDB" w14:textId="08AAC160" w:rsidR="00523C57" w:rsidRPr="00593587" w:rsidRDefault="0052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7D936D" w14:textId="73B6D0FE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FE69F14" w14:textId="73DD867E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4879F4D1" w14:textId="12A6BFC3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9B1C5CE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3FE1514" w14:textId="25727326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57B5E4E" w14:textId="77777777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DDBF76" w14:textId="4D01C903" w:rsidR="00523C57" w:rsidRPr="00593587" w:rsidRDefault="00523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23C57" w:rsidRPr="00593587" w14:paraId="4B7EDDB6" w14:textId="77777777" w:rsidTr="00E61E1A">
        <w:tc>
          <w:tcPr>
            <w:tcW w:w="2019" w:type="pct"/>
          </w:tcPr>
          <w:p w14:paraId="49A47AE7" w14:textId="77777777" w:rsidR="00523C57" w:rsidRPr="00593587" w:rsidRDefault="00523C57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81" w:type="pct"/>
            <w:gridSpan w:val="7"/>
          </w:tcPr>
          <w:p w14:paraId="460BBDD8" w14:textId="2D71B9B4" w:rsidR="00523C57" w:rsidRPr="00593587" w:rsidRDefault="00523C57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935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85323" w:rsidRPr="00593587" w14:paraId="6E6F9D93" w14:textId="77777777" w:rsidTr="00A85323">
        <w:tc>
          <w:tcPr>
            <w:tcW w:w="2019" w:type="pct"/>
            <w:tcBorders>
              <w:bottom w:val="nil"/>
            </w:tcBorders>
          </w:tcPr>
          <w:p w14:paraId="03117A3A" w14:textId="77777777" w:rsidR="00A85323" w:rsidRDefault="00A85323" w:rsidP="00A8532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ญของบริษัท </w:t>
            </w:r>
          </w:p>
          <w:p w14:paraId="5D0C6B94" w14:textId="097D9AC9" w:rsidR="00A85323" w:rsidRPr="00593587" w:rsidRDefault="00A85323" w:rsidP="00A8532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225DD67" w14:textId="77777777" w:rsid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3772FB" w14:textId="6714687E" w:rsidR="001D110B" w:rsidRPr="00114860" w:rsidRDefault="001D110B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1,073,</w:t>
            </w:r>
            <w:r w:rsidR="007A0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005B2039" w14:textId="3E272EB4" w:rsidR="00A85323" w:rsidRPr="0011486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E43ADDD" w14:textId="77777777" w:rsidR="00A85323" w:rsidRPr="0011486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087EC26" w14:textId="2571B70D" w:rsidR="00A85323" w:rsidRPr="0011486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897,430</w:t>
            </w:r>
          </w:p>
        </w:tc>
        <w:tc>
          <w:tcPr>
            <w:tcW w:w="144" w:type="pct"/>
            <w:tcBorders>
              <w:bottom w:val="nil"/>
            </w:tcBorders>
          </w:tcPr>
          <w:p w14:paraId="397B5069" w14:textId="77777777" w:rsidR="00A85323" w:rsidRPr="0011486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2F85A01" w14:textId="77777777" w:rsidR="00A85323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AC8A77B" w14:textId="2EF7C461" w:rsidR="008E4FE0" w:rsidRPr="00114860" w:rsidRDefault="008E4FE0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1,07</w:t>
            </w:r>
            <w:r w:rsidR="00875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875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184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ECE03A3" w14:textId="77777777" w:rsidR="00A85323" w:rsidRPr="0059358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B4B810C" w14:textId="77777777" w:rsidR="00A85323" w:rsidRPr="00114860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106E318D" w14:textId="5AA280B9" w:rsidR="00A85323" w:rsidRPr="0059358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899,334</w:t>
            </w:r>
          </w:p>
        </w:tc>
      </w:tr>
      <w:tr w:rsidR="008E4FE0" w:rsidRPr="00593587" w14:paraId="0886CA3B" w14:textId="77777777" w:rsidTr="00A85323">
        <w:tc>
          <w:tcPr>
            <w:tcW w:w="2019" w:type="pct"/>
            <w:tcBorders>
              <w:bottom w:val="nil"/>
            </w:tcBorders>
          </w:tcPr>
          <w:p w14:paraId="6E94062D" w14:textId="77777777" w:rsidR="008E4FE0" w:rsidRDefault="008E4FE0" w:rsidP="008E4FE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4AFD08D0" w14:textId="46819A2E" w:rsidR="008E4FE0" w:rsidRPr="00593587" w:rsidRDefault="008E4FE0" w:rsidP="008E4FE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E61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61E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5F557E2C" w14:textId="77777777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401AD" w14:textId="6DD6527F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09508A0D" w14:textId="6A42B483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2BE6D0D" w14:textId="77777777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47E981" w14:textId="5E6A4AA9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44" w:type="pct"/>
            <w:tcBorders>
              <w:bottom w:val="nil"/>
            </w:tcBorders>
          </w:tcPr>
          <w:p w14:paraId="29D5E0D1" w14:textId="77777777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299DAF9" w14:textId="77777777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1E7B6F" w14:textId="73725639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65720C11" w14:textId="77777777" w:rsidR="008E4FE0" w:rsidRPr="00593587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25439087" w14:textId="77777777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5D199" w14:textId="2C0C4CE8" w:rsidR="008E4FE0" w:rsidRPr="00593587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</w:tr>
      <w:tr w:rsidR="008E4FE0" w:rsidRPr="006438D7" w14:paraId="737BDEE3" w14:textId="77777777" w:rsidTr="00A85323">
        <w:trPr>
          <w:trHeight w:val="30"/>
        </w:trPr>
        <w:tc>
          <w:tcPr>
            <w:tcW w:w="2019" w:type="pct"/>
            <w:tcBorders>
              <w:bottom w:val="nil"/>
            </w:tcBorders>
          </w:tcPr>
          <w:p w14:paraId="3608DF46" w14:textId="72346128" w:rsidR="008E4FE0" w:rsidRPr="00593587" w:rsidRDefault="008E4FE0" w:rsidP="008E4FE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5935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935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4501F72" w14:textId="069A6F9B" w:rsidR="008E4FE0" w:rsidRPr="00114860" w:rsidRDefault="00657A2C" w:rsidP="0065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0.91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746086A" w14:textId="469103EB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D6A4FDB" w14:textId="760B3330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0.76</w:t>
            </w:r>
          </w:p>
        </w:tc>
        <w:tc>
          <w:tcPr>
            <w:tcW w:w="144" w:type="pct"/>
            <w:tcBorders>
              <w:bottom w:val="nil"/>
            </w:tcBorders>
          </w:tcPr>
          <w:p w14:paraId="42864CB7" w14:textId="0CCD55F6" w:rsidR="008E4FE0" w:rsidRPr="00114860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</w:tcPr>
          <w:p w14:paraId="3539DF40" w14:textId="10217CE7" w:rsidR="008E4FE0" w:rsidRPr="00114860" w:rsidRDefault="00657A2C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0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0.91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8365AC4" w14:textId="77777777" w:rsidR="008E4FE0" w:rsidRPr="00593587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</w:tcPr>
          <w:p w14:paraId="2844D3BE" w14:textId="68A43F4E" w:rsidR="008E4FE0" w:rsidRPr="006438D7" w:rsidRDefault="008E4FE0" w:rsidP="008E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4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0.76</w:t>
            </w:r>
          </w:p>
        </w:tc>
      </w:tr>
    </w:tbl>
    <w:p w14:paraId="520BFBB1" w14:textId="18E4A32F" w:rsidR="00343670" w:rsidRDefault="0034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A872F0" w14:textId="5234E3BE" w:rsidR="00667D48" w:rsidRPr="002760AF" w:rsidRDefault="00036B89" w:rsidP="00163CD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438D7">
        <w:rPr>
          <w:rFonts w:asciiTheme="majorBidi" w:hAnsiTheme="majorBidi" w:cstheme="majorBidi"/>
          <w:cs/>
        </w:rPr>
        <w:t>เงินปันผล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C96859" w:rsidRPr="006438D7" w14:paraId="7DB479F5" w14:textId="77777777" w:rsidTr="00C96859">
        <w:trPr>
          <w:tblHeader/>
        </w:trPr>
        <w:tc>
          <w:tcPr>
            <w:tcW w:w="3600" w:type="dxa"/>
            <w:vAlign w:val="bottom"/>
          </w:tcPr>
          <w:p w14:paraId="1C97B5A7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  <w:hideMark/>
          </w:tcPr>
          <w:p w14:paraId="0320934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13BEA27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  <w:hideMark/>
          </w:tcPr>
          <w:p w14:paraId="136BBEB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2780839E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846180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0414469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  <w:hideMark/>
          </w:tcPr>
          <w:p w14:paraId="18E3FED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6859" w:rsidRPr="006438D7" w14:paraId="5A1795AD" w14:textId="77777777" w:rsidTr="00C96859">
        <w:trPr>
          <w:tblHeader/>
        </w:trPr>
        <w:tc>
          <w:tcPr>
            <w:tcW w:w="3600" w:type="dxa"/>
          </w:tcPr>
          <w:p w14:paraId="0FB7B5E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5C90E3F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343F6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8706ACB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BBDBF9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496B050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9ABBD59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3C8BCBD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859" w:rsidRPr="006438D7" w14:paraId="15903ECB" w14:textId="77777777" w:rsidTr="00C96859">
        <w:tc>
          <w:tcPr>
            <w:tcW w:w="3600" w:type="dxa"/>
            <w:hideMark/>
          </w:tcPr>
          <w:p w14:paraId="55D5EBE2" w14:textId="71A0B83A" w:rsidR="00C96859" w:rsidRPr="0048170D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76" w:type="dxa"/>
          </w:tcPr>
          <w:p w14:paraId="0AC7155F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28B8FF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F1DCD6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055D620E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A8755B3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4EFB11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A695289" w14:textId="77777777" w:rsidR="00C96859" w:rsidRPr="006438D7" w:rsidRDefault="00C9685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C92" w:rsidRPr="006438D7" w14:paraId="12F295BD" w14:textId="77777777" w:rsidTr="00E16EE0">
        <w:tc>
          <w:tcPr>
            <w:tcW w:w="3600" w:type="dxa"/>
            <w:hideMark/>
          </w:tcPr>
          <w:p w14:paraId="60CFF030" w14:textId="49C71DC3" w:rsidR="00BC3C92" w:rsidRPr="002760A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6E5C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="006E5C45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6E5C4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เดือนแรกปี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  <w:hideMark/>
          </w:tcPr>
          <w:p w14:paraId="243E567B" w14:textId="0326BE08" w:rsidR="00BC3C92" w:rsidRPr="00C46A7F" w:rsidRDefault="00B217FF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3C92" w:rsidRPr="00C46A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6886C87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3AB8213A" w14:textId="48F6152C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A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4DF9206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FF1D5DB" w14:textId="4AD153CB" w:rsidR="00BC3C92" w:rsidRPr="00A85A5F" w:rsidRDefault="002E0701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A5F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29" w:type="dxa"/>
          </w:tcPr>
          <w:p w14:paraId="0BA61F0F" w14:textId="77777777" w:rsidR="00BC3C92" w:rsidRPr="00A85A5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F023685" w14:textId="4A9B082C" w:rsidR="00BC3C92" w:rsidRPr="00A85A5F" w:rsidRDefault="002E0701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5A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236.25</w:t>
            </w:r>
          </w:p>
        </w:tc>
      </w:tr>
      <w:tr w:rsidR="00BC3C92" w:rsidRPr="006438D7" w14:paraId="5FA94035" w14:textId="77777777" w:rsidTr="00E16EE0">
        <w:tc>
          <w:tcPr>
            <w:tcW w:w="3600" w:type="dxa"/>
            <w:hideMark/>
          </w:tcPr>
          <w:p w14:paraId="7F672C3A" w14:textId="45033AAC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7B4E3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76" w:type="dxa"/>
            <w:hideMark/>
          </w:tcPr>
          <w:p w14:paraId="3418B298" w14:textId="2FBCAA5D" w:rsidR="00BC3C92" w:rsidRPr="00C46A7F" w:rsidRDefault="00B217FF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2883F12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2FE864D1" w14:textId="73E84F46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A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1706026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F254A73" w14:textId="0B71E5B8" w:rsidR="00BC3C92" w:rsidRPr="00A85A5F" w:rsidRDefault="002E0701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A5F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29" w:type="dxa"/>
          </w:tcPr>
          <w:p w14:paraId="64A603E7" w14:textId="77777777" w:rsidR="00BC3C92" w:rsidRPr="00A85A5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F0B053" w14:textId="5447E8C9" w:rsidR="00BC3C92" w:rsidRPr="00A85A5F" w:rsidRDefault="00E63734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5A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259.87</w:t>
            </w:r>
          </w:p>
        </w:tc>
      </w:tr>
      <w:tr w:rsidR="00BC3C92" w:rsidRPr="006438D7" w14:paraId="08DEA11C" w14:textId="77777777" w:rsidTr="00E16EE0">
        <w:tc>
          <w:tcPr>
            <w:tcW w:w="3600" w:type="dxa"/>
            <w:hideMark/>
          </w:tcPr>
          <w:p w14:paraId="7B112C35" w14:textId="2C59D338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4B1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76" w:type="dxa"/>
            <w:hideMark/>
          </w:tcPr>
          <w:p w14:paraId="5CD9F03A" w14:textId="03E9F4E3" w:rsidR="00BC3C92" w:rsidRPr="00C46A7F" w:rsidRDefault="00B217FF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3C92" w:rsidRPr="00C46A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FE1CE64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4B7ACB2" w14:textId="511EFE82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A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568DE64" w14:textId="77777777" w:rsidR="00BC3C92" w:rsidRPr="00A85323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3" w:type="dxa"/>
          </w:tcPr>
          <w:p w14:paraId="73285EDE" w14:textId="4DA7BF1D" w:rsidR="00BC3C92" w:rsidRPr="00A85A5F" w:rsidRDefault="002E0701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A5F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29" w:type="dxa"/>
          </w:tcPr>
          <w:p w14:paraId="6ECC61DB" w14:textId="77777777" w:rsidR="00BC3C92" w:rsidRPr="00A85A5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31D30E76" w14:textId="31354FD7" w:rsidR="00BC3C92" w:rsidRPr="00A85A5F" w:rsidRDefault="006C36D6" w:rsidP="006C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5A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259.87</w:t>
            </w:r>
          </w:p>
        </w:tc>
      </w:tr>
      <w:tr w:rsidR="00BC3C92" w:rsidRPr="006438D7" w14:paraId="42C9245A" w14:textId="77777777" w:rsidTr="009F08BE">
        <w:tc>
          <w:tcPr>
            <w:tcW w:w="3600" w:type="dxa"/>
          </w:tcPr>
          <w:p w14:paraId="6FDC5C0C" w14:textId="25DEE542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4B1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76" w:type="dxa"/>
          </w:tcPr>
          <w:p w14:paraId="73C434AA" w14:textId="514D3029" w:rsidR="00BC3C92" w:rsidRPr="00C46A7F" w:rsidRDefault="00AE5B65" w:rsidP="009F0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BC3C92"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92544C9" w14:textId="77777777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5CCA392" w14:textId="595E54CB" w:rsidR="00BC3C92" w:rsidRPr="00C46A7F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A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6A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6A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6ABD5A2" w14:textId="77777777" w:rsidR="00BC3C92" w:rsidRPr="00A85323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3" w:type="dxa"/>
          </w:tcPr>
          <w:p w14:paraId="092F672B" w14:textId="7933918D" w:rsidR="00BC3C92" w:rsidRPr="00A85A5F" w:rsidRDefault="002E0701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5A5F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29" w:type="dxa"/>
          </w:tcPr>
          <w:p w14:paraId="7A95A2C0" w14:textId="77777777" w:rsidR="00BC3C92" w:rsidRPr="00A85A5F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1A08D" w14:textId="472B968F" w:rsidR="00BC3C92" w:rsidRPr="00A85A5F" w:rsidRDefault="006C36D6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5A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259.87</w:t>
            </w:r>
          </w:p>
        </w:tc>
      </w:tr>
      <w:tr w:rsidR="00BC3C92" w:rsidRPr="006438D7" w14:paraId="47EFC470" w14:textId="77777777" w:rsidTr="009F08BE">
        <w:tc>
          <w:tcPr>
            <w:tcW w:w="3600" w:type="dxa"/>
          </w:tcPr>
          <w:p w14:paraId="5FD7534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62A3067D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3CC3A0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D299F46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D02B93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D249D03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00A86A9D" w14:textId="77777777" w:rsidR="00BC3C92" w:rsidRPr="009F08BE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EB983" w14:textId="38EAC687" w:rsidR="00BC3C92" w:rsidRPr="009F08BE" w:rsidRDefault="00151E75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1,015.86</w:t>
            </w:r>
          </w:p>
        </w:tc>
      </w:tr>
      <w:tr w:rsidR="00BC3C92" w:rsidRPr="006438D7" w14:paraId="3DFF66C3" w14:textId="77777777" w:rsidTr="00C96859">
        <w:tc>
          <w:tcPr>
            <w:tcW w:w="3600" w:type="dxa"/>
            <w:hideMark/>
          </w:tcPr>
          <w:p w14:paraId="5F0C5E3C" w14:textId="07BBCFF0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78881F0D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1C39AD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ADD506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616B5C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F608541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4E510D7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2C3D641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323" w:rsidRPr="006438D7" w14:paraId="00D97024" w14:textId="77777777" w:rsidTr="00AE3AFA">
        <w:tc>
          <w:tcPr>
            <w:tcW w:w="3600" w:type="dxa"/>
            <w:hideMark/>
          </w:tcPr>
          <w:p w14:paraId="0A1616F1" w14:textId="7A97B283" w:rsidR="00A85323" w:rsidRPr="006438D7" w:rsidRDefault="006E5C45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E5C45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เงินปันผลสำหรับงวด 12 เดือนแรกปี </w:t>
            </w:r>
            <w:r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hideMark/>
          </w:tcPr>
          <w:p w14:paraId="0C7AD5B3" w14:textId="275A926A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F64E5B4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3CCD14A4" w14:textId="6A4D9685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229DA0C9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42E0442" w14:textId="7EBB6286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44660529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18E0BDAE" w14:textId="55A4E5D9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A85323" w:rsidRPr="006438D7" w14:paraId="05422B76" w14:textId="77777777" w:rsidTr="00AE3AFA">
        <w:tc>
          <w:tcPr>
            <w:tcW w:w="3600" w:type="dxa"/>
          </w:tcPr>
          <w:p w14:paraId="52A4E702" w14:textId="1344D5BA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C4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76" w:type="dxa"/>
          </w:tcPr>
          <w:p w14:paraId="1B3F1E15" w14:textId="6DC7FBCD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F71C3C0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A6F7877" w14:textId="101C4715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16D2D4C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46F7BB3" w14:textId="4D75E5A3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63E9599E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0A1FE934" w14:textId="3A0FBCDE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A85323" w:rsidRPr="006438D7" w14:paraId="2176EA8E" w14:textId="77777777">
        <w:tc>
          <w:tcPr>
            <w:tcW w:w="3600" w:type="dxa"/>
          </w:tcPr>
          <w:p w14:paraId="0A2E90DF" w14:textId="32E2ACEF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37787455" w14:textId="51A40BDE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313B8FF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6ACD97D" w14:textId="3D939DD8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0207BDB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93C6C88" w14:textId="2463AAE1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0E1C6D82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73A1CE5E" w14:textId="5C655F5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A85323" w:rsidRPr="006438D7" w14:paraId="730F3EB8" w14:textId="77777777">
        <w:tc>
          <w:tcPr>
            <w:tcW w:w="3600" w:type="dxa"/>
            <w:hideMark/>
          </w:tcPr>
          <w:p w14:paraId="30AFC3D6" w14:textId="1067A44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  <w:hideMark/>
          </w:tcPr>
          <w:p w14:paraId="61F8A968" w14:textId="2B120630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F0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9F08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B87D6C2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454695B6" w14:textId="02E13E20" w:rsidR="00A85323" w:rsidRPr="006438D7" w:rsidRDefault="00A85323" w:rsidP="00A8532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08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3FEA3AAA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7D9538B" w14:textId="5ABCF2E9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0766AF6D" w14:textId="77777777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4975B" w14:textId="5D6A7EA8" w:rsidR="00A85323" w:rsidRPr="006438D7" w:rsidRDefault="00A85323" w:rsidP="00A8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08BE"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BC3C92" w:rsidRPr="006438D7" w14:paraId="6E72A175" w14:textId="77777777" w:rsidTr="00C96859">
        <w:tc>
          <w:tcPr>
            <w:tcW w:w="3600" w:type="dxa"/>
          </w:tcPr>
          <w:p w14:paraId="2AE60FAF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56F46359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941EB3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56AC345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D20CDA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443D86B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49D256D0" w14:textId="77777777" w:rsidR="00BC3C92" w:rsidRPr="006438D7" w:rsidRDefault="00BC3C92" w:rsidP="00BC3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595084" w14:textId="02638283" w:rsidR="00BC3C92" w:rsidRPr="006438D7" w:rsidRDefault="00A85323" w:rsidP="00BC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532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921.36</w:t>
            </w:r>
          </w:p>
        </w:tc>
      </w:tr>
    </w:tbl>
    <w:p w14:paraId="5F34F5FD" w14:textId="38493774" w:rsidR="00217985" w:rsidRPr="00400E7C" w:rsidRDefault="0021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9B71C66" w14:textId="77777777" w:rsidR="001452B5" w:rsidRDefault="00145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488F70B" w14:textId="4314A2D2" w:rsidR="00036B89" w:rsidRPr="00DE5160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E5160">
        <w:rPr>
          <w:rFonts w:asciiTheme="majorBidi" w:hAnsiTheme="majorBidi" w:cstheme="majorBidi"/>
          <w:cs/>
        </w:rPr>
        <w:t>เครื่องมือทางการเงิน</w:t>
      </w:r>
    </w:p>
    <w:p w14:paraId="378CC8E8" w14:textId="040C5E16" w:rsidR="001560E0" w:rsidRPr="00DE5160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C87EC" w14:textId="02945394" w:rsidR="00B93701" w:rsidRPr="00593587" w:rsidRDefault="00B93701" w:rsidP="00B9370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E74C18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935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5EF9A8" w14:textId="10129954" w:rsidR="00B93701" w:rsidRPr="00593587" w:rsidRDefault="00B93701" w:rsidP="00400E7C">
      <w:pPr>
        <w:pStyle w:val="BodyText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</w:t>
      </w:r>
      <w:r w:rsidR="007653B2" w:rsidRPr="00593587">
        <w:rPr>
          <w:rFonts w:asciiTheme="majorBidi" w:hAnsiTheme="majorBidi"/>
          <w:sz w:val="30"/>
          <w:szCs w:val="30"/>
          <w:cs/>
          <w:lang w:val="en-GB"/>
        </w:rPr>
        <w:t>ออกโดย</w:t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</w:t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บริษัทเป็นคู่สัญญาตามข้อกำหนดของเครื่องมือ</w:t>
      </w:r>
      <w:r w:rsidR="00203570">
        <w:rPr>
          <w:rFonts w:asciiTheme="majorBidi" w:hAnsiTheme="majorBidi" w:cstheme="majorBidi"/>
          <w:sz w:val="30"/>
          <w:szCs w:val="30"/>
          <w:lang w:val="en-GB"/>
        </w:rPr>
        <w:br/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ทางการเงินนั้น</w:t>
      </w:r>
      <w:r w:rsidRPr="005935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4E71AA" w:rsidRPr="00593587">
        <w:rPr>
          <w:rFonts w:asciiTheme="majorBidi" w:hAnsiTheme="majorBidi"/>
          <w:sz w:val="30"/>
          <w:szCs w:val="30"/>
          <w:cs/>
          <w:lang w:val="en-GB"/>
        </w:rPr>
        <w:t>เมื่อเริ่มแรก</w:t>
      </w:r>
      <w:r w:rsidRPr="0059358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4E71AA"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="00A43B61" w:rsidRPr="00593587">
        <w:rPr>
          <w:rFonts w:asciiTheme="majorBidi" w:hAnsi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59358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A43B61" w:rsidRPr="00593587">
        <w:rPr>
          <w:rFonts w:asciiTheme="majorBidi" w:hAnsiTheme="majorBidi"/>
          <w:sz w:val="30"/>
          <w:szCs w:val="30"/>
          <w:cs/>
        </w:rPr>
        <w:t>ด้วย</w:t>
      </w:r>
    </w:p>
    <w:p w14:paraId="27C15CCA" w14:textId="7BF39736" w:rsidR="00046A33" w:rsidRPr="002760AF" w:rsidRDefault="0004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530B2A8" w14:textId="742B281A" w:rsidR="00343670" w:rsidRDefault="00B93701" w:rsidP="00343670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</w:t>
      </w:r>
      <w:r w:rsidR="00C65F9F"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="00C65F9F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5A94E35D" w14:textId="77777777" w:rsidR="00697CD5" w:rsidRDefault="00697CD5" w:rsidP="00343670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5D987" w14:textId="429F37C9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6B954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60A893" w14:textId="2A6E6E86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</w:t>
      </w:r>
      <w:r w:rsidR="00203570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A46314" w14:textId="77777777" w:rsidR="00046A33" w:rsidRPr="002760AF" w:rsidRDefault="00046A33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C8359A0" w14:textId="50557FD8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 เว้นแต่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7198073" w14:textId="77777777" w:rsidR="007E33A7" w:rsidRPr="00593587" w:rsidRDefault="007E33A7" w:rsidP="007E33A7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593587">
        <w:rPr>
          <w:rFonts w:asciiTheme="majorBidi" w:hAnsiTheme="majorBidi" w:cstheme="majorBidi"/>
          <w:sz w:val="30"/>
          <w:szCs w:val="30"/>
        </w:rPr>
        <w:t xml:space="preserve"> </w:t>
      </w:r>
      <w:r w:rsidRPr="00593587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50EE2A4" w14:textId="77777777" w:rsidR="007E33A7" w:rsidRPr="007E33A7" w:rsidRDefault="007E33A7" w:rsidP="007E3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9662484" w14:textId="3B577421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935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93B259" w14:textId="2665D898" w:rsidR="00B93701" w:rsidRPr="002760AF" w:rsidRDefault="005664FA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C5CF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2601E04" w14:textId="77777777" w:rsidR="00025562" w:rsidRPr="002760AF" w:rsidRDefault="00025562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highlight w:val="yellow"/>
        </w:rPr>
      </w:pPr>
    </w:p>
    <w:p w14:paraId="4DD3214A" w14:textId="183008B7" w:rsidR="00B93701" w:rsidRPr="00593587" w:rsidRDefault="005664FA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03570">
        <w:rPr>
          <w:rFonts w:asciiTheme="majorBidi" w:hAnsiTheme="majorBidi" w:cstheme="majorBidi"/>
          <w:color w:val="000000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03570">
        <w:rPr>
          <w:rFonts w:asciiTheme="majorBidi" w:hAnsiTheme="majorBidi" w:cstheme="majorBidi"/>
          <w:color w:val="000000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7B0F73D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B09B375" w14:textId="63009FC5" w:rsidR="00B93701" w:rsidRPr="00593587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E36503E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B131F6" w14:textId="502C5810" w:rsidR="00B93701" w:rsidRPr="00593587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593587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ก็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ต่อเมื่อ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บริษัทตั้งใจ</w:t>
      </w:r>
      <w:r w:rsidRPr="00593587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2C21B7" w14:textId="77777777" w:rsidR="00757039" w:rsidRPr="00593587" w:rsidRDefault="00757039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90299" w14:textId="77777777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5587A5" w14:textId="0BC74491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="002F5B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41FA58C4" w14:textId="77777777" w:rsidR="001F6117" w:rsidRPr="00593587" w:rsidRDefault="001F611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C3B99" w14:textId="407C2E70" w:rsidR="00B93701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219D" w:rsidRPr="00593587">
        <w:rPr>
          <w:rFonts w:asciiTheme="majorBidi" w:hAnsiTheme="majorBidi" w:cstheme="majorBidi"/>
          <w:sz w:val="30"/>
          <w:szCs w:val="30"/>
        </w:rPr>
        <w:t>12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2F5BA7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DDB3F7F" w14:textId="210D8B66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F1FC73A" w14:textId="77777777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12AB89D" w14:textId="74C33ED2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บริษัทพิจารณาให้ระดับ </w:t>
      </w:r>
      <w:r w:rsidR="00B93701" w:rsidRPr="00593587">
        <w:rPr>
          <w:rFonts w:asciiTheme="majorBidi" w:hAnsiTheme="majorBidi" w:cstheme="majorBidi"/>
          <w:sz w:val="30"/>
          <w:szCs w:val="30"/>
        </w:rPr>
        <w:t>B</w:t>
      </w:r>
      <w:r w:rsidR="003268DC" w:rsidRPr="00593587">
        <w:rPr>
          <w:rFonts w:asciiTheme="majorBidi" w:hAnsiTheme="majorBidi" w:cstheme="majorBidi"/>
          <w:sz w:val="30"/>
          <w:szCs w:val="30"/>
        </w:rPr>
        <w:t>BB+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หรือสูงกว่าของ</w:t>
      </w:r>
      <w:r w:rsidR="00555DF8" w:rsidRPr="00593587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เป็นระดับที่น่าลงทุน 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บริษัทจะรับรู้</w:t>
      </w:r>
      <w:r w:rsidR="005D7327">
        <w:rPr>
          <w:rFonts w:asciiTheme="majorBidi" w:hAnsiTheme="majorBidi" w:cstheme="majorBidi"/>
          <w:sz w:val="30"/>
          <w:szCs w:val="30"/>
        </w:rPr>
        <w:br/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76BC5" w:rsidRPr="00593587">
        <w:rPr>
          <w:rFonts w:asciiTheme="majorBidi" w:hAnsiTheme="majorBidi" w:cstheme="majorBidi"/>
          <w:sz w:val="30"/>
          <w:szCs w:val="30"/>
        </w:rPr>
        <w:t>12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EF92FE1" w14:textId="77777777" w:rsidR="00B93701" w:rsidRPr="002760A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AECA91" w14:textId="40649BBE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76BC5" w:rsidRPr="00593587">
        <w:rPr>
          <w:rFonts w:asciiTheme="majorBidi" w:hAnsiTheme="majorBidi" w:cstheme="majorBidi"/>
          <w:sz w:val="30"/>
          <w:szCs w:val="30"/>
        </w:rPr>
        <w:t>30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49DF205" w14:textId="7E4FF126" w:rsidR="00697CD5" w:rsidRDefault="0069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A5A7F62" w14:textId="1DD3BF60" w:rsidR="00B93701" w:rsidRPr="00593587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593587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5CD5BD13" w14:textId="59CEA332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-</w:t>
      </w:r>
      <w:r w:rsidRPr="00593587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5664FA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บริษัทได้เต็มจำนวน อีกทั้ง</w:t>
      </w:r>
      <w:r w:rsidR="0046574E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C36004" w14:textId="71AF2068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-</w:t>
      </w:r>
      <w:r w:rsidRPr="00593587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76BC5" w:rsidRPr="00593587">
        <w:rPr>
          <w:rFonts w:asciiTheme="majorBidi" w:hAnsiTheme="majorBidi" w:cstheme="majorBidi"/>
          <w:sz w:val="30"/>
          <w:szCs w:val="30"/>
        </w:rPr>
        <w:t>90</w:t>
      </w:r>
      <w:r w:rsidRPr="0059358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EDCC315" w14:textId="77777777" w:rsidR="00E16EE0" w:rsidRPr="00593587" w:rsidRDefault="00E16EE0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626ED2" w14:textId="7E13E6AC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1425206" w14:textId="15F31A3D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154C7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E4030" w14:textId="77777777" w:rsidR="003D2A7E" w:rsidRPr="002760AF" w:rsidRDefault="003D2A7E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0D255B" w14:textId="1876817E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75ED279" w14:textId="77DE011D" w:rsidR="00B93701" w:rsidRPr="00593587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9358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150402">
        <w:rPr>
          <w:rFonts w:asciiTheme="majorBidi" w:hAnsiTheme="majorBidi" w:cstheme="majorBidi"/>
          <w:sz w:val="30"/>
          <w:szCs w:val="30"/>
        </w:rPr>
        <w:br/>
      </w:r>
      <w:r w:rsidRPr="00593587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4DA62342" w14:textId="77777777" w:rsidR="00F517B2" w:rsidRPr="00593587" w:rsidRDefault="00F517B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34B08709" w14:textId="77777777" w:rsidR="001452B5" w:rsidRDefault="00145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8EEC07A" w14:textId="5BE32934" w:rsidR="00B93701" w:rsidRPr="00593587" w:rsidRDefault="00B93701" w:rsidP="00400E7C">
      <w:pPr>
        <w:pStyle w:val="BodyText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3587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5AE6F4" w14:textId="3BAD8C48" w:rsidR="00B93701" w:rsidRPr="00593587" w:rsidRDefault="00B93701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4C5CFB">
        <w:rPr>
          <w:rFonts w:asciiTheme="majorBidi" w:hAnsiTheme="majorBidi" w:cstheme="majorBidi"/>
          <w:sz w:val="30"/>
          <w:szCs w:val="30"/>
        </w:rPr>
        <w:br/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ที่</w:t>
      </w:r>
      <w:r w:rsidR="00760B9E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150402">
        <w:rPr>
          <w:rFonts w:asciiTheme="majorBidi" w:hAnsiTheme="majorBidi" w:cstheme="majorBidi"/>
          <w:sz w:val="30"/>
          <w:szCs w:val="30"/>
        </w:rPr>
        <w:br/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 xml:space="preserve">ไม่สามารถปฏิบัติตามข้อกำหนดของภาระผูกพัน </w:t>
      </w:r>
    </w:p>
    <w:p w14:paraId="5DC593B4" w14:textId="77777777" w:rsidR="00E62C3D" w:rsidRPr="00593587" w:rsidRDefault="00E62C3D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</w:p>
    <w:p w14:paraId="7B59DD10" w14:textId="097FCA50" w:rsidR="00B93701" w:rsidRPr="00593587" w:rsidDel="001A6CC8" w:rsidRDefault="00B93701" w:rsidP="00400E7C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3587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9358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E50A73" w:rsidRPr="00593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93587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93587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82BB74" w14:textId="77777777" w:rsidR="00B93701" w:rsidRPr="0031530F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1530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F5E28BB" w14:textId="0428332A" w:rsidR="00B93701" w:rsidRPr="0031530F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E7C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ข้อมูลระดับ</w:t>
      </w:r>
      <w:r w:rsidRPr="00400E7C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  </w:t>
      </w:r>
      <w:r w:rsidRPr="00400E7C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4D74BC" w14:textId="346C3448" w:rsidR="00B93701" w:rsidRPr="0031530F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1530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1530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80F5694" w14:textId="77777777" w:rsidR="0031530F" w:rsidRPr="0031530F" w:rsidRDefault="0031530F" w:rsidP="0031530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EEB487" w14:textId="3E710314" w:rsidR="0031530F" w:rsidRPr="0031530F" w:rsidDel="001A6CC8" w:rsidRDefault="0031530F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31530F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1E77E3" w14:textId="77777777" w:rsidR="003C2A48" w:rsidRPr="0031530F" w:rsidDel="001A6CC8" w:rsidRDefault="003C2A48" w:rsidP="003C2A48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B83C2E" w14:textId="1C9124FC" w:rsidR="00B93701" w:rsidRPr="0031530F" w:rsidDel="001A6CC8" w:rsidRDefault="00B93701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1530F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4247E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AE9A61F" w14:textId="77777777" w:rsidR="00B93701" w:rsidRPr="0031530F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96E560" w14:textId="2F4F5395" w:rsidR="00B93701" w:rsidRPr="003C2A48" w:rsidDel="001A6CC8" w:rsidRDefault="00B93701" w:rsidP="00400E7C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530F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15040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1530F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</w:t>
      </w:r>
    </w:p>
    <w:p w14:paraId="63F1210F" w14:textId="77777777" w:rsidR="00315E7E" w:rsidRPr="003C2A48" w:rsidRDefault="00315E7E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4036FF8" w:rsidR="001560E0" w:rsidRPr="003C2A48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2A4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2A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BD02B93" w14:textId="770E5FA4" w:rsidR="001560E0" w:rsidRPr="003C2A48" w:rsidRDefault="001560E0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2A4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B33D4A" w:rsidRPr="003C2A48">
        <w:rPr>
          <w:rFonts w:asciiTheme="majorBidi" w:hAnsiTheme="majorBidi" w:cstheme="majorBidi"/>
          <w:sz w:val="30"/>
          <w:szCs w:val="30"/>
        </w:rPr>
        <w:t xml:space="preserve"> </w:t>
      </w:r>
      <w:r w:rsidRPr="003C2A48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84F89C" w14:textId="77777777" w:rsidR="00003077" w:rsidRPr="003C2A48" w:rsidRDefault="00003077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71"/>
        <w:gridCol w:w="1531"/>
        <w:gridCol w:w="450"/>
        <w:gridCol w:w="177"/>
        <w:gridCol w:w="236"/>
      </w:tblGrid>
      <w:tr w:rsidR="009E0CAF" w14:paraId="1FEB097C" w14:textId="77777777" w:rsidTr="00C86240">
        <w:trPr>
          <w:gridAfter w:val="2"/>
          <w:wAfter w:w="413" w:type="dxa"/>
          <w:cantSplit/>
          <w:trHeight w:val="261"/>
          <w:tblHeader/>
        </w:trPr>
        <w:tc>
          <w:tcPr>
            <w:tcW w:w="4950" w:type="dxa"/>
            <w:vAlign w:val="bottom"/>
          </w:tcPr>
          <w:p w14:paraId="1845B9E9" w14:textId="77777777" w:rsidR="009E0CAF" w:rsidRDefault="009E0C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2" w:type="dxa"/>
            <w:gridSpan w:val="4"/>
          </w:tcPr>
          <w:p w14:paraId="45F9EC4C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9E0CAF" w14:paraId="3DBB4673" w14:textId="77777777" w:rsidTr="00C86240">
        <w:trPr>
          <w:gridAfter w:val="2"/>
          <w:wAfter w:w="413" w:type="dxa"/>
          <w:cantSplit/>
          <w:trHeight w:val="261"/>
          <w:tblHeader/>
        </w:trPr>
        <w:tc>
          <w:tcPr>
            <w:tcW w:w="4950" w:type="dxa"/>
            <w:vAlign w:val="bottom"/>
          </w:tcPr>
          <w:p w14:paraId="16D7A6C7" w14:textId="77777777" w:rsidR="009E0CAF" w:rsidRDefault="009E0C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6A25D3C4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839FE3D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1" w:type="dxa"/>
            <w:gridSpan w:val="2"/>
          </w:tcPr>
          <w:p w14:paraId="73DB438C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E0CAF" w14:paraId="0567BDD4" w14:textId="77777777" w:rsidTr="00C86240">
        <w:trPr>
          <w:gridAfter w:val="2"/>
          <w:wAfter w:w="413" w:type="dxa"/>
          <w:cantSplit/>
          <w:trHeight w:val="261"/>
          <w:tblHeader/>
        </w:trPr>
        <w:tc>
          <w:tcPr>
            <w:tcW w:w="4950" w:type="dxa"/>
            <w:vAlign w:val="bottom"/>
          </w:tcPr>
          <w:p w14:paraId="548A7587" w14:textId="77777777" w:rsidR="009E0CAF" w:rsidRDefault="009E0CA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5ECBAE62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6EDC67C" w14:textId="77777777" w:rsidR="009E0CAF" w:rsidRDefault="009E0CA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AE45791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15002B52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1" w:type="dxa"/>
          </w:tcPr>
          <w:p w14:paraId="428AB3DE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gridSpan w:val="2"/>
            <w:vAlign w:val="bottom"/>
            <w:hideMark/>
          </w:tcPr>
          <w:p w14:paraId="5E2325A3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E0CAF" w14:paraId="527CE3A3" w14:textId="77777777" w:rsidTr="00C86240">
        <w:trPr>
          <w:gridAfter w:val="2"/>
          <w:wAfter w:w="413" w:type="dxa"/>
          <w:cantSplit/>
          <w:trHeight w:val="261"/>
          <w:tblHeader/>
        </w:trPr>
        <w:tc>
          <w:tcPr>
            <w:tcW w:w="4950" w:type="dxa"/>
            <w:vAlign w:val="bottom"/>
          </w:tcPr>
          <w:p w14:paraId="77EA18CC" w14:textId="77777777" w:rsidR="009E0CAF" w:rsidRPr="00400E7C" w:rsidRDefault="009E0CA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2" w:type="dxa"/>
            <w:gridSpan w:val="4"/>
          </w:tcPr>
          <w:p w14:paraId="6AC63F72" w14:textId="77777777" w:rsidR="009E0CAF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E0CAF" w:rsidRPr="0023076C" w14:paraId="3027883D" w14:textId="77777777" w:rsidTr="00C86240">
        <w:trPr>
          <w:gridAfter w:val="2"/>
          <w:wAfter w:w="413" w:type="dxa"/>
          <w:cantSplit/>
          <w:trHeight w:val="261"/>
          <w:tblHeader/>
        </w:trPr>
        <w:tc>
          <w:tcPr>
            <w:tcW w:w="4950" w:type="dxa"/>
            <w:vAlign w:val="bottom"/>
          </w:tcPr>
          <w:p w14:paraId="04399075" w14:textId="77777777" w:rsidR="009E0CAF" w:rsidRPr="0023076C" w:rsidRDefault="009E0CA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322" w:type="dxa"/>
            <w:gridSpan w:val="4"/>
          </w:tcPr>
          <w:p w14:paraId="2F677CB2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E0CAF" w:rsidRPr="0023076C" w14:paraId="41845665" w14:textId="77777777" w:rsidTr="00C86240">
        <w:trPr>
          <w:cantSplit/>
          <w:trHeight w:val="261"/>
        </w:trPr>
        <w:tc>
          <w:tcPr>
            <w:tcW w:w="4950" w:type="dxa"/>
            <w:hideMark/>
          </w:tcPr>
          <w:p w14:paraId="77A26240" w14:textId="77777777" w:rsidR="009E0CAF" w:rsidRPr="0023076C" w:rsidRDefault="009E0CA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2BA02624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</w:tcPr>
          <w:p w14:paraId="39E3F457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1" w:type="dxa"/>
          </w:tcPr>
          <w:p w14:paraId="79218F75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27" w:type="dxa"/>
            <w:gridSpan w:val="2"/>
          </w:tcPr>
          <w:p w14:paraId="17898440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2" w:right="-86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1A351C3" w14:textId="77777777" w:rsidR="009E0CAF" w:rsidRPr="0023076C" w:rsidRDefault="009E0CAF">
            <w:pPr>
              <w:pStyle w:val="acctfourfigures"/>
              <w:tabs>
                <w:tab w:val="left" w:pos="720"/>
              </w:tabs>
              <w:spacing w:line="240" w:lineRule="atLeast"/>
              <w:ind w:left="-72" w:right="-86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E0CAF" w:rsidRPr="0023076C" w14:paraId="43782833" w14:textId="77777777" w:rsidTr="00C86240">
        <w:trPr>
          <w:cantSplit/>
          <w:trHeight w:val="261"/>
        </w:trPr>
        <w:tc>
          <w:tcPr>
            <w:tcW w:w="4950" w:type="dxa"/>
            <w:vAlign w:val="bottom"/>
            <w:hideMark/>
          </w:tcPr>
          <w:p w14:paraId="0CF32F25" w14:textId="77777777" w:rsidR="009E0CAF" w:rsidRPr="0023076C" w:rsidRDefault="009E0CA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86458BC" w14:textId="77777777" w:rsidR="009E0CAF" w:rsidRPr="0023076C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AD0A46" w14:textId="77777777" w:rsidR="009E0CAF" w:rsidRPr="0023076C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5700170" w14:textId="77777777" w:rsidR="009E0CAF" w:rsidRPr="0023076C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dxa"/>
            <w:gridSpan w:val="2"/>
          </w:tcPr>
          <w:p w14:paraId="74F3EFA4" w14:textId="77777777" w:rsidR="009E0CAF" w:rsidRPr="0023076C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D4B22" w14:textId="77777777" w:rsidR="009E0CAF" w:rsidRPr="0023076C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firstLine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CAF" w14:paraId="76669F7C" w14:textId="77777777" w:rsidTr="00C86240">
        <w:trPr>
          <w:gridAfter w:val="2"/>
          <w:wAfter w:w="413" w:type="dxa"/>
          <w:cantSplit/>
          <w:trHeight w:val="261"/>
        </w:trPr>
        <w:tc>
          <w:tcPr>
            <w:tcW w:w="4950" w:type="dxa"/>
            <w:vAlign w:val="bottom"/>
            <w:hideMark/>
          </w:tcPr>
          <w:p w14:paraId="73AB05FD" w14:textId="77777777" w:rsidR="009E0CAF" w:rsidRPr="0023076C" w:rsidRDefault="009E0CA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23076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hideMark/>
          </w:tcPr>
          <w:p w14:paraId="0311B679" w14:textId="77777777" w:rsidR="009E0CAF" w:rsidRPr="00400E7C" w:rsidRDefault="009E0CAF">
            <w:pPr>
              <w:pStyle w:val="acctfourfigures"/>
              <w:tabs>
                <w:tab w:val="clear" w:pos="765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21,890</w:t>
            </w:r>
          </w:p>
        </w:tc>
        <w:tc>
          <w:tcPr>
            <w:tcW w:w="271" w:type="dxa"/>
          </w:tcPr>
          <w:p w14:paraId="5991E14D" w14:textId="77777777" w:rsidR="009E0CAF" w:rsidRPr="00E7534F" w:rsidRDefault="009E0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gridSpan w:val="2"/>
          </w:tcPr>
          <w:p w14:paraId="4C7D1A4B" w14:textId="77777777" w:rsidR="009E0CAF" w:rsidRPr="00E7534F" w:rsidRDefault="009E0C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21,890</w:t>
            </w:r>
          </w:p>
        </w:tc>
      </w:tr>
    </w:tbl>
    <w:p w14:paraId="7B6F5474" w14:textId="77777777" w:rsidR="00697CD5" w:rsidRDefault="00697CD5" w:rsidP="003D5E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p w14:paraId="25A3BCD1" w14:textId="4D7FB94C" w:rsidR="001560E0" w:rsidRPr="0031530F" w:rsidRDefault="001D22C6" w:rsidP="003D5E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D5E8C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644E2BC" w14:textId="77777777" w:rsidR="00B83287" w:rsidRPr="00400E7C" w:rsidRDefault="00B83287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31530F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31530F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31530F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31530F" w14:paraId="5CE62917" w14:textId="77777777" w:rsidTr="00EF234F">
        <w:tc>
          <w:tcPr>
            <w:tcW w:w="3960" w:type="dxa"/>
          </w:tcPr>
          <w:p w14:paraId="3669DADF" w14:textId="3E3C5C5C" w:rsidR="007C7C6D" w:rsidRPr="0031530F" w:rsidRDefault="005D4D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15FE6E9D" w14:textId="098838C7" w:rsidR="007C7C6D" w:rsidRPr="0031530F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0E1AB9F" w14:textId="129A1D83" w:rsidR="00714556" w:rsidRPr="005D30B0" w:rsidRDefault="00714556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7A95AC4" w14:textId="28F4E700" w:rsidR="009E636E" w:rsidRPr="0031530F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</w:t>
      </w:r>
    </w:p>
    <w:p w14:paraId="272C9B2A" w14:textId="1A84A884" w:rsidR="00036B89" w:rsidRPr="00400E7C" w:rsidRDefault="00036B89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06B8BA5" w14:textId="525F8B63" w:rsidR="00C64ABE" w:rsidRPr="0031530F" w:rsidRDefault="00C64ABE" w:rsidP="00C64AB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D8FED9" w14:textId="4A48C841" w:rsidR="00C64ABE" w:rsidRDefault="00C64ABE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6769292" w14:textId="77777777" w:rsidR="00F94E11" w:rsidRPr="00400E7C" w:rsidRDefault="00F94E11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8299FE" w14:textId="0D07FD8C" w:rsidR="002B53E1" w:rsidRPr="0031530F" w:rsidRDefault="002B53E1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95512A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53286B" w:rsidRPr="0031530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696A9EC" w14:textId="77777777" w:rsidR="00FF05D3" w:rsidRPr="00400E7C" w:rsidRDefault="00FF05D3" w:rsidP="00400E7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9DE4061" w14:textId="77777777" w:rsidR="00975D0C" w:rsidRPr="0031530F" w:rsidRDefault="00975D0C" w:rsidP="00975D0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5CB493D5" w14:textId="4E790D49" w:rsidR="008D271F" w:rsidRPr="00A06467" w:rsidRDefault="008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9087E7" w14:textId="2028EA63" w:rsidR="00D0006F" w:rsidRPr="0031530F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6D76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1</w:t>
      </w:r>
      <w:proofErr w:type="gramStart"/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94E1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proofErr w:type="gramEnd"/>
    </w:p>
    <w:p w14:paraId="0519039D" w14:textId="660589D1" w:rsidR="00FF7F97" w:rsidRPr="0031530F" w:rsidRDefault="00FF7F97" w:rsidP="008B3B98">
      <w:pPr>
        <w:tabs>
          <w:tab w:val="clear" w:pos="454"/>
          <w:tab w:val="clear" w:pos="907"/>
          <w:tab w:val="decimal" w:pos="1170"/>
        </w:tabs>
        <w:spacing w:line="240" w:lineRule="auto"/>
        <w:ind w:left="108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415EE0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62C8D" w:rsidRPr="00315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</w:t>
      </w:r>
      <w:r w:rsidR="00415EE0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9734957" w14:textId="77777777" w:rsidR="00F94E11" w:rsidRPr="00A06467" w:rsidRDefault="00F94E11" w:rsidP="00A06467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E9FB4" w14:textId="03398E78" w:rsidR="008E30AD" w:rsidRPr="0031530F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</w:rPr>
        <w:t>(</w:t>
      </w:r>
      <w:r w:rsidR="005A37E8" w:rsidRPr="0031530F">
        <w:rPr>
          <w:rFonts w:asciiTheme="majorBidi" w:hAnsiTheme="majorBidi" w:cstheme="majorBidi"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 xml:space="preserve">) </w:t>
      </w:r>
      <w:r w:rsidRPr="0031530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2F1C3255" w14:textId="7F0D3E32" w:rsidR="002D2385" w:rsidRPr="0031530F" w:rsidRDefault="00BD2EBC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</w:t>
      </w:r>
      <w:r w:rsidR="008B3B98">
        <w:rPr>
          <w:rFonts w:asciiTheme="majorBidi" w:hAnsiTheme="majorBidi" w:cstheme="majorBidi" w:hint="cs"/>
          <w:sz w:val="30"/>
          <w:szCs w:val="30"/>
          <w:cs/>
        </w:rPr>
        <w:t>น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ค่าเผื่อผลขาดทุนด้านเครดิตที่คาดว่าจะเกิดขึ้นซึ่งประเมินในระหว่างปีจำกัดอยู่ที่ผลขาดทุน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ด้านเครดิตที่คาดว่าจะเกิดขึ้นภายใน 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12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จาก</w:t>
      </w:r>
      <w:r w:rsidR="00FF59FD">
        <w:rPr>
          <w:rFonts w:asciiTheme="majorBidi" w:hAnsiTheme="majorBidi" w:hint="cs"/>
          <w:sz w:val="30"/>
          <w:szCs w:val="30"/>
          <w:cs/>
        </w:rPr>
        <w:t>หน่วยงาน</w:t>
      </w:r>
      <w:r w:rsidR="006B60C8" w:rsidRPr="0031530F">
        <w:rPr>
          <w:rFonts w:asciiTheme="majorBidi" w:hAnsiTheme="majorBidi"/>
          <w:sz w:val="30"/>
          <w:szCs w:val="30"/>
          <w:cs/>
        </w:rPr>
        <w:t>จัดอันดับ</w:t>
      </w:r>
      <w:r w:rsidR="00FF59FD">
        <w:rPr>
          <w:rFonts w:asciiTheme="majorBidi" w:hAnsiTheme="majorBidi" w:hint="cs"/>
          <w:sz w:val="30"/>
          <w:szCs w:val="30"/>
          <w:cs/>
        </w:rPr>
        <w:t>เครดิตภายนอก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ที่มีการเผยแพร่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ด้านเครดิตต่ำเมื่อความเสี่ยงจากการผิดนัดชำระหนี้อยู่ในระดับต่ำ และ</w:t>
      </w:r>
      <w:r w:rsidR="002D2385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2D2385" w:rsidRPr="0031530F">
        <w:rPr>
          <w:rFonts w:asciiTheme="majorBidi" w:hAnsiTheme="majorBidi" w:cstheme="majorBidi"/>
          <w:sz w:val="30"/>
          <w:szCs w:val="30"/>
          <w:cs/>
        </w:rPr>
        <w:t>ทางการเงินที่จะปฏิบัติตามภาระผูกพันตามสัญญาได้</w:t>
      </w:r>
    </w:p>
    <w:p w14:paraId="22A48256" w14:textId="1C28ED0B" w:rsidR="00026ED0" w:rsidRPr="00400E7C" w:rsidRDefault="00026ED0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EBE67" w14:textId="7842A8F0" w:rsidR="00026ED0" w:rsidRDefault="00BD2EBC" w:rsidP="008B3B98">
      <w:pPr>
        <w:tabs>
          <w:tab w:val="clear" w:pos="454"/>
        </w:tabs>
        <w:spacing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026ED0"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</w:t>
      </w: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บริษัทมีการทบทวน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การเปลี่ยนแปลงของผลตอบแทนในหุ้นกู้</w:t>
      </w:r>
      <w:r w:rsidR="00DB184B" w:rsidRPr="00315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>หากสามารถหาได้ ประกอบกับข่าวที่มีการเผยแพร่และข้อมูล</w:t>
      </w:r>
      <w:r w:rsidR="001B0378">
        <w:rPr>
          <w:rFonts w:asciiTheme="majorBidi" w:hAnsiTheme="majorBidi" w:cstheme="majorBidi"/>
          <w:sz w:val="30"/>
          <w:szCs w:val="30"/>
        </w:rPr>
        <w:br/>
      </w:r>
      <w:r w:rsidR="00026ED0" w:rsidRPr="0031530F">
        <w:rPr>
          <w:rFonts w:asciiTheme="majorBidi" w:hAnsiTheme="majorBidi" w:cstheme="majorBidi"/>
          <w:sz w:val="30"/>
          <w:szCs w:val="30"/>
          <w:cs/>
        </w:rPr>
        <w:t xml:space="preserve">การกำกับดูแลของหน่วยงานกำกับดูแลของลูกหนี้ </w:t>
      </w:r>
    </w:p>
    <w:p w14:paraId="4CF95A7E" w14:textId="2B41C391" w:rsidR="00490A98" w:rsidRDefault="00490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E3330E" w14:textId="1E3406E6" w:rsidR="004C62F1" w:rsidRPr="0031530F" w:rsidRDefault="0005192D" w:rsidP="00F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</w:rPr>
        <w:t>(</w:t>
      </w:r>
      <w:r w:rsidR="00047EE0" w:rsidRPr="0031530F">
        <w:rPr>
          <w:rFonts w:asciiTheme="majorBidi" w:hAnsiTheme="majorBidi" w:cstheme="majorBidi"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1</w:t>
      </w:r>
      <w:r w:rsidRPr="0031530F">
        <w:rPr>
          <w:rFonts w:asciiTheme="majorBidi" w:hAnsiTheme="majorBidi" w:cstheme="majorBidi"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sz w:val="30"/>
          <w:szCs w:val="30"/>
        </w:rPr>
        <w:t>2</w:t>
      </w:r>
      <w:r w:rsidRPr="0031530F">
        <w:rPr>
          <w:rFonts w:asciiTheme="majorBidi" w:hAnsiTheme="majorBidi" w:cstheme="majorBidi"/>
          <w:sz w:val="30"/>
          <w:szCs w:val="30"/>
        </w:rPr>
        <w:t xml:space="preserve">) </w:t>
      </w:r>
      <w:r w:rsidRPr="0031530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F079B45" w14:textId="755FEC36" w:rsidR="0096210B" w:rsidRPr="0031530F" w:rsidRDefault="0096210B" w:rsidP="00AF090D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="002A1AE1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บริษัทที่เกิดจากเงินสดและรายการเทียบเท่าเงินสด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="002A1AE1"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530F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บริษัทพิจารณาว่ามีความเสี่ยงด้านเครดิตต่ำ</w:t>
      </w:r>
    </w:p>
    <w:p w14:paraId="0902AEA0" w14:textId="2F0CBA35" w:rsidR="00EE237F" w:rsidRPr="00400E7C" w:rsidRDefault="00EE237F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306320" w14:textId="77777777" w:rsidR="003D2E2A" w:rsidRDefault="003D2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9D4CFAF" w14:textId="4392DCE0" w:rsidR="00EE237F" w:rsidRPr="0031530F" w:rsidRDefault="002615FE" w:rsidP="00F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20222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E57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05B18658" w14:textId="56EF0363" w:rsidR="00BD20E0" w:rsidRDefault="005C398F" w:rsidP="00F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31530F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31530F">
        <w:rPr>
          <w:rFonts w:asciiTheme="majorBidi" w:hAnsiTheme="majorBidi" w:cstheme="majorBidi"/>
          <w:sz w:val="30"/>
          <w:szCs w:val="30"/>
          <w:cs/>
        </w:rPr>
        <w:t>บริษัท และลดผลกระทบจากความผันผวนในกระแสเงินสด</w:t>
      </w:r>
      <w:r w:rsidR="00BD20E0" w:rsidRPr="004347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BA196C" w14:textId="67D29327" w:rsidR="00FF05D3" w:rsidRPr="00400E7C" w:rsidRDefault="00FF05D3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8E4F33" w14:textId="37D1E87F" w:rsidR="000F0254" w:rsidRPr="0031530F" w:rsidRDefault="000F0254" w:rsidP="00F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1530F">
        <w:rPr>
          <w:rFonts w:asciiTheme="majorBidi" w:hAnsiTheme="majorBidi" w:cstheme="majorBidi"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AD117EC" w14:textId="128F6CAA" w:rsidR="00E16EE0" w:rsidRPr="00D74DE3" w:rsidRDefault="00E16EE0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1078"/>
        <w:gridCol w:w="272"/>
        <w:gridCol w:w="1168"/>
        <w:gridCol w:w="236"/>
        <w:gridCol w:w="1024"/>
        <w:gridCol w:w="263"/>
        <w:gridCol w:w="1087"/>
      </w:tblGrid>
      <w:tr w:rsidR="00E16EE0" w:rsidRPr="0031530F" w14:paraId="557A6CFF" w14:textId="77777777" w:rsidTr="00A85323">
        <w:trPr>
          <w:tblHeader/>
        </w:trPr>
        <w:tc>
          <w:tcPr>
            <w:tcW w:w="2250" w:type="dxa"/>
          </w:tcPr>
          <w:p w14:paraId="2B44DC9E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0BD069E0" w14:textId="77777777" w:rsidR="00E16EE0" w:rsidRPr="0031530F" w:rsidRDefault="00E16EE0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6EE0" w:rsidRPr="0031530F" w14:paraId="125F05E6" w14:textId="77777777" w:rsidTr="00A85323">
        <w:trPr>
          <w:tblHeader/>
        </w:trPr>
        <w:tc>
          <w:tcPr>
            <w:tcW w:w="2250" w:type="dxa"/>
            <w:hideMark/>
          </w:tcPr>
          <w:p w14:paraId="54B45C6F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4AFA73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76C560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8" w:type="dxa"/>
            <w:gridSpan w:val="7"/>
            <w:vAlign w:val="bottom"/>
            <w:hideMark/>
          </w:tcPr>
          <w:p w14:paraId="587EC52C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16EE0" w:rsidRPr="0031530F" w14:paraId="0DAAE57A" w14:textId="77777777" w:rsidTr="00400E7C">
        <w:trPr>
          <w:tblHeader/>
        </w:trPr>
        <w:tc>
          <w:tcPr>
            <w:tcW w:w="2250" w:type="dxa"/>
            <w:vAlign w:val="bottom"/>
            <w:hideMark/>
          </w:tcPr>
          <w:p w14:paraId="62720505" w14:textId="77777777" w:rsidR="00E16EE0" w:rsidRPr="0031530F" w:rsidRDefault="00E16E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4B37810F" w14:textId="77777777" w:rsidR="00E16EE0" w:rsidRPr="0031530F" w:rsidRDefault="00E16E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B5EFA09" w14:textId="77777777" w:rsidR="00E16EE0" w:rsidRPr="0031530F" w:rsidRDefault="00E16EE0" w:rsidP="00400E7C">
            <w:pPr>
              <w:tabs>
                <w:tab w:val="clear" w:pos="907"/>
                <w:tab w:val="left" w:pos="60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5AB0016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244ECDF6" w14:textId="77777777" w:rsidR="001B0378" w:rsidRDefault="00E16EE0" w:rsidP="001B0378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3C2F3D82" w14:textId="40CA19DB" w:rsidR="00E16EE0" w:rsidRPr="0031530F" w:rsidRDefault="00E16EE0" w:rsidP="00400E7C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B578541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67A0176E" w14:textId="0FA4E1A0" w:rsidR="00E16EE0" w:rsidRPr="0031530F" w:rsidRDefault="00E16EE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72F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3AFCAE1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06CD25" w14:textId="7D6356F0" w:rsidR="00E16EE0" w:rsidRPr="0031530F" w:rsidRDefault="00E16E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72F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41F8A8C8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7B6FDE2A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6EE0" w:rsidRPr="0031530F" w14:paraId="11FE6C81" w14:textId="77777777" w:rsidTr="00082FCD">
        <w:trPr>
          <w:trHeight w:hRule="exact" w:val="288"/>
          <w:tblHeader/>
        </w:trPr>
        <w:tc>
          <w:tcPr>
            <w:tcW w:w="2250" w:type="dxa"/>
          </w:tcPr>
          <w:p w14:paraId="7032224E" w14:textId="77777777" w:rsidR="00E16EE0" w:rsidRPr="0031530F" w:rsidRDefault="00E16E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4E5AF1E3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6EE0" w:rsidRPr="0031530F" w14:paraId="4209475E" w14:textId="77777777" w:rsidTr="00A85323">
        <w:tc>
          <w:tcPr>
            <w:tcW w:w="2250" w:type="dxa"/>
          </w:tcPr>
          <w:p w14:paraId="68955EF0" w14:textId="35B52A27" w:rsidR="00E16EE0" w:rsidRPr="0031530F" w:rsidRDefault="00E16E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5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300" w:type="dxa"/>
            <w:gridSpan w:val="9"/>
          </w:tcPr>
          <w:p w14:paraId="4568015E" w14:textId="77777777" w:rsidR="00E16EE0" w:rsidRPr="0031530F" w:rsidRDefault="00E16E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3F4E" w:rsidRPr="0031530F" w14:paraId="787423B7" w14:textId="77777777" w:rsidTr="00400E7C">
        <w:tc>
          <w:tcPr>
            <w:tcW w:w="3150" w:type="dxa"/>
            <w:gridSpan w:val="2"/>
            <w:hideMark/>
          </w:tcPr>
          <w:p w14:paraId="201AC2B9" w14:textId="0BFA66DF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3DACE57C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EC9B51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C0F4107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3E71C6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F96AA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63DA84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C2BCDD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1D44BFD" w14:textId="77777777" w:rsidR="00CB3F4E" w:rsidRPr="0031530F" w:rsidRDefault="00CB3F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552" w:rsidRPr="0031530F" w14:paraId="0A8A4C5A" w14:textId="77777777" w:rsidTr="00400E7C">
        <w:trPr>
          <w:trHeight w:val="119"/>
        </w:trPr>
        <w:tc>
          <w:tcPr>
            <w:tcW w:w="2250" w:type="dxa"/>
          </w:tcPr>
          <w:p w14:paraId="5A351F3C" w14:textId="77777777" w:rsidR="00BD2552" w:rsidRDefault="00BD2552" w:rsidP="00BD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1A8B1899" w14:textId="7648D3DE" w:rsidR="00BD2552" w:rsidRPr="0082502A" w:rsidRDefault="00BD2552" w:rsidP="00BD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3207FF3C" w14:textId="77777777" w:rsidR="00BD2552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3B5576" w14:textId="5663D522" w:rsidR="00BD2552" w:rsidRPr="009C71CA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3D2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5B2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2" w:type="dxa"/>
          </w:tcPr>
          <w:p w14:paraId="304A6C54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D26097" w14:textId="77777777" w:rsidR="00BD2552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2AB1E7" w14:textId="66130674" w:rsidR="00BD2552" w:rsidRPr="0031530F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 w:rsidR="005B25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</w:t>
            </w:r>
            <w:r w:rsidR="005B25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2AF7A729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88D2A7" w14:textId="77777777" w:rsidR="00BD2552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D4AB3B" w14:textId="42063F56" w:rsidR="00BD2552" w:rsidRPr="0031530F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B9E061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B8AAF3" w14:textId="77777777" w:rsidR="00BD2552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1E372" w14:textId="3B82E48D" w:rsidR="00BD2552" w:rsidRPr="0031530F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3DF7025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C8B50D" w14:textId="77777777" w:rsidR="00BD2552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DE0C4A" w14:textId="71B7BEA6" w:rsidR="00BD2552" w:rsidRPr="001B0378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 w:rsidR="005B25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</w:t>
            </w:r>
            <w:r w:rsidR="005B25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D2552" w:rsidRPr="0031530F" w14:paraId="161BB5E7" w14:textId="77777777" w:rsidTr="00A06467">
        <w:trPr>
          <w:trHeight w:val="119"/>
        </w:trPr>
        <w:tc>
          <w:tcPr>
            <w:tcW w:w="2250" w:type="dxa"/>
            <w:hideMark/>
          </w:tcPr>
          <w:p w14:paraId="47453AE0" w14:textId="77777777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071AD" w14:textId="45123CBC" w:rsidR="00BD2552" w:rsidRPr="0031530F" w:rsidRDefault="00020FAF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544E">
              <w:rPr>
                <w:rFonts w:asciiTheme="majorBidi" w:hAnsiTheme="majorBidi" w:cstheme="majorBidi"/>
                <w:sz w:val="30"/>
                <w:szCs w:val="30"/>
              </w:rPr>
              <w:t>40,121</w:t>
            </w:r>
          </w:p>
        </w:tc>
        <w:tc>
          <w:tcPr>
            <w:tcW w:w="272" w:type="dxa"/>
          </w:tcPr>
          <w:p w14:paraId="3445E393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8383D30" w14:textId="05247370" w:rsidR="00BD2552" w:rsidRPr="00F96E40" w:rsidRDefault="00A01239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</w:t>
            </w:r>
            <w:r w:rsidR="00D15E00" w:rsidRPr="00555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712)</w:t>
            </w:r>
          </w:p>
        </w:tc>
        <w:tc>
          <w:tcPr>
            <w:tcW w:w="272" w:type="dxa"/>
          </w:tcPr>
          <w:p w14:paraId="209062E2" w14:textId="77777777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2E4919" w14:textId="70396AE9" w:rsidR="00BD2552" w:rsidRPr="0055544E" w:rsidRDefault="00B004AC" w:rsidP="00BD25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544E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EE46DD" w:rsidRPr="005554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5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46DD" w:rsidRPr="0055544E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="004959DA" w:rsidRPr="005554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B72B7C" w14:textId="77777777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E0C00FF" w14:textId="3055B634" w:rsidR="00BD2552" w:rsidRPr="00F96E40" w:rsidRDefault="00EE46DD" w:rsidP="00BD255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(720)</w:t>
            </w:r>
          </w:p>
        </w:tc>
        <w:tc>
          <w:tcPr>
            <w:tcW w:w="263" w:type="dxa"/>
          </w:tcPr>
          <w:p w14:paraId="2D8F2562" w14:textId="77777777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799E60F" w14:textId="4B400976" w:rsidR="00BD2552" w:rsidRPr="00400E7C" w:rsidRDefault="009033EF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(43,089)</w:t>
            </w:r>
          </w:p>
        </w:tc>
      </w:tr>
      <w:tr w:rsidR="00BD2552" w:rsidRPr="0031530F" w14:paraId="11F5E01F" w14:textId="77777777" w:rsidTr="0048170D">
        <w:trPr>
          <w:trHeight w:val="119"/>
        </w:trPr>
        <w:tc>
          <w:tcPr>
            <w:tcW w:w="2250" w:type="dxa"/>
          </w:tcPr>
          <w:p w14:paraId="401E1A56" w14:textId="77777777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E530A7" w14:textId="06BF14BF" w:rsidR="00BD2552" w:rsidRPr="0031530F" w:rsidRDefault="008539A6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964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4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72" w:type="dxa"/>
            <w:shd w:val="clear" w:color="auto" w:fill="FFFFFF" w:themeFill="background1"/>
          </w:tcPr>
          <w:p w14:paraId="3C886796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FAB511" w14:textId="1FE382FE" w:rsidR="00BD2552" w:rsidRPr="00297CC6" w:rsidRDefault="008E4DEE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9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5B2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9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B2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48012345" w14:textId="77777777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B2DC97" w14:textId="2EC4D4DD" w:rsidR="00BD2552" w:rsidRPr="00F96E40" w:rsidRDefault="009033EF" w:rsidP="00BD25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(26,657)</w:t>
            </w:r>
          </w:p>
        </w:tc>
        <w:tc>
          <w:tcPr>
            <w:tcW w:w="236" w:type="dxa"/>
            <w:shd w:val="clear" w:color="auto" w:fill="FFFFFF" w:themeFill="background1"/>
          </w:tcPr>
          <w:p w14:paraId="5EC5747B" w14:textId="77777777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12749D" w14:textId="3DDD904E" w:rsidR="00BD2552" w:rsidRPr="00F96E40" w:rsidRDefault="009033EF" w:rsidP="00BD255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(720)</w:t>
            </w:r>
          </w:p>
        </w:tc>
        <w:tc>
          <w:tcPr>
            <w:tcW w:w="263" w:type="dxa"/>
            <w:shd w:val="clear" w:color="auto" w:fill="FFFFFF" w:themeFill="background1"/>
          </w:tcPr>
          <w:p w14:paraId="57109462" w14:textId="2CAFE859" w:rsidR="00BD2552" w:rsidRPr="00F96E40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2195C47" w14:textId="55D5C2FB" w:rsidR="00BD2552" w:rsidRPr="00F96E40" w:rsidRDefault="009033EF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</w:t>
            </w:r>
            <w:r w:rsidR="007D40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D40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5)</w:t>
            </w:r>
          </w:p>
        </w:tc>
      </w:tr>
      <w:tr w:rsidR="002C1FEE" w:rsidRPr="0031530F" w14:paraId="01FAB5E8" w14:textId="77777777" w:rsidTr="0048170D">
        <w:trPr>
          <w:trHeight w:val="119"/>
        </w:trPr>
        <w:tc>
          <w:tcPr>
            <w:tcW w:w="2250" w:type="dxa"/>
          </w:tcPr>
          <w:p w14:paraId="39734342" w14:textId="33BD88D7" w:rsidR="002C1FEE" w:rsidRPr="0031530F" w:rsidRDefault="002C1FEE" w:rsidP="002C1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E8010A" w14:textId="77777777" w:rsidR="002C1FEE" w:rsidRDefault="002C1FEE" w:rsidP="002C1FE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007C89BE" w14:textId="77777777" w:rsidR="002C1FEE" w:rsidRPr="0031530F" w:rsidRDefault="002C1FEE" w:rsidP="002C1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BCFED6" w14:textId="77777777" w:rsidR="002C1FEE" w:rsidRDefault="002C1FEE" w:rsidP="002C1F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21893628" w14:textId="77777777" w:rsidR="002C1FEE" w:rsidRPr="00F96E40" w:rsidRDefault="002C1FEE" w:rsidP="002C1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EF5661" w14:textId="77777777" w:rsidR="002C1FEE" w:rsidRDefault="002C1FEE" w:rsidP="002C1F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3D18368" w14:textId="77777777" w:rsidR="002C1FEE" w:rsidRPr="00F96E40" w:rsidRDefault="002C1FEE" w:rsidP="002C1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AB0127" w14:textId="77777777" w:rsidR="002C1FEE" w:rsidRDefault="002C1FEE" w:rsidP="002C1FE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14:paraId="3657FCE0" w14:textId="77777777" w:rsidR="002C1FEE" w:rsidRPr="00F96E40" w:rsidRDefault="002C1FEE" w:rsidP="002C1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8CF0B1" w14:textId="77777777" w:rsidR="002C1FEE" w:rsidRDefault="002C1FEE" w:rsidP="002C1FE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1FEE" w:rsidRPr="0031530F" w14:paraId="184E18A2" w14:textId="77777777" w:rsidTr="00400E7C">
        <w:tc>
          <w:tcPr>
            <w:tcW w:w="3150" w:type="dxa"/>
            <w:gridSpan w:val="2"/>
          </w:tcPr>
          <w:p w14:paraId="2508BA24" w14:textId="2BABBF32" w:rsidR="002C1FEE" w:rsidRPr="0031530F" w:rsidRDefault="002C1FEE" w:rsidP="002C1FEE">
            <w:pPr>
              <w:tabs>
                <w:tab w:val="clear" w:pos="907"/>
                <w:tab w:val="decimal" w:pos="708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5AD9C0BB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C3B4FA" w14:textId="77777777" w:rsidR="002C1FEE" w:rsidRPr="0031530F" w:rsidRDefault="002C1FEE" w:rsidP="002C1FEE">
            <w:pPr>
              <w:tabs>
                <w:tab w:val="clear" w:pos="907"/>
                <w:tab w:val="decimal" w:pos="708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02BC00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F33C78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6393B8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26E8A9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CB88E1B" w14:textId="77777777" w:rsidR="002C1FEE" w:rsidRPr="0031530F" w:rsidRDefault="002C1FEE" w:rsidP="002C1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30A59B" w14:textId="77777777" w:rsidR="002C1FEE" w:rsidRPr="0031530F" w:rsidRDefault="002C1FEE" w:rsidP="002C1FEE">
            <w:pPr>
              <w:tabs>
                <w:tab w:val="decimal" w:pos="680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552" w:rsidRPr="0031530F" w14:paraId="5CD04E8C" w14:textId="77777777" w:rsidTr="00400E7C">
        <w:trPr>
          <w:trHeight w:val="119"/>
        </w:trPr>
        <w:tc>
          <w:tcPr>
            <w:tcW w:w="2250" w:type="dxa"/>
          </w:tcPr>
          <w:p w14:paraId="4A51612F" w14:textId="77777777" w:rsidR="00BD2552" w:rsidRDefault="00BD2552" w:rsidP="00BD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1F94E368" w14:textId="6827016B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769E0B32" w14:textId="77777777" w:rsidR="00BD2552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E4D4DD" w14:textId="28207234" w:rsidR="00BD2552" w:rsidRPr="0031530F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162,267</w:t>
            </w:r>
          </w:p>
        </w:tc>
        <w:tc>
          <w:tcPr>
            <w:tcW w:w="272" w:type="dxa"/>
          </w:tcPr>
          <w:p w14:paraId="7FCA043C" w14:textId="77777777" w:rsidR="00BD2552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6F216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5D4428" w14:textId="77777777" w:rsidR="00BD2552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41FAA0" w14:textId="4B0C809B" w:rsidR="00BD2552" w:rsidRPr="00D04A57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162,267)</w:t>
            </w:r>
          </w:p>
        </w:tc>
        <w:tc>
          <w:tcPr>
            <w:tcW w:w="272" w:type="dxa"/>
          </w:tcPr>
          <w:p w14:paraId="0B38B4A7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B02F5A0" w14:textId="77777777" w:rsidR="00BD2552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772D22" w14:textId="3B96019F" w:rsidR="00BD2552" w:rsidRPr="00D04A57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0B2940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ED8484" w14:textId="77777777" w:rsidR="00BD2552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3A430F" w14:textId="46017F2A" w:rsidR="00BD2552" w:rsidRPr="00D04A57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2B62E1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B0E1D48" w14:textId="77777777" w:rsidR="00BD2552" w:rsidRPr="001B0378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7D0FB4" w14:textId="07862355" w:rsidR="00BD2552" w:rsidRPr="00D04A57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378">
              <w:rPr>
                <w:rFonts w:asciiTheme="majorBidi" w:hAnsiTheme="majorBidi" w:cstheme="majorBidi"/>
                <w:sz w:val="30"/>
                <w:szCs w:val="30"/>
              </w:rPr>
              <w:t>(162,267)</w:t>
            </w:r>
          </w:p>
        </w:tc>
      </w:tr>
      <w:tr w:rsidR="00BD2552" w:rsidRPr="0031530F" w14:paraId="397C58B1" w14:textId="77777777" w:rsidTr="00400E7C">
        <w:trPr>
          <w:trHeight w:val="119"/>
        </w:trPr>
        <w:tc>
          <w:tcPr>
            <w:tcW w:w="2250" w:type="dxa"/>
          </w:tcPr>
          <w:p w14:paraId="6D2EFE3A" w14:textId="77777777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70D4520B" w14:textId="684F40D0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1C5C65B6" w14:textId="492BC831" w:rsidR="00BD2552" w:rsidRPr="0031530F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200,000</w:t>
            </w:r>
          </w:p>
        </w:tc>
        <w:tc>
          <w:tcPr>
            <w:tcW w:w="272" w:type="dxa"/>
          </w:tcPr>
          <w:p w14:paraId="1FB6B862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CC4318" w14:textId="714D1D47" w:rsidR="00BD2552" w:rsidRPr="00D04A57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200,477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1A36D21A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26F5E1" w14:textId="7B82C94B" w:rsidR="00BD2552" w:rsidRPr="00D04A57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25B388B0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8F9A81" w14:textId="0C81D6C5" w:rsidR="00BD2552" w:rsidRPr="00D04A57" w:rsidRDefault="00BD2552" w:rsidP="00BD25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3" w:type="dxa"/>
          </w:tcPr>
          <w:p w14:paraId="67274D82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9D55DCC" w14:textId="158ACA02" w:rsidR="00BD2552" w:rsidRPr="00D04A57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378">
              <w:rPr>
                <w:rFonts w:asciiTheme="majorBidi" w:hAnsiTheme="majorBidi" w:cstheme="majorBidi"/>
                <w:sz w:val="30"/>
                <w:szCs w:val="30"/>
              </w:rPr>
              <w:br/>
              <w:t>(200,477)</w:t>
            </w:r>
          </w:p>
        </w:tc>
      </w:tr>
      <w:tr w:rsidR="00BD2552" w:rsidRPr="0031530F" w14:paraId="47470B49" w14:textId="77777777" w:rsidTr="00400E7C">
        <w:trPr>
          <w:trHeight w:val="119"/>
        </w:trPr>
        <w:tc>
          <w:tcPr>
            <w:tcW w:w="2250" w:type="dxa"/>
            <w:hideMark/>
          </w:tcPr>
          <w:p w14:paraId="0F0117E3" w14:textId="77777777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FE14AA" w14:textId="72B78445" w:rsidR="00BD2552" w:rsidRPr="0031530F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33,847</w:t>
            </w:r>
          </w:p>
        </w:tc>
        <w:tc>
          <w:tcPr>
            <w:tcW w:w="272" w:type="dxa"/>
          </w:tcPr>
          <w:p w14:paraId="296B9640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F6FDC96" w14:textId="706E9132" w:rsidR="00BD2552" w:rsidRPr="00D04A57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96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12,946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216E16F9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77415F1" w14:textId="107FC51B" w:rsidR="00BD2552" w:rsidRPr="00D04A57" w:rsidRDefault="00BD2552" w:rsidP="00BD25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(22,214)</w:t>
            </w:r>
          </w:p>
        </w:tc>
        <w:tc>
          <w:tcPr>
            <w:tcW w:w="236" w:type="dxa"/>
          </w:tcPr>
          <w:p w14:paraId="5B7A7CF7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18F556" w14:textId="327A58F9" w:rsidR="00BD2552" w:rsidRPr="00D04A57" w:rsidRDefault="00BD2552" w:rsidP="00BD255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6E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,440)</w:t>
            </w:r>
          </w:p>
        </w:tc>
        <w:tc>
          <w:tcPr>
            <w:tcW w:w="263" w:type="dxa"/>
          </w:tcPr>
          <w:p w14:paraId="2988A369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9F1AB56" w14:textId="0BD0EC92" w:rsidR="00BD2552" w:rsidRPr="00D04A57" w:rsidRDefault="00BD2552" w:rsidP="00BD255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sz w:val="30"/>
                <w:szCs w:val="30"/>
              </w:rPr>
              <w:t>(36,600)</w:t>
            </w:r>
          </w:p>
        </w:tc>
      </w:tr>
      <w:tr w:rsidR="00BD2552" w:rsidRPr="0031530F" w14:paraId="20F4A6CD" w14:textId="77777777" w:rsidTr="00400E7C">
        <w:trPr>
          <w:trHeight w:val="119"/>
        </w:trPr>
        <w:tc>
          <w:tcPr>
            <w:tcW w:w="2250" w:type="dxa"/>
          </w:tcPr>
          <w:p w14:paraId="27331060" w14:textId="77777777" w:rsidR="00BD2552" w:rsidRPr="0031530F" w:rsidRDefault="00BD2552" w:rsidP="00BD25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07FA94" w14:textId="3063DB58" w:rsidR="00BD2552" w:rsidRPr="0031530F" w:rsidRDefault="00BD2552" w:rsidP="00BD255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396,114</w:t>
            </w:r>
          </w:p>
        </w:tc>
        <w:tc>
          <w:tcPr>
            <w:tcW w:w="272" w:type="dxa"/>
            <w:shd w:val="clear" w:color="auto" w:fill="FFFFFF" w:themeFill="background1"/>
          </w:tcPr>
          <w:p w14:paraId="6624F972" w14:textId="77777777" w:rsidR="00BD2552" w:rsidRPr="0031530F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828A05" w14:textId="6B5B0266" w:rsidR="00BD2552" w:rsidRPr="00D04A57" w:rsidRDefault="00BD2552" w:rsidP="00BD2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96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375,690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31F5A21B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58B9CE" w14:textId="1B95B81B" w:rsidR="00BD2552" w:rsidRPr="00D04A57" w:rsidRDefault="00BD2552" w:rsidP="00BD25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(22,214)</w:t>
            </w:r>
          </w:p>
        </w:tc>
        <w:tc>
          <w:tcPr>
            <w:tcW w:w="236" w:type="dxa"/>
            <w:shd w:val="clear" w:color="auto" w:fill="FFFFFF" w:themeFill="background1"/>
          </w:tcPr>
          <w:p w14:paraId="61DCDF10" w14:textId="7777777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6650BC" w14:textId="68736017" w:rsidR="00BD2552" w:rsidRPr="001B0378" w:rsidRDefault="00BD2552" w:rsidP="00BD255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,440)</w:t>
            </w:r>
          </w:p>
        </w:tc>
        <w:tc>
          <w:tcPr>
            <w:tcW w:w="263" w:type="dxa"/>
            <w:shd w:val="clear" w:color="auto" w:fill="FFFFFF" w:themeFill="background1"/>
          </w:tcPr>
          <w:p w14:paraId="7D343A06" w14:textId="2D3A4B97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A2F097" w14:textId="3BAF7A52" w:rsidR="00BD2552" w:rsidRPr="00D04A57" w:rsidRDefault="00BD2552" w:rsidP="00BD2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96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399,</w:t>
            </w:r>
            <w:r w:rsidRPr="00F9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D22F3D7" w14:textId="77777777" w:rsidR="00C85511" w:rsidRPr="00082FCD" w:rsidRDefault="00C85511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1078"/>
        <w:gridCol w:w="272"/>
        <w:gridCol w:w="1168"/>
        <w:gridCol w:w="236"/>
        <w:gridCol w:w="1024"/>
        <w:gridCol w:w="263"/>
        <w:gridCol w:w="1087"/>
      </w:tblGrid>
      <w:tr w:rsidR="0087028C" w:rsidRPr="0031530F" w14:paraId="4EEC93E0" w14:textId="77777777" w:rsidTr="00082FCD">
        <w:trPr>
          <w:tblHeader/>
        </w:trPr>
        <w:tc>
          <w:tcPr>
            <w:tcW w:w="2250" w:type="dxa"/>
          </w:tcPr>
          <w:p w14:paraId="644E6D2B" w14:textId="77777777" w:rsidR="0087028C" w:rsidRPr="0031530F" w:rsidRDefault="0087028C" w:rsidP="007343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2FBF09ED" w14:textId="45D22D32" w:rsidR="0087028C" w:rsidRPr="0031530F" w:rsidRDefault="0087028C" w:rsidP="007343BD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87028C" w:rsidRPr="0031530F" w14:paraId="0CEC8500" w14:textId="77777777" w:rsidTr="00082FCD">
        <w:trPr>
          <w:tblHeader/>
        </w:trPr>
        <w:tc>
          <w:tcPr>
            <w:tcW w:w="2250" w:type="dxa"/>
            <w:hideMark/>
          </w:tcPr>
          <w:p w14:paraId="64F1DCDA" w14:textId="77777777" w:rsidR="0087028C" w:rsidRPr="0031530F" w:rsidRDefault="0087028C" w:rsidP="007343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2874A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FCF188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8" w:type="dxa"/>
            <w:gridSpan w:val="7"/>
            <w:vAlign w:val="bottom"/>
            <w:hideMark/>
          </w:tcPr>
          <w:p w14:paraId="66CACB77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B0378" w:rsidRPr="0031530F" w14:paraId="4DD52C61" w14:textId="77777777" w:rsidTr="00082FCD">
        <w:trPr>
          <w:tblHeader/>
        </w:trPr>
        <w:tc>
          <w:tcPr>
            <w:tcW w:w="2250" w:type="dxa"/>
            <w:vAlign w:val="bottom"/>
            <w:hideMark/>
          </w:tcPr>
          <w:p w14:paraId="68B712A3" w14:textId="77777777" w:rsidR="001B0378" w:rsidRPr="0031530F" w:rsidRDefault="001B0378" w:rsidP="001B037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04E5F392" w14:textId="77777777" w:rsidR="001B0378" w:rsidRPr="0031530F" w:rsidRDefault="001B0378" w:rsidP="00400E7C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ED74FFF" w14:textId="2A2689DA" w:rsidR="001B0378" w:rsidRPr="0031530F" w:rsidRDefault="001B0378" w:rsidP="00400E7C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3524D84F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618B0D0A" w14:textId="77777777" w:rsidR="001B0378" w:rsidRPr="0031530F" w:rsidRDefault="001B0378" w:rsidP="00400E7C">
            <w:pPr>
              <w:tabs>
                <w:tab w:val="clear" w:pos="680"/>
                <w:tab w:val="left" w:pos="610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E801745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0309755B" w14:textId="77777777" w:rsidR="001B0378" w:rsidRPr="0031530F" w:rsidRDefault="001B0378" w:rsidP="001B03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E7DBE2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5EB2CF2" w14:textId="77777777" w:rsidR="001B0378" w:rsidRPr="0031530F" w:rsidRDefault="001B0378" w:rsidP="001B03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15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2A28011A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5BBF1D55" w14:textId="77777777" w:rsidR="001B0378" w:rsidRPr="0031530F" w:rsidRDefault="001B0378" w:rsidP="001B03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7028C" w:rsidRPr="0031530F" w14:paraId="4E278C76" w14:textId="77777777" w:rsidTr="00082FCD">
        <w:trPr>
          <w:trHeight w:hRule="exact" w:val="288"/>
          <w:tblHeader/>
        </w:trPr>
        <w:tc>
          <w:tcPr>
            <w:tcW w:w="2250" w:type="dxa"/>
          </w:tcPr>
          <w:p w14:paraId="061471AA" w14:textId="77777777" w:rsidR="0087028C" w:rsidRPr="0031530F" w:rsidRDefault="0087028C" w:rsidP="007343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595933DD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3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028C" w:rsidRPr="0031530F" w14:paraId="4AB37B51" w14:textId="77777777" w:rsidTr="00082FCD">
        <w:tc>
          <w:tcPr>
            <w:tcW w:w="2250" w:type="dxa"/>
          </w:tcPr>
          <w:p w14:paraId="5E446946" w14:textId="769D653B" w:rsidR="0087028C" w:rsidRPr="0031530F" w:rsidRDefault="0087028C" w:rsidP="007343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40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300" w:type="dxa"/>
            <w:gridSpan w:val="9"/>
          </w:tcPr>
          <w:p w14:paraId="01879D8A" w14:textId="77777777" w:rsidR="0087028C" w:rsidRPr="0031530F" w:rsidRDefault="0087028C" w:rsidP="007343B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7028C" w:rsidRPr="0031530F" w14:paraId="544BF842" w14:textId="77777777" w:rsidTr="00082FCD">
        <w:tc>
          <w:tcPr>
            <w:tcW w:w="3150" w:type="dxa"/>
            <w:gridSpan w:val="2"/>
            <w:hideMark/>
          </w:tcPr>
          <w:p w14:paraId="628EB781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1822B671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6BDDA15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C64009D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3786E96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74B62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53AEBD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7637516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D8F7A1A" w14:textId="77777777" w:rsidR="0087028C" w:rsidRPr="0031530F" w:rsidRDefault="0087028C" w:rsidP="007343B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69A3" w:rsidRPr="0031530F" w14:paraId="4F452C77" w14:textId="77777777" w:rsidTr="00082FCD">
        <w:trPr>
          <w:trHeight w:val="119"/>
        </w:trPr>
        <w:tc>
          <w:tcPr>
            <w:tcW w:w="2250" w:type="dxa"/>
          </w:tcPr>
          <w:p w14:paraId="3D56B1C6" w14:textId="77777777" w:rsidR="006D69A3" w:rsidRDefault="006D69A3" w:rsidP="006D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20E9DCB6" w14:textId="06F7D2F2" w:rsidR="006D69A3" w:rsidRPr="0082502A" w:rsidRDefault="006D69A3" w:rsidP="006D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00D7FF6A" w14:textId="77777777" w:rsidR="006D69A3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9D88E" w14:textId="68847A72" w:rsidR="006D69A3" w:rsidRPr="00400E7C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367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4BCB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2" w:type="dxa"/>
          </w:tcPr>
          <w:p w14:paraId="666042F0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7B128F" w14:textId="77777777" w:rsidR="006D69A3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BB619" w14:textId="45344957" w:rsidR="006D69A3" w:rsidRPr="0031530F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4BCB">
              <w:rPr>
                <w:rFonts w:asciiTheme="majorBidi" w:hAnsiTheme="majorBidi" w:cstheme="majorBidi"/>
                <w:sz w:val="30"/>
                <w:szCs w:val="30"/>
              </w:rPr>
              <w:t>139,851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B45E05C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C6ED03" w14:textId="77777777" w:rsidR="006D69A3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C25B6" w14:textId="457F4DF4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CF6E57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DE5684" w14:textId="77777777" w:rsidR="006D69A3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A24BF" w14:textId="4FA9EDBA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2B0BAB4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70C42F" w14:textId="77777777" w:rsidR="006D69A3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F814DD" w14:textId="32912A6E" w:rsidR="006D69A3" w:rsidRPr="0031530F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4BCB">
              <w:rPr>
                <w:rFonts w:asciiTheme="majorBidi" w:hAnsiTheme="majorBidi" w:cstheme="majorBidi"/>
                <w:sz w:val="30"/>
                <w:szCs w:val="30"/>
              </w:rPr>
              <w:t>139,851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69A3" w:rsidRPr="0031530F" w14:paraId="0A1A506A" w14:textId="77777777" w:rsidTr="00082FCD">
        <w:trPr>
          <w:trHeight w:val="119"/>
        </w:trPr>
        <w:tc>
          <w:tcPr>
            <w:tcW w:w="2250" w:type="dxa"/>
            <w:hideMark/>
          </w:tcPr>
          <w:p w14:paraId="44E9BCBA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A0C3A" w14:textId="5C3AB9CF" w:rsidR="006D69A3" w:rsidRPr="0031530F" w:rsidRDefault="00F321D5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75B8C">
              <w:rPr>
                <w:rFonts w:asciiTheme="majorBidi" w:hAnsiTheme="majorBidi" w:cstheme="majorBidi"/>
                <w:sz w:val="30"/>
                <w:szCs w:val="30"/>
              </w:rPr>
              <w:t>33,31</w:t>
            </w:r>
            <w:r w:rsidR="00581DD8" w:rsidRPr="00675B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74B3F30B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7FF55E" w14:textId="575A29E3" w:rsidR="006D69A3" w:rsidRPr="00F96E40" w:rsidRDefault="00A01239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5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(13,727)</w:t>
            </w:r>
          </w:p>
        </w:tc>
        <w:tc>
          <w:tcPr>
            <w:tcW w:w="272" w:type="dxa"/>
          </w:tcPr>
          <w:p w14:paraId="65F4E11A" w14:textId="77777777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E6C86FF" w14:textId="38968A1E" w:rsidR="006D69A3" w:rsidRPr="00675B8C" w:rsidRDefault="007B03BE" w:rsidP="006D69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5B8C">
              <w:rPr>
                <w:rFonts w:asciiTheme="majorBidi" w:hAnsiTheme="majorBidi" w:cstheme="majorBidi"/>
                <w:sz w:val="30"/>
                <w:szCs w:val="30"/>
              </w:rPr>
              <w:t>(21,</w:t>
            </w:r>
            <w:r w:rsidR="00023959" w:rsidRPr="00675B8C">
              <w:rPr>
                <w:rFonts w:asciiTheme="majorBidi" w:hAnsiTheme="majorBidi" w:cstheme="majorBidi"/>
                <w:sz w:val="30"/>
                <w:szCs w:val="30"/>
              </w:rPr>
              <w:t>744)</w:t>
            </w:r>
          </w:p>
        </w:tc>
        <w:tc>
          <w:tcPr>
            <w:tcW w:w="236" w:type="dxa"/>
          </w:tcPr>
          <w:p w14:paraId="2483DBB3" w14:textId="77777777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1902DA1" w14:textId="615F5156" w:rsidR="006D69A3" w:rsidRPr="00F96E40" w:rsidRDefault="002A48C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7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335DE4" w14:textId="77777777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4A5DCF4" w14:textId="32B6A0CB" w:rsidR="006D69A3" w:rsidRPr="00F96E40" w:rsidRDefault="00DC4989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75B8C">
              <w:rPr>
                <w:rFonts w:asciiTheme="majorBidi" w:hAnsiTheme="majorBidi" w:cstheme="majorBidi"/>
                <w:sz w:val="30"/>
                <w:szCs w:val="30"/>
              </w:rPr>
              <w:t>(35,</w:t>
            </w:r>
            <w:r w:rsidR="00285801" w:rsidRPr="00675B8C">
              <w:rPr>
                <w:rFonts w:asciiTheme="majorBidi" w:hAnsiTheme="majorBidi" w:cstheme="majorBidi"/>
                <w:sz w:val="30"/>
                <w:szCs w:val="30"/>
              </w:rPr>
              <w:t>471)</w:t>
            </w:r>
          </w:p>
        </w:tc>
      </w:tr>
      <w:tr w:rsidR="006D69A3" w:rsidRPr="0031530F" w14:paraId="3C64763A" w14:textId="77777777" w:rsidTr="00082FCD">
        <w:trPr>
          <w:trHeight w:val="119"/>
        </w:trPr>
        <w:tc>
          <w:tcPr>
            <w:tcW w:w="2250" w:type="dxa"/>
          </w:tcPr>
          <w:p w14:paraId="2E8BA8D5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D8C14E" w14:textId="537C93D3" w:rsidR="006D69A3" w:rsidRPr="00D7706E" w:rsidRDefault="00933078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64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964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2" w:type="dxa"/>
            <w:shd w:val="clear" w:color="auto" w:fill="FFFFFF" w:themeFill="background1"/>
          </w:tcPr>
          <w:p w14:paraId="1C7CA395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9C4139" w14:textId="10B5E577" w:rsidR="006D69A3" w:rsidRPr="00D7706E" w:rsidRDefault="002A48C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</w:t>
            </w:r>
            <w:r w:rsidR="008D01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</w:t>
            </w:r>
            <w:r w:rsidR="008D01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FFFFFF" w:themeFill="background1"/>
          </w:tcPr>
          <w:p w14:paraId="297F2D75" w14:textId="77777777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EFF9DD3" w14:textId="209DD0C8" w:rsidR="006D69A3" w:rsidRPr="00F96E40" w:rsidRDefault="002A48C3" w:rsidP="006D69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(21,744)</w:t>
            </w:r>
          </w:p>
        </w:tc>
        <w:tc>
          <w:tcPr>
            <w:tcW w:w="236" w:type="dxa"/>
            <w:shd w:val="clear" w:color="auto" w:fill="FFFFFF" w:themeFill="background1"/>
          </w:tcPr>
          <w:p w14:paraId="7F566397" w14:textId="77777777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37A40C" w14:textId="20C0316D" w:rsidR="006D69A3" w:rsidRPr="0087028C" w:rsidRDefault="002A48C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FFFFFF" w:themeFill="background1"/>
          </w:tcPr>
          <w:p w14:paraId="619D3481" w14:textId="6C234FFA" w:rsidR="006D69A3" w:rsidRPr="00F96E40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F41207" w14:textId="2CEC8E56" w:rsidR="006D69A3" w:rsidRPr="00F96E40" w:rsidRDefault="00675B8C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(17</w:t>
            </w:r>
            <w:r w:rsidR="008D01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D01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D69A3" w:rsidRPr="0031530F" w14:paraId="7B53640E" w14:textId="77777777" w:rsidTr="00082FCD">
        <w:trPr>
          <w:trHeight w:hRule="exact" w:val="426"/>
        </w:trPr>
        <w:tc>
          <w:tcPr>
            <w:tcW w:w="2250" w:type="dxa"/>
          </w:tcPr>
          <w:p w14:paraId="7518672F" w14:textId="04E2418B" w:rsidR="006D69A3" w:rsidRPr="00A06467" w:rsidRDefault="0077234C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43B674A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35F66D68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9CFFB5C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4AEAC453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B7A7E11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432AD2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CCE6932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14:paraId="25A671C4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D67346E" w14:textId="77777777" w:rsidR="006D69A3" w:rsidRPr="00A06467" w:rsidRDefault="006D69A3" w:rsidP="006D69A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D69A3" w:rsidRPr="0031530F" w14:paraId="1C628FC0" w14:textId="77777777" w:rsidTr="00082FCD">
        <w:tc>
          <w:tcPr>
            <w:tcW w:w="3150" w:type="dxa"/>
            <w:gridSpan w:val="2"/>
            <w:hideMark/>
          </w:tcPr>
          <w:p w14:paraId="1F2319D2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153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20A26170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80B87E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327318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7637D5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8D799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83CDBD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578BE9A" w14:textId="77777777" w:rsidR="006D69A3" w:rsidRPr="0031530F" w:rsidRDefault="006D69A3" w:rsidP="006D69A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34E5DA" w14:textId="77777777" w:rsidR="006D69A3" w:rsidRPr="0031530F" w:rsidRDefault="006D69A3" w:rsidP="006D69A3">
            <w:pPr>
              <w:tabs>
                <w:tab w:val="decimal" w:pos="680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69A3" w:rsidRPr="0031530F" w14:paraId="47BD88BA" w14:textId="77777777" w:rsidTr="00082FCD">
        <w:trPr>
          <w:trHeight w:val="119"/>
        </w:trPr>
        <w:tc>
          <w:tcPr>
            <w:tcW w:w="2250" w:type="dxa"/>
          </w:tcPr>
          <w:p w14:paraId="28248F5F" w14:textId="77777777" w:rsidR="006D69A3" w:rsidRDefault="006D69A3" w:rsidP="006D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</w:t>
            </w:r>
          </w:p>
          <w:p w14:paraId="5EE3C0CF" w14:textId="3A26096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00" w:type="dxa"/>
            <w:shd w:val="clear" w:color="auto" w:fill="FFFFFF" w:themeFill="background1"/>
          </w:tcPr>
          <w:p w14:paraId="026E21F5" w14:textId="77777777" w:rsidR="006D69A3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AA57D" w14:textId="56196588" w:rsidR="006D69A3" w:rsidRPr="0031530F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158,497</w:t>
            </w:r>
          </w:p>
        </w:tc>
        <w:tc>
          <w:tcPr>
            <w:tcW w:w="272" w:type="dxa"/>
          </w:tcPr>
          <w:p w14:paraId="216B8A26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CAF14C" w14:textId="77777777" w:rsidR="006D69A3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6BB770" w14:textId="1997AC08" w:rsidR="006D69A3" w:rsidRPr="0031530F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(158,497)</w:t>
            </w:r>
          </w:p>
        </w:tc>
        <w:tc>
          <w:tcPr>
            <w:tcW w:w="272" w:type="dxa"/>
          </w:tcPr>
          <w:p w14:paraId="50692565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9A788E" w14:textId="77777777" w:rsidR="006D69A3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C3D563" w14:textId="720FD585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E2CAE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AB989" w14:textId="77777777" w:rsidR="006D69A3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E93D0" w14:textId="1EFC5EA4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9974F1" w14:textId="666866CF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8451409" w14:textId="77777777" w:rsidR="006D69A3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86DC47" w14:textId="1D1E7D7B" w:rsidR="006D69A3" w:rsidRPr="0031530F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(158,497)</w:t>
            </w:r>
          </w:p>
        </w:tc>
      </w:tr>
      <w:tr w:rsidR="006D69A3" w:rsidRPr="0031530F" w14:paraId="4677DF72" w14:textId="77777777" w:rsidTr="00082FCD">
        <w:trPr>
          <w:trHeight w:val="119"/>
        </w:trPr>
        <w:tc>
          <w:tcPr>
            <w:tcW w:w="2250" w:type="dxa"/>
          </w:tcPr>
          <w:p w14:paraId="4D3327DA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3E8CBFB2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37F4E691" w14:textId="77777777" w:rsidR="006D69A3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4DC16" w14:textId="493E1062" w:rsidR="006D69A3" w:rsidRPr="0031530F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2" w:type="dxa"/>
          </w:tcPr>
          <w:p w14:paraId="2D2C2E28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0500F9" w14:textId="77777777" w:rsidR="006D69A3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7C28C9" w14:textId="5403372F" w:rsidR="006D69A3" w:rsidRPr="0031530F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200,477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33356968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8E03BD" w14:textId="77777777" w:rsidR="006D69A3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05ADD5" w14:textId="173251F7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B59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EA906F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0602F5" w14:textId="27B6E146" w:rsidR="006D69A3" w:rsidRPr="0031530F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3" w:type="dxa"/>
          </w:tcPr>
          <w:p w14:paraId="6AAC6D62" w14:textId="0CDFF68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8C853EA" w14:textId="77777777" w:rsidR="006D69A3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17810" w14:textId="38481F99" w:rsidR="006D69A3" w:rsidRPr="0031530F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200,477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69A3" w:rsidRPr="0031530F" w14:paraId="24622116" w14:textId="77777777" w:rsidTr="00082FCD">
        <w:trPr>
          <w:trHeight w:val="119"/>
        </w:trPr>
        <w:tc>
          <w:tcPr>
            <w:tcW w:w="2250" w:type="dxa"/>
            <w:hideMark/>
          </w:tcPr>
          <w:p w14:paraId="7FC3E5F6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5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5A0E7F" w14:textId="54FBFBFF" w:rsidR="006D69A3" w:rsidRPr="0031530F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28,633</w:t>
            </w:r>
          </w:p>
        </w:tc>
        <w:tc>
          <w:tcPr>
            <w:tcW w:w="272" w:type="dxa"/>
          </w:tcPr>
          <w:p w14:paraId="2EEAE8FE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4F91D5C" w14:textId="17360860" w:rsidR="006D69A3" w:rsidRPr="00D04A57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12,021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63E81807" w14:textId="77777777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EEBAEE" w14:textId="11133725" w:rsidR="006D69A3" w:rsidRPr="00D04A57" w:rsidRDefault="006D69A3" w:rsidP="006D69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786)</w:t>
            </w:r>
          </w:p>
        </w:tc>
        <w:tc>
          <w:tcPr>
            <w:tcW w:w="236" w:type="dxa"/>
          </w:tcPr>
          <w:p w14:paraId="36861600" w14:textId="77777777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106DA29" w14:textId="450C512F" w:rsidR="006D69A3" w:rsidRPr="00D04A57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6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EC40C6" w14:textId="179EBD2F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87D924C" w14:textId="2213972F" w:rsidR="006D69A3" w:rsidRPr="00400E7C" w:rsidRDefault="006D69A3" w:rsidP="006D69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sz w:val="30"/>
                <w:szCs w:val="30"/>
              </w:rPr>
              <w:t>30,807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69A3" w:rsidRPr="0031530F" w14:paraId="7FFB19CE" w14:textId="77777777" w:rsidTr="00082FCD">
        <w:trPr>
          <w:trHeight w:val="119"/>
        </w:trPr>
        <w:tc>
          <w:tcPr>
            <w:tcW w:w="2250" w:type="dxa"/>
          </w:tcPr>
          <w:p w14:paraId="639C1AAA" w14:textId="77777777" w:rsidR="006D69A3" w:rsidRPr="0031530F" w:rsidRDefault="006D69A3" w:rsidP="006D6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6B7C525" w14:textId="41A07969" w:rsidR="006D69A3" w:rsidRPr="00D7706E" w:rsidRDefault="006D69A3" w:rsidP="006D69A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387,130</w:t>
            </w:r>
          </w:p>
        </w:tc>
        <w:tc>
          <w:tcPr>
            <w:tcW w:w="272" w:type="dxa"/>
            <w:shd w:val="clear" w:color="auto" w:fill="FFFFFF" w:themeFill="background1"/>
          </w:tcPr>
          <w:p w14:paraId="03131109" w14:textId="77777777" w:rsidR="006D69A3" w:rsidRPr="0031530F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812BAA" w14:textId="79C77A10" w:rsidR="006D69A3" w:rsidRPr="0048170D" w:rsidRDefault="006D69A3" w:rsidP="006D69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(370,995)</w:t>
            </w:r>
          </w:p>
        </w:tc>
        <w:tc>
          <w:tcPr>
            <w:tcW w:w="272" w:type="dxa"/>
            <w:shd w:val="clear" w:color="auto" w:fill="FFFFFF" w:themeFill="background1"/>
          </w:tcPr>
          <w:p w14:paraId="2F74BE60" w14:textId="77777777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B83A66" w14:textId="1DBFEE23" w:rsidR="006D69A3" w:rsidRPr="00D04A57" w:rsidRDefault="006D69A3" w:rsidP="006D69A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Pr="000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786)</w:t>
            </w:r>
          </w:p>
        </w:tc>
        <w:tc>
          <w:tcPr>
            <w:tcW w:w="236" w:type="dxa"/>
            <w:shd w:val="clear" w:color="auto" w:fill="FFFFFF" w:themeFill="background1"/>
          </w:tcPr>
          <w:p w14:paraId="32A52682" w14:textId="77777777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C31FB3" w14:textId="3FBB3A1F" w:rsidR="006D69A3" w:rsidRPr="00D04A57" w:rsidRDefault="006D69A3" w:rsidP="006D69A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2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FFFFFF" w:themeFill="background1"/>
          </w:tcPr>
          <w:p w14:paraId="4CA3BAAB" w14:textId="0CB1918E" w:rsidR="006D69A3" w:rsidRPr="00D04A57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03D0524" w14:textId="3F6C27A2" w:rsidR="006D69A3" w:rsidRPr="00400E7C" w:rsidRDefault="006D69A3" w:rsidP="006D69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389,781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78BABE7" w14:textId="77777777" w:rsidR="0087028C" w:rsidRPr="00400E7C" w:rsidRDefault="0087028C" w:rsidP="0040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5925F8B" w14:textId="59E8A2FA" w:rsidR="009E636E" w:rsidRPr="0031530F" w:rsidRDefault="009E636E" w:rsidP="004E2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530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94E" w:rsidRPr="0031530F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31530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1530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C354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  <w:r w:rsidR="00E86B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530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46DDA27" w14:textId="309BD208" w:rsidR="00930A31" w:rsidRDefault="008E4DA3" w:rsidP="00E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1530F">
        <w:rPr>
          <w:rFonts w:asciiTheme="majorBidi" w:hAnsiTheme="majorBidi" w:cstheme="majorBidi"/>
          <w:sz w:val="30"/>
          <w:szCs w:val="30"/>
          <w:cs/>
        </w:rPr>
        <w:t>กลุ่ม</w:t>
      </w:r>
      <w:r w:rsidR="00930A31" w:rsidRPr="0031530F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65A74952" w14:textId="77777777" w:rsidR="000465F3" w:rsidRDefault="000465F3" w:rsidP="00E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A84AC" w14:textId="77777777" w:rsidR="002F4817" w:rsidRDefault="002F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47DDA9" w14:textId="20769CCF" w:rsidR="000465F3" w:rsidRPr="00E86B83" w:rsidRDefault="000465F3" w:rsidP="000465F3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E86B83">
        <w:rPr>
          <w:rFonts w:asciiTheme="majorBidi" w:hAnsiTheme="majorBidi" w:cstheme="majorBidi"/>
          <w:sz w:val="30"/>
          <w:szCs w:val="30"/>
        </w:rPr>
        <w:t>(</w:t>
      </w:r>
      <w:r w:rsidRPr="00E86B8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E86B83">
        <w:rPr>
          <w:rFonts w:asciiTheme="majorBidi" w:hAnsiTheme="majorBidi" w:cstheme="majorBidi"/>
          <w:sz w:val="30"/>
          <w:szCs w:val="30"/>
        </w:rPr>
        <w:t>.3.</w:t>
      </w:r>
      <w:r w:rsidRPr="00E86B83">
        <w:rPr>
          <w:rFonts w:asciiTheme="majorBidi" w:hAnsiTheme="majorBidi" w:cstheme="majorBidi"/>
          <w:sz w:val="30"/>
          <w:szCs w:val="30"/>
          <w:lang w:val="en-US" w:bidi="th-TH"/>
        </w:rPr>
        <w:t xml:space="preserve">1) </w:t>
      </w:r>
      <w:r w:rsidRPr="00E86B8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0465F3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9F794A7" w14:textId="01BC3CFE" w:rsidR="000465F3" w:rsidRDefault="000465F3" w:rsidP="0079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/>
          <w:sz w:val="30"/>
          <w:szCs w:val="30"/>
        </w:rPr>
      </w:pPr>
      <w:r w:rsidRPr="000465F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79335F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0465F3">
        <w:rPr>
          <w:rFonts w:asciiTheme="majorBidi" w:hAnsiTheme="majorBidi"/>
          <w:sz w:val="30"/>
          <w:szCs w:val="30"/>
          <w:cs/>
        </w:rPr>
        <w:t>ที่เป็นสกุลเงินตราต่างประเทศ</w:t>
      </w:r>
    </w:p>
    <w:p w14:paraId="2B142119" w14:textId="5DE2A49C" w:rsidR="00906820" w:rsidRDefault="0090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46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170"/>
        <w:gridCol w:w="270"/>
        <w:gridCol w:w="1800"/>
      </w:tblGrid>
      <w:tr w:rsidR="00680F40" w:rsidRPr="0031530F" w14:paraId="0AA10963" w14:textId="77777777" w:rsidTr="00A06467">
        <w:trPr>
          <w:trHeight w:val="119"/>
        </w:trPr>
        <w:tc>
          <w:tcPr>
            <w:tcW w:w="5220" w:type="dxa"/>
          </w:tcPr>
          <w:p w14:paraId="75CDDA88" w14:textId="2BF5F463" w:rsidR="00680F40" w:rsidRPr="001764E8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64E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ศ</w:t>
            </w:r>
          </w:p>
        </w:tc>
        <w:tc>
          <w:tcPr>
            <w:tcW w:w="3240" w:type="dxa"/>
            <w:gridSpan w:val="3"/>
            <w:shd w:val="clear" w:color="auto" w:fill="FFFFFF" w:themeFill="background1"/>
          </w:tcPr>
          <w:p w14:paraId="75459CE6" w14:textId="40E8F64D" w:rsidR="00680F40" w:rsidRPr="00C86240" w:rsidRDefault="00680F40" w:rsidP="00A06467">
            <w:pPr>
              <w:pStyle w:val="acctfourfigures"/>
              <w:tabs>
                <w:tab w:val="clear" w:pos="765"/>
              </w:tabs>
              <w:spacing w:line="240" w:lineRule="atLeast"/>
              <w:ind w:left="-103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862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C86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C862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0F40" w:rsidRPr="0031530F" w14:paraId="5AE966B9" w14:textId="77777777" w:rsidTr="00A06467">
        <w:trPr>
          <w:trHeight w:val="119"/>
        </w:trPr>
        <w:tc>
          <w:tcPr>
            <w:tcW w:w="5220" w:type="dxa"/>
          </w:tcPr>
          <w:p w14:paraId="0FA9DE35" w14:textId="15AD3217" w:rsidR="00680F40" w:rsidRPr="001764E8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64E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240" w:type="dxa"/>
            <w:gridSpan w:val="3"/>
            <w:shd w:val="clear" w:color="auto" w:fill="FFFFFF" w:themeFill="background1"/>
          </w:tcPr>
          <w:p w14:paraId="02BE55AC" w14:textId="11CB5B08" w:rsidR="00680F40" w:rsidRPr="001764E8" w:rsidRDefault="00680F40" w:rsidP="00A06467">
            <w:pPr>
              <w:pStyle w:val="acctfourfigures"/>
              <w:tabs>
                <w:tab w:val="clear" w:pos="765"/>
              </w:tabs>
              <w:spacing w:line="240" w:lineRule="atLeast"/>
              <w:ind w:left="-103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6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680F40" w:rsidRPr="0031530F" w14:paraId="08AD0755" w14:textId="77777777" w:rsidTr="00A06467">
        <w:trPr>
          <w:trHeight w:val="119"/>
        </w:trPr>
        <w:tc>
          <w:tcPr>
            <w:tcW w:w="5220" w:type="dxa"/>
          </w:tcPr>
          <w:p w14:paraId="3295FBC7" w14:textId="3B5F7049" w:rsidR="00680F40" w:rsidRPr="00A06467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FFFFFF" w:themeFill="background1"/>
          </w:tcPr>
          <w:p w14:paraId="5524F377" w14:textId="416FFC33" w:rsidR="00680F40" w:rsidRPr="001764E8" w:rsidRDefault="00680F40" w:rsidP="00A06467">
            <w:pPr>
              <w:pStyle w:val="acctfourfigures"/>
              <w:tabs>
                <w:tab w:val="clear" w:pos="765"/>
              </w:tabs>
              <w:spacing w:line="240" w:lineRule="atLeast"/>
              <w:ind w:left="-103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680F40" w:rsidRPr="0031530F" w14:paraId="74B1FA26" w14:textId="77777777" w:rsidTr="00A06467">
        <w:trPr>
          <w:trHeight w:val="119"/>
        </w:trPr>
        <w:tc>
          <w:tcPr>
            <w:tcW w:w="5220" w:type="dxa"/>
          </w:tcPr>
          <w:p w14:paraId="31863AA1" w14:textId="7BFD927C" w:rsidR="00680F40" w:rsidRPr="00A06467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FFFFFF" w:themeFill="background1"/>
          </w:tcPr>
          <w:p w14:paraId="2C17AB1D" w14:textId="002B1682" w:rsidR="00680F40" w:rsidRPr="001764E8" w:rsidRDefault="00680F40" w:rsidP="00A06467">
            <w:pPr>
              <w:tabs>
                <w:tab w:val="clear" w:pos="680"/>
                <w:tab w:val="left" w:pos="426"/>
              </w:tabs>
              <w:spacing w:line="240" w:lineRule="auto"/>
              <w:ind w:left="-103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2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02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402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0F40" w:rsidRPr="0031530F" w14:paraId="6F9132FC" w14:textId="77777777" w:rsidTr="00A06467">
        <w:trPr>
          <w:trHeight w:val="119"/>
        </w:trPr>
        <w:tc>
          <w:tcPr>
            <w:tcW w:w="5220" w:type="dxa"/>
          </w:tcPr>
          <w:p w14:paraId="157082D8" w14:textId="3495836F" w:rsidR="00680F40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18585DC8" w14:textId="77777777" w:rsidR="00680F40" w:rsidRPr="00D7706E" w:rsidRDefault="00680F40" w:rsidP="00680F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11275CF" w14:textId="77777777" w:rsidR="00680F40" w:rsidRPr="0031530F" w:rsidRDefault="00680F40" w:rsidP="00680F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0C3E49DD" w14:textId="77777777" w:rsidR="00680F40" w:rsidRPr="00D7706E" w:rsidRDefault="00680F40" w:rsidP="00680F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80F40" w:rsidRPr="0031530F" w14:paraId="6903A2BB" w14:textId="77777777" w:rsidTr="00A06467">
        <w:trPr>
          <w:trHeight w:val="119"/>
        </w:trPr>
        <w:tc>
          <w:tcPr>
            <w:tcW w:w="5220" w:type="dxa"/>
          </w:tcPr>
          <w:p w14:paraId="34EE1E9F" w14:textId="7B6A3EEB" w:rsidR="00680F40" w:rsidRDefault="00680F40" w:rsidP="00680F4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3434">
              <w:rPr>
                <w:rFonts w:ascii="Angsana New" w:hAnsi="Angsana New"/>
                <w:sz w:val="30"/>
                <w:szCs w:val="30"/>
                <w:cs/>
              </w:rPr>
              <w:t>กองทุนรวมตลาดเงิน</w:t>
            </w:r>
          </w:p>
        </w:tc>
        <w:tc>
          <w:tcPr>
            <w:tcW w:w="3240" w:type="dxa"/>
            <w:gridSpan w:val="3"/>
            <w:shd w:val="clear" w:color="auto" w:fill="FFFFFF" w:themeFill="background1"/>
          </w:tcPr>
          <w:p w14:paraId="2B2F4CAB" w14:textId="060994D4" w:rsidR="00680F40" w:rsidRPr="00EE503A" w:rsidRDefault="00680F40" w:rsidP="00680F4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0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910</w:t>
            </w:r>
          </w:p>
        </w:tc>
      </w:tr>
      <w:tr w:rsidR="00680F40" w:rsidRPr="0031530F" w14:paraId="19195CAD" w14:textId="77777777" w:rsidTr="00A06467">
        <w:trPr>
          <w:trHeight w:val="119"/>
        </w:trPr>
        <w:tc>
          <w:tcPr>
            <w:tcW w:w="5220" w:type="dxa"/>
          </w:tcPr>
          <w:p w14:paraId="4C9544B7" w14:textId="62617D2F" w:rsidR="00680F40" w:rsidRPr="00567578" w:rsidRDefault="00680F40" w:rsidP="0068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7578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548B2A8A" w14:textId="5BA9E61F" w:rsidR="00680F40" w:rsidRPr="00EE503A" w:rsidRDefault="00680F40" w:rsidP="00680F4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50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101,556</w:t>
            </w:r>
          </w:p>
        </w:tc>
      </w:tr>
      <w:tr w:rsidR="00680F40" w:rsidRPr="0031530F" w14:paraId="524D8863" w14:textId="77777777" w:rsidTr="00A06467">
        <w:trPr>
          <w:trHeight w:val="119"/>
        </w:trPr>
        <w:tc>
          <w:tcPr>
            <w:tcW w:w="5220" w:type="dxa"/>
          </w:tcPr>
          <w:p w14:paraId="700FEF44" w14:textId="608BB660" w:rsidR="00680F40" w:rsidRPr="00567578" w:rsidRDefault="00680F40" w:rsidP="0068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6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7F472E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FE09C06" w14:textId="703FE04D" w:rsidR="00680F40" w:rsidRPr="00D7706E" w:rsidRDefault="00680F40" w:rsidP="00680F4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50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102,466</w:t>
            </w:r>
          </w:p>
        </w:tc>
      </w:tr>
    </w:tbl>
    <w:p w14:paraId="45EEFE5C" w14:textId="77777777" w:rsidR="00256FCB" w:rsidRPr="00A06467" w:rsidRDefault="00256FCB" w:rsidP="0079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p w14:paraId="52B8B33B" w14:textId="7CA0E85C" w:rsidR="00526380" w:rsidRPr="00526380" w:rsidRDefault="00526380" w:rsidP="0079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26380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727B6CB4" w14:textId="6E02B4C6" w:rsidR="00526380" w:rsidRDefault="00526380" w:rsidP="0079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/>
          <w:sz w:val="30"/>
          <w:szCs w:val="30"/>
        </w:rPr>
      </w:pPr>
      <w:r w:rsidRPr="00526380">
        <w:rPr>
          <w:rFonts w:asciiTheme="majorBidi" w:hAnsi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26380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4A3C496D" w14:textId="77777777" w:rsidR="00526380" w:rsidRDefault="00526380" w:rsidP="0079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520"/>
        <w:gridCol w:w="272"/>
        <w:gridCol w:w="1078"/>
        <w:gridCol w:w="236"/>
        <w:gridCol w:w="1024"/>
      </w:tblGrid>
      <w:tr w:rsidR="00751F98" w:rsidRPr="0031530F" w14:paraId="5EE20B6D" w14:textId="77777777">
        <w:trPr>
          <w:trHeight w:val="119"/>
        </w:trPr>
        <w:tc>
          <w:tcPr>
            <w:tcW w:w="3420" w:type="dxa"/>
          </w:tcPr>
          <w:p w14:paraId="7ED4D7C8" w14:textId="77777777" w:rsidR="00751F98" w:rsidRPr="00526380" w:rsidRDefault="00751F98" w:rsidP="00751F98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  <w:shd w:val="clear" w:color="auto" w:fill="FFFFFF" w:themeFill="background1"/>
          </w:tcPr>
          <w:p w14:paraId="53181B74" w14:textId="131D020C" w:rsidR="00751F98" w:rsidRPr="00751F9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นรวม/</w:t>
            </w:r>
            <w:r w:rsidRPr="00315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51F98" w:rsidRPr="0031530F" w14:paraId="10DE3CBF" w14:textId="77777777" w:rsidTr="00526380">
        <w:trPr>
          <w:trHeight w:val="119"/>
        </w:trPr>
        <w:tc>
          <w:tcPr>
            <w:tcW w:w="3420" w:type="dxa"/>
          </w:tcPr>
          <w:p w14:paraId="662F2B93" w14:textId="0417AC56" w:rsidR="00751F98" w:rsidRDefault="00751F98" w:rsidP="00751F9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63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2520" w:type="dxa"/>
            <w:shd w:val="clear" w:color="auto" w:fill="FFFFFF" w:themeFill="background1"/>
          </w:tcPr>
          <w:p w14:paraId="7AE994FA" w14:textId="2D98945D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272" w:type="dxa"/>
            <w:shd w:val="clear" w:color="auto" w:fill="FFFFFF" w:themeFill="background1"/>
          </w:tcPr>
          <w:p w14:paraId="6E053420" w14:textId="77777777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58ADB2D3" w14:textId="754C9EB7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51F9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236" w:type="dxa"/>
            <w:shd w:val="clear" w:color="auto" w:fill="FFFFFF" w:themeFill="background1"/>
          </w:tcPr>
          <w:p w14:paraId="1AB22498" w14:textId="77777777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3F3289D3" w14:textId="47C2D146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F98">
              <w:rPr>
                <w:rFonts w:asciiTheme="majorBidi" w:hAnsiTheme="majorBidi"/>
                <w:sz w:val="30"/>
                <w:szCs w:val="30"/>
                <w:cs/>
              </w:rPr>
              <w:t>การอ่อนค่า</w:t>
            </w:r>
          </w:p>
        </w:tc>
      </w:tr>
      <w:tr w:rsidR="00751F98" w:rsidRPr="0031530F" w14:paraId="1CDC9DE8" w14:textId="77777777">
        <w:trPr>
          <w:trHeight w:val="119"/>
        </w:trPr>
        <w:tc>
          <w:tcPr>
            <w:tcW w:w="3420" w:type="dxa"/>
          </w:tcPr>
          <w:p w14:paraId="4D23D82E" w14:textId="77777777" w:rsidR="00751F98" w:rsidRPr="00526380" w:rsidRDefault="00751F98" w:rsidP="00751F98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 w14:paraId="73294B14" w14:textId="7BC88F82" w:rsidR="00751F98" w:rsidRPr="00751F9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1F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2" w:type="dxa"/>
            <w:shd w:val="clear" w:color="auto" w:fill="FFFFFF" w:themeFill="background1"/>
          </w:tcPr>
          <w:p w14:paraId="12322D76" w14:textId="77777777" w:rsidR="00751F98" w:rsidRPr="001764E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shd w:val="clear" w:color="auto" w:fill="FFFFFF" w:themeFill="background1"/>
          </w:tcPr>
          <w:p w14:paraId="223315EB" w14:textId="4D2D2349" w:rsidR="00751F98" w:rsidRPr="00751F98" w:rsidRDefault="00751F98" w:rsidP="00751F98">
            <w:pPr>
              <w:tabs>
                <w:tab w:val="clear" w:pos="680"/>
                <w:tab w:val="left" w:pos="426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1F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1F98" w:rsidRPr="0031530F" w14:paraId="497EEE30" w14:textId="77777777" w:rsidTr="00751F98">
        <w:trPr>
          <w:trHeight w:val="119"/>
        </w:trPr>
        <w:tc>
          <w:tcPr>
            <w:tcW w:w="3420" w:type="dxa"/>
          </w:tcPr>
          <w:p w14:paraId="38CD1DBD" w14:textId="07D50598" w:rsidR="00751F98" w:rsidRDefault="00751F98" w:rsidP="00751F9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520" w:type="dxa"/>
            <w:shd w:val="clear" w:color="auto" w:fill="FFFFFF" w:themeFill="background1"/>
          </w:tcPr>
          <w:p w14:paraId="4CF9CAE0" w14:textId="77777777" w:rsidR="00751F98" w:rsidRPr="00D7706E" w:rsidRDefault="00751F98" w:rsidP="00751F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FFFFFF" w:themeFill="background1"/>
          </w:tcPr>
          <w:p w14:paraId="25E8CD97" w14:textId="77777777" w:rsidR="00751F98" w:rsidRPr="00F96E40" w:rsidRDefault="00751F98" w:rsidP="00751F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6F23E801" w14:textId="77777777" w:rsidR="00751F98" w:rsidRPr="00F96E40" w:rsidRDefault="00751F98" w:rsidP="00751F9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F885983" w14:textId="77777777" w:rsidR="00751F98" w:rsidRPr="00F96E40" w:rsidRDefault="00751F98" w:rsidP="00751F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3CDEC6D7" w14:textId="77777777" w:rsidR="00751F98" w:rsidRPr="0087028C" w:rsidRDefault="00751F98" w:rsidP="00751F9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F98" w:rsidRPr="0031530F" w14:paraId="39D394A4" w14:textId="77777777" w:rsidTr="00751F98">
        <w:trPr>
          <w:trHeight w:val="119"/>
        </w:trPr>
        <w:tc>
          <w:tcPr>
            <w:tcW w:w="3420" w:type="dxa"/>
          </w:tcPr>
          <w:p w14:paraId="65DF23CB" w14:textId="77ECB6F5" w:rsidR="00751F98" w:rsidRPr="00567578" w:rsidRDefault="00751F98" w:rsidP="0075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380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0" w:type="dxa"/>
            <w:shd w:val="clear" w:color="auto" w:fill="FFFFFF" w:themeFill="background1"/>
          </w:tcPr>
          <w:p w14:paraId="0DB4AF38" w14:textId="5EADDE55" w:rsidR="00751F98" w:rsidRPr="007373CD" w:rsidRDefault="007373CD" w:rsidP="007373C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73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2" w:type="dxa"/>
            <w:shd w:val="clear" w:color="auto" w:fill="FFFFFF" w:themeFill="background1"/>
          </w:tcPr>
          <w:p w14:paraId="67B2C245" w14:textId="77777777" w:rsidR="00751F98" w:rsidRPr="00F96E40" w:rsidRDefault="00751F98" w:rsidP="00751F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4FD3C37B" w14:textId="6DF8A084" w:rsidR="00751F98" w:rsidRPr="00A37F02" w:rsidRDefault="00A37F02" w:rsidP="00751F9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7F02">
              <w:rPr>
                <w:rFonts w:asciiTheme="majorBidi" w:hAnsiTheme="majorBidi" w:cstheme="majorBidi"/>
                <w:sz w:val="30"/>
                <w:szCs w:val="30"/>
              </w:rPr>
              <w:t>10,247</w:t>
            </w:r>
          </w:p>
        </w:tc>
        <w:tc>
          <w:tcPr>
            <w:tcW w:w="236" w:type="dxa"/>
            <w:shd w:val="clear" w:color="auto" w:fill="FFFFFF" w:themeFill="background1"/>
          </w:tcPr>
          <w:p w14:paraId="09FF2D8A" w14:textId="77777777" w:rsidR="00751F98" w:rsidRPr="00A37F02" w:rsidRDefault="00751F98" w:rsidP="00751F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1D82B12C" w14:textId="0EE2B2F5" w:rsidR="00751F98" w:rsidRPr="00A37F02" w:rsidRDefault="00A37F02" w:rsidP="00A37F0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7F02">
              <w:rPr>
                <w:rFonts w:asciiTheme="majorBidi" w:hAnsiTheme="majorBidi" w:cstheme="majorBidi"/>
                <w:sz w:val="30"/>
                <w:szCs w:val="30"/>
              </w:rPr>
              <w:t>(10,247)</w:t>
            </w:r>
          </w:p>
        </w:tc>
      </w:tr>
    </w:tbl>
    <w:p w14:paraId="224F0240" w14:textId="77777777" w:rsidR="00526380" w:rsidRPr="0079335F" w:rsidRDefault="00526380" w:rsidP="00627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</w:p>
    <w:p w14:paraId="43718B7F" w14:textId="66F51068" w:rsidR="00090CB0" w:rsidRPr="00E86B83" w:rsidRDefault="00090CB0" w:rsidP="00090CB0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E86B83">
        <w:rPr>
          <w:rFonts w:asciiTheme="majorBidi" w:hAnsiTheme="majorBidi" w:cstheme="majorBidi"/>
          <w:sz w:val="30"/>
          <w:szCs w:val="30"/>
        </w:rPr>
        <w:t>(</w:t>
      </w:r>
      <w:r w:rsidRPr="00E86B8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E86B83">
        <w:rPr>
          <w:rFonts w:asciiTheme="majorBidi" w:hAnsiTheme="majorBidi" w:cstheme="majorBidi"/>
          <w:sz w:val="30"/>
          <w:szCs w:val="30"/>
        </w:rPr>
        <w:t>.3.</w:t>
      </w:r>
      <w:r w:rsidR="000465F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86B8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E86B8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E86B8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760167B7" w14:textId="7CD59A06" w:rsidR="00090CB0" w:rsidRDefault="00090CB0" w:rsidP="00090CB0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846D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</w:t>
      </w:r>
      <w:r w:rsidRPr="002C5223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3846DD">
        <w:rPr>
          <w:rFonts w:asciiTheme="majorBidi" w:hAnsiTheme="majorBidi" w:cstheme="majorBidi"/>
          <w:spacing w:val="-2"/>
          <w:sz w:val="30"/>
          <w:szCs w:val="30"/>
          <w:cs/>
        </w:rPr>
        <w:t>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86B83">
        <w:rPr>
          <w:rFonts w:asciiTheme="majorBidi" w:hAnsiTheme="majorBidi" w:cstheme="majorBidi"/>
          <w:sz w:val="30"/>
          <w:szCs w:val="30"/>
        </w:rPr>
        <w:t xml:space="preserve"> </w:t>
      </w:r>
      <w:r w:rsidRPr="00E86B83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</w:t>
      </w:r>
      <w:r w:rsidRPr="002071C4">
        <w:rPr>
          <w:rFonts w:asciiTheme="majorBidi" w:hAnsiTheme="majorBidi" w:cstheme="majorBidi"/>
          <w:spacing w:val="-2"/>
          <w:sz w:val="30"/>
          <w:szCs w:val="30"/>
          <w:cs/>
        </w:rPr>
        <w:t>สดของกลุ่มบริษัท</w:t>
      </w:r>
      <w:r w:rsidRPr="002071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71C4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เนื่องจากตราสารหนี้และเงินกู้ยืม</w:t>
      </w:r>
      <w:r w:rsidRPr="00E86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1C4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647AC7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F12304" w:rsidRPr="00647AC7">
        <w:rPr>
          <w:rFonts w:asciiTheme="majorBidi" w:hAnsiTheme="majorBidi" w:cstheme="majorBidi"/>
          <w:sz w:val="30"/>
          <w:szCs w:val="30"/>
        </w:rPr>
        <w:t>8</w:t>
      </w:r>
      <w:r w:rsidRPr="00647AC7">
        <w:rPr>
          <w:rFonts w:asciiTheme="majorBidi" w:hAnsiTheme="majorBidi" w:cstheme="majorBidi" w:hint="cs"/>
          <w:sz w:val="30"/>
          <w:szCs w:val="30"/>
          <w:cs/>
        </w:rPr>
        <w:t>)</w:t>
      </w:r>
      <w:r w:rsidR="002C5223" w:rsidRPr="00647AC7">
        <w:rPr>
          <w:rFonts w:asciiTheme="majorBidi" w:hAnsiTheme="majorBidi" w:cstheme="majorBidi"/>
          <w:sz w:val="30"/>
          <w:szCs w:val="30"/>
        </w:rPr>
        <w:t xml:space="preserve"> </w:t>
      </w:r>
      <w:r w:rsidR="002C5223" w:rsidRPr="00647AC7">
        <w:rPr>
          <w:rFonts w:asciiTheme="majorBidi" w:hAnsiTheme="majorBidi" w:cstheme="majorBidi"/>
          <w:spacing w:val="-2"/>
          <w:sz w:val="30"/>
          <w:szCs w:val="30"/>
          <w:cs/>
        </w:rPr>
        <w:t>ส่วนใหญ่</w:t>
      </w:r>
      <w:r w:rsidR="002C5223" w:rsidRPr="002C5223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150092">
        <w:rPr>
          <w:rFonts w:asciiTheme="majorBidi" w:hAnsiTheme="majorBidi" w:cstheme="majorBidi"/>
          <w:spacing w:val="-2"/>
          <w:sz w:val="30"/>
          <w:szCs w:val="30"/>
        </w:rPr>
        <w:br/>
      </w:r>
      <w:r w:rsidR="002C5223" w:rsidRPr="002C5223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F552903" w14:textId="77777777" w:rsidR="002632F1" w:rsidRPr="00E86B83" w:rsidRDefault="002632F1" w:rsidP="00090CB0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B8F91" w14:textId="77777777" w:rsidR="00032781" w:rsidRPr="00E86B83" w:rsidRDefault="00032781" w:rsidP="00090CB0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A602A" w14:textId="7A9A177E" w:rsidR="00251D59" w:rsidRPr="0031530F" w:rsidRDefault="00251D5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1530F">
        <w:rPr>
          <w:rFonts w:asciiTheme="majorBidi" w:hAnsiTheme="majorBidi" w:cstheme="majorBidi"/>
          <w:cs/>
        </w:rPr>
        <w:t>การบริหารจัดการทุน</w:t>
      </w:r>
    </w:p>
    <w:p w14:paraId="36096FC2" w14:textId="77777777" w:rsidR="00251D59" w:rsidRPr="00400E7C" w:rsidRDefault="00251D59" w:rsidP="00251D5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3A10A31" w14:textId="23B6E204" w:rsidR="001A4449" w:rsidRPr="00FF59FD" w:rsidRDefault="001A4449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59FD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</w:t>
      </w:r>
      <w:r w:rsidR="003222E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743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59FD">
        <w:rPr>
          <w:rFonts w:asciiTheme="majorBidi" w:hAnsiTheme="majorBidi" w:cstheme="majorBidi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  <w:r w:rsidR="001C7D54">
        <w:rPr>
          <w:rFonts w:asciiTheme="majorBidi" w:hAnsiTheme="majorBidi" w:cstheme="majorBidi" w:hint="cs"/>
          <w:sz w:val="30"/>
          <w:szCs w:val="30"/>
          <w:cs/>
        </w:rPr>
        <w:t>ซึ่งเป็นไปตามนโยบายของบริษัท</w:t>
      </w:r>
    </w:p>
    <w:p w14:paraId="61B028D8" w14:textId="6F92BA58" w:rsidR="00906820" w:rsidRPr="001C7D54" w:rsidRDefault="0090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0DA8CB2" w14:textId="65395F58" w:rsidR="00036B89" w:rsidRPr="00F6035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B545922" w14:textId="6B632028" w:rsidR="00036B89" w:rsidRPr="001C7D54" w:rsidRDefault="00036B89" w:rsidP="00400E7C">
      <w:pPr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475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1354"/>
        <w:gridCol w:w="238"/>
        <w:gridCol w:w="1286"/>
        <w:gridCol w:w="269"/>
        <w:gridCol w:w="1350"/>
        <w:gridCol w:w="269"/>
        <w:gridCol w:w="1310"/>
      </w:tblGrid>
      <w:tr w:rsidR="00F8279B" w:rsidRPr="00363F03" w14:paraId="0E3C16E1" w14:textId="77777777" w:rsidTr="00B62E31">
        <w:tc>
          <w:tcPr>
            <w:tcW w:w="1675" w:type="pct"/>
          </w:tcPr>
          <w:p w14:paraId="1F858316" w14:textId="77777777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5" w:type="pct"/>
            <w:gridSpan w:val="3"/>
          </w:tcPr>
          <w:p w14:paraId="60029498" w14:textId="75244B2C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E0B6E7F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779AF1D3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9B" w:rsidRPr="00363F03" w14:paraId="78D7F934" w14:textId="77777777" w:rsidTr="00B62E31">
        <w:tc>
          <w:tcPr>
            <w:tcW w:w="1675" w:type="pct"/>
            <w:vAlign w:val="bottom"/>
          </w:tcPr>
          <w:p w14:paraId="32466685" w14:textId="15B5997A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741" w:type="pct"/>
          </w:tcPr>
          <w:p w14:paraId="34769B0F" w14:textId="7009A056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40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AEFF465" w14:textId="38DDEA69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51D7B94F" w14:textId="3DA9A0F4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40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BECDFFE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2959FA60" w14:textId="22E6979D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40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BE70C50" w14:textId="77777777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pct"/>
          </w:tcPr>
          <w:p w14:paraId="69D0584A" w14:textId="40D81B6A" w:rsidR="00E16EE0" w:rsidRPr="00363F03" w:rsidRDefault="00E16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40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8279B" w:rsidRPr="00363F03" w14:paraId="324AFB91" w14:textId="77777777" w:rsidTr="00B62E31">
        <w:tc>
          <w:tcPr>
            <w:tcW w:w="1675" w:type="pct"/>
          </w:tcPr>
          <w:p w14:paraId="1080366E" w14:textId="77777777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5" w:type="pct"/>
            <w:gridSpan w:val="7"/>
          </w:tcPr>
          <w:p w14:paraId="21B4DB3A" w14:textId="327F8ED9" w:rsidR="00E16EE0" w:rsidRPr="00363F03" w:rsidRDefault="00E1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279B" w:rsidRPr="00363F03" w14:paraId="4FD6219E" w14:textId="77777777" w:rsidTr="00B62E31">
        <w:tc>
          <w:tcPr>
            <w:tcW w:w="1675" w:type="pct"/>
          </w:tcPr>
          <w:p w14:paraId="497F7475" w14:textId="37306650" w:rsidR="0031530F" w:rsidRPr="00363F03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41" w:type="pct"/>
            <w:tcBorders>
              <w:bottom w:val="nil"/>
            </w:tcBorders>
          </w:tcPr>
          <w:p w14:paraId="6D63B6F9" w14:textId="77777777" w:rsidR="0031530F" w:rsidRPr="00E64B5B" w:rsidRDefault="0031530F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6F69DE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3E3D236B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849B6F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tcBorders>
              <w:bottom w:val="nil"/>
            </w:tcBorders>
          </w:tcPr>
          <w:p w14:paraId="5C4BC9D0" w14:textId="77777777" w:rsidR="0031530F" w:rsidRPr="00E64B5B" w:rsidRDefault="0031530F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8A1E41" w14:textId="77777777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nil"/>
            </w:tcBorders>
          </w:tcPr>
          <w:p w14:paraId="39A37BEE" w14:textId="2D2B3381" w:rsidR="0031530F" w:rsidRPr="00E64B5B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79B" w:rsidRPr="00363F03" w14:paraId="4166515F" w14:textId="77777777" w:rsidTr="00B62E31">
        <w:tc>
          <w:tcPr>
            <w:tcW w:w="1675" w:type="pct"/>
          </w:tcPr>
          <w:p w14:paraId="178D7441" w14:textId="52181893" w:rsidR="0031530F" w:rsidRPr="00363F03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1" w:type="pct"/>
            <w:tcBorders>
              <w:bottom w:val="double" w:sz="4" w:space="0" w:color="auto"/>
            </w:tcBorders>
          </w:tcPr>
          <w:p w14:paraId="57BFA53C" w14:textId="4695F5A7" w:rsidR="0031530F" w:rsidRPr="0084188E" w:rsidRDefault="004468F8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1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2,942</w:t>
            </w:r>
          </w:p>
        </w:tc>
        <w:tc>
          <w:tcPr>
            <w:tcW w:w="130" w:type="pct"/>
          </w:tcPr>
          <w:p w14:paraId="6E32D17A" w14:textId="77777777" w:rsidR="0031530F" w:rsidRPr="0084188E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</w:tcPr>
          <w:p w14:paraId="2E9B17A1" w14:textId="4414FE9B" w:rsidR="0031530F" w:rsidRPr="0084188E" w:rsidRDefault="00004058" w:rsidP="001974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188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5,082</w:t>
            </w:r>
          </w:p>
        </w:tc>
        <w:tc>
          <w:tcPr>
            <w:tcW w:w="147" w:type="pct"/>
          </w:tcPr>
          <w:p w14:paraId="0EE63AF5" w14:textId="77777777" w:rsidR="0031530F" w:rsidRPr="0084188E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317076B6" w14:textId="005D892E" w:rsidR="0031530F" w:rsidRPr="0084188E" w:rsidRDefault="004468F8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1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2,942</w:t>
            </w:r>
          </w:p>
        </w:tc>
        <w:tc>
          <w:tcPr>
            <w:tcW w:w="147" w:type="pct"/>
          </w:tcPr>
          <w:p w14:paraId="4286F650" w14:textId="77777777" w:rsidR="0031530F" w:rsidRPr="0084188E" w:rsidRDefault="0031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28B1A07B" w14:textId="3599435D" w:rsidR="0031530F" w:rsidRPr="0084188E" w:rsidRDefault="00004058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1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5,082</w:t>
            </w:r>
          </w:p>
        </w:tc>
      </w:tr>
      <w:tr w:rsidR="00F8279B" w:rsidRPr="00363F03" w14:paraId="4B925EF8" w14:textId="77777777" w:rsidTr="00400E7C">
        <w:trPr>
          <w:trHeight w:hRule="exact" w:val="437"/>
        </w:trPr>
        <w:tc>
          <w:tcPr>
            <w:tcW w:w="1675" w:type="pct"/>
          </w:tcPr>
          <w:p w14:paraId="122B2791" w14:textId="77777777" w:rsidR="00AC7B65" w:rsidRPr="00150092" w:rsidRDefault="00AC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25" w:type="pct"/>
            <w:gridSpan w:val="7"/>
          </w:tcPr>
          <w:p w14:paraId="1C999914" w14:textId="77777777" w:rsidR="00AC7B65" w:rsidRPr="00150092" w:rsidRDefault="00AC7B65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E31" w:rsidRPr="00363F03" w14:paraId="6D76ACA3" w14:textId="77777777" w:rsidTr="00B62E31">
        <w:tc>
          <w:tcPr>
            <w:tcW w:w="1675" w:type="pct"/>
          </w:tcPr>
          <w:p w14:paraId="2018312C" w14:textId="3CE14956" w:rsidR="00B62E31" w:rsidRPr="00363F03" w:rsidRDefault="00B6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3325" w:type="pct"/>
            <w:gridSpan w:val="7"/>
          </w:tcPr>
          <w:p w14:paraId="5B231F5A" w14:textId="77777777" w:rsidR="00B62E31" w:rsidRPr="00E64B5B" w:rsidRDefault="00B62E31" w:rsidP="00E6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6AE7" w:rsidRPr="00363F03" w14:paraId="00761414" w14:textId="3E2DBB49" w:rsidTr="00B62E31">
        <w:tc>
          <w:tcPr>
            <w:tcW w:w="1675" w:type="pct"/>
          </w:tcPr>
          <w:p w14:paraId="626306ED" w14:textId="0DFE04A0" w:rsidR="00D46AE7" w:rsidRPr="00AD5AB4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lang w:val="en-GB"/>
              </w:rPr>
            </w:pPr>
            <w:r w:rsidRPr="00AD5AB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สัญญาบริการบำรุงรักษาทางยกระดับ</w:t>
            </w:r>
          </w:p>
        </w:tc>
        <w:tc>
          <w:tcPr>
            <w:tcW w:w="741" w:type="pct"/>
          </w:tcPr>
          <w:p w14:paraId="7711C08E" w14:textId="4DD83131" w:rsidR="00D46AE7" w:rsidRPr="00E64B5B" w:rsidRDefault="00D46AE7" w:rsidP="00A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9,712</w:t>
            </w:r>
          </w:p>
        </w:tc>
        <w:tc>
          <w:tcPr>
            <w:tcW w:w="130" w:type="pct"/>
          </w:tcPr>
          <w:p w14:paraId="7F1505E9" w14:textId="77777777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</w:tcPr>
          <w:p w14:paraId="6490C570" w14:textId="2DAE5806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4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F33507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2D461121" w14:textId="29DD6396" w:rsidR="00D46AE7" w:rsidRPr="001A54B9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9,712</w:t>
            </w:r>
          </w:p>
        </w:tc>
        <w:tc>
          <w:tcPr>
            <w:tcW w:w="147" w:type="pct"/>
          </w:tcPr>
          <w:p w14:paraId="740BF2AE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</w:tcPr>
          <w:p w14:paraId="0C0D9767" w14:textId="5E86E0F5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</w:rPr>
              <w:t>4,729</w:t>
            </w:r>
          </w:p>
        </w:tc>
      </w:tr>
      <w:tr w:rsidR="00D46AE7" w:rsidRPr="00363F03" w14:paraId="0A8E7EB5" w14:textId="77777777" w:rsidTr="00B62E31">
        <w:tc>
          <w:tcPr>
            <w:tcW w:w="1675" w:type="pct"/>
          </w:tcPr>
          <w:p w14:paraId="16BD38F0" w14:textId="7D2E05D9" w:rsidR="00D46AE7" w:rsidRPr="00363F03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741" w:type="pct"/>
            <w:tcBorders>
              <w:bottom w:val="nil"/>
            </w:tcBorders>
          </w:tcPr>
          <w:p w14:paraId="1A8E0A6B" w14:textId="0BC67079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7,301</w:t>
            </w:r>
          </w:p>
        </w:tc>
        <w:tc>
          <w:tcPr>
            <w:tcW w:w="130" w:type="pct"/>
          </w:tcPr>
          <w:p w14:paraId="56326889" w14:textId="77777777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66E13C6A" w14:textId="33FA856C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15,193</w:t>
            </w:r>
          </w:p>
        </w:tc>
        <w:tc>
          <w:tcPr>
            <w:tcW w:w="147" w:type="pct"/>
          </w:tcPr>
          <w:p w14:paraId="69D796E1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</w:tcPr>
          <w:p w14:paraId="0EC436EB" w14:textId="2D422B30" w:rsidR="00D46AE7" w:rsidRPr="001A54B9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7,301</w:t>
            </w:r>
          </w:p>
        </w:tc>
        <w:tc>
          <w:tcPr>
            <w:tcW w:w="147" w:type="pct"/>
          </w:tcPr>
          <w:p w14:paraId="187B8E8B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nil"/>
            </w:tcBorders>
          </w:tcPr>
          <w:p w14:paraId="743E068F" w14:textId="4671F67F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</w:rPr>
              <w:t>15,193</w:t>
            </w:r>
          </w:p>
        </w:tc>
      </w:tr>
      <w:tr w:rsidR="00D46AE7" w:rsidRPr="00363F03" w14:paraId="0501EC05" w14:textId="77777777" w:rsidTr="00B62E31">
        <w:tc>
          <w:tcPr>
            <w:tcW w:w="1675" w:type="pct"/>
          </w:tcPr>
          <w:p w14:paraId="3FEB8606" w14:textId="50890E4D" w:rsidR="00D46AE7" w:rsidRPr="00363F03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DF9C12C" w14:textId="1A45C895" w:rsidR="00D46AE7" w:rsidRPr="00E64B5B" w:rsidRDefault="00A6168B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40,908</w:t>
            </w:r>
          </w:p>
        </w:tc>
        <w:tc>
          <w:tcPr>
            <w:tcW w:w="130" w:type="pct"/>
          </w:tcPr>
          <w:p w14:paraId="7174B45C" w14:textId="77777777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25382589" w14:textId="43EF0FE6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38,413</w:t>
            </w:r>
          </w:p>
        </w:tc>
        <w:tc>
          <w:tcPr>
            <w:tcW w:w="147" w:type="pct"/>
          </w:tcPr>
          <w:p w14:paraId="7604B2D6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2D4DB32E" w14:textId="5E7FA508" w:rsidR="00D46AE7" w:rsidRPr="001A54B9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29,981</w:t>
            </w:r>
          </w:p>
        </w:tc>
        <w:tc>
          <w:tcPr>
            <w:tcW w:w="147" w:type="pct"/>
          </w:tcPr>
          <w:p w14:paraId="18DFB3DF" w14:textId="77777777" w:rsidR="00D46AE7" w:rsidRPr="00E64B5B" w:rsidRDefault="00D46AE7" w:rsidP="00D46AE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49816B65" w14:textId="2F8F911C" w:rsidR="00D46AE7" w:rsidRPr="00E64B5B" w:rsidRDefault="00D46AE7" w:rsidP="00D4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sz w:val="30"/>
                <w:szCs w:val="30"/>
              </w:rPr>
              <w:t>38,413</w:t>
            </w:r>
          </w:p>
        </w:tc>
      </w:tr>
      <w:tr w:rsidR="00004058" w:rsidRPr="00363F03" w14:paraId="03D908C7" w14:textId="77777777" w:rsidTr="00B62E31">
        <w:tc>
          <w:tcPr>
            <w:tcW w:w="1675" w:type="pct"/>
            <w:tcBorders>
              <w:bottom w:val="nil"/>
            </w:tcBorders>
          </w:tcPr>
          <w:p w14:paraId="2AE8D01F" w14:textId="6A45C37D" w:rsidR="00004058" w:rsidRPr="00AC7B65" w:rsidRDefault="00004058" w:rsidP="0000405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7B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23236631" w14:textId="061B9C70" w:rsidR="00004058" w:rsidRPr="00E64B5B" w:rsidRDefault="007D6B1A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57,921</w:t>
            </w:r>
          </w:p>
        </w:tc>
        <w:tc>
          <w:tcPr>
            <w:tcW w:w="130" w:type="pct"/>
            <w:tcBorders>
              <w:bottom w:val="nil"/>
            </w:tcBorders>
          </w:tcPr>
          <w:p w14:paraId="3D91C4FE" w14:textId="686C7077" w:rsidR="00004058" w:rsidRPr="00E64B5B" w:rsidRDefault="00004058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4084FB52" w14:textId="09BE89D9" w:rsidR="00004058" w:rsidRPr="00E64B5B" w:rsidRDefault="00004058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53,606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8AA4C42" w14:textId="77777777" w:rsidR="00004058" w:rsidRPr="00E64B5B" w:rsidRDefault="00004058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483C6727" w14:textId="6F90A9CD" w:rsidR="00004058" w:rsidRPr="001A54B9" w:rsidRDefault="00A75400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46,994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04E2194" w14:textId="77777777" w:rsidR="00004058" w:rsidRPr="00E64B5B" w:rsidRDefault="00004058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606AFF82" w14:textId="7D39B4D8" w:rsidR="00004058" w:rsidRPr="00E64B5B" w:rsidRDefault="00004058" w:rsidP="0000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A5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58,335</w:t>
            </w:r>
          </w:p>
        </w:tc>
      </w:tr>
    </w:tbl>
    <w:p w14:paraId="03C9D1E9" w14:textId="54C45F6C" w:rsidR="00024267" w:rsidRPr="001C7D54" w:rsidRDefault="00024267" w:rsidP="008E28C4">
      <w:pPr>
        <w:rPr>
          <w:rFonts w:asciiTheme="majorBidi" w:hAnsiTheme="majorBidi" w:cstheme="majorBidi"/>
          <w:sz w:val="24"/>
          <w:szCs w:val="24"/>
        </w:rPr>
      </w:pPr>
    </w:p>
    <w:p w14:paraId="72C27C20" w14:textId="4CE8897C" w:rsidR="00CD2577" w:rsidRPr="002632F1" w:rsidRDefault="00F8279B" w:rsidP="00CD257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bookmarkStart w:id="2" w:name="_Hlk127882201"/>
      <w:r w:rsidRPr="002632F1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34287EB1" w14:textId="77777777" w:rsidR="00BB0B61" w:rsidRPr="001C7D54" w:rsidRDefault="00BB0B61" w:rsidP="002632F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C1ACA4" w14:textId="3A102D62" w:rsidR="00BB0B61" w:rsidRPr="002632F1" w:rsidRDefault="00BB0B61" w:rsidP="001122B8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32F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การจ่ายเงินปันผล</w:t>
      </w:r>
      <w:r w:rsidR="006451BB" w:rsidRPr="002632F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ประจำปี </w:t>
      </w:r>
      <w:r w:rsidR="006451BB" w:rsidRPr="002632F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632F1" w:rsidRPr="002632F1">
        <w:rPr>
          <w:rFonts w:asciiTheme="majorBidi" w:hAnsiTheme="majorBidi" w:cstheme="majorBidi"/>
          <w:i/>
          <w:iCs/>
          <w:sz w:val="30"/>
          <w:szCs w:val="30"/>
        </w:rPr>
        <w:t>8</w:t>
      </w:r>
    </w:p>
    <w:p w14:paraId="29811813" w14:textId="6AE0711E" w:rsidR="007B28FF" w:rsidRPr="001C7D54" w:rsidRDefault="00140170" w:rsidP="001C7D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32F1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40978">
        <w:rPr>
          <w:rFonts w:asciiTheme="majorBidi" w:hAnsiTheme="majorBidi" w:cstheme="majorBidi"/>
          <w:sz w:val="30"/>
          <w:szCs w:val="30"/>
        </w:rPr>
        <w:t>19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2632F1">
        <w:rPr>
          <w:rFonts w:asciiTheme="majorBidi" w:hAnsiTheme="majorBidi" w:cstheme="majorBidi"/>
          <w:sz w:val="30"/>
          <w:szCs w:val="30"/>
        </w:rPr>
        <w:t>256</w:t>
      </w:r>
      <w:r w:rsidR="002632F1" w:rsidRPr="002632F1">
        <w:rPr>
          <w:rFonts w:asciiTheme="majorBidi" w:hAnsiTheme="majorBidi" w:cstheme="majorBidi"/>
          <w:sz w:val="30"/>
          <w:szCs w:val="30"/>
        </w:rPr>
        <w:t>9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คณะกรรมการได้มีมติเห็นชอบการจัดสรรกำไรเป็นเงินปันผลสำหรับผลการดำเนินงานประจำปี </w:t>
      </w:r>
      <w:r w:rsidRPr="002632F1">
        <w:rPr>
          <w:rFonts w:asciiTheme="majorBidi" w:hAnsiTheme="majorBidi" w:cstheme="majorBidi"/>
          <w:sz w:val="30"/>
          <w:szCs w:val="30"/>
        </w:rPr>
        <w:t>256</w:t>
      </w:r>
      <w:r w:rsidR="002632F1" w:rsidRPr="002632F1">
        <w:rPr>
          <w:rFonts w:asciiTheme="majorBidi" w:hAnsiTheme="majorBidi" w:cstheme="majorBidi"/>
          <w:sz w:val="30"/>
          <w:szCs w:val="30"/>
        </w:rPr>
        <w:t>8</w:t>
      </w:r>
      <w:r w:rsidRPr="002632F1">
        <w:rPr>
          <w:rFonts w:asciiTheme="majorBidi" w:hAnsiTheme="majorBidi" w:cstheme="majorBidi"/>
          <w:sz w:val="30"/>
          <w:szCs w:val="30"/>
        </w:rPr>
        <w:t xml:space="preserve"> 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โดยจ่ายจากกำไรสุทธิในอัตราหุ้นละ </w:t>
      </w:r>
      <w:r w:rsidR="00100F39">
        <w:rPr>
          <w:rFonts w:asciiTheme="majorBidi" w:hAnsiTheme="majorBidi" w:cstheme="majorBidi"/>
          <w:sz w:val="30"/>
          <w:szCs w:val="30"/>
        </w:rPr>
        <w:t>0.8744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2632F1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00F39">
        <w:rPr>
          <w:rFonts w:asciiTheme="majorBidi" w:hAnsiTheme="majorBidi" w:cstheme="majorBidi"/>
          <w:sz w:val="30"/>
          <w:szCs w:val="30"/>
        </w:rPr>
        <w:t>1,032.87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 ล้านบาท และจ่ายเงินปันผลจากกำไรสะสมในอัตราหุ้นละ </w:t>
      </w:r>
      <w:r w:rsidR="00100F39">
        <w:rPr>
          <w:rFonts w:asciiTheme="majorBidi" w:hAnsiTheme="majorBidi" w:cstheme="majorBidi"/>
          <w:sz w:val="30"/>
          <w:szCs w:val="30"/>
        </w:rPr>
        <w:t>0.0056</w:t>
      </w:r>
      <w:r w:rsidRPr="002632F1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C5675A" w:rsidRPr="006E21FF">
        <w:rPr>
          <w:rFonts w:asciiTheme="majorBidi" w:hAnsiTheme="majorBidi" w:cstheme="majorBidi"/>
          <w:spacing w:val="-4"/>
          <w:sz w:val="30"/>
          <w:szCs w:val="30"/>
        </w:rPr>
        <w:t>6.61</w:t>
      </w:r>
      <w:r w:rsidRPr="006E21F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ทั้งนี้ในระหว่างปี </w:t>
      </w:r>
      <w:r w:rsidRPr="006E21F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632F1" w:rsidRPr="006E21FF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E21F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บริษัทได้จ่ายเงินปันผลระหว่างกาลสำหรับผลการดำเนินงานของปี </w:t>
      </w:r>
      <w:r w:rsidRPr="006E21F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632F1" w:rsidRPr="006E21FF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E21F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32781">
        <w:rPr>
          <w:rFonts w:asciiTheme="majorBidi" w:hAnsiTheme="majorBidi" w:cstheme="majorBidi"/>
          <w:spacing w:val="-4"/>
          <w:sz w:val="30"/>
          <w:szCs w:val="30"/>
        </w:rPr>
        <w:br/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ไปแล้วในอัตราหุ้นละ </w:t>
      </w:r>
      <w:r w:rsidR="00C5675A" w:rsidRPr="00A06467">
        <w:rPr>
          <w:rFonts w:asciiTheme="majorBidi" w:hAnsiTheme="majorBidi" w:cstheme="majorBidi"/>
          <w:spacing w:val="-2"/>
          <w:sz w:val="30"/>
          <w:szCs w:val="30"/>
        </w:rPr>
        <w:t>0.66</w:t>
      </w:r>
      <w:r w:rsidR="002632F1" w:rsidRPr="00A064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เป็นจำนวนเงิน </w:t>
      </w:r>
      <w:r w:rsidR="00C5675A" w:rsidRPr="00A06467">
        <w:rPr>
          <w:rFonts w:asciiTheme="majorBidi" w:hAnsiTheme="majorBidi" w:cstheme="majorBidi"/>
          <w:spacing w:val="-2"/>
          <w:sz w:val="30"/>
          <w:szCs w:val="30"/>
        </w:rPr>
        <w:t>779.61</w:t>
      </w:r>
      <w:r w:rsidRPr="00A064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>ล้านบาท ดังนั้น บริษัทจะจ่ายเงินปัน</w:t>
      </w:r>
      <w:r w:rsidR="000B5901">
        <w:rPr>
          <w:rFonts w:asciiTheme="majorBidi" w:hAnsiTheme="majorBidi" w:cstheme="majorBidi" w:hint="cs"/>
          <w:spacing w:val="-2"/>
          <w:sz w:val="30"/>
          <w:szCs w:val="30"/>
          <w:cs/>
        </w:rPr>
        <w:t>ผล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>ส่วนที่เหลือในอัตรา</w:t>
      </w:r>
      <w:r w:rsidR="00DB1151">
        <w:rPr>
          <w:rFonts w:asciiTheme="majorBidi" w:hAnsiTheme="majorBidi" w:cstheme="majorBidi"/>
          <w:spacing w:val="-2"/>
          <w:sz w:val="30"/>
          <w:szCs w:val="30"/>
        </w:rPr>
        <w:br/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หุ้นละ </w:t>
      </w:r>
      <w:r w:rsidR="00C5675A" w:rsidRPr="00A06467">
        <w:rPr>
          <w:rFonts w:asciiTheme="majorBidi" w:hAnsiTheme="majorBidi" w:cstheme="majorBidi"/>
          <w:spacing w:val="-2"/>
          <w:sz w:val="30"/>
          <w:szCs w:val="30"/>
        </w:rPr>
        <w:t>0.22</w:t>
      </w:r>
      <w:r w:rsidRPr="00A064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786EAB"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สำหรับผลการดำเนินงานประจำปี </w:t>
      </w:r>
      <w:r w:rsidRPr="00A0646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632F1" w:rsidRPr="00A06467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064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C5675A" w:rsidRPr="00A06467">
        <w:rPr>
          <w:rFonts w:asciiTheme="majorBidi" w:hAnsiTheme="majorBidi" w:cstheme="majorBidi"/>
          <w:spacing w:val="-2"/>
          <w:sz w:val="30"/>
          <w:szCs w:val="30"/>
        </w:rPr>
        <w:t>259.87</w:t>
      </w:r>
      <w:r w:rsidRPr="00A064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6467">
        <w:rPr>
          <w:rFonts w:asciiTheme="majorBidi" w:hAnsiTheme="majorBidi" w:cstheme="majorBidi"/>
          <w:spacing w:val="-2"/>
          <w:sz w:val="30"/>
          <w:szCs w:val="30"/>
          <w:cs/>
        </w:rPr>
        <w:t>ล้านบาท ทั้งนี้คณะกรรมการบริษัท</w:t>
      </w:r>
      <w:r w:rsidRPr="002632F1">
        <w:rPr>
          <w:rFonts w:asciiTheme="majorBidi" w:hAnsiTheme="majorBidi" w:cstheme="majorBidi"/>
          <w:sz w:val="30"/>
          <w:szCs w:val="30"/>
          <w:cs/>
        </w:rPr>
        <w:t>จะนำเสนอให้ที่ประชุมผู้ถือหุ้น</w:t>
      </w:r>
      <w:r w:rsidR="00970FDD" w:rsidRPr="002632F1">
        <w:rPr>
          <w:rFonts w:asciiTheme="majorBidi" w:hAnsiTheme="majorBidi" w:cstheme="majorBidi" w:hint="cs"/>
          <w:sz w:val="30"/>
          <w:szCs w:val="30"/>
          <w:cs/>
        </w:rPr>
        <w:t xml:space="preserve">ประจำปี </w:t>
      </w:r>
      <w:r w:rsidR="00970FDD" w:rsidRPr="002632F1">
        <w:rPr>
          <w:rFonts w:asciiTheme="majorBidi" w:hAnsiTheme="majorBidi" w:cstheme="majorBidi"/>
          <w:sz w:val="30"/>
          <w:szCs w:val="30"/>
        </w:rPr>
        <w:t>256</w:t>
      </w:r>
      <w:r w:rsidR="002632F1" w:rsidRPr="002632F1">
        <w:rPr>
          <w:rFonts w:asciiTheme="majorBidi" w:hAnsiTheme="majorBidi" w:cstheme="majorBidi"/>
          <w:sz w:val="30"/>
          <w:szCs w:val="30"/>
        </w:rPr>
        <w:t>9</w:t>
      </w:r>
      <w:r w:rsidR="00970FDD" w:rsidRPr="002632F1">
        <w:rPr>
          <w:rFonts w:asciiTheme="majorBidi" w:hAnsiTheme="majorBidi" w:cstheme="majorBidi"/>
          <w:sz w:val="30"/>
          <w:szCs w:val="30"/>
        </w:rPr>
        <w:t xml:space="preserve"> </w:t>
      </w:r>
      <w:r w:rsidRPr="002632F1">
        <w:rPr>
          <w:rFonts w:asciiTheme="majorBidi" w:hAnsiTheme="majorBidi" w:cstheme="majorBidi"/>
          <w:sz w:val="30"/>
          <w:szCs w:val="30"/>
          <w:cs/>
        </w:rPr>
        <w:t>พิจารณาอนุมัติต่อไป</w:t>
      </w:r>
      <w:bookmarkEnd w:id="2"/>
    </w:p>
    <w:sectPr w:rsidR="007B28FF" w:rsidRPr="001C7D54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0072D" w14:textId="77777777" w:rsidR="00136547" w:rsidRDefault="00136547">
      <w:r>
        <w:separator/>
      </w:r>
    </w:p>
  </w:endnote>
  <w:endnote w:type="continuationSeparator" w:id="0">
    <w:p w14:paraId="6E57FD78" w14:textId="77777777" w:rsidR="00136547" w:rsidRDefault="00136547">
      <w:r>
        <w:continuationSeparator/>
      </w:r>
    </w:p>
  </w:endnote>
  <w:endnote w:type="continuationNotice" w:id="1">
    <w:p w14:paraId="694B5D44" w14:textId="77777777" w:rsidR="00136547" w:rsidRDefault="001365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8D0C7" w14:textId="77777777" w:rsidR="00136547" w:rsidRDefault="00136547">
      <w:r>
        <w:separator/>
      </w:r>
    </w:p>
  </w:footnote>
  <w:footnote w:type="continuationSeparator" w:id="0">
    <w:p w14:paraId="3647E39B" w14:textId="77777777" w:rsidR="00136547" w:rsidRDefault="00136547">
      <w:r>
        <w:continuationSeparator/>
      </w:r>
    </w:p>
  </w:footnote>
  <w:footnote w:type="continuationNotice" w:id="1">
    <w:p w14:paraId="5BF812F9" w14:textId="77777777" w:rsidR="00136547" w:rsidRDefault="001365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0FE5" w14:textId="647AC9ED" w:rsidR="00EB5E8C" w:rsidRDefault="00EB5E8C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/>
        <w:b/>
        <w:bCs/>
        <w:sz w:val="32"/>
        <w:szCs w:val="32"/>
        <w:lang w:val="th-TH"/>
      </w:rPr>
    </w:pPr>
    <w:r w:rsidRPr="00EB5E8C">
      <w:rPr>
        <w:rFonts w:asciiTheme="majorBidi" w:hAnsi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 และบริษัทย่อย</w:t>
    </w:r>
  </w:p>
  <w:p w14:paraId="57C045BB" w14:textId="4F3FFBFE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4AB1E8C7" w:rsidR="00A05AF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463A1B">
      <w:rPr>
        <w:rFonts w:asciiTheme="majorBidi" w:hAnsiTheme="majorBidi" w:cstheme="majorBidi"/>
        <w:b/>
        <w:bCs/>
        <w:sz w:val="32"/>
        <w:szCs w:val="32"/>
      </w:rPr>
      <w:t>256</w:t>
    </w:r>
    <w:r w:rsidR="005F29B9">
      <w:rPr>
        <w:rFonts w:asciiTheme="majorBidi" w:hAnsiTheme="majorBidi" w:cstheme="majorBidi"/>
        <w:b/>
        <w:bCs/>
        <w:sz w:val="32"/>
        <w:szCs w:val="32"/>
      </w:rPr>
      <w:t>8</w:t>
    </w:r>
  </w:p>
  <w:p w14:paraId="0CA43FEA" w14:textId="77777777" w:rsidR="00A05AFE" w:rsidRPr="00B032B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6047" w14:textId="15B59787" w:rsidR="00E60FE2" w:rsidRDefault="00E60FE2" w:rsidP="00101F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ind w:left="540"/>
      <w:rPr>
        <w:rFonts w:asciiTheme="majorBidi" w:hAnsiTheme="majorBidi"/>
        <w:b/>
        <w:bCs/>
        <w:sz w:val="32"/>
        <w:szCs w:val="32"/>
        <w:lang w:val="th-TH"/>
      </w:rPr>
    </w:pPr>
    <w:r w:rsidRPr="00EB5E8C">
      <w:rPr>
        <w:rFonts w:asciiTheme="majorBidi" w:hAnsi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 และบริษัทย่อย</w:t>
    </w:r>
  </w:p>
  <w:p w14:paraId="64EA51A4" w14:textId="77777777" w:rsidR="00E60FE2" w:rsidRPr="00B032BE" w:rsidRDefault="00E60FE2" w:rsidP="00101F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40"/>
        <w:tab w:val="left" w:pos="6195"/>
      </w:tabs>
      <w:spacing w:line="240" w:lineRule="auto"/>
      <w:ind w:firstLine="540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C4AF638" w14:textId="77777777" w:rsidR="00E60FE2" w:rsidRDefault="00E60FE2" w:rsidP="00101F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540"/>
      </w:tabs>
      <w:spacing w:line="240" w:lineRule="auto"/>
      <w:ind w:firstLine="540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>
      <w:rPr>
        <w:rFonts w:asciiTheme="majorBidi" w:hAnsiTheme="majorBidi" w:cstheme="majorBidi"/>
        <w:b/>
        <w:bCs/>
        <w:sz w:val="32"/>
        <w:szCs w:val="32"/>
      </w:rPr>
      <w:t>2568</w:t>
    </w:r>
  </w:p>
  <w:p w14:paraId="32D47C90" w14:textId="77777777" w:rsidR="00E60FE2" w:rsidRPr="00B032BE" w:rsidRDefault="00E60FE2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65CE" w14:textId="77777777" w:rsidR="00E60FE2" w:rsidRDefault="00E60FE2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/>
        <w:b/>
        <w:bCs/>
        <w:sz w:val="32"/>
        <w:szCs w:val="32"/>
        <w:lang w:val="th-TH"/>
      </w:rPr>
    </w:pPr>
    <w:r w:rsidRPr="00EB5E8C">
      <w:rPr>
        <w:rFonts w:asciiTheme="majorBidi" w:hAnsi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 และบริษัทย่อย</w:t>
    </w:r>
  </w:p>
  <w:p w14:paraId="465F4F13" w14:textId="77777777" w:rsidR="00E60FE2" w:rsidRPr="00B032BE" w:rsidRDefault="00E60FE2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5169716E" w14:textId="77777777" w:rsidR="00E60FE2" w:rsidRDefault="00E60FE2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>
      <w:rPr>
        <w:rFonts w:asciiTheme="majorBidi" w:hAnsiTheme="majorBidi" w:cstheme="majorBidi"/>
        <w:b/>
        <w:bCs/>
        <w:sz w:val="32"/>
        <w:szCs w:val="32"/>
      </w:rPr>
      <w:t>2568</w:t>
    </w:r>
  </w:p>
  <w:p w14:paraId="55316785" w14:textId="77777777" w:rsidR="00E60FE2" w:rsidRPr="00B032BE" w:rsidRDefault="00E60FE2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43766D"/>
    <w:multiLevelType w:val="multilevel"/>
    <w:tmpl w:val="0EECDF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0D8C"/>
    <w:multiLevelType w:val="hybridMultilevel"/>
    <w:tmpl w:val="2288106E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DED618C"/>
    <w:multiLevelType w:val="multilevel"/>
    <w:tmpl w:val="0074A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EE33F5"/>
    <w:multiLevelType w:val="hybridMultilevel"/>
    <w:tmpl w:val="E5FEE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0A22BF"/>
    <w:multiLevelType w:val="multilevel"/>
    <w:tmpl w:val="D4CC34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D0D260A"/>
    <w:multiLevelType w:val="multilevel"/>
    <w:tmpl w:val="89B8B8E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4"/>
  </w:num>
  <w:num w:numId="12" w16cid:durableId="331493357">
    <w:abstractNumId w:val="17"/>
  </w:num>
  <w:num w:numId="13" w16cid:durableId="691801749">
    <w:abstractNumId w:val="37"/>
  </w:num>
  <w:num w:numId="14" w16cid:durableId="821459126">
    <w:abstractNumId w:val="26"/>
  </w:num>
  <w:num w:numId="15" w16cid:durableId="489253883">
    <w:abstractNumId w:val="13"/>
  </w:num>
  <w:num w:numId="16" w16cid:durableId="414712337">
    <w:abstractNumId w:val="41"/>
  </w:num>
  <w:num w:numId="17" w16cid:durableId="1629241242">
    <w:abstractNumId w:val="28"/>
  </w:num>
  <w:num w:numId="18" w16cid:durableId="2108035653">
    <w:abstractNumId w:val="16"/>
  </w:num>
  <w:num w:numId="19" w16cid:durableId="1245073444">
    <w:abstractNumId w:val="25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6"/>
  </w:num>
  <w:num w:numId="23" w16cid:durableId="202246523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4"/>
  </w:num>
  <w:num w:numId="25" w16cid:durableId="279603672">
    <w:abstractNumId w:val="31"/>
  </w:num>
  <w:num w:numId="26" w16cid:durableId="790510451">
    <w:abstractNumId w:val="29"/>
  </w:num>
  <w:num w:numId="27" w16cid:durableId="89325755">
    <w:abstractNumId w:val="12"/>
  </w:num>
  <w:num w:numId="28" w16cid:durableId="22875350">
    <w:abstractNumId w:val="45"/>
  </w:num>
  <w:num w:numId="29" w16cid:durableId="774209516">
    <w:abstractNumId w:val="33"/>
  </w:num>
  <w:num w:numId="30" w16cid:durableId="541134560">
    <w:abstractNumId w:val="42"/>
  </w:num>
  <w:num w:numId="31" w16cid:durableId="1250581843">
    <w:abstractNumId w:val="39"/>
  </w:num>
  <w:num w:numId="32" w16cid:durableId="1341467405">
    <w:abstractNumId w:val="18"/>
  </w:num>
  <w:num w:numId="33" w16cid:durableId="344987157">
    <w:abstractNumId w:val="27"/>
  </w:num>
  <w:num w:numId="34" w16cid:durableId="1132403850">
    <w:abstractNumId w:val="10"/>
  </w:num>
  <w:num w:numId="35" w16cid:durableId="1514684489">
    <w:abstractNumId w:val="30"/>
  </w:num>
  <w:num w:numId="36" w16cid:durableId="1709181074">
    <w:abstractNumId w:val="22"/>
  </w:num>
  <w:num w:numId="37" w16cid:durableId="358094595">
    <w:abstractNumId w:val="23"/>
  </w:num>
  <w:num w:numId="38" w16cid:durableId="2097481539">
    <w:abstractNumId w:val="15"/>
  </w:num>
  <w:num w:numId="39" w16cid:durableId="317854077">
    <w:abstractNumId w:val="20"/>
  </w:num>
  <w:num w:numId="40" w16cid:durableId="1743290278">
    <w:abstractNumId w:val="43"/>
  </w:num>
  <w:num w:numId="41" w16cid:durableId="15280639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40"/>
  </w:num>
  <w:num w:numId="43" w16cid:durableId="1747874765">
    <w:abstractNumId w:val="35"/>
  </w:num>
  <w:num w:numId="44" w16cid:durableId="8876496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4"/>
  </w:num>
  <w:num w:numId="47" w16cid:durableId="103768780">
    <w:abstractNumId w:val="38"/>
  </w:num>
  <w:num w:numId="48" w16cid:durableId="744836812">
    <w:abstractNumId w:val="19"/>
  </w:num>
  <w:num w:numId="49" w16cid:durableId="242840215">
    <w:abstractNumId w:val="21"/>
  </w:num>
  <w:num w:numId="50" w16cid:durableId="249125705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0F51"/>
    <w:rsid w:val="0000109A"/>
    <w:rsid w:val="000010C0"/>
    <w:rsid w:val="000011EF"/>
    <w:rsid w:val="0000149D"/>
    <w:rsid w:val="000015CD"/>
    <w:rsid w:val="0000176B"/>
    <w:rsid w:val="00001886"/>
    <w:rsid w:val="00001AFD"/>
    <w:rsid w:val="00001BBC"/>
    <w:rsid w:val="00001C55"/>
    <w:rsid w:val="00001CCB"/>
    <w:rsid w:val="00001E76"/>
    <w:rsid w:val="00002093"/>
    <w:rsid w:val="00002109"/>
    <w:rsid w:val="00002342"/>
    <w:rsid w:val="000024FF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077"/>
    <w:rsid w:val="000031FF"/>
    <w:rsid w:val="00003361"/>
    <w:rsid w:val="000034C2"/>
    <w:rsid w:val="000035BA"/>
    <w:rsid w:val="000037D8"/>
    <w:rsid w:val="0000394B"/>
    <w:rsid w:val="000039C9"/>
    <w:rsid w:val="00003A83"/>
    <w:rsid w:val="00003D33"/>
    <w:rsid w:val="00003F7C"/>
    <w:rsid w:val="0000403E"/>
    <w:rsid w:val="00004048"/>
    <w:rsid w:val="0000405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906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BE9"/>
    <w:rsid w:val="00010DCF"/>
    <w:rsid w:val="0001101F"/>
    <w:rsid w:val="000111DA"/>
    <w:rsid w:val="0001134F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17A"/>
    <w:rsid w:val="000132F3"/>
    <w:rsid w:val="000138DA"/>
    <w:rsid w:val="0001393B"/>
    <w:rsid w:val="00013AE7"/>
    <w:rsid w:val="00013D2B"/>
    <w:rsid w:val="00013DCC"/>
    <w:rsid w:val="00013EB1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8D"/>
    <w:rsid w:val="000153D4"/>
    <w:rsid w:val="0001562B"/>
    <w:rsid w:val="00015681"/>
    <w:rsid w:val="00015694"/>
    <w:rsid w:val="000156B2"/>
    <w:rsid w:val="00015941"/>
    <w:rsid w:val="00015B88"/>
    <w:rsid w:val="00015D2A"/>
    <w:rsid w:val="0001633A"/>
    <w:rsid w:val="00016738"/>
    <w:rsid w:val="00016841"/>
    <w:rsid w:val="000168CC"/>
    <w:rsid w:val="00016B2C"/>
    <w:rsid w:val="00016E07"/>
    <w:rsid w:val="00016FB2"/>
    <w:rsid w:val="00017057"/>
    <w:rsid w:val="0001726C"/>
    <w:rsid w:val="000172BF"/>
    <w:rsid w:val="000173FE"/>
    <w:rsid w:val="0001741D"/>
    <w:rsid w:val="000175C8"/>
    <w:rsid w:val="000178A9"/>
    <w:rsid w:val="0001790D"/>
    <w:rsid w:val="00017B34"/>
    <w:rsid w:val="00017C21"/>
    <w:rsid w:val="00017C6F"/>
    <w:rsid w:val="00017DA6"/>
    <w:rsid w:val="00020000"/>
    <w:rsid w:val="00020148"/>
    <w:rsid w:val="0002025A"/>
    <w:rsid w:val="0002029E"/>
    <w:rsid w:val="000202F7"/>
    <w:rsid w:val="0002041D"/>
    <w:rsid w:val="00020600"/>
    <w:rsid w:val="000206A2"/>
    <w:rsid w:val="00020783"/>
    <w:rsid w:val="000207C7"/>
    <w:rsid w:val="000207FD"/>
    <w:rsid w:val="00020A8E"/>
    <w:rsid w:val="00020FAF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2E9"/>
    <w:rsid w:val="0002230A"/>
    <w:rsid w:val="0002253A"/>
    <w:rsid w:val="000225B4"/>
    <w:rsid w:val="00022618"/>
    <w:rsid w:val="0002284B"/>
    <w:rsid w:val="000228AA"/>
    <w:rsid w:val="00022A00"/>
    <w:rsid w:val="00023156"/>
    <w:rsid w:val="00023326"/>
    <w:rsid w:val="00023730"/>
    <w:rsid w:val="00023959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5D1F"/>
    <w:rsid w:val="000260AE"/>
    <w:rsid w:val="00026170"/>
    <w:rsid w:val="0002633C"/>
    <w:rsid w:val="0002649C"/>
    <w:rsid w:val="0002686C"/>
    <w:rsid w:val="000268BF"/>
    <w:rsid w:val="00026AB9"/>
    <w:rsid w:val="00026C3A"/>
    <w:rsid w:val="00026E3A"/>
    <w:rsid w:val="00026ED0"/>
    <w:rsid w:val="000270B8"/>
    <w:rsid w:val="000274DB"/>
    <w:rsid w:val="000274F1"/>
    <w:rsid w:val="00027568"/>
    <w:rsid w:val="0002756E"/>
    <w:rsid w:val="000277FF"/>
    <w:rsid w:val="00027944"/>
    <w:rsid w:val="00027A7F"/>
    <w:rsid w:val="00027A89"/>
    <w:rsid w:val="00027BC4"/>
    <w:rsid w:val="00027C1A"/>
    <w:rsid w:val="00027CAA"/>
    <w:rsid w:val="00027E00"/>
    <w:rsid w:val="00027F05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5AF"/>
    <w:rsid w:val="00031629"/>
    <w:rsid w:val="000318C0"/>
    <w:rsid w:val="00031B22"/>
    <w:rsid w:val="00031B73"/>
    <w:rsid w:val="00031B7E"/>
    <w:rsid w:val="00032018"/>
    <w:rsid w:val="00032436"/>
    <w:rsid w:val="0003247A"/>
    <w:rsid w:val="00032781"/>
    <w:rsid w:val="00032B17"/>
    <w:rsid w:val="00032EC2"/>
    <w:rsid w:val="00032F7C"/>
    <w:rsid w:val="000331AC"/>
    <w:rsid w:val="000331CB"/>
    <w:rsid w:val="000335E0"/>
    <w:rsid w:val="00033946"/>
    <w:rsid w:val="000339F2"/>
    <w:rsid w:val="00033AD4"/>
    <w:rsid w:val="00033B2A"/>
    <w:rsid w:val="00033B5E"/>
    <w:rsid w:val="00033E14"/>
    <w:rsid w:val="000340F7"/>
    <w:rsid w:val="0003421A"/>
    <w:rsid w:val="00034602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14A"/>
    <w:rsid w:val="000352A5"/>
    <w:rsid w:val="000352B4"/>
    <w:rsid w:val="00035380"/>
    <w:rsid w:val="000355A3"/>
    <w:rsid w:val="0003572F"/>
    <w:rsid w:val="00035A23"/>
    <w:rsid w:val="00035B08"/>
    <w:rsid w:val="00035CA6"/>
    <w:rsid w:val="00035DA3"/>
    <w:rsid w:val="00035E08"/>
    <w:rsid w:val="00035E9D"/>
    <w:rsid w:val="00036101"/>
    <w:rsid w:val="0003622B"/>
    <w:rsid w:val="00036237"/>
    <w:rsid w:val="00036439"/>
    <w:rsid w:val="0003648B"/>
    <w:rsid w:val="00036490"/>
    <w:rsid w:val="00036548"/>
    <w:rsid w:val="000365C0"/>
    <w:rsid w:val="0003665C"/>
    <w:rsid w:val="00036811"/>
    <w:rsid w:val="000368A6"/>
    <w:rsid w:val="000369C3"/>
    <w:rsid w:val="00036ACF"/>
    <w:rsid w:val="00036B89"/>
    <w:rsid w:val="00036BC6"/>
    <w:rsid w:val="00036CF6"/>
    <w:rsid w:val="00036F78"/>
    <w:rsid w:val="000375B2"/>
    <w:rsid w:val="00037B16"/>
    <w:rsid w:val="00037C6B"/>
    <w:rsid w:val="00037D68"/>
    <w:rsid w:val="00040017"/>
    <w:rsid w:val="0004012A"/>
    <w:rsid w:val="00040213"/>
    <w:rsid w:val="00040497"/>
    <w:rsid w:val="00040879"/>
    <w:rsid w:val="000408B7"/>
    <w:rsid w:val="000408E3"/>
    <w:rsid w:val="00040978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E8F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885"/>
    <w:rsid w:val="000458AF"/>
    <w:rsid w:val="00045915"/>
    <w:rsid w:val="0004595B"/>
    <w:rsid w:val="00045A5B"/>
    <w:rsid w:val="00045B09"/>
    <w:rsid w:val="00045DAA"/>
    <w:rsid w:val="00045E10"/>
    <w:rsid w:val="00045E1A"/>
    <w:rsid w:val="00045E53"/>
    <w:rsid w:val="00045FF7"/>
    <w:rsid w:val="000460DE"/>
    <w:rsid w:val="000463C2"/>
    <w:rsid w:val="000463CD"/>
    <w:rsid w:val="00046445"/>
    <w:rsid w:val="000465F3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298"/>
    <w:rsid w:val="00050579"/>
    <w:rsid w:val="00050632"/>
    <w:rsid w:val="0005088D"/>
    <w:rsid w:val="00050A02"/>
    <w:rsid w:val="00050C58"/>
    <w:rsid w:val="00050D82"/>
    <w:rsid w:val="00050DBD"/>
    <w:rsid w:val="00051161"/>
    <w:rsid w:val="0005116F"/>
    <w:rsid w:val="000511E6"/>
    <w:rsid w:val="00051209"/>
    <w:rsid w:val="000512EA"/>
    <w:rsid w:val="000514EF"/>
    <w:rsid w:val="000515C0"/>
    <w:rsid w:val="000518AC"/>
    <w:rsid w:val="00051920"/>
    <w:rsid w:val="0005192D"/>
    <w:rsid w:val="00051A23"/>
    <w:rsid w:val="00051D63"/>
    <w:rsid w:val="00051EBC"/>
    <w:rsid w:val="00052010"/>
    <w:rsid w:val="000524C4"/>
    <w:rsid w:val="00052811"/>
    <w:rsid w:val="000529CA"/>
    <w:rsid w:val="00052E96"/>
    <w:rsid w:val="00052EE2"/>
    <w:rsid w:val="000531FC"/>
    <w:rsid w:val="000537D4"/>
    <w:rsid w:val="00053892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09"/>
    <w:rsid w:val="00056467"/>
    <w:rsid w:val="0005653D"/>
    <w:rsid w:val="00056650"/>
    <w:rsid w:val="00056ADC"/>
    <w:rsid w:val="00056CD5"/>
    <w:rsid w:val="000571DC"/>
    <w:rsid w:val="000573CB"/>
    <w:rsid w:val="000573F1"/>
    <w:rsid w:val="00057518"/>
    <w:rsid w:val="000577DA"/>
    <w:rsid w:val="00057880"/>
    <w:rsid w:val="00057AA0"/>
    <w:rsid w:val="00057B31"/>
    <w:rsid w:val="00057CBD"/>
    <w:rsid w:val="00057D8F"/>
    <w:rsid w:val="00060100"/>
    <w:rsid w:val="0006010F"/>
    <w:rsid w:val="000602D2"/>
    <w:rsid w:val="00060424"/>
    <w:rsid w:val="0006046C"/>
    <w:rsid w:val="00060522"/>
    <w:rsid w:val="000605C3"/>
    <w:rsid w:val="00060695"/>
    <w:rsid w:val="000606CC"/>
    <w:rsid w:val="00060920"/>
    <w:rsid w:val="0006097A"/>
    <w:rsid w:val="00060D97"/>
    <w:rsid w:val="00060EBF"/>
    <w:rsid w:val="00060F98"/>
    <w:rsid w:val="00061220"/>
    <w:rsid w:val="0006137F"/>
    <w:rsid w:val="0006139B"/>
    <w:rsid w:val="00061507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42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47F"/>
    <w:rsid w:val="00067576"/>
    <w:rsid w:val="00067809"/>
    <w:rsid w:val="000678CB"/>
    <w:rsid w:val="0006796E"/>
    <w:rsid w:val="00067976"/>
    <w:rsid w:val="00067AA1"/>
    <w:rsid w:val="00067BFA"/>
    <w:rsid w:val="00067C19"/>
    <w:rsid w:val="000703A7"/>
    <w:rsid w:val="00070684"/>
    <w:rsid w:val="000706A4"/>
    <w:rsid w:val="00070964"/>
    <w:rsid w:val="00070B0D"/>
    <w:rsid w:val="00070DF3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C2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6E"/>
    <w:rsid w:val="00072DE6"/>
    <w:rsid w:val="0007316A"/>
    <w:rsid w:val="0007330E"/>
    <w:rsid w:val="00073434"/>
    <w:rsid w:val="00073A64"/>
    <w:rsid w:val="00073AE7"/>
    <w:rsid w:val="00073C06"/>
    <w:rsid w:val="00073C6E"/>
    <w:rsid w:val="00073DE7"/>
    <w:rsid w:val="00074312"/>
    <w:rsid w:val="0007449C"/>
    <w:rsid w:val="000745FF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5FC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6BC5"/>
    <w:rsid w:val="00076E70"/>
    <w:rsid w:val="0007703C"/>
    <w:rsid w:val="00077062"/>
    <w:rsid w:val="00077130"/>
    <w:rsid w:val="000771C2"/>
    <w:rsid w:val="00077220"/>
    <w:rsid w:val="000774EE"/>
    <w:rsid w:val="000775D9"/>
    <w:rsid w:val="0008001F"/>
    <w:rsid w:val="0008005C"/>
    <w:rsid w:val="0008009A"/>
    <w:rsid w:val="00080320"/>
    <w:rsid w:val="0008043D"/>
    <w:rsid w:val="00080B5B"/>
    <w:rsid w:val="00080C1C"/>
    <w:rsid w:val="00080CD1"/>
    <w:rsid w:val="00080D3C"/>
    <w:rsid w:val="00080E36"/>
    <w:rsid w:val="000810DC"/>
    <w:rsid w:val="0008111D"/>
    <w:rsid w:val="000813CB"/>
    <w:rsid w:val="000816CA"/>
    <w:rsid w:val="00081E08"/>
    <w:rsid w:val="00081FC3"/>
    <w:rsid w:val="00082145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2FCD"/>
    <w:rsid w:val="0008306E"/>
    <w:rsid w:val="00083198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5A5"/>
    <w:rsid w:val="000847AC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AA7"/>
    <w:rsid w:val="00086B05"/>
    <w:rsid w:val="00086E0A"/>
    <w:rsid w:val="00086EA6"/>
    <w:rsid w:val="00086F8D"/>
    <w:rsid w:val="000871B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31E"/>
    <w:rsid w:val="0009046C"/>
    <w:rsid w:val="0009067E"/>
    <w:rsid w:val="00090CB0"/>
    <w:rsid w:val="00090D9D"/>
    <w:rsid w:val="00090E0C"/>
    <w:rsid w:val="00090E6B"/>
    <w:rsid w:val="000910C9"/>
    <w:rsid w:val="000911B0"/>
    <w:rsid w:val="00091283"/>
    <w:rsid w:val="00091578"/>
    <w:rsid w:val="00091722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D02"/>
    <w:rsid w:val="00093EB1"/>
    <w:rsid w:val="00093F7C"/>
    <w:rsid w:val="00093FCC"/>
    <w:rsid w:val="00094046"/>
    <w:rsid w:val="00094508"/>
    <w:rsid w:val="0009460E"/>
    <w:rsid w:val="00094690"/>
    <w:rsid w:val="0009483E"/>
    <w:rsid w:val="00094A34"/>
    <w:rsid w:val="00094BB2"/>
    <w:rsid w:val="00094C3B"/>
    <w:rsid w:val="00094D7D"/>
    <w:rsid w:val="00094D99"/>
    <w:rsid w:val="0009519C"/>
    <w:rsid w:val="00095276"/>
    <w:rsid w:val="00095541"/>
    <w:rsid w:val="00095718"/>
    <w:rsid w:val="00095727"/>
    <w:rsid w:val="00095789"/>
    <w:rsid w:val="000960DF"/>
    <w:rsid w:val="0009630D"/>
    <w:rsid w:val="000963C9"/>
    <w:rsid w:val="000966BA"/>
    <w:rsid w:val="000967E2"/>
    <w:rsid w:val="0009693F"/>
    <w:rsid w:val="00096BDA"/>
    <w:rsid w:val="00096E8C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D1"/>
    <w:rsid w:val="000A20ED"/>
    <w:rsid w:val="000A211D"/>
    <w:rsid w:val="000A23AB"/>
    <w:rsid w:val="000A260A"/>
    <w:rsid w:val="000A2619"/>
    <w:rsid w:val="000A272A"/>
    <w:rsid w:val="000A27F5"/>
    <w:rsid w:val="000A29C5"/>
    <w:rsid w:val="000A2D94"/>
    <w:rsid w:val="000A2FBE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46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92E"/>
    <w:rsid w:val="000A6B4F"/>
    <w:rsid w:val="000A725B"/>
    <w:rsid w:val="000A7269"/>
    <w:rsid w:val="000A72DD"/>
    <w:rsid w:val="000A753D"/>
    <w:rsid w:val="000A772D"/>
    <w:rsid w:val="000A7784"/>
    <w:rsid w:val="000A7842"/>
    <w:rsid w:val="000A787A"/>
    <w:rsid w:val="000A78BD"/>
    <w:rsid w:val="000A79F0"/>
    <w:rsid w:val="000A7ACF"/>
    <w:rsid w:val="000A7C42"/>
    <w:rsid w:val="000A7D06"/>
    <w:rsid w:val="000B001C"/>
    <w:rsid w:val="000B0459"/>
    <w:rsid w:val="000B0B69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932"/>
    <w:rsid w:val="000B2B23"/>
    <w:rsid w:val="000B2DC7"/>
    <w:rsid w:val="000B2ECF"/>
    <w:rsid w:val="000B2F23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0FB"/>
    <w:rsid w:val="000B42DF"/>
    <w:rsid w:val="000B4442"/>
    <w:rsid w:val="000B447B"/>
    <w:rsid w:val="000B46D1"/>
    <w:rsid w:val="000B4817"/>
    <w:rsid w:val="000B487A"/>
    <w:rsid w:val="000B49AF"/>
    <w:rsid w:val="000B4D0E"/>
    <w:rsid w:val="000B4D26"/>
    <w:rsid w:val="000B4D9E"/>
    <w:rsid w:val="000B4F8D"/>
    <w:rsid w:val="000B4FA7"/>
    <w:rsid w:val="000B5178"/>
    <w:rsid w:val="000B527E"/>
    <w:rsid w:val="000B53A2"/>
    <w:rsid w:val="000B53D6"/>
    <w:rsid w:val="000B54F3"/>
    <w:rsid w:val="000B55D2"/>
    <w:rsid w:val="000B5618"/>
    <w:rsid w:val="000B5901"/>
    <w:rsid w:val="000B5950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E21"/>
    <w:rsid w:val="000B6F81"/>
    <w:rsid w:val="000B717A"/>
    <w:rsid w:val="000B717C"/>
    <w:rsid w:val="000B7382"/>
    <w:rsid w:val="000B738C"/>
    <w:rsid w:val="000B7677"/>
    <w:rsid w:val="000B7680"/>
    <w:rsid w:val="000B7684"/>
    <w:rsid w:val="000B7771"/>
    <w:rsid w:val="000B77A0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0FC"/>
    <w:rsid w:val="000C1231"/>
    <w:rsid w:val="000C1513"/>
    <w:rsid w:val="000C170F"/>
    <w:rsid w:val="000C1DFC"/>
    <w:rsid w:val="000C1ED8"/>
    <w:rsid w:val="000C21DA"/>
    <w:rsid w:val="000C228C"/>
    <w:rsid w:val="000C2356"/>
    <w:rsid w:val="000C28E1"/>
    <w:rsid w:val="000C2AC0"/>
    <w:rsid w:val="000C2B94"/>
    <w:rsid w:val="000C2F13"/>
    <w:rsid w:val="000C31F2"/>
    <w:rsid w:val="000C33AE"/>
    <w:rsid w:val="000C34C2"/>
    <w:rsid w:val="000C3839"/>
    <w:rsid w:val="000C3BE9"/>
    <w:rsid w:val="000C3CD9"/>
    <w:rsid w:val="000C4190"/>
    <w:rsid w:val="000C4192"/>
    <w:rsid w:val="000C4256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CF"/>
    <w:rsid w:val="000C5DE6"/>
    <w:rsid w:val="000C5EF2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0CAC"/>
    <w:rsid w:val="000D1015"/>
    <w:rsid w:val="000D1024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48"/>
    <w:rsid w:val="000D26B1"/>
    <w:rsid w:val="000D2A7D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04"/>
    <w:rsid w:val="000D3CAE"/>
    <w:rsid w:val="000D3EA4"/>
    <w:rsid w:val="000D3F5A"/>
    <w:rsid w:val="000D433F"/>
    <w:rsid w:val="000D435E"/>
    <w:rsid w:val="000D445F"/>
    <w:rsid w:val="000D44ED"/>
    <w:rsid w:val="000D4687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6B6"/>
    <w:rsid w:val="000D58F6"/>
    <w:rsid w:val="000D597A"/>
    <w:rsid w:val="000D5996"/>
    <w:rsid w:val="000D5B25"/>
    <w:rsid w:val="000D5BAE"/>
    <w:rsid w:val="000D5CBA"/>
    <w:rsid w:val="000D5D8E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A54"/>
    <w:rsid w:val="000D7BC8"/>
    <w:rsid w:val="000E0052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10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5C1"/>
    <w:rsid w:val="000E46B8"/>
    <w:rsid w:val="000E4BFB"/>
    <w:rsid w:val="000E4C4F"/>
    <w:rsid w:val="000E4C90"/>
    <w:rsid w:val="000E512B"/>
    <w:rsid w:val="000E5302"/>
    <w:rsid w:val="000E54E4"/>
    <w:rsid w:val="000E56AB"/>
    <w:rsid w:val="000E580A"/>
    <w:rsid w:val="000E5817"/>
    <w:rsid w:val="000E58A8"/>
    <w:rsid w:val="000E5AB8"/>
    <w:rsid w:val="000E5D04"/>
    <w:rsid w:val="000E5E1F"/>
    <w:rsid w:val="000E5EFD"/>
    <w:rsid w:val="000E5FB0"/>
    <w:rsid w:val="000E6098"/>
    <w:rsid w:val="000E62DB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544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2E4"/>
    <w:rsid w:val="000F4316"/>
    <w:rsid w:val="000F44D8"/>
    <w:rsid w:val="000F45DF"/>
    <w:rsid w:val="000F4770"/>
    <w:rsid w:val="000F4CFC"/>
    <w:rsid w:val="000F4D99"/>
    <w:rsid w:val="000F5131"/>
    <w:rsid w:val="000F5787"/>
    <w:rsid w:val="000F5827"/>
    <w:rsid w:val="000F5959"/>
    <w:rsid w:val="000F5979"/>
    <w:rsid w:val="000F599A"/>
    <w:rsid w:val="000F5DC7"/>
    <w:rsid w:val="000F5E68"/>
    <w:rsid w:val="000F5EE2"/>
    <w:rsid w:val="000F5F52"/>
    <w:rsid w:val="000F6104"/>
    <w:rsid w:val="000F616B"/>
    <w:rsid w:val="000F651D"/>
    <w:rsid w:val="000F65B8"/>
    <w:rsid w:val="000F6762"/>
    <w:rsid w:val="000F693A"/>
    <w:rsid w:val="000F695D"/>
    <w:rsid w:val="000F69B9"/>
    <w:rsid w:val="000F69E1"/>
    <w:rsid w:val="000F6AEB"/>
    <w:rsid w:val="000F6CAE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D1B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0F39"/>
    <w:rsid w:val="001013A3"/>
    <w:rsid w:val="00101AA0"/>
    <w:rsid w:val="00101B35"/>
    <w:rsid w:val="00101B3B"/>
    <w:rsid w:val="00101B98"/>
    <w:rsid w:val="00101C1B"/>
    <w:rsid w:val="00101E9A"/>
    <w:rsid w:val="00101F4F"/>
    <w:rsid w:val="00101FF7"/>
    <w:rsid w:val="0010202A"/>
    <w:rsid w:val="00102337"/>
    <w:rsid w:val="001023F6"/>
    <w:rsid w:val="00102432"/>
    <w:rsid w:val="001027C3"/>
    <w:rsid w:val="00102B6A"/>
    <w:rsid w:val="00102BF2"/>
    <w:rsid w:val="001032FB"/>
    <w:rsid w:val="001035FA"/>
    <w:rsid w:val="001037B0"/>
    <w:rsid w:val="001037CD"/>
    <w:rsid w:val="0010380E"/>
    <w:rsid w:val="00103912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254"/>
    <w:rsid w:val="001066AC"/>
    <w:rsid w:val="001066C2"/>
    <w:rsid w:val="001067C5"/>
    <w:rsid w:val="00106951"/>
    <w:rsid w:val="00106ABC"/>
    <w:rsid w:val="00106BA5"/>
    <w:rsid w:val="00106C0E"/>
    <w:rsid w:val="00106C4F"/>
    <w:rsid w:val="00106CA5"/>
    <w:rsid w:val="00106F47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5E1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1E67"/>
    <w:rsid w:val="00112065"/>
    <w:rsid w:val="00112288"/>
    <w:rsid w:val="001122B8"/>
    <w:rsid w:val="00112A3B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73"/>
    <w:rsid w:val="00113FB8"/>
    <w:rsid w:val="001140D3"/>
    <w:rsid w:val="001140FB"/>
    <w:rsid w:val="0011418F"/>
    <w:rsid w:val="0011430A"/>
    <w:rsid w:val="001147B6"/>
    <w:rsid w:val="00114860"/>
    <w:rsid w:val="0011499F"/>
    <w:rsid w:val="001149B6"/>
    <w:rsid w:val="00114B9B"/>
    <w:rsid w:val="00114BBA"/>
    <w:rsid w:val="0011521C"/>
    <w:rsid w:val="00115A44"/>
    <w:rsid w:val="00115A94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19D"/>
    <w:rsid w:val="00117274"/>
    <w:rsid w:val="001172E9"/>
    <w:rsid w:val="00117427"/>
    <w:rsid w:val="00117543"/>
    <w:rsid w:val="001175D6"/>
    <w:rsid w:val="0011777B"/>
    <w:rsid w:val="00117958"/>
    <w:rsid w:val="00117C7E"/>
    <w:rsid w:val="00120065"/>
    <w:rsid w:val="00120087"/>
    <w:rsid w:val="001200C8"/>
    <w:rsid w:val="001202E8"/>
    <w:rsid w:val="00120393"/>
    <w:rsid w:val="001203C3"/>
    <w:rsid w:val="0012056E"/>
    <w:rsid w:val="001205A0"/>
    <w:rsid w:val="001205C4"/>
    <w:rsid w:val="00120927"/>
    <w:rsid w:val="00120DC1"/>
    <w:rsid w:val="00120F3C"/>
    <w:rsid w:val="00120F6B"/>
    <w:rsid w:val="00121377"/>
    <w:rsid w:val="001214C8"/>
    <w:rsid w:val="001215EA"/>
    <w:rsid w:val="001217D2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930"/>
    <w:rsid w:val="00122AD1"/>
    <w:rsid w:val="00122B59"/>
    <w:rsid w:val="00122CD1"/>
    <w:rsid w:val="0012386A"/>
    <w:rsid w:val="001238D8"/>
    <w:rsid w:val="00123AF3"/>
    <w:rsid w:val="00123C47"/>
    <w:rsid w:val="00123E65"/>
    <w:rsid w:val="00124184"/>
    <w:rsid w:val="001241DE"/>
    <w:rsid w:val="0012450D"/>
    <w:rsid w:val="00124CE9"/>
    <w:rsid w:val="00125119"/>
    <w:rsid w:val="001251E2"/>
    <w:rsid w:val="0012557A"/>
    <w:rsid w:val="001256D5"/>
    <w:rsid w:val="00125816"/>
    <w:rsid w:val="00125924"/>
    <w:rsid w:val="0012593E"/>
    <w:rsid w:val="00125975"/>
    <w:rsid w:val="00125AFE"/>
    <w:rsid w:val="00125B7D"/>
    <w:rsid w:val="00126036"/>
    <w:rsid w:val="001262D2"/>
    <w:rsid w:val="00126325"/>
    <w:rsid w:val="0012685D"/>
    <w:rsid w:val="001268F0"/>
    <w:rsid w:val="00126EED"/>
    <w:rsid w:val="00126F11"/>
    <w:rsid w:val="00126F66"/>
    <w:rsid w:val="00127047"/>
    <w:rsid w:val="0012707C"/>
    <w:rsid w:val="00127216"/>
    <w:rsid w:val="001273BD"/>
    <w:rsid w:val="0012744F"/>
    <w:rsid w:val="0012749E"/>
    <w:rsid w:val="00127587"/>
    <w:rsid w:val="0012776E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ACB"/>
    <w:rsid w:val="00131C45"/>
    <w:rsid w:val="00131C94"/>
    <w:rsid w:val="00131CFE"/>
    <w:rsid w:val="00131D6E"/>
    <w:rsid w:val="001320D8"/>
    <w:rsid w:val="001322BD"/>
    <w:rsid w:val="0013235B"/>
    <w:rsid w:val="0013236E"/>
    <w:rsid w:val="00132371"/>
    <w:rsid w:val="001323DD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3A4"/>
    <w:rsid w:val="00134502"/>
    <w:rsid w:val="001345C0"/>
    <w:rsid w:val="001345C5"/>
    <w:rsid w:val="001347A1"/>
    <w:rsid w:val="00134808"/>
    <w:rsid w:val="001348CB"/>
    <w:rsid w:val="00134948"/>
    <w:rsid w:val="00134AE1"/>
    <w:rsid w:val="00134C26"/>
    <w:rsid w:val="00134C84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382"/>
    <w:rsid w:val="00136530"/>
    <w:rsid w:val="00136547"/>
    <w:rsid w:val="0013657B"/>
    <w:rsid w:val="00136959"/>
    <w:rsid w:val="001369C3"/>
    <w:rsid w:val="00136A6E"/>
    <w:rsid w:val="00136B1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3791B"/>
    <w:rsid w:val="00137AF7"/>
    <w:rsid w:val="00140024"/>
    <w:rsid w:val="00140116"/>
    <w:rsid w:val="00140170"/>
    <w:rsid w:val="0014029E"/>
    <w:rsid w:val="0014045C"/>
    <w:rsid w:val="001405B6"/>
    <w:rsid w:val="001406B9"/>
    <w:rsid w:val="001406CB"/>
    <w:rsid w:val="001407F9"/>
    <w:rsid w:val="00140A17"/>
    <w:rsid w:val="00140D07"/>
    <w:rsid w:val="00141083"/>
    <w:rsid w:val="001410F4"/>
    <w:rsid w:val="001411E3"/>
    <w:rsid w:val="001412B6"/>
    <w:rsid w:val="001417D3"/>
    <w:rsid w:val="00141BA8"/>
    <w:rsid w:val="00141BFB"/>
    <w:rsid w:val="00141C36"/>
    <w:rsid w:val="00141D70"/>
    <w:rsid w:val="00141DE5"/>
    <w:rsid w:val="00141FE6"/>
    <w:rsid w:val="001420D0"/>
    <w:rsid w:val="00142341"/>
    <w:rsid w:val="001423CD"/>
    <w:rsid w:val="0014245C"/>
    <w:rsid w:val="00142590"/>
    <w:rsid w:val="001428DF"/>
    <w:rsid w:val="00142951"/>
    <w:rsid w:val="00142AAF"/>
    <w:rsid w:val="00142C31"/>
    <w:rsid w:val="0014302A"/>
    <w:rsid w:val="001430E0"/>
    <w:rsid w:val="001431EF"/>
    <w:rsid w:val="00143273"/>
    <w:rsid w:val="001432D0"/>
    <w:rsid w:val="00143465"/>
    <w:rsid w:val="00143541"/>
    <w:rsid w:val="00143687"/>
    <w:rsid w:val="001436A6"/>
    <w:rsid w:val="001436EF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783"/>
    <w:rsid w:val="0014499B"/>
    <w:rsid w:val="001449A7"/>
    <w:rsid w:val="00144AAE"/>
    <w:rsid w:val="00144BDF"/>
    <w:rsid w:val="00144D32"/>
    <w:rsid w:val="00144EF9"/>
    <w:rsid w:val="00144FF1"/>
    <w:rsid w:val="001450A1"/>
    <w:rsid w:val="001452B5"/>
    <w:rsid w:val="001452B8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6EA"/>
    <w:rsid w:val="00146AAF"/>
    <w:rsid w:val="00146E80"/>
    <w:rsid w:val="00146E8E"/>
    <w:rsid w:val="00146EB0"/>
    <w:rsid w:val="00147070"/>
    <w:rsid w:val="0014717D"/>
    <w:rsid w:val="00147360"/>
    <w:rsid w:val="001474E4"/>
    <w:rsid w:val="00147515"/>
    <w:rsid w:val="00147C1B"/>
    <w:rsid w:val="00147C23"/>
    <w:rsid w:val="00147DED"/>
    <w:rsid w:val="00147E11"/>
    <w:rsid w:val="00147F47"/>
    <w:rsid w:val="00147FBA"/>
    <w:rsid w:val="00150092"/>
    <w:rsid w:val="001500A3"/>
    <w:rsid w:val="0015024A"/>
    <w:rsid w:val="00150402"/>
    <w:rsid w:val="0015046A"/>
    <w:rsid w:val="001504C1"/>
    <w:rsid w:val="00150546"/>
    <w:rsid w:val="0015072C"/>
    <w:rsid w:val="00150989"/>
    <w:rsid w:val="00150D3E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75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B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357"/>
    <w:rsid w:val="001553A3"/>
    <w:rsid w:val="00155504"/>
    <w:rsid w:val="001555A2"/>
    <w:rsid w:val="00155884"/>
    <w:rsid w:val="00155939"/>
    <w:rsid w:val="00155C0B"/>
    <w:rsid w:val="00155C43"/>
    <w:rsid w:val="00155D79"/>
    <w:rsid w:val="00155D83"/>
    <w:rsid w:val="00155DE2"/>
    <w:rsid w:val="001560E0"/>
    <w:rsid w:val="00156129"/>
    <w:rsid w:val="001561CA"/>
    <w:rsid w:val="00156382"/>
    <w:rsid w:val="001565BA"/>
    <w:rsid w:val="001567DD"/>
    <w:rsid w:val="00156995"/>
    <w:rsid w:val="00156B3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8F0"/>
    <w:rsid w:val="00157AF0"/>
    <w:rsid w:val="00157D2A"/>
    <w:rsid w:val="00157EC2"/>
    <w:rsid w:val="001600B0"/>
    <w:rsid w:val="001600C0"/>
    <w:rsid w:val="0016012A"/>
    <w:rsid w:val="0016024B"/>
    <w:rsid w:val="0016054D"/>
    <w:rsid w:val="001605D4"/>
    <w:rsid w:val="0016066C"/>
    <w:rsid w:val="00160BB8"/>
    <w:rsid w:val="00160D44"/>
    <w:rsid w:val="00160DA0"/>
    <w:rsid w:val="00161276"/>
    <w:rsid w:val="001614D8"/>
    <w:rsid w:val="00161573"/>
    <w:rsid w:val="001615FD"/>
    <w:rsid w:val="00161736"/>
    <w:rsid w:val="00161884"/>
    <w:rsid w:val="00161FEF"/>
    <w:rsid w:val="00162061"/>
    <w:rsid w:val="0016206D"/>
    <w:rsid w:val="001620FF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AE"/>
    <w:rsid w:val="001637B4"/>
    <w:rsid w:val="00163972"/>
    <w:rsid w:val="001639BF"/>
    <w:rsid w:val="00163AA0"/>
    <w:rsid w:val="00163BC8"/>
    <w:rsid w:val="00163C17"/>
    <w:rsid w:val="00163CDC"/>
    <w:rsid w:val="00163FA7"/>
    <w:rsid w:val="00164206"/>
    <w:rsid w:val="001642C5"/>
    <w:rsid w:val="00164614"/>
    <w:rsid w:val="00164631"/>
    <w:rsid w:val="00164930"/>
    <w:rsid w:val="00164A90"/>
    <w:rsid w:val="00164D51"/>
    <w:rsid w:val="00164E7B"/>
    <w:rsid w:val="00164EA1"/>
    <w:rsid w:val="00164F24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4AB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1CD8"/>
    <w:rsid w:val="0017212E"/>
    <w:rsid w:val="00172158"/>
    <w:rsid w:val="0017251C"/>
    <w:rsid w:val="00172660"/>
    <w:rsid w:val="00172860"/>
    <w:rsid w:val="00172B92"/>
    <w:rsid w:val="00172CEE"/>
    <w:rsid w:val="00172DA5"/>
    <w:rsid w:val="0017312B"/>
    <w:rsid w:val="00173277"/>
    <w:rsid w:val="001732B8"/>
    <w:rsid w:val="00173739"/>
    <w:rsid w:val="00173743"/>
    <w:rsid w:val="0017379E"/>
    <w:rsid w:val="00173AA9"/>
    <w:rsid w:val="00173F6E"/>
    <w:rsid w:val="00174009"/>
    <w:rsid w:val="00174113"/>
    <w:rsid w:val="001746C2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30"/>
    <w:rsid w:val="0017608C"/>
    <w:rsid w:val="00176157"/>
    <w:rsid w:val="00176168"/>
    <w:rsid w:val="001761F0"/>
    <w:rsid w:val="00176266"/>
    <w:rsid w:val="001764E8"/>
    <w:rsid w:val="0017663F"/>
    <w:rsid w:val="0017675E"/>
    <w:rsid w:val="00176791"/>
    <w:rsid w:val="001767BC"/>
    <w:rsid w:val="001767C9"/>
    <w:rsid w:val="00176E8D"/>
    <w:rsid w:val="00176EDD"/>
    <w:rsid w:val="00176FCD"/>
    <w:rsid w:val="00177023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03"/>
    <w:rsid w:val="00180E6C"/>
    <w:rsid w:val="00180E7E"/>
    <w:rsid w:val="00180F49"/>
    <w:rsid w:val="00181018"/>
    <w:rsid w:val="00181023"/>
    <w:rsid w:val="00181174"/>
    <w:rsid w:val="0018118C"/>
    <w:rsid w:val="001811B2"/>
    <w:rsid w:val="001813FC"/>
    <w:rsid w:val="00181785"/>
    <w:rsid w:val="00181A91"/>
    <w:rsid w:val="00181B05"/>
    <w:rsid w:val="00181E31"/>
    <w:rsid w:val="00181E43"/>
    <w:rsid w:val="00181E56"/>
    <w:rsid w:val="00181FFE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61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CBE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72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9E"/>
    <w:rsid w:val="001907DD"/>
    <w:rsid w:val="00190923"/>
    <w:rsid w:val="00190AA4"/>
    <w:rsid w:val="00190B82"/>
    <w:rsid w:val="00190F01"/>
    <w:rsid w:val="00190F67"/>
    <w:rsid w:val="001910E8"/>
    <w:rsid w:val="001911FF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3D8"/>
    <w:rsid w:val="001925AC"/>
    <w:rsid w:val="00192A6B"/>
    <w:rsid w:val="00192A9B"/>
    <w:rsid w:val="00193265"/>
    <w:rsid w:val="00193343"/>
    <w:rsid w:val="0019354D"/>
    <w:rsid w:val="001935F0"/>
    <w:rsid w:val="001936F4"/>
    <w:rsid w:val="00193750"/>
    <w:rsid w:val="0019377F"/>
    <w:rsid w:val="001937BB"/>
    <w:rsid w:val="0019395E"/>
    <w:rsid w:val="00193CA1"/>
    <w:rsid w:val="00193D60"/>
    <w:rsid w:val="00193DAC"/>
    <w:rsid w:val="001941A2"/>
    <w:rsid w:val="001943C8"/>
    <w:rsid w:val="00194712"/>
    <w:rsid w:val="00194848"/>
    <w:rsid w:val="00194B59"/>
    <w:rsid w:val="00194C5B"/>
    <w:rsid w:val="00194D7E"/>
    <w:rsid w:val="00194E78"/>
    <w:rsid w:val="0019526C"/>
    <w:rsid w:val="001952BA"/>
    <w:rsid w:val="0019541C"/>
    <w:rsid w:val="0019541F"/>
    <w:rsid w:val="0019549B"/>
    <w:rsid w:val="001956BD"/>
    <w:rsid w:val="001956D8"/>
    <w:rsid w:val="00195859"/>
    <w:rsid w:val="0019589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268"/>
    <w:rsid w:val="00197486"/>
    <w:rsid w:val="001974CB"/>
    <w:rsid w:val="001974DA"/>
    <w:rsid w:val="0019756C"/>
    <w:rsid w:val="001976E3"/>
    <w:rsid w:val="001978D2"/>
    <w:rsid w:val="0019799B"/>
    <w:rsid w:val="00197AEC"/>
    <w:rsid w:val="00197BB5"/>
    <w:rsid w:val="00197BD9"/>
    <w:rsid w:val="00197BDC"/>
    <w:rsid w:val="00197C1E"/>
    <w:rsid w:val="00197C7D"/>
    <w:rsid w:val="00197DC0"/>
    <w:rsid w:val="001A0268"/>
    <w:rsid w:val="001A0816"/>
    <w:rsid w:val="001A1030"/>
    <w:rsid w:val="001A1081"/>
    <w:rsid w:val="001A118A"/>
    <w:rsid w:val="001A12D3"/>
    <w:rsid w:val="001A14D9"/>
    <w:rsid w:val="001A15D6"/>
    <w:rsid w:val="001A1858"/>
    <w:rsid w:val="001A1A7B"/>
    <w:rsid w:val="001A1FF5"/>
    <w:rsid w:val="001A2073"/>
    <w:rsid w:val="001A214B"/>
    <w:rsid w:val="001A23C3"/>
    <w:rsid w:val="001A2466"/>
    <w:rsid w:val="001A29EC"/>
    <w:rsid w:val="001A2A09"/>
    <w:rsid w:val="001A2B2A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4CF"/>
    <w:rsid w:val="001A49CE"/>
    <w:rsid w:val="001A4A9B"/>
    <w:rsid w:val="001A4AE5"/>
    <w:rsid w:val="001A4AEC"/>
    <w:rsid w:val="001A4EE9"/>
    <w:rsid w:val="001A52E7"/>
    <w:rsid w:val="001A532C"/>
    <w:rsid w:val="001A5336"/>
    <w:rsid w:val="001A54B9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03"/>
    <w:rsid w:val="001A6626"/>
    <w:rsid w:val="001A6629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6DD"/>
    <w:rsid w:val="001A7804"/>
    <w:rsid w:val="001A7AA8"/>
    <w:rsid w:val="001A7BF5"/>
    <w:rsid w:val="001A7C91"/>
    <w:rsid w:val="001A7CD4"/>
    <w:rsid w:val="001A7D8D"/>
    <w:rsid w:val="001A7E45"/>
    <w:rsid w:val="001A7F80"/>
    <w:rsid w:val="001B01F7"/>
    <w:rsid w:val="001B0378"/>
    <w:rsid w:val="001B07C7"/>
    <w:rsid w:val="001B07D6"/>
    <w:rsid w:val="001B099F"/>
    <w:rsid w:val="001B0CCC"/>
    <w:rsid w:val="001B148E"/>
    <w:rsid w:val="001B162A"/>
    <w:rsid w:val="001B1644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308"/>
    <w:rsid w:val="001B2454"/>
    <w:rsid w:val="001B258B"/>
    <w:rsid w:val="001B277E"/>
    <w:rsid w:val="001B27C7"/>
    <w:rsid w:val="001B2C93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CFF"/>
    <w:rsid w:val="001B3D17"/>
    <w:rsid w:val="001B3D46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925"/>
    <w:rsid w:val="001B5AC2"/>
    <w:rsid w:val="001B5B1E"/>
    <w:rsid w:val="001B5BEC"/>
    <w:rsid w:val="001B5DB1"/>
    <w:rsid w:val="001B605C"/>
    <w:rsid w:val="001B6069"/>
    <w:rsid w:val="001B63D8"/>
    <w:rsid w:val="001B6613"/>
    <w:rsid w:val="001B6A53"/>
    <w:rsid w:val="001B6B37"/>
    <w:rsid w:val="001B6CE5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4CF"/>
    <w:rsid w:val="001C169E"/>
    <w:rsid w:val="001C181A"/>
    <w:rsid w:val="001C1967"/>
    <w:rsid w:val="001C19C4"/>
    <w:rsid w:val="001C1AAD"/>
    <w:rsid w:val="001C1EE7"/>
    <w:rsid w:val="001C219E"/>
    <w:rsid w:val="001C21B1"/>
    <w:rsid w:val="001C2278"/>
    <w:rsid w:val="001C256A"/>
    <w:rsid w:val="001C26C7"/>
    <w:rsid w:val="001C2A00"/>
    <w:rsid w:val="001C2B29"/>
    <w:rsid w:val="001C2B52"/>
    <w:rsid w:val="001C2D21"/>
    <w:rsid w:val="001C2F34"/>
    <w:rsid w:val="001C3001"/>
    <w:rsid w:val="001C3141"/>
    <w:rsid w:val="001C31C8"/>
    <w:rsid w:val="001C3203"/>
    <w:rsid w:val="001C32DF"/>
    <w:rsid w:val="001C3441"/>
    <w:rsid w:val="001C3C19"/>
    <w:rsid w:val="001C3E02"/>
    <w:rsid w:val="001C4084"/>
    <w:rsid w:val="001C4136"/>
    <w:rsid w:val="001C42F9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461"/>
    <w:rsid w:val="001C662B"/>
    <w:rsid w:val="001C6673"/>
    <w:rsid w:val="001C6730"/>
    <w:rsid w:val="001C699F"/>
    <w:rsid w:val="001C6D85"/>
    <w:rsid w:val="001C6DDF"/>
    <w:rsid w:val="001C6FFA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54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0B"/>
    <w:rsid w:val="001D118E"/>
    <w:rsid w:val="001D1210"/>
    <w:rsid w:val="001D121A"/>
    <w:rsid w:val="001D1746"/>
    <w:rsid w:val="001D1853"/>
    <w:rsid w:val="001D1966"/>
    <w:rsid w:val="001D1A65"/>
    <w:rsid w:val="001D212A"/>
    <w:rsid w:val="001D22C6"/>
    <w:rsid w:val="001D2381"/>
    <w:rsid w:val="001D24B9"/>
    <w:rsid w:val="001D26B1"/>
    <w:rsid w:val="001D26B6"/>
    <w:rsid w:val="001D282F"/>
    <w:rsid w:val="001D293A"/>
    <w:rsid w:val="001D293D"/>
    <w:rsid w:val="001D29FD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3F24"/>
    <w:rsid w:val="001D4017"/>
    <w:rsid w:val="001D4321"/>
    <w:rsid w:val="001D4607"/>
    <w:rsid w:val="001D4963"/>
    <w:rsid w:val="001D49CD"/>
    <w:rsid w:val="001D4A3C"/>
    <w:rsid w:val="001D4CED"/>
    <w:rsid w:val="001D4F78"/>
    <w:rsid w:val="001D50C6"/>
    <w:rsid w:val="001D5346"/>
    <w:rsid w:val="001D5500"/>
    <w:rsid w:val="001D5742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6F0B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12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BE2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5FE"/>
    <w:rsid w:val="001E461E"/>
    <w:rsid w:val="001E4714"/>
    <w:rsid w:val="001E48A0"/>
    <w:rsid w:val="001E4C4A"/>
    <w:rsid w:val="001E4E4A"/>
    <w:rsid w:val="001E5027"/>
    <w:rsid w:val="001E513C"/>
    <w:rsid w:val="001E529E"/>
    <w:rsid w:val="001E52CA"/>
    <w:rsid w:val="001E5493"/>
    <w:rsid w:val="001E5541"/>
    <w:rsid w:val="001E55CD"/>
    <w:rsid w:val="001E571E"/>
    <w:rsid w:val="001E57DF"/>
    <w:rsid w:val="001E59ED"/>
    <w:rsid w:val="001E5A10"/>
    <w:rsid w:val="001E5BC6"/>
    <w:rsid w:val="001E5C96"/>
    <w:rsid w:val="001E5F91"/>
    <w:rsid w:val="001E5FCB"/>
    <w:rsid w:val="001E6062"/>
    <w:rsid w:val="001E650D"/>
    <w:rsid w:val="001E66A0"/>
    <w:rsid w:val="001E67C3"/>
    <w:rsid w:val="001E691D"/>
    <w:rsid w:val="001E69B0"/>
    <w:rsid w:val="001E6B46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626"/>
    <w:rsid w:val="001F07A0"/>
    <w:rsid w:val="001F088F"/>
    <w:rsid w:val="001F0EA0"/>
    <w:rsid w:val="001F1006"/>
    <w:rsid w:val="001F1246"/>
    <w:rsid w:val="001F128C"/>
    <w:rsid w:val="001F13A5"/>
    <w:rsid w:val="001F13D8"/>
    <w:rsid w:val="001F15E6"/>
    <w:rsid w:val="001F1715"/>
    <w:rsid w:val="001F177D"/>
    <w:rsid w:val="001F182E"/>
    <w:rsid w:val="001F198B"/>
    <w:rsid w:val="001F1AE8"/>
    <w:rsid w:val="001F1B1E"/>
    <w:rsid w:val="001F1B34"/>
    <w:rsid w:val="001F1B90"/>
    <w:rsid w:val="001F1DE6"/>
    <w:rsid w:val="001F2049"/>
    <w:rsid w:val="001F2143"/>
    <w:rsid w:val="001F21DE"/>
    <w:rsid w:val="001F22E9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BEA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4B1"/>
    <w:rsid w:val="001F554E"/>
    <w:rsid w:val="001F55AD"/>
    <w:rsid w:val="001F55AF"/>
    <w:rsid w:val="001F5627"/>
    <w:rsid w:val="001F5757"/>
    <w:rsid w:val="001F57F9"/>
    <w:rsid w:val="001F5DF3"/>
    <w:rsid w:val="001F5E20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B0E"/>
    <w:rsid w:val="001F7FA8"/>
    <w:rsid w:val="00200262"/>
    <w:rsid w:val="002002B8"/>
    <w:rsid w:val="002002F3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1F9"/>
    <w:rsid w:val="00201275"/>
    <w:rsid w:val="00201504"/>
    <w:rsid w:val="00201526"/>
    <w:rsid w:val="002016F9"/>
    <w:rsid w:val="002017B9"/>
    <w:rsid w:val="00201944"/>
    <w:rsid w:val="00201AB1"/>
    <w:rsid w:val="00201AE8"/>
    <w:rsid w:val="00201CC7"/>
    <w:rsid w:val="00201CE3"/>
    <w:rsid w:val="00201D07"/>
    <w:rsid w:val="00201D41"/>
    <w:rsid w:val="00201DAD"/>
    <w:rsid w:val="00202128"/>
    <w:rsid w:val="00202170"/>
    <w:rsid w:val="002021EC"/>
    <w:rsid w:val="002024B8"/>
    <w:rsid w:val="00202674"/>
    <w:rsid w:val="002026AF"/>
    <w:rsid w:val="0020277A"/>
    <w:rsid w:val="002028C3"/>
    <w:rsid w:val="00202983"/>
    <w:rsid w:val="00202DC1"/>
    <w:rsid w:val="002031F3"/>
    <w:rsid w:val="00203395"/>
    <w:rsid w:val="0020352A"/>
    <w:rsid w:val="00203570"/>
    <w:rsid w:val="002036E6"/>
    <w:rsid w:val="002037D3"/>
    <w:rsid w:val="0020383A"/>
    <w:rsid w:val="00203976"/>
    <w:rsid w:val="002045FC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24"/>
    <w:rsid w:val="00205D5E"/>
    <w:rsid w:val="002063E8"/>
    <w:rsid w:val="00206AFD"/>
    <w:rsid w:val="00206D13"/>
    <w:rsid w:val="00206F2D"/>
    <w:rsid w:val="00206F42"/>
    <w:rsid w:val="0020718B"/>
    <w:rsid w:val="002071C4"/>
    <w:rsid w:val="0020740A"/>
    <w:rsid w:val="002077C9"/>
    <w:rsid w:val="002079D4"/>
    <w:rsid w:val="002079FB"/>
    <w:rsid w:val="00207BC2"/>
    <w:rsid w:val="00207E20"/>
    <w:rsid w:val="00207EF3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30F"/>
    <w:rsid w:val="002134D6"/>
    <w:rsid w:val="0021358C"/>
    <w:rsid w:val="0021386E"/>
    <w:rsid w:val="0021406D"/>
    <w:rsid w:val="00214130"/>
    <w:rsid w:val="00214349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6D5"/>
    <w:rsid w:val="002167BE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847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2F9B"/>
    <w:rsid w:val="00223047"/>
    <w:rsid w:val="0022325C"/>
    <w:rsid w:val="0022329F"/>
    <w:rsid w:val="00223736"/>
    <w:rsid w:val="002237A2"/>
    <w:rsid w:val="002238E0"/>
    <w:rsid w:val="00223C2B"/>
    <w:rsid w:val="00223CEE"/>
    <w:rsid w:val="00223F2C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56"/>
    <w:rsid w:val="002258E9"/>
    <w:rsid w:val="00225AA9"/>
    <w:rsid w:val="00225B91"/>
    <w:rsid w:val="00225CE6"/>
    <w:rsid w:val="00225E71"/>
    <w:rsid w:val="00225EC9"/>
    <w:rsid w:val="00225FA6"/>
    <w:rsid w:val="002260BB"/>
    <w:rsid w:val="0022638C"/>
    <w:rsid w:val="00226391"/>
    <w:rsid w:val="002263FC"/>
    <w:rsid w:val="00226573"/>
    <w:rsid w:val="00226775"/>
    <w:rsid w:val="00226997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19"/>
    <w:rsid w:val="002278EB"/>
    <w:rsid w:val="002279B3"/>
    <w:rsid w:val="00227B12"/>
    <w:rsid w:val="00227BE7"/>
    <w:rsid w:val="00227C21"/>
    <w:rsid w:val="00227ED4"/>
    <w:rsid w:val="00230072"/>
    <w:rsid w:val="00230188"/>
    <w:rsid w:val="002303E3"/>
    <w:rsid w:val="0023071D"/>
    <w:rsid w:val="0023076C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E44"/>
    <w:rsid w:val="00232FB1"/>
    <w:rsid w:val="00233158"/>
    <w:rsid w:val="00233467"/>
    <w:rsid w:val="00233608"/>
    <w:rsid w:val="00233817"/>
    <w:rsid w:val="00234567"/>
    <w:rsid w:val="002349C0"/>
    <w:rsid w:val="00234A1C"/>
    <w:rsid w:val="00234C1E"/>
    <w:rsid w:val="00234E0A"/>
    <w:rsid w:val="00234E48"/>
    <w:rsid w:val="0023522D"/>
    <w:rsid w:val="002358F2"/>
    <w:rsid w:val="002358F6"/>
    <w:rsid w:val="00235915"/>
    <w:rsid w:val="00235AB0"/>
    <w:rsid w:val="00235AF9"/>
    <w:rsid w:val="00235D4B"/>
    <w:rsid w:val="00235DF2"/>
    <w:rsid w:val="00235F6C"/>
    <w:rsid w:val="00236122"/>
    <w:rsid w:val="002366B3"/>
    <w:rsid w:val="002369EF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4BE"/>
    <w:rsid w:val="002406C6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6C5"/>
    <w:rsid w:val="0024277D"/>
    <w:rsid w:val="00242B21"/>
    <w:rsid w:val="00242C7A"/>
    <w:rsid w:val="00242CAB"/>
    <w:rsid w:val="00242F62"/>
    <w:rsid w:val="002430BD"/>
    <w:rsid w:val="00243247"/>
    <w:rsid w:val="00243354"/>
    <w:rsid w:val="00243425"/>
    <w:rsid w:val="0024349C"/>
    <w:rsid w:val="002434B5"/>
    <w:rsid w:val="00243777"/>
    <w:rsid w:val="00243E70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971"/>
    <w:rsid w:val="00246C7A"/>
    <w:rsid w:val="00246EDE"/>
    <w:rsid w:val="00246F4A"/>
    <w:rsid w:val="00246F8B"/>
    <w:rsid w:val="00246FAE"/>
    <w:rsid w:val="00246FC3"/>
    <w:rsid w:val="0024702D"/>
    <w:rsid w:val="0024713B"/>
    <w:rsid w:val="002474E1"/>
    <w:rsid w:val="00247A17"/>
    <w:rsid w:val="00247A43"/>
    <w:rsid w:val="00247ACB"/>
    <w:rsid w:val="00247CDE"/>
    <w:rsid w:val="00247D55"/>
    <w:rsid w:val="00247F9E"/>
    <w:rsid w:val="0025042B"/>
    <w:rsid w:val="002508A3"/>
    <w:rsid w:val="00250F63"/>
    <w:rsid w:val="00250F93"/>
    <w:rsid w:val="00251030"/>
    <w:rsid w:val="00251153"/>
    <w:rsid w:val="0025126A"/>
    <w:rsid w:val="002515E2"/>
    <w:rsid w:val="0025162D"/>
    <w:rsid w:val="00251821"/>
    <w:rsid w:val="002518C1"/>
    <w:rsid w:val="00251B30"/>
    <w:rsid w:val="00251BEC"/>
    <w:rsid w:val="00251D59"/>
    <w:rsid w:val="00251D7C"/>
    <w:rsid w:val="00251E37"/>
    <w:rsid w:val="00252003"/>
    <w:rsid w:val="00252017"/>
    <w:rsid w:val="00252034"/>
    <w:rsid w:val="002527D1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C08"/>
    <w:rsid w:val="00253D69"/>
    <w:rsid w:val="00253F24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2E3"/>
    <w:rsid w:val="002553A3"/>
    <w:rsid w:val="002556CD"/>
    <w:rsid w:val="002556F5"/>
    <w:rsid w:val="002558FE"/>
    <w:rsid w:val="00255A5A"/>
    <w:rsid w:val="00255A7F"/>
    <w:rsid w:val="00255E18"/>
    <w:rsid w:val="00255E63"/>
    <w:rsid w:val="0025646B"/>
    <w:rsid w:val="00256761"/>
    <w:rsid w:val="00256775"/>
    <w:rsid w:val="0025677B"/>
    <w:rsid w:val="002567A2"/>
    <w:rsid w:val="00256837"/>
    <w:rsid w:val="00256C7E"/>
    <w:rsid w:val="00256E51"/>
    <w:rsid w:val="00256FCB"/>
    <w:rsid w:val="002571BF"/>
    <w:rsid w:val="0025734C"/>
    <w:rsid w:val="002575A1"/>
    <w:rsid w:val="002575BB"/>
    <w:rsid w:val="00257B76"/>
    <w:rsid w:val="00257C15"/>
    <w:rsid w:val="00257C7D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0CD5"/>
    <w:rsid w:val="002610AE"/>
    <w:rsid w:val="00261444"/>
    <w:rsid w:val="0026153E"/>
    <w:rsid w:val="00261573"/>
    <w:rsid w:val="002615FE"/>
    <w:rsid w:val="0026160C"/>
    <w:rsid w:val="0026182F"/>
    <w:rsid w:val="002618CA"/>
    <w:rsid w:val="002618D1"/>
    <w:rsid w:val="00261A4B"/>
    <w:rsid w:val="00261AAF"/>
    <w:rsid w:val="00261B57"/>
    <w:rsid w:val="00261D52"/>
    <w:rsid w:val="00261D62"/>
    <w:rsid w:val="00261DDF"/>
    <w:rsid w:val="002621DA"/>
    <w:rsid w:val="00262292"/>
    <w:rsid w:val="00262837"/>
    <w:rsid w:val="0026292C"/>
    <w:rsid w:val="00262953"/>
    <w:rsid w:val="00262976"/>
    <w:rsid w:val="0026305D"/>
    <w:rsid w:val="00263082"/>
    <w:rsid w:val="0026308B"/>
    <w:rsid w:val="002630B3"/>
    <w:rsid w:val="00263109"/>
    <w:rsid w:val="0026312D"/>
    <w:rsid w:val="002632F1"/>
    <w:rsid w:val="0026379A"/>
    <w:rsid w:val="00263840"/>
    <w:rsid w:val="00263915"/>
    <w:rsid w:val="002639BE"/>
    <w:rsid w:val="00263C2B"/>
    <w:rsid w:val="00263CA0"/>
    <w:rsid w:val="00263F63"/>
    <w:rsid w:val="0026400F"/>
    <w:rsid w:val="0026412E"/>
    <w:rsid w:val="00264367"/>
    <w:rsid w:val="002643F4"/>
    <w:rsid w:val="0026440B"/>
    <w:rsid w:val="00264484"/>
    <w:rsid w:val="002645E3"/>
    <w:rsid w:val="00264A40"/>
    <w:rsid w:val="00264A82"/>
    <w:rsid w:val="00264ACB"/>
    <w:rsid w:val="00264B6D"/>
    <w:rsid w:val="00264E50"/>
    <w:rsid w:val="002652EB"/>
    <w:rsid w:val="002654E9"/>
    <w:rsid w:val="0026554E"/>
    <w:rsid w:val="002655C0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6C94"/>
    <w:rsid w:val="002672F1"/>
    <w:rsid w:val="00267642"/>
    <w:rsid w:val="002679AA"/>
    <w:rsid w:val="00267A5B"/>
    <w:rsid w:val="00267B8A"/>
    <w:rsid w:val="00267D87"/>
    <w:rsid w:val="00267EF1"/>
    <w:rsid w:val="00267F5C"/>
    <w:rsid w:val="002702BD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E2"/>
    <w:rsid w:val="002723FA"/>
    <w:rsid w:val="00272405"/>
    <w:rsid w:val="0027273F"/>
    <w:rsid w:val="002727D5"/>
    <w:rsid w:val="00272868"/>
    <w:rsid w:val="00272A1B"/>
    <w:rsid w:val="00272B87"/>
    <w:rsid w:val="00272BB6"/>
    <w:rsid w:val="00272BBA"/>
    <w:rsid w:val="00272C09"/>
    <w:rsid w:val="00272C68"/>
    <w:rsid w:val="00272D11"/>
    <w:rsid w:val="00272E91"/>
    <w:rsid w:val="00273131"/>
    <w:rsid w:val="002736CA"/>
    <w:rsid w:val="00273770"/>
    <w:rsid w:val="00273AB2"/>
    <w:rsid w:val="00273DBA"/>
    <w:rsid w:val="00273FB0"/>
    <w:rsid w:val="002740AD"/>
    <w:rsid w:val="002740EC"/>
    <w:rsid w:val="002743F4"/>
    <w:rsid w:val="00274508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6D1"/>
    <w:rsid w:val="00275888"/>
    <w:rsid w:val="00275A89"/>
    <w:rsid w:val="00275C08"/>
    <w:rsid w:val="00275F82"/>
    <w:rsid w:val="002760AF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5"/>
    <w:rsid w:val="002779D8"/>
    <w:rsid w:val="00277B21"/>
    <w:rsid w:val="00277C47"/>
    <w:rsid w:val="00277DAF"/>
    <w:rsid w:val="00277F7A"/>
    <w:rsid w:val="00280290"/>
    <w:rsid w:val="00280351"/>
    <w:rsid w:val="002804BC"/>
    <w:rsid w:val="00280574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1F6"/>
    <w:rsid w:val="00282219"/>
    <w:rsid w:val="0028232B"/>
    <w:rsid w:val="0028239E"/>
    <w:rsid w:val="002823C3"/>
    <w:rsid w:val="00282468"/>
    <w:rsid w:val="00282849"/>
    <w:rsid w:val="0028285D"/>
    <w:rsid w:val="002829FE"/>
    <w:rsid w:val="00282A49"/>
    <w:rsid w:val="00282A6F"/>
    <w:rsid w:val="00282A83"/>
    <w:rsid w:val="00282C6C"/>
    <w:rsid w:val="00282C7D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3FC2"/>
    <w:rsid w:val="002842A8"/>
    <w:rsid w:val="002842F5"/>
    <w:rsid w:val="002842FD"/>
    <w:rsid w:val="00284438"/>
    <w:rsid w:val="0028460B"/>
    <w:rsid w:val="00284B21"/>
    <w:rsid w:val="00284B46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7A9"/>
    <w:rsid w:val="00285801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535"/>
    <w:rsid w:val="00286687"/>
    <w:rsid w:val="002867E9"/>
    <w:rsid w:val="00286BE4"/>
    <w:rsid w:val="00286D95"/>
    <w:rsid w:val="00286DA6"/>
    <w:rsid w:val="00286F79"/>
    <w:rsid w:val="00287007"/>
    <w:rsid w:val="00287052"/>
    <w:rsid w:val="00287075"/>
    <w:rsid w:val="002872B4"/>
    <w:rsid w:val="0028772E"/>
    <w:rsid w:val="00287801"/>
    <w:rsid w:val="00287A59"/>
    <w:rsid w:val="00287A80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71"/>
    <w:rsid w:val="0029158E"/>
    <w:rsid w:val="00291747"/>
    <w:rsid w:val="00291771"/>
    <w:rsid w:val="00291868"/>
    <w:rsid w:val="00291B46"/>
    <w:rsid w:val="00291EC5"/>
    <w:rsid w:val="00291EE5"/>
    <w:rsid w:val="00291EF1"/>
    <w:rsid w:val="00291FA7"/>
    <w:rsid w:val="0029206C"/>
    <w:rsid w:val="00292277"/>
    <w:rsid w:val="002922C0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BE8"/>
    <w:rsid w:val="00292C22"/>
    <w:rsid w:val="00292C5A"/>
    <w:rsid w:val="00292CCB"/>
    <w:rsid w:val="00292DD5"/>
    <w:rsid w:val="00292E9F"/>
    <w:rsid w:val="00292EF3"/>
    <w:rsid w:val="00292F82"/>
    <w:rsid w:val="00293120"/>
    <w:rsid w:val="00293426"/>
    <w:rsid w:val="002937B0"/>
    <w:rsid w:val="0029383E"/>
    <w:rsid w:val="00293A43"/>
    <w:rsid w:val="00293A8A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DDA"/>
    <w:rsid w:val="00294E04"/>
    <w:rsid w:val="002951AB"/>
    <w:rsid w:val="00295255"/>
    <w:rsid w:val="00295533"/>
    <w:rsid w:val="0029573F"/>
    <w:rsid w:val="0029587B"/>
    <w:rsid w:val="00295A71"/>
    <w:rsid w:val="00295A7A"/>
    <w:rsid w:val="00295ABB"/>
    <w:rsid w:val="00295CBC"/>
    <w:rsid w:val="00295E0D"/>
    <w:rsid w:val="00295F35"/>
    <w:rsid w:val="00295F8B"/>
    <w:rsid w:val="002960CD"/>
    <w:rsid w:val="0029637F"/>
    <w:rsid w:val="00296430"/>
    <w:rsid w:val="002964D6"/>
    <w:rsid w:val="00296674"/>
    <w:rsid w:val="002966FC"/>
    <w:rsid w:val="00296771"/>
    <w:rsid w:val="00296973"/>
    <w:rsid w:val="00296C30"/>
    <w:rsid w:val="00296E13"/>
    <w:rsid w:val="00296EC5"/>
    <w:rsid w:val="00297516"/>
    <w:rsid w:val="002975C4"/>
    <w:rsid w:val="00297796"/>
    <w:rsid w:val="002978BF"/>
    <w:rsid w:val="00297AA7"/>
    <w:rsid w:val="00297B79"/>
    <w:rsid w:val="00297CC6"/>
    <w:rsid w:val="00297D31"/>
    <w:rsid w:val="002A0480"/>
    <w:rsid w:val="002A0505"/>
    <w:rsid w:val="002A05ED"/>
    <w:rsid w:val="002A06BE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1E15"/>
    <w:rsid w:val="002A1FFA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0C"/>
    <w:rsid w:val="002A385A"/>
    <w:rsid w:val="002A3A4E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8C3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100"/>
    <w:rsid w:val="002A6545"/>
    <w:rsid w:val="002A6958"/>
    <w:rsid w:val="002A6AEF"/>
    <w:rsid w:val="002A6BF1"/>
    <w:rsid w:val="002A6D1A"/>
    <w:rsid w:val="002A7025"/>
    <w:rsid w:val="002A70FE"/>
    <w:rsid w:val="002A721A"/>
    <w:rsid w:val="002A7585"/>
    <w:rsid w:val="002A76EF"/>
    <w:rsid w:val="002A78A8"/>
    <w:rsid w:val="002A7918"/>
    <w:rsid w:val="002A7928"/>
    <w:rsid w:val="002A7CE0"/>
    <w:rsid w:val="002B02DC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2DA"/>
    <w:rsid w:val="002B13B4"/>
    <w:rsid w:val="002B1464"/>
    <w:rsid w:val="002B1722"/>
    <w:rsid w:val="002B1845"/>
    <w:rsid w:val="002B19E8"/>
    <w:rsid w:val="002B1DA7"/>
    <w:rsid w:val="002B216E"/>
    <w:rsid w:val="002B218C"/>
    <w:rsid w:val="002B219F"/>
    <w:rsid w:val="002B21EB"/>
    <w:rsid w:val="002B245C"/>
    <w:rsid w:val="002B258F"/>
    <w:rsid w:val="002B27B0"/>
    <w:rsid w:val="002B28B0"/>
    <w:rsid w:val="002B29F6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B51"/>
    <w:rsid w:val="002B3F1E"/>
    <w:rsid w:val="002B4034"/>
    <w:rsid w:val="002B40DF"/>
    <w:rsid w:val="002B4235"/>
    <w:rsid w:val="002B4307"/>
    <w:rsid w:val="002B44E5"/>
    <w:rsid w:val="002B4665"/>
    <w:rsid w:val="002B49DB"/>
    <w:rsid w:val="002B4EF8"/>
    <w:rsid w:val="002B512F"/>
    <w:rsid w:val="002B53E1"/>
    <w:rsid w:val="002B55E1"/>
    <w:rsid w:val="002B5614"/>
    <w:rsid w:val="002B57EB"/>
    <w:rsid w:val="002B5815"/>
    <w:rsid w:val="002B58FA"/>
    <w:rsid w:val="002B5A11"/>
    <w:rsid w:val="002B5C5D"/>
    <w:rsid w:val="002B6045"/>
    <w:rsid w:val="002B626E"/>
    <w:rsid w:val="002B6A5D"/>
    <w:rsid w:val="002B6B8F"/>
    <w:rsid w:val="002B6C21"/>
    <w:rsid w:val="002B6C7B"/>
    <w:rsid w:val="002B6D31"/>
    <w:rsid w:val="002B7041"/>
    <w:rsid w:val="002B735B"/>
    <w:rsid w:val="002B7415"/>
    <w:rsid w:val="002B7532"/>
    <w:rsid w:val="002B78C5"/>
    <w:rsid w:val="002B7920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01A"/>
    <w:rsid w:val="002C0306"/>
    <w:rsid w:val="002C03C9"/>
    <w:rsid w:val="002C05B2"/>
    <w:rsid w:val="002C05B4"/>
    <w:rsid w:val="002C073A"/>
    <w:rsid w:val="002C0AD7"/>
    <w:rsid w:val="002C0B92"/>
    <w:rsid w:val="002C0D50"/>
    <w:rsid w:val="002C0F56"/>
    <w:rsid w:val="002C112E"/>
    <w:rsid w:val="002C1156"/>
    <w:rsid w:val="002C132E"/>
    <w:rsid w:val="002C13FD"/>
    <w:rsid w:val="002C1606"/>
    <w:rsid w:val="002C1CC7"/>
    <w:rsid w:val="002C1FEE"/>
    <w:rsid w:val="002C229C"/>
    <w:rsid w:val="002C233C"/>
    <w:rsid w:val="002C274D"/>
    <w:rsid w:val="002C2910"/>
    <w:rsid w:val="002C2AB3"/>
    <w:rsid w:val="002C2AF2"/>
    <w:rsid w:val="002C2B75"/>
    <w:rsid w:val="002C2C97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E10"/>
    <w:rsid w:val="002C3F9F"/>
    <w:rsid w:val="002C4159"/>
    <w:rsid w:val="002C41CD"/>
    <w:rsid w:val="002C441E"/>
    <w:rsid w:val="002C4715"/>
    <w:rsid w:val="002C484E"/>
    <w:rsid w:val="002C4963"/>
    <w:rsid w:val="002C49A8"/>
    <w:rsid w:val="002C49B1"/>
    <w:rsid w:val="002C4B96"/>
    <w:rsid w:val="002C4C4F"/>
    <w:rsid w:val="002C4D41"/>
    <w:rsid w:val="002C4D46"/>
    <w:rsid w:val="002C4EA7"/>
    <w:rsid w:val="002C515B"/>
    <w:rsid w:val="002C5223"/>
    <w:rsid w:val="002C5247"/>
    <w:rsid w:val="002C5320"/>
    <w:rsid w:val="002C53D5"/>
    <w:rsid w:val="002C5426"/>
    <w:rsid w:val="002C59E5"/>
    <w:rsid w:val="002C5C33"/>
    <w:rsid w:val="002C5D1A"/>
    <w:rsid w:val="002C5D53"/>
    <w:rsid w:val="002C5D9E"/>
    <w:rsid w:val="002C605C"/>
    <w:rsid w:val="002C6064"/>
    <w:rsid w:val="002C60A2"/>
    <w:rsid w:val="002C63DC"/>
    <w:rsid w:val="002C64A2"/>
    <w:rsid w:val="002C6615"/>
    <w:rsid w:val="002C66DF"/>
    <w:rsid w:val="002C6710"/>
    <w:rsid w:val="002C6AE0"/>
    <w:rsid w:val="002C6B4A"/>
    <w:rsid w:val="002C6C82"/>
    <w:rsid w:val="002C6F12"/>
    <w:rsid w:val="002C752D"/>
    <w:rsid w:val="002C7A2A"/>
    <w:rsid w:val="002C7A98"/>
    <w:rsid w:val="002C7D7E"/>
    <w:rsid w:val="002D0174"/>
    <w:rsid w:val="002D0227"/>
    <w:rsid w:val="002D0350"/>
    <w:rsid w:val="002D05A9"/>
    <w:rsid w:val="002D0664"/>
    <w:rsid w:val="002D0683"/>
    <w:rsid w:val="002D071A"/>
    <w:rsid w:val="002D0CBD"/>
    <w:rsid w:val="002D0E29"/>
    <w:rsid w:val="002D0E3D"/>
    <w:rsid w:val="002D1196"/>
    <w:rsid w:val="002D11D2"/>
    <w:rsid w:val="002D1345"/>
    <w:rsid w:val="002D13DB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173"/>
    <w:rsid w:val="002D2274"/>
    <w:rsid w:val="002D2385"/>
    <w:rsid w:val="002D255A"/>
    <w:rsid w:val="002D2782"/>
    <w:rsid w:val="002D29D5"/>
    <w:rsid w:val="002D2C04"/>
    <w:rsid w:val="002D2C1D"/>
    <w:rsid w:val="002D2CF5"/>
    <w:rsid w:val="002D2E5D"/>
    <w:rsid w:val="002D3059"/>
    <w:rsid w:val="002D3075"/>
    <w:rsid w:val="002D30DB"/>
    <w:rsid w:val="002D3158"/>
    <w:rsid w:val="002D31B8"/>
    <w:rsid w:val="002D3265"/>
    <w:rsid w:val="002D39A4"/>
    <w:rsid w:val="002D3A80"/>
    <w:rsid w:val="002D3B13"/>
    <w:rsid w:val="002D3EDF"/>
    <w:rsid w:val="002D3F1D"/>
    <w:rsid w:val="002D40F5"/>
    <w:rsid w:val="002D41E0"/>
    <w:rsid w:val="002D4982"/>
    <w:rsid w:val="002D4D8C"/>
    <w:rsid w:val="002D4DE7"/>
    <w:rsid w:val="002D4E6A"/>
    <w:rsid w:val="002D4F3F"/>
    <w:rsid w:val="002D51FA"/>
    <w:rsid w:val="002D588C"/>
    <w:rsid w:val="002D5FB5"/>
    <w:rsid w:val="002D6253"/>
    <w:rsid w:val="002D63F4"/>
    <w:rsid w:val="002D6489"/>
    <w:rsid w:val="002D657A"/>
    <w:rsid w:val="002D6705"/>
    <w:rsid w:val="002D6918"/>
    <w:rsid w:val="002D6BCE"/>
    <w:rsid w:val="002D6D87"/>
    <w:rsid w:val="002D6E3B"/>
    <w:rsid w:val="002D6F12"/>
    <w:rsid w:val="002D7243"/>
    <w:rsid w:val="002D7466"/>
    <w:rsid w:val="002D75C1"/>
    <w:rsid w:val="002D785E"/>
    <w:rsid w:val="002D7C88"/>
    <w:rsid w:val="002D7CC0"/>
    <w:rsid w:val="002D7D1C"/>
    <w:rsid w:val="002D7E87"/>
    <w:rsid w:val="002E0080"/>
    <w:rsid w:val="002E0234"/>
    <w:rsid w:val="002E0459"/>
    <w:rsid w:val="002E0701"/>
    <w:rsid w:val="002E07C6"/>
    <w:rsid w:val="002E08D0"/>
    <w:rsid w:val="002E0A72"/>
    <w:rsid w:val="002E0AC1"/>
    <w:rsid w:val="002E0CBF"/>
    <w:rsid w:val="002E0CD4"/>
    <w:rsid w:val="002E167F"/>
    <w:rsid w:val="002E1AD0"/>
    <w:rsid w:val="002E1B1F"/>
    <w:rsid w:val="002E1B53"/>
    <w:rsid w:val="002E1C42"/>
    <w:rsid w:val="002E1D8E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B0C"/>
    <w:rsid w:val="002E2C1E"/>
    <w:rsid w:val="002E2CD1"/>
    <w:rsid w:val="002E2DA4"/>
    <w:rsid w:val="002E303E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2C0"/>
    <w:rsid w:val="002E53DD"/>
    <w:rsid w:val="002E566B"/>
    <w:rsid w:val="002E576D"/>
    <w:rsid w:val="002E5B4E"/>
    <w:rsid w:val="002E5B85"/>
    <w:rsid w:val="002E5C15"/>
    <w:rsid w:val="002E5C2A"/>
    <w:rsid w:val="002E5E58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788"/>
    <w:rsid w:val="002E7BA7"/>
    <w:rsid w:val="002E7C74"/>
    <w:rsid w:val="002E7CC8"/>
    <w:rsid w:val="002E7D1F"/>
    <w:rsid w:val="002E7E29"/>
    <w:rsid w:val="002E7E58"/>
    <w:rsid w:val="002F0576"/>
    <w:rsid w:val="002F05D5"/>
    <w:rsid w:val="002F0614"/>
    <w:rsid w:val="002F094F"/>
    <w:rsid w:val="002F0B53"/>
    <w:rsid w:val="002F0B69"/>
    <w:rsid w:val="002F0C86"/>
    <w:rsid w:val="002F13E5"/>
    <w:rsid w:val="002F146C"/>
    <w:rsid w:val="002F1649"/>
    <w:rsid w:val="002F1963"/>
    <w:rsid w:val="002F19CA"/>
    <w:rsid w:val="002F19FD"/>
    <w:rsid w:val="002F1BE4"/>
    <w:rsid w:val="002F1DD0"/>
    <w:rsid w:val="002F1E3A"/>
    <w:rsid w:val="002F1FCC"/>
    <w:rsid w:val="002F20FD"/>
    <w:rsid w:val="002F215C"/>
    <w:rsid w:val="002F220B"/>
    <w:rsid w:val="002F22BA"/>
    <w:rsid w:val="002F25E7"/>
    <w:rsid w:val="002F278B"/>
    <w:rsid w:val="002F284F"/>
    <w:rsid w:val="002F2AF9"/>
    <w:rsid w:val="002F2B64"/>
    <w:rsid w:val="002F2BD1"/>
    <w:rsid w:val="002F2D44"/>
    <w:rsid w:val="002F2DD2"/>
    <w:rsid w:val="002F2DE4"/>
    <w:rsid w:val="002F3075"/>
    <w:rsid w:val="002F3145"/>
    <w:rsid w:val="002F31B4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17"/>
    <w:rsid w:val="002F486A"/>
    <w:rsid w:val="002F4AFB"/>
    <w:rsid w:val="002F4B59"/>
    <w:rsid w:val="002F4C0A"/>
    <w:rsid w:val="002F4C4A"/>
    <w:rsid w:val="002F4D68"/>
    <w:rsid w:val="002F4E3A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BA7"/>
    <w:rsid w:val="002F5DBF"/>
    <w:rsid w:val="002F5FD5"/>
    <w:rsid w:val="002F5FDC"/>
    <w:rsid w:val="002F611F"/>
    <w:rsid w:val="002F61CF"/>
    <w:rsid w:val="002F63AA"/>
    <w:rsid w:val="002F6859"/>
    <w:rsid w:val="002F686F"/>
    <w:rsid w:val="002F6A8E"/>
    <w:rsid w:val="002F6DC9"/>
    <w:rsid w:val="002F6E5A"/>
    <w:rsid w:val="002F72B7"/>
    <w:rsid w:val="002F734D"/>
    <w:rsid w:val="002F7436"/>
    <w:rsid w:val="002F75F8"/>
    <w:rsid w:val="002F7874"/>
    <w:rsid w:val="002F7980"/>
    <w:rsid w:val="002F7994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875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4C1"/>
    <w:rsid w:val="003046C2"/>
    <w:rsid w:val="003047B5"/>
    <w:rsid w:val="0030493A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70B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09D"/>
    <w:rsid w:val="003112F0"/>
    <w:rsid w:val="003113A8"/>
    <w:rsid w:val="00311439"/>
    <w:rsid w:val="003116B8"/>
    <w:rsid w:val="00311845"/>
    <w:rsid w:val="00311C1D"/>
    <w:rsid w:val="00311CF7"/>
    <w:rsid w:val="00311DF5"/>
    <w:rsid w:val="00311E28"/>
    <w:rsid w:val="0031207D"/>
    <w:rsid w:val="0031209B"/>
    <w:rsid w:val="003122D2"/>
    <w:rsid w:val="00312437"/>
    <w:rsid w:val="00312974"/>
    <w:rsid w:val="00312BBD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68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D63"/>
    <w:rsid w:val="00314EFD"/>
    <w:rsid w:val="00315100"/>
    <w:rsid w:val="0031518F"/>
    <w:rsid w:val="00315255"/>
    <w:rsid w:val="003152CE"/>
    <w:rsid w:val="0031530F"/>
    <w:rsid w:val="00315528"/>
    <w:rsid w:val="00315708"/>
    <w:rsid w:val="00315791"/>
    <w:rsid w:val="003159C7"/>
    <w:rsid w:val="00315AD0"/>
    <w:rsid w:val="00315B43"/>
    <w:rsid w:val="00315C05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3CC"/>
    <w:rsid w:val="00317672"/>
    <w:rsid w:val="003177E8"/>
    <w:rsid w:val="00317806"/>
    <w:rsid w:val="00317970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194"/>
    <w:rsid w:val="003222E4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752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24"/>
    <w:rsid w:val="00325F82"/>
    <w:rsid w:val="00326086"/>
    <w:rsid w:val="003260B4"/>
    <w:rsid w:val="00326316"/>
    <w:rsid w:val="003263A2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791"/>
    <w:rsid w:val="003338F2"/>
    <w:rsid w:val="00333934"/>
    <w:rsid w:val="00333A6C"/>
    <w:rsid w:val="00333AC6"/>
    <w:rsid w:val="00333AE2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82"/>
    <w:rsid w:val="00335BD1"/>
    <w:rsid w:val="00335C15"/>
    <w:rsid w:val="00335C1C"/>
    <w:rsid w:val="00335D90"/>
    <w:rsid w:val="00335FE1"/>
    <w:rsid w:val="003363E2"/>
    <w:rsid w:val="003365D0"/>
    <w:rsid w:val="003366C3"/>
    <w:rsid w:val="0033674F"/>
    <w:rsid w:val="003367EC"/>
    <w:rsid w:val="00336C1D"/>
    <w:rsid w:val="00336F4F"/>
    <w:rsid w:val="00337A48"/>
    <w:rsid w:val="00337A51"/>
    <w:rsid w:val="00337A6F"/>
    <w:rsid w:val="00337D12"/>
    <w:rsid w:val="00337E17"/>
    <w:rsid w:val="00337EEE"/>
    <w:rsid w:val="0034004E"/>
    <w:rsid w:val="00340142"/>
    <w:rsid w:val="00340247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424"/>
    <w:rsid w:val="0034255C"/>
    <w:rsid w:val="00342629"/>
    <w:rsid w:val="0034266B"/>
    <w:rsid w:val="00342873"/>
    <w:rsid w:val="00342946"/>
    <w:rsid w:val="00342A24"/>
    <w:rsid w:val="00342B86"/>
    <w:rsid w:val="00342B92"/>
    <w:rsid w:val="00342C32"/>
    <w:rsid w:val="00342E14"/>
    <w:rsid w:val="0034304A"/>
    <w:rsid w:val="003430D5"/>
    <w:rsid w:val="003431DB"/>
    <w:rsid w:val="0034338B"/>
    <w:rsid w:val="00343670"/>
    <w:rsid w:val="003436FC"/>
    <w:rsid w:val="003438A6"/>
    <w:rsid w:val="00343A43"/>
    <w:rsid w:val="00343E65"/>
    <w:rsid w:val="00344484"/>
    <w:rsid w:val="0034468F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985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98B"/>
    <w:rsid w:val="00347A1F"/>
    <w:rsid w:val="00347B3C"/>
    <w:rsid w:val="00347DC5"/>
    <w:rsid w:val="003500D6"/>
    <w:rsid w:val="0035024F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94"/>
    <w:rsid w:val="003524BA"/>
    <w:rsid w:val="00352901"/>
    <w:rsid w:val="0035296B"/>
    <w:rsid w:val="00352C4B"/>
    <w:rsid w:val="00352E9A"/>
    <w:rsid w:val="00353175"/>
    <w:rsid w:val="00353222"/>
    <w:rsid w:val="0035327A"/>
    <w:rsid w:val="003532A2"/>
    <w:rsid w:val="00353342"/>
    <w:rsid w:val="0035336B"/>
    <w:rsid w:val="003534BA"/>
    <w:rsid w:val="0035379B"/>
    <w:rsid w:val="003537FF"/>
    <w:rsid w:val="00353A6D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13"/>
    <w:rsid w:val="00354F33"/>
    <w:rsid w:val="00355537"/>
    <w:rsid w:val="003555AE"/>
    <w:rsid w:val="00355808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77B"/>
    <w:rsid w:val="00357D82"/>
    <w:rsid w:val="003604E7"/>
    <w:rsid w:val="003605A0"/>
    <w:rsid w:val="00360623"/>
    <w:rsid w:val="00360643"/>
    <w:rsid w:val="00360652"/>
    <w:rsid w:val="0036065A"/>
    <w:rsid w:val="00360717"/>
    <w:rsid w:val="0036077A"/>
    <w:rsid w:val="003609F1"/>
    <w:rsid w:val="00360B8D"/>
    <w:rsid w:val="00360F4E"/>
    <w:rsid w:val="00361052"/>
    <w:rsid w:val="00361457"/>
    <w:rsid w:val="0036172E"/>
    <w:rsid w:val="00361DB3"/>
    <w:rsid w:val="00361E4E"/>
    <w:rsid w:val="00361F57"/>
    <w:rsid w:val="0036200E"/>
    <w:rsid w:val="00362305"/>
    <w:rsid w:val="0036251B"/>
    <w:rsid w:val="0036268B"/>
    <w:rsid w:val="00362731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4E6"/>
    <w:rsid w:val="003659CA"/>
    <w:rsid w:val="003659DC"/>
    <w:rsid w:val="00365FD3"/>
    <w:rsid w:val="0036627B"/>
    <w:rsid w:val="0036637C"/>
    <w:rsid w:val="003664F4"/>
    <w:rsid w:val="003665CA"/>
    <w:rsid w:val="003666FD"/>
    <w:rsid w:val="00366812"/>
    <w:rsid w:val="00366844"/>
    <w:rsid w:val="0036687B"/>
    <w:rsid w:val="00366A52"/>
    <w:rsid w:val="00366B64"/>
    <w:rsid w:val="00366D05"/>
    <w:rsid w:val="00366F84"/>
    <w:rsid w:val="00366FFC"/>
    <w:rsid w:val="00367094"/>
    <w:rsid w:val="00367239"/>
    <w:rsid w:val="0036726A"/>
    <w:rsid w:val="003672A9"/>
    <w:rsid w:val="003676CC"/>
    <w:rsid w:val="00367701"/>
    <w:rsid w:val="00367A37"/>
    <w:rsid w:val="00367D70"/>
    <w:rsid w:val="00367F1A"/>
    <w:rsid w:val="0037004C"/>
    <w:rsid w:val="00370366"/>
    <w:rsid w:val="00370518"/>
    <w:rsid w:val="0037058A"/>
    <w:rsid w:val="00370C14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179"/>
    <w:rsid w:val="003721F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9A1"/>
    <w:rsid w:val="00373A9D"/>
    <w:rsid w:val="00373B0C"/>
    <w:rsid w:val="00373B37"/>
    <w:rsid w:val="00373C08"/>
    <w:rsid w:val="00373C44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0BD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D57"/>
    <w:rsid w:val="00376E77"/>
    <w:rsid w:val="00377385"/>
    <w:rsid w:val="00377463"/>
    <w:rsid w:val="00377520"/>
    <w:rsid w:val="003775F8"/>
    <w:rsid w:val="0037763D"/>
    <w:rsid w:val="00377741"/>
    <w:rsid w:val="00377AD5"/>
    <w:rsid w:val="00377B4D"/>
    <w:rsid w:val="00377C35"/>
    <w:rsid w:val="00377CDA"/>
    <w:rsid w:val="00380004"/>
    <w:rsid w:val="0038008F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AE8"/>
    <w:rsid w:val="00380E5C"/>
    <w:rsid w:val="003810EA"/>
    <w:rsid w:val="003812EA"/>
    <w:rsid w:val="003813A1"/>
    <w:rsid w:val="00381413"/>
    <w:rsid w:val="00381448"/>
    <w:rsid w:val="00381582"/>
    <w:rsid w:val="003815DA"/>
    <w:rsid w:val="003818C3"/>
    <w:rsid w:val="00381CCC"/>
    <w:rsid w:val="00381E67"/>
    <w:rsid w:val="00381F5B"/>
    <w:rsid w:val="003820AB"/>
    <w:rsid w:val="00382573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D44"/>
    <w:rsid w:val="00383E05"/>
    <w:rsid w:val="00384215"/>
    <w:rsid w:val="003845B8"/>
    <w:rsid w:val="003846DD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87D6F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CFB"/>
    <w:rsid w:val="00390DE9"/>
    <w:rsid w:val="00390EA5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0A"/>
    <w:rsid w:val="003932A5"/>
    <w:rsid w:val="003934EC"/>
    <w:rsid w:val="0039357B"/>
    <w:rsid w:val="0039376A"/>
    <w:rsid w:val="00393858"/>
    <w:rsid w:val="00393871"/>
    <w:rsid w:val="00393E98"/>
    <w:rsid w:val="00393F7D"/>
    <w:rsid w:val="003940E0"/>
    <w:rsid w:val="003941F6"/>
    <w:rsid w:val="003943AF"/>
    <w:rsid w:val="003944E8"/>
    <w:rsid w:val="00394588"/>
    <w:rsid w:val="00394794"/>
    <w:rsid w:val="00394915"/>
    <w:rsid w:val="00394AB7"/>
    <w:rsid w:val="00394AC4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5956"/>
    <w:rsid w:val="00395EBB"/>
    <w:rsid w:val="0039619C"/>
    <w:rsid w:val="003962E0"/>
    <w:rsid w:val="00396733"/>
    <w:rsid w:val="00396A8A"/>
    <w:rsid w:val="00396C5B"/>
    <w:rsid w:val="00396E80"/>
    <w:rsid w:val="003970E4"/>
    <w:rsid w:val="003973AE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2EF1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30B"/>
    <w:rsid w:val="003A6474"/>
    <w:rsid w:val="003A6572"/>
    <w:rsid w:val="003A65DC"/>
    <w:rsid w:val="003A69B5"/>
    <w:rsid w:val="003A69BB"/>
    <w:rsid w:val="003A6B9E"/>
    <w:rsid w:val="003A70A5"/>
    <w:rsid w:val="003A743D"/>
    <w:rsid w:val="003A76B0"/>
    <w:rsid w:val="003A7DE6"/>
    <w:rsid w:val="003A7FC0"/>
    <w:rsid w:val="003A7FF4"/>
    <w:rsid w:val="003B030D"/>
    <w:rsid w:val="003B0610"/>
    <w:rsid w:val="003B075D"/>
    <w:rsid w:val="003B093B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1FC9"/>
    <w:rsid w:val="003B260A"/>
    <w:rsid w:val="003B2633"/>
    <w:rsid w:val="003B2B46"/>
    <w:rsid w:val="003B2B4F"/>
    <w:rsid w:val="003B2C77"/>
    <w:rsid w:val="003B2C96"/>
    <w:rsid w:val="003B2C9C"/>
    <w:rsid w:val="003B2E74"/>
    <w:rsid w:val="003B2EF9"/>
    <w:rsid w:val="003B3085"/>
    <w:rsid w:val="003B314D"/>
    <w:rsid w:val="003B32B3"/>
    <w:rsid w:val="003B33A1"/>
    <w:rsid w:val="003B3458"/>
    <w:rsid w:val="003B3521"/>
    <w:rsid w:val="003B36B3"/>
    <w:rsid w:val="003B3920"/>
    <w:rsid w:val="003B3A47"/>
    <w:rsid w:val="003B3A91"/>
    <w:rsid w:val="003B3C64"/>
    <w:rsid w:val="003B3C7D"/>
    <w:rsid w:val="003B3D37"/>
    <w:rsid w:val="003B401F"/>
    <w:rsid w:val="003B410D"/>
    <w:rsid w:val="003B4506"/>
    <w:rsid w:val="003B490F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809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33"/>
    <w:rsid w:val="003C15A8"/>
    <w:rsid w:val="003C15F4"/>
    <w:rsid w:val="003C169D"/>
    <w:rsid w:val="003C1A23"/>
    <w:rsid w:val="003C1D17"/>
    <w:rsid w:val="003C1ECB"/>
    <w:rsid w:val="003C1EF2"/>
    <w:rsid w:val="003C1F56"/>
    <w:rsid w:val="003C1FA2"/>
    <w:rsid w:val="003C21F7"/>
    <w:rsid w:val="003C2286"/>
    <w:rsid w:val="003C2322"/>
    <w:rsid w:val="003C23C4"/>
    <w:rsid w:val="003C23F7"/>
    <w:rsid w:val="003C2684"/>
    <w:rsid w:val="003C2747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424"/>
    <w:rsid w:val="003C351D"/>
    <w:rsid w:val="003C38E7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4D6E"/>
    <w:rsid w:val="003C5324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D"/>
    <w:rsid w:val="003C676F"/>
    <w:rsid w:val="003C67CE"/>
    <w:rsid w:val="003C6AFF"/>
    <w:rsid w:val="003C6B81"/>
    <w:rsid w:val="003C6EE0"/>
    <w:rsid w:val="003C70FB"/>
    <w:rsid w:val="003C7116"/>
    <w:rsid w:val="003C7132"/>
    <w:rsid w:val="003C763B"/>
    <w:rsid w:val="003C769B"/>
    <w:rsid w:val="003C76D1"/>
    <w:rsid w:val="003C7729"/>
    <w:rsid w:val="003C7998"/>
    <w:rsid w:val="003C79F0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2A"/>
    <w:rsid w:val="003D2EB9"/>
    <w:rsid w:val="003D324E"/>
    <w:rsid w:val="003D329C"/>
    <w:rsid w:val="003D38AA"/>
    <w:rsid w:val="003D3A1D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8C"/>
    <w:rsid w:val="003D5EAA"/>
    <w:rsid w:val="003D5FCD"/>
    <w:rsid w:val="003D614D"/>
    <w:rsid w:val="003D6192"/>
    <w:rsid w:val="003D6244"/>
    <w:rsid w:val="003D62C8"/>
    <w:rsid w:val="003D62DD"/>
    <w:rsid w:val="003D6367"/>
    <w:rsid w:val="003D685B"/>
    <w:rsid w:val="003D6B7F"/>
    <w:rsid w:val="003D6BEE"/>
    <w:rsid w:val="003D6EF0"/>
    <w:rsid w:val="003D6FAE"/>
    <w:rsid w:val="003D702B"/>
    <w:rsid w:val="003D707E"/>
    <w:rsid w:val="003D70A7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8F"/>
    <w:rsid w:val="003E189F"/>
    <w:rsid w:val="003E18FA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95F"/>
    <w:rsid w:val="003E29DF"/>
    <w:rsid w:val="003E2C58"/>
    <w:rsid w:val="003E2C5C"/>
    <w:rsid w:val="003E2CBA"/>
    <w:rsid w:val="003E2D86"/>
    <w:rsid w:val="003E2F08"/>
    <w:rsid w:val="003E335B"/>
    <w:rsid w:val="003E359E"/>
    <w:rsid w:val="003E3826"/>
    <w:rsid w:val="003E3A06"/>
    <w:rsid w:val="003E3ED1"/>
    <w:rsid w:val="003E3FBC"/>
    <w:rsid w:val="003E4039"/>
    <w:rsid w:val="003E4160"/>
    <w:rsid w:val="003E4176"/>
    <w:rsid w:val="003E437B"/>
    <w:rsid w:val="003E4409"/>
    <w:rsid w:val="003E44F1"/>
    <w:rsid w:val="003E450A"/>
    <w:rsid w:val="003E4569"/>
    <w:rsid w:val="003E4DC4"/>
    <w:rsid w:val="003E4DEE"/>
    <w:rsid w:val="003E4F51"/>
    <w:rsid w:val="003E513A"/>
    <w:rsid w:val="003E52A1"/>
    <w:rsid w:val="003E5549"/>
    <w:rsid w:val="003E55A5"/>
    <w:rsid w:val="003E56D1"/>
    <w:rsid w:val="003E5876"/>
    <w:rsid w:val="003E58E3"/>
    <w:rsid w:val="003E5C6A"/>
    <w:rsid w:val="003E5E2C"/>
    <w:rsid w:val="003E5E4E"/>
    <w:rsid w:val="003E6010"/>
    <w:rsid w:val="003E60F9"/>
    <w:rsid w:val="003E6125"/>
    <w:rsid w:val="003E6137"/>
    <w:rsid w:val="003E61C9"/>
    <w:rsid w:val="003E6305"/>
    <w:rsid w:val="003E631B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B0F"/>
    <w:rsid w:val="003E7CB4"/>
    <w:rsid w:val="003E7CCB"/>
    <w:rsid w:val="003E7E0A"/>
    <w:rsid w:val="003E7F0F"/>
    <w:rsid w:val="003E7FB4"/>
    <w:rsid w:val="003F012A"/>
    <w:rsid w:val="003F02D8"/>
    <w:rsid w:val="003F02F0"/>
    <w:rsid w:val="003F0629"/>
    <w:rsid w:val="003F091E"/>
    <w:rsid w:val="003F0A46"/>
    <w:rsid w:val="003F0BB2"/>
    <w:rsid w:val="003F0E6D"/>
    <w:rsid w:val="003F0EB3"/>
    <w:rsid w:val="003F10EB"/>
    <w:rsid w:val="003F1283"/>
    <w:rsid w:val="003F145C"/>
    <w:rsid w:val="003F148C"/>
    <w:rsid w:val="003F155C"/>
    <w:rsid w:val="003F163C"/>
    <w:rsid w:val="003F1887"/>
    <w:rsid w:val="003F18DB"/>
    <w:rsid w:val="003F1D47"/>
    <w:rsid w:val="003F1DC5"/>
    <w:rsid w:val="003F1E55"/>
    <w:rsid w:val="003F1E8F"/>
    <w:rsid w:val="003F214B"/>
    <w:rsid w:val="003F2191"/>
    <w:rsid w:val="003F21D8"/>
    <w:rsid w:val="003F2371"/>
    <w:rsid w:val="003F2382"/>
    <w:rsid w:val="003F25FA"/>
    <w:rsid w:val="003F26C5"/>
    <w:rsid w:val="003F2729"/>
    <w:rsid w:val="003F277D"/>
    <w:rsid w:val="003F27B1"/>
    <w:rsid w:val="003F2D73"/>
    <w:rsid w:val="003F2FCB"/>
    <w:rsid w:val="003F30BA"/>
    <w:rsid w:val="003F31E6"/>
    <w:rsid w:val="003F324D"/>
    <w:rsid w:val="003F3674"/>
    <w:rsid w:val="003F36C2"/>
    <w:rsid w:val="003F38A1"/>
    <w:rsid w:val="003F38A9"/>
    <w:rsid w:val="003F39FD"/>
    <w:rsid w:val="003F3A6B"/>
    <w:rsid w:val="003F3BE5"/>
    <w:rsid w:val="003F3D46"/>
    <w:rsid w:val="003F3D8A"/>
    <w:rsid w:val="003F3E42"/>
    <w:rsid w:val="003F3E8B"/>
    <w:rsid w:val="003F3FCF"/>
    <w:rsid w:val="003F4001"/>
    <w:rsid w:val="003F4064"/>
    <w:rsid w:val="003F416B"/>
    <w:rsid w:val="003F44A5"/>
    <w:rsid w:val="003F4557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9FF"/>
    <w:rsid w:val="003F7A99"/>
    <w:rsid w:val="003F7D3D"/>
    <w:rsid w:val="003F7DAB"/>
    <w:rsid w:val="004006BC"/>
    <w:rsid w:val="00400748"/>
    <w:rsid w:val="00400964"/>
    <w:rsid w:val="00400B4D"/>
    <w:rsid w:val="00400C4A"/>
    <w:rsid w:val="00400D8B"/>
    <w:rsid w:val="00400E7C"/>
    <w:rsid w:val="00400EE1"/>
    <w:rsid w:val="00400FA8"/>
    <w:rsid w:val="00400FFF"/>
    <w:rsid w:val="0040100F"/>
    <w:rsid w:val="00401276"/>
    <w:rsid w:val="004012D7"/>
    <w:rsid w:val="004012F7"/>
    <w:rsid w:val="00401625"/>
    <w:rsid w:val="00401650"/>
    <w:rsid w:val="00401692"/>
    <w:rsid w:val="004016BB"/>
    <w:rsid w:val="00401961"/>
    <w:rsid w:val="0040197C"/>
    <w:rsid w:val="00401C06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4A9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B67"/>
    <w:rsid w:val="00407D38"/>
    <w:rsid w:val="00407E35"/>
    <w:rsid w:val="00407E7E"/>
    <w:rsid w:val="00407EFF"/>
    <w:rsid w:val="0041011D"/>
    <w:rsid w:val="00410874"/>
    <w:rsid w:val="004108A1"/>
    <w:rsid w:val="00410929"/>
    <w:rsid w:val="00410A36"/>
    <w:rsid w:val="00410B27"/>
    <w:rsid w:val="00410FAF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2C1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2AA"/>
    <w:rsid w:val="004137F8"/>
    <w:rsid w:val="004139EA"/>
    <w:rsid w:val="00413A3C"/>
    <w:rsid w:val="00413D12"/>
    <w:rsid w:val="00414021"/>
    <w:rsid w:val="004141B7"/>
    <w:rsid w:val="0041430E"/>
    <w:rsid w:val="004144E0"/>
    <w:rsid w:val="0041465C"/>
    <w:rsid w:val="0041474A"/>
    <w:rsid w:val="004147B7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562"/>
    <w:rsid w:val="00416747"/>
    <w:rsid w:val="00416904"/>
    <w:rsid w:val="0041698A"/>
    <w:rsid w:val="004169C0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656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2E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7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B45"/>
    <w:rsid w:val="00424C31"/>
    <w:rsid w:val="00424E25"/>
    <w:rsid w:val="004254DF"/>
    <w:rsid w:val="00425793"/>
    <w:rsid w:val="0042579A"/>
    <w:rsid w:val="00425B72"/>
    <w:rsid w:val="00425BD8"/>
    <w:rsid w:val="00426400"/>
    <w:rsid w:val="00426446"/>
    <w:rsid w:val="00426490"/>
    <w:rsid w:val="004269B1"/>
    <w:rsid w:val="004269FC"/>
    <w:rsid w:val="00426AD7"/>
    <w:rsid w:val="00426B88"/>
    <w:rsid w:val="00426D01"/>
    <w:rsid w:val="00426E0C"/>
    <w:rsid w:val="00426F59"/>
    <w:rsid w:val="00426FF2"/>
    <w:rsid w:val="00427109"/>
    <w:rsid w:val="00427591"/>
    <w:rsid w:val="004276CD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6D1"/>
    <w:rsid w:val="0043170B"/>
    <w:rsid w:val="00431722"/>
    <w:rsid w:val="00431E88"/>
    <w:rsid w:val="00431EB1"/>
    <w:rsid w:val="00432013"/>
    <w:rsid w:val="004320D1"/>
    <w:rsid w:val="00432189"/>
    <w:rsid w:val="00432215"/>
    <w:rsid w:val="0043258E"/>
    <w:rsid w:val="00432763"/>
    <w:rsid w:val="0043287D"/>
    <w:rsid w:val="00432960"/>
    <w:rsid w:val="00432ACD"/>
    <w:rsid w:val="00432E9C"/>
    <w:rsid w:val="00432FBC"/>
    <w:rsid w:val="00433072"/>
    <w:rsid w:val="004330D4"/>
    <w:rsid w:val="004332A4"/>
    <w:rsid w:val="0043333D"/>
    <w:rsid w:val="00433368"/>
    <w:rsid w:val="00433711"/>
    <w:rsid w:val="00433860"/>
    <w:rsid w:val="00433BFE"/>
    <w:rsid w:val="00433CB9"/>
    <w:rsid w:val="00434196"/>
    <w:rsid w:val="004341A3"/>
    <w:rsid w:val="004344C4"/>
    <w:rsid w:val="00434554"/>
    <w:rsid w:val="00434558"/>
    <w:rsid w:val="004345D1"/>
    <w:rsid w:val="004347E5"/>
    <w:rsid w:val="00434827"/>
    <w:rsid w:val="004348F4"/>
    <w:rsid w:val="00434A0E"/>
    <w:rsid w:val="00434A21"/>
    <w:rsid w:val="0043533B"/>
    <w:rsid w:val="0043535A"/>
    <w:rsid w:val="00435555"/>
    <w:rsid w:val="0043582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194"/>
    <w:rsid w:val="0043744D"/>
    <w:rsid w:val="0043747A"/>
    <w:rsid w:val="004375FA"/>
    <w:rsid w:val="0043775D"/>
    <w:rsid w:val="004377C2"/>
    <w:rsid w:val="004377E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83D"/>
    <w:rsid w:val="00440AD3"/>
    <w:rsid w:val="00440B76"/>
    <w:rsid w:val="00440F97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D3E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3E47"/>
    <w:rsid w:val="004440B3"/>
    <w:rsid w:val="00444452"/>
    <w:rsid w:val="00444529"/>
    <w:rsid w:val="00444542"/>
    <w:rsid w:val="004445C9"/>
    <w:rsid w:val="00444781"/>
    <w:rsid w:val="00444788"/>
    <w:rsid w:val="00444E0E"/>
    <w:rsid w:val="00445425"/>
    <w:rsid w:val="00445487"/>
    <w:rsid w:val="00445C19"/>
    <w:rsid w:val="00445C75"/>
    <w:rsid w:val="00445DB3"/>
    <w:rsid w:val="004461AB"/>
    <w:rsid w:val="004464ED"/>
    <w:rsid w:val="004468F8"/>
    <w:rsid w:val="00446941"/>
    <w:rsid w:val="00446978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195"/>
    <w:rsid w:val="00447749"/>
    <w:rsid w:val="004477B3"/>
    <w:rsid w:val="004477D4"/>
    <w:rsid w:val="00447851"/>
    <w:rsid w:val="004479B1"/>
    <w:rsid w:val="00447DF4"/>
    <w:rsid w:val="00447E50"/>
    <w:rsid w:val="00450015"/>
    <w:rsid w:val="00450137"/>
    <w:rsid w:val="00450164"/>
    <w:rsid w:val="0045025F"/>
    <w:rsid w:val="004503FE"/>
    <w:rsid w:val="0045054C"/>
    <w:rsid w:val="0045075D"/>
    <w:rsid w:val="00450822"/>
    <w:rsid w:val="004508F3"/>
    <w:rsid w:val="004509AF"/>
    <w:rsid w:val="00450A94"/>
    <w:rsid w:val="00450CA2"/>
    <w:rsid w:val="0045164D"/>
    <w:rsid w:val="00451BF7"/>
    <w:rsid w:val="00451F72"/>
    <w:rsid w:val="00451F76"/>
    <w:rsid w:val="00452147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22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35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B01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6EC1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6B9"/>
    <w:rsid w:val="0045788B"/>
    <w:rsid w:val="00457987"/>
    <w:rsid w:val="004579D2"/>
    <w:rsid w:val="00457AD8"/>
    <w:rsid w:val="0046000D"/>
    <w:rsid w:val="00460247"/>
    <w:rsid w:val="0046035E"/>
    <w:rsid w:val="004605AD"/>
    <w:rsid w:val="0046073B"/>
    <w:rsid w:val="004607E7"/>
    <w:rsid w:val="00460871"/>
    <w:rsid w:val="004608D5"/>
    <w:rsid w:val="00460A07"/>
    <w:rsid w:val="00460C19"/>
    <w:rsid w:val="00460F66"/>
    <w:rsid w:val="00461102"/>
    <w:rsid w:val="004612E3"/>
    <w:rsid w:val="0046147F"/>
    <w:rsid w:val="004614EE"/>
    <w:rsid w:val="00461860"/>
    <w:rsid w:val="004618A9"/>
    <w:rsid w:val="00461AEC"/>
    <w:rsid w:val="00461C50"/>
    <w:rsid w:val="00461D2B"/>
    <w:rsid w:val="00461DBA"/>
    <w:rsid w:val="00461F1E"/>
    <w:rsid w:val="0046207A"/>
    <w:rsid w:val="004623F7"/>
    <w:rsid w:val="004626C0"/>
    <w:rsid w:val="0046273F"/>
    <w:rsid w:val="0046279D"/>
    <w:rsid w:val="00462CE0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825"/>
    <w:rsid w:val="004649C8"/>
    <w:rsid w:val="00464CA7"/>
    <w:rsid w:val="00464D2C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5EBA"/>
    <w:rsid w:val="00466099"/>
    <w:rsid w:val="0046619B"/>
    <w:rsid w:val="00466398"/>
    <w:rsid w:val="004663DA"/>
    <w:rsid w:val="004663F6"/>
    <w:rsid w:val="00466412"/>
    <w:rsid w:val="00466806"/>
    <w:rsid w:val="00466B92"/>
    <w:rsid w:val="00466C19"/>
    <w:rsid w:val="00466D19"/>
    <w:rsid w:val="00466E45"/>
    <w:rsid w:val="00466E48"/>
    <w:rsid w:val="004670BB"/>
    <w:rsid w:val="004674F0"/>
    <w:rsid w:val="004677C2"/>
    <w:rsid w:val="004677CF"/>
    <w:rsid w:val="00467829"/>
    <w:rsid w:val="00467842"/>
    <w:rsid w:val="00467B83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0FF6"/>
    <w:rsid w:val="0047180A"/>
    <w:rsid w:val="00471A59"/>
    <w:rsid w:val="00471ABB"/>
    <w:rsid w:val="00471E12"/>
    <w:rsid w:val="00472031"/>
    <w:rsid w:val="00472477"/>
    <w:rsid w:val="004726A3"/>
    <w:rsid w:val="004726DB"/>
    <w:rsid w:val="00472702"/>
    <w:rsid w:val="00472774"/>
    <w:rsid w:val="00472802"/>
    <w:rsid w:val="00472997"/>
    <w:rsid w:val="00472A17"/>
    <w:rsid w:val="00472ABD"/>
    <w:rsid w:val="00472B08"/>
    <w:rsid w:val="00472C08"/>
    <w:rsid w:val="00472E20"/>
    <w:rsid w:val="00472EA9"/>
    <w:rsid w:val="0047303A"/>
    <w:rsid w:val="004733B1"/>
    <w:rsid w:val="00473414"/>
    <w:rsid w:val="004737B0"/>
    <w:rsid w:val="00473E5E"/>
    <w:rsid w:val="00473F03"/>
    <w:rsid w:val="0047469F"/>
    <w:rsid w:val="00474736"/>
    <w:rsid w:val="0047493F"/>
    <w:rsid w:val="00474CBB"/>
    <w:rsid w:val="00474CD0"/>
    <w:rsid w:val="00474DC2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50F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149"/>
    <w:rsid w:val="0048139C"/>
    <w:rsid w:val="00481695"/>
    <w:rsid w:val="0048169B"/>
    <w:rsid w:val="0048170D"/>
    <w:rsid w:val="0048177D"/>
    <w:rsid w:val="004817B5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2E2E"/>
    <w:rsid w:val="00482F21"/>
    <w:rsid w:val="004830DF"/>
    <w:rsid w:val="00483172"/>
    <w:rsid w:val="004832D1"/>
    <w:rsid w:val="004834E6"/>
    <w:rsid w:val="004835F1"/>
    <w:rsid w:val="00483AC1"/>
    <w:rsid w:val="00483B73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4A"/>
    <w:rsid w:val="004856A9"/>
    <w:rsid w:val="00485804"/>
    <w:rsid w:val="00485A6E"/>
    <w:rsid w:val="00485AA2"/>
    <w:rsid w:val="00485F84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7D6"/>
    <w:rsid w:val="00490128"/>
    <w:rsid w:val="0049020C"/>
    <w:rsid w:val="00490401"/>
    <w:rsid w:val="0049040F"/>
    <w:rsid w:val="00490685"/>
    <w:rsid w:val="0049094C"/>
    <w:rsid w:val="00490A98"/>
    <w:rsid w:val="00490BA6"/>
    <w:rsid w:val="00490BC5"/>
    <w:rsid w:val="00490D91"/>
    <w:rsid w:val="0049124C"/>
    <w:rsid w:val="0049136E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A38"/>
    <w:rsid w:val="00492CB4"/>
    <w:rsid w:val="00492DCA"/>
    <w:rsid w:val="00492E22"/>
    <w:rsid w:val="00492ED3"/>
    <w:rsid w:val="00492FCE"/>
    <w:rsid w:val="00493083"/>
    <w:rsid w:val="004930FC"/>
    <w:rsid w:val="00493103"/>
    <w:rsid w:val="004934F1"/>
    <w:rsid w:val="004935CC"/>
    <w:rsid w:val="0049368A"/>
    <w:rsid w:val="004936AD"/>
    <w:rsid w:val="00493780"/>
    <w:rsid w:val="0049381C"/>
    <w:rsid w:val="00493950"/>
    <w:rsid w:val="00493A3A"/>
    <w:rsid w:val="00493A88"/>
    <w:rsid w:val="00493B1E"/>
    <w:rsid w:val="00493C87"/>
    <w:rsid w:val="00493DA1"/>
    <w:rsid w:val="00493EFA"/>
    <w:rsid w:val="0049423F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683"/>
    <w:rsid w:val="004957BC"/>
    <w:rsid w:val="004959DA"/>
    <w:rsid w:val="00495DB6"/>
    <w:rsid w:val="00495FA2"/>
    <w:rsid w:val="004963C6"/>
    <w:rsid w:val="00496526"/>
    <w:rsid w:val="004965EC"/>
    <w:rsid w:val="0049669A"/>
    <w:rsid w:val="0049677E"/>
    <w:rsid w:val="00496846"/>
    <w:rsid w:val="00496A70"/>
    <w:rsid w:val="00496BBD"/>
    <w:rsid w:val="00496CAC"/>
    <w:rsid w:val="00496CF5"/>
    <w:rsid w:val="00496DE9"/>
    <w:rsid w:val="00496E50"/>
    <w:rsid w:val="00496F50"/>
    <w:rsid w:val="00496F98"/>
    <w:rsid w:val="0049725F"/>
    <w:rsid w:val="004972C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AB1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4C9"/>
    <w:rsid w:val="004A26E0"/>
    <w:rsid w:val="004A2864"/>
    <w:rsid w:val="004A290C"/>
    <w:rsid w:val="004A294E"/>
    <w:rsid w:val="004A2D51"/>
    <w:rsid w:val="004A2E84"/>
    <w:rsid w:val="004A2F53"/>
    <w:rsid w:val="004A2F5F"/>
    <w:rsid w:val="004A2FD0"/>
    <w:rsid w:val="004A30F9"/>
    <w:rsid w:val="004A3261"/>
    <w:rsid w:val="004A332A"/>
    <w:rsid w:val="004A35F9"/>
    <w:rsid w:val="004A3674"/>
    <w:rsid w:val="004A3706"/>
    <w:rsid w:val="004A38E3"/>
    <w:rsid w:val="004A3ADF"/>
    <w:rsid w:val="004A3D66"/>
    <w:rsid w:val="004A3E32"/>
    <w:rsid w:val="004A3E8A"/>
    <w:rsid w:val="004A4273"/>
    <w:rsid w:val="004A456A"/>
    <w:rsid w:val="004A482A"/>
    <w:rsid w:val="004A4AD4"/>
    <w:rsid w:val="004A4C9A"/>
    <w:rsid w:val="004A4CB0"/>
    <w:rsid w:val="004A4D47"/>
    <w:rsid w:val="004A5392"/>
    <w:rsid w:val="004A539E"/>
    <w:rsid w:val="004A5905"/>
    <w:rsid w:val="004A59AB"/>
    <w:rsid w:val="004A5A39"/>
    <w:rsid w:val="004A5ADD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430"/>
    <w:rsid w:val="004B1BB3"/>
    <w:rsid w:val="004B1E4A"/>
    <w:rsid w:val="004B1EBF"/>
    <w:rsid w:val="004B1FE1"/>
    <w:rsid w:val="004B219D"/>
    <w:rsid w:val="004B281F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56"/>
    <w:rsid w:val="004B5285"/>
    <w:rsid w:val="004B5450"/>
    <w:rsid w:val="004B5732"/>
    <w:rsid w:val="004B575B"/>
    <w:rsid w:val="004B585B"/>
    <w:rsid w:val="004B5988"/>
    <w:rsid w:val="004B5B8C"/>
    <w:rsid w:val="004B5DAB"/>
    <w:rsid w:val="004B5DE7"/>
    <w:rsid w:val="004B5E23"/>
    <w:rsid w:val="004B6016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A1"/>
    <w:rsid w:val="004C02FC"/>
    <w:rsid w:val="004C04B6"/>
    <w:rsid w:val="004C08A7"/>
    <w:rsid w:val="004C0986"/>
    <w:rsid w:val="004C09AC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2A3"/>
    <w:rsid w:val="004C254D"/>
    <w:rsid w:val="004C2826"/>
    <w:rsid w:val="004C282E"/>
    <w:rsid w:val="004C28F8"/>
    <w:rsid w:val="004C2ED3"/>
    <w:rsid w:val="004C2EE0"/>
    <w:rsid w:val="004C2FEC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BA6"/>
    <w:rsid w:val="004C5CFB"/>
    <w:rsid w:val="004C5D37"/>
    <w:rsid w:val="004C5EBD"/>
    <w:rsid w:val="004C5F08"/>
    <w:rsid w:val="004C62F1"/>
    <w:rsid w:val="004C64EC"/>
    <w:rsid w:val="004C6CC6"/>
    <w:rsid w:val="004C6DB8"/>
    <w:rsid w:val="004C6E3E"/>
    <w:rsid w:val="004C70A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18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1B2B"/>
    <w:rsid w:val="004D20EF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A87"/>
    <w:rsid w:val="004D4B3C"/>
    <w:rsid w:val="004D4D7B"/>
    <w:rsid w:val="004D4DE1"/>
    <w:rsid w:val="004D4E68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AB9"/>
    <w:rsid w:val="004D5BB0"/>
    <w:rsid w:val="004D5C19"/>
    <w:rsid w:val="004D5F48"/>
    <w:rsid w:val="004D6072"/>
    <w:rsid w:val="004D62DD"/>
    <w:rsid w:val="004D6319"/>
    <w:rsid w:val="004D6446"/>
    <w:rsid w:val="004D65ED"/>
    <w:rsid w:val="004D68B5"/>
    <w:rsid w:val="004D6B63"/>
    <w:rsid w:val="004D6CB6"/>
    <w:rsid w:val="004D6E1A"/>
    <w:rsid w:val="004D6FD5"/>
    <w:rsid w:val="004D6FF1"/>
    <w:rsid w:val="004D70F7"/>
    <w:rsid w:val="004D716B"/>
    <w:rsid w:val="004D7182"/>
    <w:rsid w:val="004D745C"/>
    <w:rsid w:val="004D7608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1EA9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BF9"/>
    <w:rsid w:val="004E2D21"/>
    <w:rsid w:val="004E2E04"/>
    <w:rsid w:val="004E2F84"/>
    <w:rsid w:val="004E35A7"/>
    <w:rsid w:val="004E372E"/>
    <w:rsid w:val="004E37F9"/>
    <w:rsid w:val="004E396C"/>
    <w:rsid w:val="004E3A1B"/>
    <w:rsid w:val="004E3A3F"/>
    <w:rsid w:val="004E3B92"/>
    <w:rsid w:val="004E40EE"/>
    <w:rsid w:val="004E420A"/>
    <w:rsid w:val="004E44E2"/>
    <w:rsid w:val="004E4964"/>
    <w:rsid w:val="004E4A81"/>
    <w:rsid w:val="004E4AAF"/>
    <w:rsid w:val="004E4C4F"/>
    <w:rsid w:val="004E4C6B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13C"/>
    <w:rsid w:val="004F11C2"/>
    <w:rsid w:val="004F1310"/>
    <w:rsid w:val="004F13D5"/>
    <w:rsid w:val="004F18A9"/>
    <w:rsid w:val="004F1B1D"/>
    <w:rsid w:val="004F1B3D"/>
    <w:rsid w:val="004F1B40"/>
    <w:rsid w:val="004F2034"/>
    <w:rsid w:val="004F221E"/>
    <w:rsid w:val="004F252A"/>
    <w:rsid w:val="004F260C"/>
    <w:rsid w:val="004F2D94"/>
    <w:rsid w:val="004F2E8D"/>
    <w:rsid w:val="004F2E94"/>
    <w:rsid w:val="004F318D"/>
    <w:rsid w:val="004F322E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3A"/>
    <w:rsid w:val="004F577B"/>
    <w:rsid w:val="004F57CA"/>
    <w:rsid w:val="004F58FE"/>
    <w:rsid w:val="004F5BAD"/>
    <w:rsid w:val="004F5DC4"/>
    <w:rsid w:val="004F5E02"/>
    <w:rsid w:val="004F5EAA"/>
    <w:rsid w:val="004F60E0"/>
    <w:rsid w:val="004F634B"/>
    <w:rsid w:val="004F6544"/>
    <w:rsid w:val="004F65AA"/>
    <w:rsid w:val="004F68AF"/>
    <w:rsid w:val="004F6B1C"/>
    <w:rsid w:val="004F6BF8"/>
    <w:rsid w:val="004F6D0B"/>
    <w:rsid w:val="004F6D10"/>
    <w:rsid w:val="004F6D83"/>
    <w:rsid w:val="004F7094"/>
    <w:rsid w:val="004F734B"/>
    <w:rsid w:val="004F7357"/>
    <w:rsid w:val="004F738D"/>
    <w:rsid w:val="004F74A9"/>
    <w:rsid w:val="004F74F8"/>
    <w:rsid w:val="004F76EA"/>
    <w:rsid w:val="004F7964"/>
    <w:rsid w:val="004F7A66"/>
    <w:rsid w:val="004F7AD4"/>
    <w:rsid w:val="004F7CE8"/>
    <w:rsid w:val="004F7D25"/>
    <w:rsid w:val="005000B3"/>
    <w:rsid w:val="0050018E"/>
    <w:rsid w:val="00500227"/>
    <w:rsid w:val="0050036F"/>
    <w:rsid w:val="005003D9"/>
    <w:rsid w:val="005005A6"/>
    <w:rsid w:val="00500805"/>
    <w:rsid w:val="00500886"/>
    <w:rsid w:val="00500BAE"/>
    <w:rsid w:val="00500C21"/>
    <w:rsid w:val="00500CFB"/>
    <w:rsid w:val="00500D66"/>
    <w:rsid w:val="00500DB0"/>
    <w:rsid w:val="00500E1C"/>
    <w:rsid w:val="00500EA6"/>
    <w:rsid w:val="00500F7E"/>
    <w:rsid w:val="00501036"/>
    <w:rsid w:val="00501451"/>
    <w:rsid w:val="00501458"/>
    <w:rsid w:val="00501638"/>
    <w:rsid w:val="005017C8"/>
    <w:rsid w:val="005019A0"/>
    <w:rsid w:val="005019EB"/>
    <w:rsid w:val="00501B6A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663"/>
    <w:rsid w:val="00503804"/>
    <w:rsid w:val="00503D9E"/>
    <w:rsid w:val="0050411D"/>
    <w:rsid w:val="005043F0"/>
    <w:rsid w:val="005045A9"/>
    <w:rsid w:val="00504616"/>
    <w:rsid w:val="00504779"/>
    <w:rsid w:val="005047BC"/>
    <w:rsid w:val="0050489C"/>
    <w:rsid w:val="00504B4E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2A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513"/>
    <w:rsid w:val="00506E98"/>
    <w:rsid w:val="00506F60"/>
    <w:rsid w:val="00506FDB"/>
    <w:rsid w:val="005072C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0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6E90"/>
    <w:rsid w:val="00517393"/>
    <w:rsid w:val="005174A9"/>
    <w:rsid w:val="00517516"/>
    <w:rsid w:val="00517743"/>
    <w:rsid w:val="00517801"/>
    <w:rsid w:val="00517A3A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4A3"/>
    <w:rsid w:val="00520822"/>
    <w:rsid w:val="00520914"/>
    <w:rsid w:val="0052099B"/>
    <w:rsid w:val="00520A26"/>
    <w:rsid w:val="00520BC1"/>
    <w:rsid w:val="00520F19"/>
    <w:rsid w:val="00521145"/>
    <w:rsid w:val="0052126E"/>
    <w:rsid w:val="005213CE"/>
    <w:rsid w:val="00521652"/>
    <w:rsid w:val="005217DF"/>
    <w:rsid w:val="00521CA4"/>
    <w:rsid w:val="00521DD3"/>
    <w:rsid w:val="00522200"/>
    <w:rsid w:val="005222BE"/>
    <w:rsid w:val="00522625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3C57"/>
    <w:rsid w:val="0052412D"/>
    <w:rsid w:val="0052430E"/>
    <w:rsid w:val="00524375"/>
    <w:rsid w:val="00524704"/>
    <w:rsid w:val="00524797"/>
    <w:rsid w:val="00524925"/>
    <w:rsid w:val="00524952"/>
    <w:rsid w:val="005249D4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380"/>
    <w:rsid w:val="00526454"/>
    <w:rsid w:val="005265A7"/>
    <w:rsid w:val="00526688"/>
    <w:rsid w:val="005267A6"/>
    <w:rsid w:val="005268DB"/>
    <w:rsid w:val="005269B9"/>
    <w:rsid w:val="00526A88"/>
    <w:rsid w:val="00526BE0"/>
    <w:rsid w:val="00526DFF"/>
    <w:rsid w:val="00526E6F"/>
    <w:rsid w:val="005272B3"/>
    <w:rsid w:val="00527302"/>
    <w:rsid w:val="005273D1"/>
    <w:rsid w:val="00527470"/>
    <w:rsid w:val="005274F2"/>
    <w:rsid w:val="005275CC"/>
    <w:rsid w:val="00527690"/>
    <w:rsid w:val="00527846"/>
    <w:rsid w:val="00527864"/>
    <w:rsid w:val="00527BD0"/>
    <w:rsid w:val="00527E18"/>
    <w:rsid w:val="00527E1F"/>
    <w:rsid w:val="0053057B"/>
    <w:rsid w:val="0053074F"/>
    <w:rsid w:val="005307B6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67F"/>
    <w:rsid w:val="005317E4"/>
    <w:rsid w:val="0053187E"/>
    <w:rsid w:val="00531916"/>
    <w:rsid w:val="00531C28"/>
    <w:rsid w:val="00531F83"/>
    <w:rsid w:val="00531FAE"/>
    <w:rsid w:val="005320AF"/>
    <w:rsid w:val="0053212B"/>
    <w:rsid w:val="0053263F"/>
    <w:rsid w:val="005327DA"/>
    <w:rsid w:val="0053286B"/>
    <w:rsid w:val="005328F6"/>
    <w:rsid w:val="005329D9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0A5"/>
    <w:rsid w:val="00534179"/>
    <w:rsid w:val="005343B1"/>
    <w:rsid w:val="005348D3"/>
    <w:rsid w:val="00534A7C"/>
    <w:rsid w:val="00534D00"/>
    <w:rsid w:val="00534E38"/>
    <w:rsid w:val="00534F30"/>
    <w:rsid w:val="00534F5E"/>
    <w:rsid w:val="0053502A"/>
    <w:rsid w:val="0053535D"/>
    <w:rsid w:val="00535409"/>
    <w:rsid w:val="005355BD"/>
    <w:rsid w:val="005359A5"/>
    <w:rsid w:val="00535A55"/>
    <w:rsid w:val="00535A92"/>
    <w:rsid w:val="00535C1F"/>
    <w:rsid w:val="00535C80"/>
    <w:rsid w:val="00535C9A"/>
    <w:rsid w:val="0053600F"/>
    <w:rsid w:val="005360DB"/>
    <w:rsid w:val="005365AA"/>
    <w:rsid w:val="005366F4"/>
    <w:rsid w:val="005367A2"/>
    <w:rsid w:val="00536814"/>
    <w:rsid w:val="0053681C"/>
    <w:rsid w:val="00536942"/>
    <w:rsid w:val="00536984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9A0"/>
    <w:rsid w:val="00537C1A"/>
    <w:rsid w:val="00537C7A"/>
    <w:rsid w:val="00537D6C"/>
    <w:rsid w:val="00537FBD"/>
    <w:rsid w:val="00540391"/>
    <w:rsid w:val="00540612"/>
    <w:rsid w:val="0054094E"/>
    <w:rsid w:val="00540B97"/>
    <w:rsid w:val="00540BB0"/>
    <w:rsid w:val="00540C3A"/>
    <w:rsid w:val="00540D43"/>
    <w:rsid w:val="00540D94"/>
    <w:rsid w:val="00540DA5"/>
    <w:rsid w:val="00540DBA"/>
    <w:rsid w:val="00540E36"/>
    <w:rsid w:val="00540F04"/>
    <w:rsid w:val="00540FBC"/>
    <w:rsid w:val="00540FCC"/>
    <w:rsid w:val="005412C6"/>
    <w:rsid w:val="005413CE"/>
    <w:rsid w:val="005413D7"/>
    <w:rsid w:val="00541486"/>
    <w:rsid w:val="00541539"/>
    <w:rsid w:val="005420A8"/>
    <w:rsid w:val="00542269"/>
    <w:rsid w:val="0054271E"/>
    <w:rsid w:val="005428E8"/>
    <w:rsid w:val="00542971"/>
    <w:rsid w:val="00542FED"/>
    <w:rsid w:val="00543139"/>
    <w:rsid w:val="0054322E"/>
    <w:rsid w:val="0054346A"/>
    <w:rsid w:val="0054367D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D89"/>
    <w:rsid w:val="00546E8E"/>
    <w:rsid w:val="00547132"/>
    <w:rsid w:val="0054783C"/>
    <w:rsid w:val="005479C8"/>
    <w:rsid w:val="00547D3A"/>
    <w:rsid w:val="00547D62"/>
    <w:rsid w:val="00547F56"/>
    <w:rsid w:val="00550047"/>
    <w:rsid w:val="005500F7"/>
    <w:rsid w:val="005500FE"/>
    <w:rsid w:val="00550248"/>
    <w:rsid w:val="005502EB"/>
    <w:rsid w:val="00550B0E"/>
    <w:rsid w:val="00550B77"/>
    <w:rsid w:val="00550C10"/>
    <w:rsid w:val="00550E99"/>
    <w:rsid w:val="00550F37"/>
    <w:rsid w:val="00551273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3EA4"/>
    <w:rsid w:val="0055429A"/>
    <w:rsid w:val="00554396"/>
    <w:rsid w:val="0055447A"/>
    <w:rsid w:val="005544C5"/>
    <w:rsid w:val="005544CF"/>
    <w:rsid w:val="0055451A"/>
    <w:rsid w:val="0055483B"/>
    <w:rsid w:val="00554A88"/>
    <w:rsid w:val="00555269"/>
    <w:rsid w:val="005552A3"/>
    <w:rsid w:val="005552CE"/>
    <w:rsid w:val="0055535C"/>
    <w:rsid w:val="0055544E"/>
    <w:rsid w:val="00555699"/>
    <w:rsid w:val="00555706"/>
    <w:rsid w:val="00555A6A"/>
    <w:rsid w:val="00555BFF"/>
    <w:rsid w:val="00555DF8"/>
    <w:rsid w:val="00555F26"/>
    <w:rsid w:val="00556022"/>
    <w:rsid w:val="00556A5A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B8C"/>
    <w:rsid w:val="00557EFA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EC5"/>
    <w:rsid w:val="00560EF3"/>
    <w:rsid w:val="00560F2F"/>
    <w:rsid w:val="0056101D"/>
    <w:rsid w:val="005610E9"/>
    <w:rsid w:val="0056136A"/>
    <w:rsid w:val="0056137B"/>
    <w:rsid w:val="00561597"/>
    <w:rsid w:val="00561991"/>
    <w:rsid w:val="00561EF8"/>
    <w:rsid w:val="00562228"/>
    <w:rsid w:val="0056246A"/>
    <w:rsid w:val="0056254A"/>
    <w:rsid w:val="005625E0"/>
    <w:rsid w:val="005628E6"/>
    <w:rsid w:val="00563537"/>
    <w:rsid w:val="00563A34"/>
    <w:rsid w:val="00563AE9"/>
    <w:rsid w:val="00563D23"/>
    <w:rsid w:val="00563F3B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BEE"/>
    <w:rsid w:val="00565C10"/>
    <w:rsid w:val="00565F4D"/>
    <w:rsid w:val="00565F7E"/>
    <w:rsid w:val="0056620B"/>
    <w:rsid w:val="00566297"/>
    <w:rsid w:val="00566440"/>
    <w:rsid w:val="00566490"/>
    <w:rsid w:val="005664FA"/>
    <w:rsid w:val="00566735"/>
    <w:rsid w:val="005667CE"/>
    <w:rsid w:val="005668FB"/>
    <w:rsid w:val="00566A20"/>
    <w:rsid w:val="00566A71"/>
    <w:rsid w:val="00566E31"/>
    <w:rsid w:val="00566FFF"/>
    <w:rsid w:val="00567045"/>
    <w:rsid w:val="005671D8"/>
    <w:rsid w:val="00567300"/>
    <w:rsid w:val="00567578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0DD0"/>
    <w:rsid w:val="00571060"/>
    <w:rsid w:val="00571183"/>
    <w:rsid w:val="00571537"/>
    <w:rsid w:val="00571726"/>
    <w:rsid w:val="0057196D"/>
    <w:rsid w:val="00571AF1"/>
    <w:rsid w:val="00571D03"/>
    <w:rsid w:val="0057262D"/>
    <w:rsid w:val="00572B40"/>
    <w:rsid w:val="00572CE4"/>
    <w:rsid w:val="00572E5C"/>
    <w:rsid w:val="00573171"/>
    <w:rsid w:val="00573259"/>
    <w:rsid w:val="005733FF"/>
    <w:rsid w:val="005734AE"/>
    <w:rsid w:val="005734E8"/>
    <w:rsid w:val="005736AB"/>
    <w:rsid w:val="00573AF0"/>
    <w:rsid w:val="00573B34"/>
    <w:rsid w:val="00573C36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4DA5"/>
    <w:rsid w:val="00574E8E"/>
    <w:rsid w:val="00575292"/>
    <w:rsid w:val="005754F8"/>
    <w:rsid w:val="00575649"/>
    <w:rsid w:val="005756DE"/>
    <w:rsid w:val="00575781"/>
    <w:rsid w:val="00575834"/>
    <w:rsid w:val="00575A01"/>
    <w:rsid w:val="00575B37"/>
    <w:rsid w:val="00575B63"/>
    <w:rsid w:val="00575C5D"/>
    <w:rsid w:val="00575ED1"/>
    <w:rsid w:val="005760E9"/>
    <w:rsid w:val="00576253"/>
    <w:rsid w:val="00576285"/>
    <w:rsid w:val="00576426"/>
    <w:rsid w:val="00576822"/>
    <w:rsid w:val="005768E7"/>
    <w:rsid w:val="00576AB7"/>
    <w:rsid w:val="00576E06"/>
    <w:rsid w:val="005770FC"/>
    <w:rsid w:val="00577224"/>
    <w:rsid w:val="00577256"/>
    <w:rsid w:val="005773B9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BCD"/>
    <w:rsid w:val="00581C27"/>
    <w:rsid w:val="00581DD8"/>
    <w:rsid w:val="00581E6D"/>
    <w:rsid w:val="00582037"/>
    <w:rsid w:val="00582185"/>
    <w:rsid w:val="005821AF"/>
    <w:rsid w:val="00582277"/>
    <w:rsid w:val="005823ED"/>
    <w:rsid w:val="0058287A"/>
    <w:rsid w:val="005828AA"/>
    <w:rsid w:val="00582A1F"/>
    <w:rsid w:val="00582AFE"/>
    <w:rsid w:val="00582BAA"/>
    <w:rsid w:val="00582BF1"/>
    <w:rsid w:val="0058386E"/>
    <w:rsid w:val="0058389C"/>
    <w:rsid w:val="00583934"/>
    <w:rsid w:val="00583D9C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06B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11E"/>
    <w:rsid w:val="0059029D"/>
    <w:rsid w:val="00590587"/>
    <w:rsid w:val="005905DB"/>
    <w:rsid w:val="00590DE5"/>
    <w:rsid w:val="00590E0F"/>
    <w:rsid w:val="00590E3B"/>
    <w:rsid w:val="005910F7"/>
    <w:rsid w:val="0059138C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1F"/>
    <w:rsid w:val="00593579"/>
    <w:rsid w:val="00593587"/>
    <w:rsid w:val="005939D8"/>
    <w:rsid w:val="00593C1C"/>
    <w:rsid w:val="00593EE6"/>
    <w:rsid w:val="00593F4B"/>
    <w:rsid w:val="00593F88"/>
    <w:rsid w:val="00594426"/>
    <w:rsid w:val="00594936"/>
    <w:rsid w:val="00594B44"/>
    <w:rsid w:val="00594BB8"/>
    <w:rsid w:val="00594CCC"/>
    <w:rsid w:val="00594E0E"/>
    <w:rsid w:val="00594ECC"/>
    <w:rsid w:val="00595340"/>
    <w:rsid w:val="005953D8"/>
    <w:rsid w:val="0059555C"/>
    <w:rsid w:val="00595681"/>
    <w:rsid w:val="0059592F"/>
    <w:rsid w:val="00595981"/>
    <w:rsid w:val="00595B7C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903"/>
    <w:rsid w:val="005A1B03"/>
    <w:rsid w:val="005A1D21"/>
    <w:rsid w:val="005A1DD5"/>
    <w:rsid w:val="005A1FF9"/>
    <w:rsid w:val="005A219D"/>
    <w:rsid w:val="005A23BE"/>
    <w:rsid w:val="005A23D5"/>
    <w:rsid w:val="005A2546"/>
    <w:rsid w:val="005A25FE"/>
    <w:rsid w:val="005A261B"/>
    <w:rsid w:val="005A2703"/>
    <w:rsid w:val="005A2939"/>
    <w:rsid w:val="005A2A71"/>
    <w:rsid w:val="005A2CC3"/>
    <w:rsid w:val="005A2D3C"/>
    <w:rsid w:val="005A3087"/>
    <w:rsid w:val="005A3130"/>
    <w:rsid w:val="005A3152"/>
    <w:rsid w:val="005A33B2"/>
    <w:rsid w:val="005A34D1"/>
    <w:rsid w:val="005A35D7"/>
    <w:rsid w:val="005A36D3"/>
    <w:rsid w:val="005A37E8"/>
    <w:rsid w:val="005A3852"/>
    <w:rsid w:val="005A3E95"/>
    <w:rsid w:val="005A4423"/>
    <w:rsid w:val="005A467D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576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49A"/>
    <w:rsid w:val="005A7564"/>
    <w:rsid w:val="005A75CC"/>
    <w:rsid w:val="005A75D3"/>
    <w:rsid w:val="005A7AC9"/>
    <w:rsid w:val="005A7C52"/>
    <w:rsid w:val="005A7D0D"/>
    <w:rsid w:val="005A7DFA"/>
    <w:rsid w:val="005A7E1D"/>
    <w:rsid w:val="005A7EC2"/>
    <w:rsid w:val="005B0377"/>
    <w:rsid w:val="005B03BB"/>
    <w:rsid w:val="005B0588"/>
    <w:rsid w:val="005B05C1"/>
    <w:rsid w:val="005B064E"/>
    <w:rsid w:val="005B09FB"/>
    <w:rsid w:val="005B0A7D"/>
    <w:rsid w:val="005B0D68"/>
    <w:rsid w:val="005B1015"/>
    <w:rsid w:val="005B14CE"/>
    <w:rsid w:val="005B153F"/>
    <w:rsid w:val="005B168A"/>
    <w:rsid w:val="005B17D1"/>
    <w:rsid w:val="005B20A0"/>
    <w:rsid w:val="005B222F"/>
    <w:rsid w:val="005B22FD"/>
    <w:rsid w:val="005B2416"/>
    <w:rsid w:val="005B2546"/>
    <w:rsid w:val="005B274C"/>
    <w:rsid w:val="005B275A"/>
    <w:rsid w:val="005B285D"/>
    <w:rsid w:val="005B29E5"/>
    <w:rsid w:val="005B2B29"/>
    <w:rsid w:val="005B2F4F"/>
    <w:rsid w:val="005B2F8F"/>
    <w:rsid w:val="005B3065"/>
    <w:rsid w:val="005B3124"/>
    <w:rsid w:val="005B3291"/>
    <w:rsid w:val="005B33F5"/>
    <w:rsid w:val="005B35E2"/>
    <w:rsid w:val="005B3660"/>
    <w:rsid w:val="005B3728"/>
    <w:rsid w:val="005B373E"/>
    <w:rsid w:val="005B3DD7"/>
    <w:rsid w:val="005B3FB2"/>
    <w:rsid w:val="005B3FBF"/>
    <w:rsid w:val="005B4311"/>
    <w:rsid w:val="005B43E0"/>
    <w:rsid w:val="005B4709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43"/>
    <w:rsid w:val="005B5CD6"/>
    <w:rsid w:val="005B5D35"/>
    <w:rsid w:val="005B6066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85"/>
    <w:rsid w:val="005C02A6"/>
    <w:rsid w:val="005C068F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0F1"/>
    <w:rsid w:val="005C428E"/>
    <w:rsid w:val="005C4401"/>
    <w:rsid w:val="005C4544"/>
    <w:rsid w:val="005C45DA"/>
    <w:rsid w:val="005C4A15"/>
    <w:rsid w:val="005C4A70"/>
    <w:rsid w:val="005C4C0D"/>
    <w:rsid w:val="005C4D8E"/>
    <w:rsid w:val="005C50C5"/>
    <w:rsid w:val="005C51ED"/>
    <w:rsid w:val="005C5283"/>
    <w:rsid w:val="005C56A9"/>
    <w:rsid w:val="005C5B8A"/>
    <w:rsid w:val="005C5CC1"/>
    <w:rsid w:val="005C62E1"/>
    <w:rsid w:val="005C6401"/>
    <w:rsid w:val="005C6414"/>
    <w:rsid w:val="005C660D"/>
    <w:rsid w:val="005C6937"/>
    <w:rsid w:val="005C6952"/>
    <w:rsid w:val="005C6D28"/>
    <w:rsid w:val="005C70EA"/>
    <w:rsid w:val="005C7241"/>
    <w:rsid w:val="005C72DB"/>
    <w:rsid w:val="005C74C9"/>
    <w:rsid w:val="005C74E0"/>
    <w:rsid w:val="005C7542"/>
    <w:rsid w:val="005C7582"/>
    <w:rsid w:val="005C78EA"/>
    <w:rsid w:val="005C79AC"/>
    <w:rsid w:val="005C7D92"/>
    <w:rsid w:val="005C7FC9"/>
    <w:rsid w:val="005D0128"/>
    <w:rsid w:val="005D0499"/>
    <w:rsid w:val="005D05E3"/>
    <w:rsid w:val="005D0682"/>
    <w:rsid w:val="005D0834"/>
    <w:rsid w:val="005D0868"/>
    <w:rsid w:val="005D088F"/>
    <w:rsid w:val="005D0B56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3EF"/>
    <w:rsid w:val="005D2469"/>
    <w:rsid w:val="005D249C"/>
    <w:rsid w:val="005D2567"/>
    <w:rsid w:val="005D2872"/>
    <w:rsid w:val="005D28D4"/>
    <w:rsid w:val="005D2ADE"/>
    <w:rsid w:val="005D2F17"/>
    <w:rsid w:val="005D2FA8"/>
    <w:rsid w:val="005D3014"/>
    <w:rsid w:val="005D3060"/>
    <w:rsid w:val="005D30B0"/>
    <w:rsid w:val="005D3184"/>
    <w:rsid w:val="005D3265"/>
    <w:rsid w:val="005D3966"/>
    <w:rsid w:val="005D3A7E"/>
    <w:rsid w:val="005D3B9E"/>
    <w:rsid w:val="005D3DD5"/>
    <w:rsid w:val="005D3F3B"/>
    <w:rsid w:val="005D4221"/>
    <w:rsid w:val="005D4241"/>
    <w:rsid w:val="005D4872"/>
    <w:rsid w:val="005D4BE6"/>
    <w:rsid w:val="005D4D29"/>
    <w:rsid w:val="005D4EE9"/>
    <w:rsid w:val="005D5183"/>
    <w:rsid w:val="005D5793"/>
    <w:rsid w:val="005D5A90"/>
    <w:rsid w:val="005D5B7D"/>
    <w:rsid w:val="005D5CC8"/>
    <w:rsid w:val="005D5D60"/>
    <w:rsid w:val="005D5E2A"/>
    <w:rsid w:val="005D610E"/>
    <w:rsid w:val="005D616D"/>
    <w:rsid w:val="005D6262"/>
    <w:rsid w:val="005D6415"/>
    <w:rsid w:val="005D64BA"/>
    <w:rsid w:val="005D667E"/>
    <w:rsid w:val="005D66C9"/>
    <w:rsid w:val="005D679E"/>
    <w:rsid w:val="005D6913"/>
    <w:rsid w:val="005D6ACE"/>
    <w:rsid w:val="005D6BCD"/>
    <w:rsid w:val="005D6FAB"/>
    <w:rsid w:val="005D7327"/>
    <w:rsid w:val="005D7699"/>
    <w:rsid w:val="005D7718"/>
    <w:rsid w:val="005D7838"/>
    <w:rsid w:val="005D7BD9"/>
    <w:rsid w:val="005D7E4F"/>
    <w:rsid w:val="005D7E50"/>
    <w:rsid w:val="005E007A"/>
    <w:rsid w:val="005E0124"/>
    <w:rsid w:val="005E038B"/>
    <w:rsid w:val="005E0514"/>
    <w:rsid w:val="005E0543"/>
    <w:rsid w:val="005E05C5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8CC"/>
    <w:rsid w:val="005E29E2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51"/>
    <w:rsid w:val="005E4191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9A1"/>
    <w:rsid w:val="005E5A24"/>
    <w:rsid w:val="005E5A3E"/>
    <w:rsid w:val="005E5C71"/>
    <w:rsid w:val="005E5C95"/>
    <w:rsid w:val="005E5FD1"/>
    <w:rsid w:val="005E6023"/>
    <w:rsid w:val="005E6062"/>
    <w:rsid w:val="005E61BC"/>
    <w:rsid w:val="005E61CF"/>
    <w:rsid w:val="005E631F"/>
    <w:rsid w:val="005E6503"/>
    <w:rsid w:val="005E6512"/>
    <w:rsid w:val="005E65AB"/>
    <w:rsid w:val="005E65EF"/>
    <w:rsid w:val="005E66A8"/>
    <w:rsid w:val="005E66EA"/>
    <w:rsid w:val="005E672D"/>
    <w:rsid w:val="005E6893"/>
    <w:rsid w:val="005E6A71"/>
    <w:rsid w:val="005E6C33"/>
    <w:rsid w:val="005E6D1D"/>
    <w:rsid w:val="005E6D66"/>
    <w:rsid w:val="005E6E47"/>
    <w:rsid w:val="005E6E6D"/>
    <w:rsid w:val="005E6E95"/>
    <w:rsid w:val="005E6F55"/>
    <w:rsid w:val="005E702B"/>
    <w:rsid w:val="005E707F"/>
    <w:rsid w:val="005E70E2"/>
    <w:rsid w:val="005E71E7"/>
    <w:rsid w:val="005E72D7"/>
    <w:rsid w:val="005E75AE"/>
    <w:rsid w:val="005E77E9"/>
    <w:rsid w:val="005E79BA"/>
    <w:rsid w:val="005E7B6A"/>
    <w:rsid w:val="005E7E1E"/>
    <w:rsid w:val="005F0201"/>
    <w:rsid w:val="005F03D8"/>
    <w:rsid w:val="005F08C5"/>
    <w:rsid w:val="005F0901"/>
    <w:rsid w:val="005F0B2D"/>
    <w:rsid w:val="005F0D04"/>
    <w:rsid w:val="005F0ED6"/>
    <w:rsid w:val="005F1277"/>
    <w:rsid w:val="005F12D4"/>
    <w:rsid w:val="005F1316"/>
    <w:rsid w:val="005F1438"/>
    <w:rsid w:val="005F1887"/>
    <w:rsid w:val="005F19FE"/>
    <w:rsid w:val="005F1AC3"/>
    <w:rsid w:val="005F1B12"/>
    <w:rsid w:val="005F1BD1"/>
    <w:rsid w:val="005F1E39"/>
    <w:rsid w:val="005F1F85"/>
    <w:rsid w:val="005F2124"/>
    <w:rsid w:val="005F254A"/>
    <w:rsid w:val="005F2672"/>
    <w:rsid w:val="005F29B9"/>
    <w:rsid w:val="005F2A2F"/>
    <w:rsid w:val="005F2DCE"/>
    <w:rsid w:val="005F303D"/>
    <w:rsid w:val="005F31DD"/>
    <w:rsid w:val="005F3243"/>
    <w:rsid w:val="005F336F"/>
    <w:rsid w:val="005F33C3"/>
    <w:rsid w:val="005F34A9"/>
    <w:rsid w:val="005F378C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1B"/>
    <w:rsid w:val="005F5C3D"/>
    <w:rsid w:val="005F5CF6"/>
    <w:rsid w:val="005F5D00"/>
    <w:rsid w:val="005F615D"/>
    <w:rsid w:val="005F6179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E6C"/>
    <w:rsid w:val="005F7F59"/>
    <w:rsid w:val="005F7FCD"/>
    <w:rsid w:val="006000A7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D57"/>
    <w:rsid w:val="00600F89"/>
    <w:rsid w:val="00601550"/>
    <w:rsid w:val="006018F3"/>
    <w:rsid w:val="00601B0A"/>
    <w:rsid w:val="00601DDC"/>
    <w:rsid w:val="00601ECE"/>
    <w:rsid w:val="00601FB1"/>
    <w:rsid w:val="0060215F"/>
    <w:rsid w:val="0060216F"/>
    <w:rsid w:val="006021B7"/>
    <w:rsid w:val="00602A24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BAC"/>
    <w:rsid w:val="00603D75"/>
    <w:rsid w:val="0060423C"/>
    <w:rsid w:val="0060456A"/>
    <w:rsid w:val="006047AD"/>
    <w:rsid w:val="00604879"/>
    <w:rsid w:val="00604990"/>
    <w:rsid w:val="00604C7A"/>
    <w:rsid w:val="00604C97"/>
    <w:rsid w:val="00605029"/>
    <w:rsid w:val="0060508A"/>
    <w:rsid w:val="00605153"/>
    <w:rsid w:val="006051D8"/>
    <w:rsid w:val="006051F8"/>
    <w:rsid w:val="006052E8"/>
    <w:rsid w:val="00605602"/>
    <w:rsid w:val="006056A9"/>
    <w:rsid w:val="00605952"/>
    <w:rsid w:val="00605A12"/>
    <w:rsid w:val="00605BAF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1ADC"/>
    <w:rsid w:val="00611C68"/>
    <w:rsid w:val="00612013"/>
    <w:rsid w:val="006124EC"/>
    <w:rsid w:val="00612573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127"/>
    <w:rsid w:val="006141B0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8B"/>
    <w:rsid w:val="006158E8"/>
    <w:rsid w:val="006159E1"/>
    <w:rsid w:val="00615DC7"/>
    <w:rsid w:val="00615E77"/>
    <w:rsid w:val="006160C5"/>
    <w:rsid w:val="006162CD"/>
    <w:rsid w:val="006162FA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A0F"/>
    <w:rsid w:val="00617BA9"/>
    <w:rsid w:val="0062017B"/>
    <w:rsid w:val="006201DD"/>
    <w:rsid w:val="006207FB"/>
    <w:rsid w:val="00620853"/>
    <w:rsid w:val="00620875"/>
    <w:rsid w:val="0062087F"/>
    <w:rsid w:val="00620A26"/>
    <w:rsid w:val="00620CDD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8C7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989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C7E"/>
    <w:rsid w:val="00625CE3"/>
    <w:rsid w:val="00625CF0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06"/>
    <w:rsid w:val="0062699C"/>
    <w:rsid w:val="00626B52"/>
    <w:rsid w:val="00626E0E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85F"/>
    <w:rsid w:val="00627AAD"/>
    <w:rsid w:val="00627C32"/>
    <w:rsid w:val="00627CD1"/>
    <w:rsid w:val="00627DB9"/>
    <w:rsid w:val="00627E29"/>
    <w:rsid w:val="00627FC0"/>
    <w:rsid w:val="00630297"/>
    <w:rsid w:val="00630805"/>
    <w:rsid w:val="00630962"/>
    <w:rsid w:val="00630B9B"/>
    <w:rsid w:val="00630E8F"/>
    <w:rsid w:val="00630FD9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1E74"/>
    <w:rsid w:val="006324F2"/>
    <w:rsid w:val="00632A21"/>
    <w:rsid w:val="00632BBA"/>
    <w:rsid w:val="00632D81"/>
    <w:rsid w:val="00632DBB"/>
    <w:rsid w:val="00632EF6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58B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1F1"/>
    <w:rsid w:val="00636250"/>
    <w:rsid w:val="0063649B"/>
    <w:rsid w:val="00636A14"/>
    <w:rsid w:val="00636B78"/>
    <w:rsid w:val="00636D9E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171"/>
    <w:rsid w:val="00640454"/>
    <w:rsid w:val="006404D4"/>
    <w:rsid w:val="00640764"/>
    <w:rsid w:val="00640B7D"/>
    <w:rsid w:val="00641155"/>
    <w:rsid w:val="00641166"/>
    <w:rsid w:val="006418D9"/>
    <w:rsid w:val="00641A3D"/>
    <w:rsid w:val="00641FE1"/>
    <w:rsid w:val="006421D4"/>
    <w:rsid w:val="0064220B"/>
    <w:rsid w:val="006422DF"/>
    <w:rsid w:val="00642441"/>
    <w:rsid w:val="0064261A"/>
    <w:rsid w:val="0064263C"/>
    <w:rsid w:val="0064264A"/>
    <w:rsid w:val="00642C4F"/>
    <w:rsid w:val="00642D89"/>
    <w:rsid w:val="00642E0F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B9C"/>
    <w:rsid w:val="00643E10"/>
    <w:rsid w:val="00643E1F"/>
    <w:rsid w:val="00643E24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5F"/>
    <w:rsid w:val="0064518E"/>
    <w:rsid w:val="006451BB"/>
    <w:rsid w:val="006453EC"/>
    <w:rsid w:val="006457EF"/>
    <w:rsid w:val="006459A3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AC7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DD9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5E5"/>
    <w:rsid w:val="0065376C"/>
    <w:rsid w:val="00653776"/>
    <w:rsid w:val="006537C4"/>
    <w:rsid w:val="00653934"/>
    <w:rsid w:val="006539D6"/>
    <w:rsid w:val="00653C20"/>
    <w:rsid w:val="00653D9D"/>
    <w:rsid w:val="00653F26"/>
    <w:rsid w:val="00654007"/>
    <w:rsid w:val="00654187"/>
    <w:rsid w:val="006542B9"/>
    <w:rsid w:val="006547E0"/>
    <w:rsid w:val="00654981"/>
    <w:rsid w:val="00654A7D"/>
    <w:rsid w:val="00654C9A"/>
    <w:rsid w:val="00654CA6"/>
    <w:rsid w:val="00654D17"/>
    <w:rsid w:val="00654D21"/>
    <w:rsid w:val="00654E4B"/>
    <w:rsid w:val="00654F57"/>
    <w:rsid w:val="0065502F"/>
    <w:rsid w:val="006550F0"/>
    <w:rsid w:val="006550F1"/>
    <w:rsid w:val="0065524A"/>
    <w:rsid w:val="00655355"/>
    <w:rsid w:val="0065540A"/>
    <w:rsid w:val="006555A4"/>
    <w:rsid w:val="006555A7"/>
    <w:rsid w:val="006555AF"/>
    <w:rsid w:val="0065562B"/>
    <w:rsid w:val="00655EC9"/>
    <w:rsid w:val="00655ECB"/>
    <w:rsid w:val="00656235"/>
    <w:rsid w:val="0065629C"/>
    <w:rsid w:val="006563B2"/>
    <w:rsid w:val="006566F6"/>
    <w:rsid w:val="006569A2"/>
    <w:rsid w:val="006569CA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2C"/>
    <w:rsid w:val="00657A4D"/>
    <w:rsid w:val="00657A7C"/>
    <w:rsid w:val="00657E31"/>
    <w:rsid w:val="00657EA3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DB2"/>
    <w:rsid w:val="00660F51"/>
    <w:rsid w:val="00661033"/>
    <w:rsid w:val="0066118F"/>
    <w:rsid w:val="00661210"/>
    <w:rsid w:val="0066125D"/>
    <w:rsid w:val="006612F1"/>
    <w:rsid w:val="006612FD"/>
    <w:rsid w:val="006617FD"/>
    <w:rsid w:val="006618A2"/>
    <w:rsid w:val="00661C88"/>
    <w:rsid w:val="00661CAC"/>
    <w:rsid w:val="00661DE9"/>
    <w:rsid w:val="00661E69"/>
    <w:rsid w:val="00661FE1"/>
    <w:rsid w:val="00662259"/>
    <w:rsid w:val="00662842"/>
    <w:rsid w:val="006629BE"/>
    <w:rsid w:val="00662A53"/>
    <w:rsid w:val="00662D12"/>
    <w:rsid w:val="00662D8B"/>
    <w:rsid w:val="006630BB"/>
    <w:rsid w:val="006632B0"/>
    <w:rsid w:val="00663548"/>
    <w:rsid w:val="00663627"/>
    <w:rsid w:val="0066375F"/>
    <w:rsid w:val="006638A5"/>
    <w:rsid w:val="00663973"/>
    <w:rsid w:val="00663C6C"/>
    <w:rsid w:val="00663D96"/>
    <w:rsid w:val="006640BC"/>
    <w:rsid w:val="006640BE"/>
    <w:rsid w:val="00664259"/>
    <w:rsid w:val="006642EB"/>
    <w:rsid w:val="006643F6"/>
    <w:rsid w:val="00664529"/>
    <w:rsid w:val="0066457A"/>
    <w:rsid w:val="006646CA"/>
    <w:rsid w:val="006648CF"/>
    <w:rsid w:val="0066490C"/>
    <w:rsid w:val="00664D5F"/>
    <w:rsid w:val="00664E6C"/>
    <w:rsid w:val="0066521E"/>
    <w:rsid w:val="0066524C"/>
    <w:rsid w:val="00665546"/>
    <w:rsid w:val="006656FA"/>
    <w:rsid w:val="00665966"/>
    <w:rsid w:val="00665FE0"/>
    <w:rsid w:val="00666055"/>
    <w:rsid w:val="006661E2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BDF"/>
    <w:rsid w:val="00666E8F"/>
    <w:rsid w:val="00666F9C"/>
    <w:rsid w:val="00667260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23D"/>
    <w:rsid w:val="0067056C"/>
    <w:rsid w:val="006705D2"/>
    <w:rsid w:val="00670672"/>
    <w:rsid w:val="00670721"/>
    <w:rsid w:val="00670853"/>
    <w:rsid w:val="006708F1"/>
    <w:rsid w:val="00670AFC"/>
    <w:rsid w:val="00670B0E"/>
    <w:rsid w:val="00671031"/>
    <w:rsid w:val="0067123F"/>
    <w:rsid w:val="00671404"/>
    <w:rsid w:val="00671556"/>
    <w:rsid w:val="0067172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3F9"/>
    <w:rsid w:val="00673481"/>
    <w:rsid w:val="00673566"/>
    <w:rsid w:val="0067357E"/>
    <w:rsid w:val="006736B1"/>
    <w:rsid w:val="0067373D"/>
    <w:rsid w:val="00673830"/>
    <w:rsid w:val="006738B4"/>
    <w:rsid w:val="00673AF6"/>
    <w:rsid w:val="00673C41"/>
    <w:rsid w:val="00673D39"/>
    <w:rsid w:val="00673D72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7B6"/>
    <w:rsid w:val="00674BE8"/>
    <w:rsid w:val="00674E29"/>
    <w:rsid w:val="006750EC"/>
    <w:rsid w:val="006754E1"/>
    <w:rsid w:val="0067557F"/>
    <w:rsid w:val="0067582E"/>
    <w:rsid w:val="006758F0"/>
    <w:rsid w:val="00675A4B"/>
    <w:rsid w:val="00675B8C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A7C"/>
    <w:rsid w:val="00677B67"/>
    <w:rsid w:val="00677EAD"/>
    <w:rsid w:val="006809B8"/>
    <w:rsid w:val="00680B7F"/>
    <w:rsid w:val="00680C47"/>
    <w:rsid w:val="00680E72"/>
    <w:rsid w:val="00680F40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20C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2CE"/>
    <w:rsid w:val="006843EE"/>
    <w:rsid w:val="0068445E"/>
    <w:rsid w:val="006844A5"/>
    <w:rsid w:val="0068486C"/>
    <w:rsid w:val="00684A87"/>
    <w:rsid w:val="00684D2A"/>
    <w:rsid w:val="00684E8D"/>
    <w:rsid w:val="00685212"/>
    <w:rsid w:val="0068522B"/>
    <w:rsid w:val="006852DA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4C3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7DE"/>
    <w:rsid w:val="00693966"/>
    <w:rsid w:val="006939C0"/>
    <w:rsid w:val="006939CC"/>
    <w:rsid w:val="006941AA"/>
    <w:rsid w:val="0069440C"/>
    <w:rsid w:val="006944D9"/>
    <w:rsid w:val="00694507"/>
    <w:rsid w:val="006945EF"/>
    <w:rsid w:val="0069484B"/>
    <w:rsid w:val="00694AFF"/>
    <w:rsid w:val="00694B97"/>
    <w:rsid w:val="00694CA0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492"/>
    <w:rsid w:val="0069653D"/>
    <w:rsid w:val="00696802"/>
    <w:rsid w:val="0069681D"/>
    <w:rsid w:val="0069684B"/>
    <w:rsid w:val="00696B80"/>
    <w:rsid w:val="00696C54"/>
    <w:rsid w:val="00696E25"/>
    <w:rsid w:val="0069716C"/>
    <w:rsid w:val="0069731B"/>
    <w:rsid w:val="006975AC"/>
    <w:rsid w:val="0069784F"/>
    <w:rsid w:val="0069788E"/>
    <w:rsid w:val="00697AAE"/>
    <w:rsid w:val="00697CD5"/>
    <w:rsid w:val="006A0126"/>
    <w:rsid w:val="006A0425"/>
    <w:rsid w:val="006A0468"/>
    <w:rsid w:val="006A056D"/>
    <w:rsid w:val="006A06C6"/>
    <w:rsid w:val="006A0885"/>
    <w:rsid w:val="006A0AD5"/>
    <w:rsid w:val="006A0C28"/>
    <w:rsid w:val="006A0E06"/>
    <w:rsid w:val="006A0E0B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23F"/>
    <w:rsid w:val="006A24C7"/>
    <w:rsid w:val="006A2654"/>
    <w:rsid w:val="006A26A6"/>
    <w:rsid w:val="006A2747"/>
    <w:rsid w:val="006A2A61"/>
    <w:rsid w:val="006A2D6C"/>
    <w:rsid w:val="006A2E6A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3FC5"/>
    <w:rsid w:val="006A4130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58"/>
    <w:rsid w:val="006A54E0"/>
    <w:rsid w:val="006A55FE"/>
    <w:rsid w:val="006A56D3"/>
    <w:rsid w:val="006A57F7"/>
    <w:rsid w:val="006A5B61"/>
    <w:rsid w:val="006A5D25"/>
    <w:rsid w:val="006A5F24"/>
    <w:rsid w:val="006A5F99"/>
    <w:rsid w:val="006A602A"/>
    <w:rsid w:val="006A61CB"/>
    <w:rsid w:val="006A61FA"/>
    <w:rsid w:val="006A64C9"/>
    <w:rsid w:val="006A6555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42"/>
    <w:rsid w:val="006B005D"/>
    <w:rsid w:val="006B008A"/>
    <w:rsid w:val="006B03C1"/>
    <w:rsid w:val="006B03C8"/>
    <w:rsid w:val="006B03E5"/>
    <w:rsid w:val="006B0483"/>
    <w:rsid w:val="006B0562"/>
    <w:rsid w:val="006B0825"/>
    <w:rsid w:val="006B0B29"/>
    <w:rsid w:val="006B0BA0"/>
    <w:rsid w:val="006B0C10"/>
    <w:rsid w:val="006B0E7C"/>
    <w:rsid w:val="006B120C"/>
    <w:rsid w:val="006B15DE"/>
    <w:rsid w:val="006B163A"/>
    <w:rsid w:val="006B1892"/>
    <w:rsid w:val="006B19EC"/>
    <w:rsid w:val="006B19EE"/>
    <w:rsid w:val="006B1AF3"/>
    <w:rsid w:val="006B1B50"/>
    <w:rsid w:val="006B1D19"/>
    <w:rsid w:val="006B1D1D"/>
    <w:rsid w:val="006B1D3A"/>
    <w:rsid w:val="006B1E55"/>
    <w:rsid w:val="006B2039"/>
    <w:rsid w:val="006B21D2"/>
    <w:rsid w:val="006B2368"/>
    <w:rsid w:val="006B2453"/>
    <w:rsid w:val="006B25CE"/>
    <w:rsid w:val="006B2724"/>
    <w:rsid w:val="006B2993"/>
    <w:rsid w:val="006B2AF8"/>
    <w:rsid w:val="006B2B4C"/>
    <w:rsid w:val="006B2B59"/>
    <w:rsid w:val="006B2E05"/>
    <w:rsid w:val="006B3206"/>
    <w:rsid w:val="006B336A"/>
    <w:rsid w:val="006B37AA"/>
    <w:rsid w:val="006B3898"/>
    <w:rsid w:val="006B39CC"/>
    <w:rsid w:val="006B441A"/>
    <w:rsid w:val="006B4506"/>
    <w:rsid w:val="006B45E3"/>
    <w:rsid w:val="006B461F"/>
    <w:rsid w:val="006B4894"/>
    <w:rsid w:val="006B4928"/>
    <w:rsid w:val="006B497C"/>
    <w:rsid w:val="006B4EC5"/>
    <w:rsid w:val="006B506D"/>
    <w:rsid w:val="006B5087"/>
    <w:rsid w:val="006B567B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6F7A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65"/>
    <w:rsid w:val="006C08BA"/>
    <w:rsid w:val="006C0A1B"/>
    <w:rsid w:val="006C0CAD"/>
    <w:rsid w:val="006C10AE"/>
    <w:rsid w:val="006C1190"/>
    <w:rsid w:val="006C1261"/>
    <w:rsid w:val="006C1300"/>
    <w:rsid w:val="006C13D0"/>
    <w:rsid w:val="006C16A9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972"/>
    <w:rsid w:val="006C2A2E"/>
    <w:rsid w:val="006C2D00"/>
    <w:rsid w:val="006C2D22"/>
    <w:rsid w:val="006C3000"/>
    <w:rsid w:val="006C31FE"/>
    <w:rsid w:val="006C3421"/>
    <w:rsid w:val="006C3565"/>
    <w:rsid w:val="006C36D6"/>
    <w:rsid w:val="006C37CE"/>
    <w:rsid w:val="006C38AB"/>
    <w:rsid w:val="006C3A98"/>
    <w:rsid w:val="006C3C40"/>
    <w:rsid w:val="006C3D39"/>
    <w:rsid w:val="006C3D98"/>
    <w:rsid w:val="006C3E48"/>
    <w:rsid w:val="006C3F10"/>
    <w:rsid w:val="006C3F2F"/>
    <w:rsid w:val="006C417D"/>
    <w:rsid w:val="006C4195"/>
    <w:rsid w:val="006C454E"/>
    <w:rsid w:val="006C45A9"/>
    <w:rsid w:val="006C4722"/>
    <w:rsid w:val="006C4A7A"/>
    <w:rsid w:val="006C4D0E"/>
    <w:rsid w:val="006C4EED"/>
    <w:rsid w:val="006C4FAF"/>
    <w:rsid w:val="006C52FC"/>
    <w:rsid w:val="006C59FC"/>
    <w:rsid w:val="006C5AA1"/>
    <w:rsid w:val="006C5B1E"/>
    <w:rsid w:val="006C5BFA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44"/>
    <w:rsid w:val="006C7497"/>
    <w:rsid w:val="006C7598"/>
    <w:rsid w:val="006C7704"/>
    <w:rsid w:val="006C78BC"/>
    <w:rsid w:val="006C79E2"/>
    <w:rsid w:val="006C7C31"/>
    <w:rsid w:val="006C7D4F"/>
    <w:rsid w:val="006C7D95"/>
    <w:rsid w:val="006C7E78"/>
    <w:rsid w:val="006C7EA6"/>
    <w:rsid w:val="006D031C"/>
    <w:rsid w:val="006D035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7F2"/>
    <w:rsid w:val="006D286D"/>
    <w:rsid w:val="006D2874"/>
    <w:rsid w:val="006D2C70"/>
    <w:rsid w:val="006D32E8"/>
    <w:rsid w:val="006D3475"/>
    <w:rsid w:val="006D36B4"/>
    <w:rsid w:val="006D399F"/>
    <w:rsid w:val="006D39DA"/>
    <w:rsid w:val="006D3DAF"/>
    <w:rsid w:val="006D3EFE"/>
    <w:rsid w:val="006D4433"/>
    <w:rsid w:val="006D44D3"/>
    <w:rsid w:val="006D46D8"/>
    <w:rsid w:val="006D47E6"/>
    <w:rsid w:val="006D4A3C"/>
    <w:rsid w:val="006D4D2D"/>
    <w:rsid w:val="006D50AA"/>
    <w:rsid w:val="006D5239"/>
    <w:rsid w:val="006D5427"/>
    <w:rsid w:val="006D5B7E"/>
    <w:rsid w:val="006D5E87"/>
    <w:rsid w:val="006D6006"/>
    <w:rsid w:val="006D603E"/>
    <w:rsid w:val="006D60CA"/>
    <w:rsid w:val="006D6259"/>
    <w:rsid w:val="006D625A"/>
    <w:rsid w:val="006D6732"/>
    <w:rsid w:val="006D6977"/>
    <w:rsid w:val="006D69A3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85A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BA"/>
    <w:rsid w:val="006E20CC"/>
    <w:rsid w:val="006E21FF"/>
    <w:rsid w:val="006E2246"/>
    <w:rsid w:val="006E2303"/>
    <w:rsid w:val="006E2317"/>
    <w:rsid w:val="006E26D3"/>
    <w:rsid w:val="006E28A9"/>
    <w:rsid w:val="006E2990"/>
    <w:rsid w:val="006E2C21"/>
    <w:rsid w:val="006E2C37"/>
    <w:rsid w:val="006E2E66"/>
    <w:rsid w:val="006E2F18"/>
    <w:rsid w:val="006E301E"/>
    <w:rsid w:val="006E3372"/>
    <w:rsid w:val="006E3698"/>
    <w:rsid w:val="006E3708"/>
    <w:rsid w:val="006E39B7"/>
    <w:rsid w:val="006E3C8F"/>
    <w:rsid w:val="006E3FBF"/>
    <w:rsid w:val="006E4122"/>
    <w:rsid w:val="006E43CC"/>
    <w:rsid w:val="006E4612"/>
    <w:rsid w:val="006E485D"/>
    <w:rsid w:val="006E491D"/>
    <w:rsid w:val="006E49D6"/>
    <w:rsid w:val="006E4AB0"/>
    <w:rsid w:val="006E4B5E"/>
    <w:rsid w:val="006E4B8F"/>
    <w:rsid w:val="006E515D"/>
    <w:rsid w:val="006E5214"/>
    <w:rsid w:val="006E5372"/>
    <w:rsid w:val="006E55E9"/>
    <w:rsid w:val="006E567C"/>
    <w:rsid w:val="006E5728"/>
    <w:rsid w:val="006E58AA"/>
    <w:rsid w:val="006E5C45"/>
    <w:rsid w:val="006E5F0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9DF"/>
    <w:rsid w:val="006F1A34"/>
    <w:rsid w:val="006F1B64"/>
    <w:rsid w:val="006F1E43"/>
    <w:rsid w:val="006F1E56"/>
    <w:rsid w:val="006F1F58"/>
    <w:rsid w:val="006F211E"/>
    <w:rsid w:val="006F217F"/>
    <w:rsid w:val="006F2268"/>
    <w:rsid w:val="006F2304"/>
    <w:rsid w:val="006F242E"/>
    <w:rsid w:val="006F2619"/>
    <w:rsid w:val="006F29C2"/>
    <w:rsid w:val="006F2A6C"/>
    <w:rsid w:val="006F2AE1"/>
    <w:rsid w:val="006F2B26"/>
    <w:rsid w:val="006F2BCF"/>
    <w:rsid w:val="006F2C5B"/>
    <w:rsid w:val="006F2D6E"/>
    <w:rsid w:val="006F3033"/>
    <w:rsid w:val="006F30EC"/>
    <w:rsid w:val="006F3328"/>
    <w:rsid w:val="006F3388"/>
    <w:rsid w:val="006F33DA"/>
    <w:rsid w:val="006F34C0"/>
    <w:rsid w:val="006F3573"/>
    <w:rsid w:val="006F367A"/>
    <w:rsid w:val="006F37D3"/>
    <w:rsid w:val="006F3909"/>
    <w:rsid w:val="006F3BCE"/>
    <w:rsid w:val="006F418B"/>
    <w:rsid w:val="006F454F"/>
    <w:rsid w:val="006F45CC"/>
    <w:rsid w:val="006F4850"/>
    <w:rsid w:val="006F516A"/>
    <w:rsid w:val="006F52E6"/>
    <w:rsid w:val="006F5443"/>
    <w:rsid w:val="006F5502"/>
    <w:rsid w:val="006F5588"/>
    <w:rsid w:val="006F5A52"/>
    <w:rsid w:val="006F5A6E"/>
    <w:rsid w:val="006F5B01"/>
    <w:rsid w:val="006F5B52"/>
    <w:rsid w:val="006F5F34"/>
    <w:rsid w:val="006F6423"/>
    <w:rsid w:val="006F6449"/>
    <w:rsid w:val="006F6517"/>
    <w:rsid w:val="006F6C83"/>
    <w:rsid w:val="006F6C8B"/>
    <w:rsid w:val="006F6D30"/>
    <w:rsid w:val="006F6ED8"/>
    <w:rsid w:val="006F7240"/>
    <w:rsid w:val="006F72BC"/>
    <w:rsid w:val="006F7925"/>
    <w:rsid w:val="006F7C4E"/>
    <w:rsid w:val="00700172"/>
    <w:rsid w:val="00700323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7F"/>
    <w:rsid w:val="007042D5"/>
    <w:rsid w:val="00704582"/>
    <w:rsid w:val="0070483E"/>
    <w:rsid w:val="00704896"/>
    <w:rsid w:val="007056B4"/>
    <w:rsid w:val="007057FF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5EA"/>
    <w:rsid w:val="0070764E"/>
    <w:rsid w:val="0070769A"/>
    <w:rsid w:val="00707B74"/>
    <w:rsid w:val="00707CA8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D8B"/>
    <w:rsid w:val="00710F08"/>
    <w:rsid w:val="00710F33"/>
    <w:rsid w:val="0071103A"/>
    <w:rsid w:val="00711AD4"/>
    <w:rsid w:val="00711B2A"/>
    <w:rsid w:val="00711C5B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189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92D"/>
    <w:rsid w:val="00715A22"/>
    <w:rsid w:val="00715AB4"/>
    <w:rsid w:val="00715E52"/>
    <w:rsid w:val="00715F34"/>
    <w:rsid w:val="00715F9A"/>
    <w:rsid w:val="0071609B"/>
    <w:rsid w:val="00716319"/>
    <w:rsid w:val="0071634B"/>
    <w:rsid w:val="00716385"/>
    <w:rsid w:val="007164AB"/>
    <w:rsid w:val="00716500"/>
    <w:rsid w:val="007166D3"/>
    <w:rsid w:val="007166EA"/>
    <w:rsid w:val="00716721"/>
    <w:rsid w:val="00716A69"/>
    <w:rsid w:val="00716E2E"/>
    <w:rsid w:val="00717153"/>
    <w:rsid w:val="0071715A"/>
    <w:rsid w:val="00717870"/>
    <w:rsid w:val="00717D34"/>
    <w:rsid w:val="007205AC"/>
    <w:rsid w:val="007208E2"/>
    <w:rsid w:val="00720909"/>
    <w:rsid w:val="00720A57"/>
    <w:rsid w:val="00720BAE"/>
    <w:rsid w:val="00720D83"/>
    <w:rsid w:val="00720F83"/>
    <w:rsid w:val="0072129B"/>
    <w:rsid w:val="007213E7"/>
    <w:rsid w:val="00721583"/>
    <w:rsid w:val="007216C5"/>
    <w:rsid w:val="00721A3E"/>
    <w:rsid w:val="00721A83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2F1"/>
    <w:rsid w:val="00723439"/>
    <w:rsid w:val="007235CA"/>
    <w:rsid w:val="00723677"/>
    <w:rsid w:val="00723BBE"/>
    <w:rsid w:val="00723CCF"/>
    <w:rsid w:val="00723D38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B84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A77"/>
    <w:rsid w:val="00727B03"/>
    <w:rsid w:val="00727E9E"/>
    <w:rsid w:val="00730017"/>
    <w:rsid w:val="007300FE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0F77"/>
    <w:rsid w:val="007313A1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1F11"/>
    <w:rsid w:val="00732157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C55"/>
    <w:rsid w:val="00733EA2"/>
    <w:rsid w:val="00733F15"/>
    <w:rsid w:val="007340C6"/>
    <w:rsid w:val="0073424D"/>
    <w:rsid w:val="0073426C"/>
    <w:rsid w:val="00734312"/>
    <w:rsid w:val="007343BD"/>
    <w:rsid w:val="0073450B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CD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4E6"/>
    <w:rsid w:val="00740AB4"/>
    <w:rsid w:val="007412C8"/>
    <w:rsid w:val="00741394"/>
    <w:rsid w:val="00741478"/>
    <w:rsid w:val="007414C3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12"/>
    <w:rsid w:val="00742A58"/>
    <w:rsid w:val="00742B34"/>
    <w:rsid w:val="00742B56"/>
    <w:rsid w:val="00742C34"/>
    <w:rsid w:val="00742E52"/>
    <w:rsid w:val="00742E8C"/>
    <w:rsid w:val="00742EE5"/>
    <w:rsid w:val="00742F8E"/>
    <w:rsid w:val="00743220"/>
    <w:rsid w:val="00743256"/>
    <w:rsid w:val="0074326D"/>
    <w:rsid w:val="007432DB"/>
    <w:rsid w:val="007433A8"/>
    <w:rsid w:val="007433C8"/>
    <w:rsid w:val="00743477"/>
    <w:rsid w:val="007434C3"/>
    <w:rsid w:val="0074362E"/>
    <w:rsid w:val="007436D4"/>
    <w:rsid w:val="00743716"/>
    <w:rsid w:val="0074394F"/>
    <w:rsid w:val="00743F00"/>
    <w:rsid w:val="00743F5B"/>
    <w:rsid w:val="00743F73"/>
    <w:rsid w:val="0074426C"/>
    <w:rsid w:val="00744757"/>
    <w:rsid w:val="00744B6A"/>
    <w:rsid w:val="00744D4E"/>
    <w:rsid w:val="00744DB0"/>
    <w:rsid w:val="00745067"/>
    <w:rsid w:val="0074532D"/>
    <w:rsid w:val="0074536C"/>
    <w:rsid w:val="00745445"/>
    <w:rsid w:val="0074548F"/>
    <w:rsid w:val="00745651"/>
    <w:rsid w:val="007457F3"/>
    <w:rsid w:val="00745CB6"/>
    <w:rsid w:val="00745E94"/>
    <w:rsid w:val="00745ED5"/>
    <w:rsid w:val="00746003"/>
    <w:rsid w:val="00746472"/>
    <w:rsid w:val="007465A4"/>
    <w:rsid w:val="007465FA"/>
    <w:rsid w:val="0074682D"/>
    <w:rsid w:val="007468A4"/>
    <w:rsid w:val="0074695C"/>
    <w:rsid w:val="00746973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C7C"/>
    <w:rsid w:val="00750E6E"/>
    <w:rsid w:val="00750F19"/>
    <w:rsid w:val="00750F27"/>
    <w:rsid w:val="00750F2F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1F97"/>
    <w:rsid w:val="00751F98"/>
    <w:rsid w:val="00752131"/>
    <w:rsid w:val="00752210"/>
    <w:rsid w:val="007523B5"/>
    <w:rsid w:val="0075245B"/>
    <w:rsid w:val="007525B0"/>
    <w:rsid w:val="007525EC"/>
    <w:rsid w:val="0075283F"/>
    <w:rsid w:val="007528B4"/>
    <w:rsid w:val="00752944"/>
    <w:rsid w:val="00752BD0"/>
    <w:rsid w:val="00752F1C"/>
    <w:rsid w:val="00753149"/>
    <w:rsid w:val="00753247"/>
    <w:rsid w:val="0075330E"/>
    <w:rsid w:val="00753314"/>
    <w:rsid w:val="00753406"/>
    <w:rsid w:val="0075348E"/>
    <w:rsid w:val="00753913"/>
    <w:rsid w:val="00753BCB"/>
    <w:rsid w:val="00753EEE"/>
    <w:rsid w:val="00754083"/>
    <w:rsid w:val="00754122"/>
    <w:rsid w:val="0075417B"/>
    <w:rsid w:val="007542DA"/>
    <w:rsid w:val="007544E5"/>
    <w:rsid w:val="00754505"/>
    <w:rsid w:val="0075458B"/>
    <w:rsid w:val="007545EE"/>
    <w:rsid w:val="0075498A"/>
    <w:rsid w:val="00754A1A"/>
    <w:rsid w:val="00754B57"/>
    <w:rsid w:val="00754C0D"/>
    <w:rsid w:val="00754D54"/>
    <w:rsid w:val="00754EF0"/>
    <w:rsid w:val="0075506B"/>
    <w:rsid w:val="007553B6"/>
    <w:rsid w:val="007555A1"/>
    <w:rsid w:val="007555C1"/>
    <w:rsid w:val="00755781"/>
    <w:rsid w:val="00755B09"/>
    <w:rsid w:val="00755F49"/>
    <w:rsid w:val="00756092"/>
    <w:rsid w:val="00756185"/>
    <w:rsid w:val="007563AF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46E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6B"/>
    <w:rsid w:val="00760E98"/>
    <w:rsid w:val="0076140B"/>
    <w:rsid w:val="0076180E"/>
    <w:rsid w:val="00761F9D"/>
    <w:rsid w:val="007620DE"/>
    <w:rsid w:val="007620FB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4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CF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09"/>
    <w:rsid w:val="00766B1F"/>
    <w:rsid w:val="00766B87"/>
    <w:rsid w:val="00766C31"/>
    <w:rsid w:val="00766E54"/>
    <w:rsid w:val="00766E7F"/>
    <w:rsid w:val="00766FCB"/>
    <w:rsid w:val="00766FF7"/>
    <w:rsid w:val="00767238"/>
    <w:rsid w:val="0076727F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727"/>
    <w:rsid w:val="00770EB5"/>
    <w:rsid w:val="00770F42"/>
    <w:rsid w:val="007711C5"/>
    <w:rsid w:val="00771501"/>
    <w:rsid w:val="007716F1"/>
    <w:rsid w:val="007720AA"/>
    <w:rsid w:val="007720FE"/>
    <w:rsid w:val="00772258"/>
    <w:rsid w:val="0077234C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3FCC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5FE7"/>
    <w:rsid w:val="0077627C"/>
    <w:rsid w:val="007762BF"/>
    <w:rsid w:val="007763B5"/>
    <w:rsid w:val="0077678C"/>
    <w:rsid w:val="00776823"/>
    <w:rsid w:val="0077699E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D0E"/>
    <w:rsid w:val="00780D1E"/>
    <w:rsid w:val="00780DB9"/>
    <w:rsid w:val="00780E59"/>
    <w:rsid w:val="007810EB"/>
    <w:rsid w:val="007812E9"/>
    <w:rsid w:val="0078152A"/>
    <w:rsid w:val="007816C3"/>
    <w:rsid w:val="00781A45"/>
    <w:rsid w:val="00781CDE"/>
    <w:rsid w:val="00781D74"/>
    <w:rsid w:val="0078203A"/>
    <w:rsid w:val="00782205"/>
    <w:rsid w:val="00782563"/>
    <w:rsid w:val="007828CC"/>
    <w:rsid w:val="00782CF0"/>
    <w:rsid w:val="00782E92"/>
    <w:rsid w:val="00782ED5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07A"/>
    <w:rsid w:val="00786287"/>
    <w:rsid w:val="0078630F"/>
    <w:rsid w:val="00786459"/>
    <w:rsid w:val="007864F5"/>
    <w:rsid w:val="00786719"/>
    <w:rsid w:val="00786879"/>
    <w:rsid w:val="0078696C"/>
    <w:rsid w:val="00786A30"/>
    <w:rsid w:val="00786A79"/>
    <w:rsid w:val="00786D32"/>
    <w:rsid w:val="00786D97"/>
    <w:rsid w:val="00786EAB"/>
    <w:rsid w:val="00786F25"/>
    <w:rsid w:val="00786F8D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87E68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D0"/>
    <w:rsid w:val="00792CE9"/>
    <w:rsid w:val="00792ECE"/>
    <w:rsid w:val="0079335E"/>
    <w:rsid w:val="0079335F"/>
    <w:rsid w:val="00793415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62F"/>
    <w:rsid w:val="0079476D"/>
    <w:rsid w:val="007949AB"/>
    <w:rsid w:val="007949B1"/>
    <w:rsid w:val="00794AD4"/>
    <w:rsid w:val="00794F3C"/>
    <w:rsid w:val="00794F66"/>
    <w:rsid w:val="0079510D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D06"/>
    <w:rsid w:val="00797F08"/>
    <w:rsid w:val="007A0019"/>
    <w:rsid w:val="007A0314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37"/>
    <w:rsid w:val="007A0DC5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95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C72"/>
    <w:rsid w:val="007A4CB7"/>
    <w:rsid w:val="007A4FB7"/>
    <w:rsid w:val="007A50C4"/>
    <w:rsid w:val="007A54B2"/>
    <w:rsid w:val="007A54BE"/>
    <w:rsid w:val="007A5689"/>
    <w:rsid w:val="007A5897"/>
    <w:rsid w:val="007A5A43"/>
    <w:rsid w:val="007A5AF3"/>
    <w:rsid w:val="007A5AFB"/>
    <w:rsid w:val="007A5C98"/>
    <w:rsid w:val="007A5FF7"/>
    <w:rsid w:val="007A616C"/>
    <w:rsid w:val="007A62C8"/>
    <w:rsid w:val="007A63A6"/>
    <w:rsid w:val="007A6590"/>
    <w:rsid w:val="007A6872"/>
    <w:rsid w:val="007A6A60"/>
    <w:rsid w:val="007A6C65"/>
    <w:rsid w:val="007A7093"/>
    <w:rsid w:val="007A7292"/>
    <w:rsid w:val="007A7402"/>
    <w:rsid w:val="007A744A"/>
    <w:rsid w:val="007A74F5"/>
    <w:rsid w:val="007A7646"/>
    <w:rsid w:val="007A775F"/>
    <w:rsid w:val="007A7812"/>
    <w:rsid w:val="007A7BBF"/>
    <w:rsid w:val="007B032C"/>
    <w:rsid w:val="007B03BE"/>
    <w:rsid w:val="007B05DF"/>
    <w:rsid w:val="007B07CD"/>
    <w:rsid w:val="007B0B4C"/>
    <w:rsid w:val="007B0C60"/>
    <w:rsid w:val="007B0C6A"/>
    <w:rsid w:val="007B0C99"/>
    <w:rsid w:val="007B0CF1"/>
    <w:rsid w:val="007B0E3D"/>
    <w:rsid w:val="007B106A"/>
    <w:rsid w:val="007B1473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34B"/>
    <w:rsid w:val="007B465F"/>
    <w:rsid w:val="007B47E9"/>
    <w:rsid w:val="007B4BD3"/>
    <w:rsid w:val="007B4E34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6E80"/>
    <w:rsid w:val="007B70FC"/>
    <w:rsid w:val="007B7176"/>
    <w:rsid w:val="007B72C4"/>
    <w:rsid w:val="007B75D3"/>
    <w:rsid w:val="007B796F"/>
    <w:rsid w:val="007B7B33"/>
    <w:rsid w:val="007B7E3B"/>
    <w:rsid w:val="007C007C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2"/>
    <w:rsid w:val="007C1B34"/>
    <w:rsid w:val="007C1C5D"/>
    <w:rsid w:val="007C1CA1"/>
    <w:rsid w:val="007C1CD1"/>
    <w:rsid w:val="007C1DFA"/>
    <w:rsid w:val="007C1E22"/>
    <w:rsid w:val="007C1ECC"/>
    <w:rsid w:val="007C1FE1"/>
    <w:rsid w:val="007C2142"/>
    <w:rsid w:val="007C21CB"/>
    <w:rsid w:val="007C2200"/>
    <w:rsid w:val="007C22A0"/>
    <w:rsid w:val="007C232A"/>
    <w:rsid w:val="007C268C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B2"/>
    <w:rsid w:val="007C36C6"/>
    <w:rsid w:val="007C399C"/>
    <w:rsid w:val="007C39D2"/>
    <w:rsid w:val="007C4786"/>
    <w:rsid w:val="007C4F0E"/>
    <w:rsid w:val="007C509E"/>
    <w:rsid w:val="007C5193"/>
    <w:rsid w:val="007C5271"/>
    <w:rsid w:val="007C52E3"/>
    <w:rsid w:val="007C56E1"/>
    <w:rsid w:val="007C5851"/>
    <w:rsid w:val="007C5953"/>
    <w:rsid w:val="007C5BB9"/>
    <w:rsid w:val="007C5DA7"/>
    <w:rsid w:val="007C5DB2"/>
    <w:rsid w:val="007C5E01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0FBD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3F9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0F4"/>
    <w:rsid w:val="007D4140"/>
    <w:rsid w:val="007D4362"/>
    <w:rsid w:val="007D4458"/>
    <w:rsid w:val="007D47C5"/>
    <w:rsid w:val="007D4A0D"/>
    <w:rsid w:val="007D4E00"/>
    <w:rsid w:val="007D4E89"/>
    <w:rsid w:val="007D5101"/>
    <w:rsid w:val="007D52A5"/>
    <w:rsid w:val="007D5388"/>
    <w:rsid w:val="007D54F3"/>
    <w:rsid w:val="007D598F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B1A"/>
    <w:rsid w:val="007D6C50"/>
    <w:rsid w:val="007D6EDC"/>
    <w:rsid w:val="007D72CE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937"/>
    <w:rsid w:val="007E0DE3"/>
    <w:rsid w:val="007E0E8D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9BA"/>
    <w:rsid w:val="007E2B1E"/>
    <w:rsid w:val="007E2B5D"/>
    <w:rsid w:val="007E3267"/>
    <w:rsid w:val="007E32D9"/>
    <w:rsid w:val="007E32F1"/>
    <w:rsid w:val="007E33A7"/>
    <w:rsid w:val="007E3536"/>
    <w:rsid w:val="007E37C1"/>
    <w:rsid w:val="007E389B"/>
    <w:rsid w:val="007E3B8F"/>
    <w:rsid w:val="007E3BA9"/>
    <w:rsid w:val="007E3C1F"/>
    <w:rsid w:val="007E3F18"/>
    <w:rsid w:val="007E420F"/>
    <w:rsid w:val="007E42E8"/>
    <w:rsid w:val="007E4330"/>
    <w:rsid w:val="007E4398"/>
    <w:rsid w:val="007E43E4"/>
    <w:rsid w:val="007E43F6"/>
    <w:rsid w:val="007E490F"/>
    <w:rsid w:val="007E4DEA"/>
    <w:rsid w:val="007E5403"/>
    <w:rsid w:val="007E5663"/>
    <w:rsid w:val="007E5E56"/>
    <w:rsid w:val="007E64AE"/>
    <w:rsid w:val="007E67FB"/>
    <w:rsid w:val="007E67FC"/>
    <w:rsid w:val="007E6E7B"/>
    <w:rsid w:val="007E6E81"/>
    <w:rsid w:val="007E6F0F"/>
    <w:rsid w:val="007E6FB1"/>
    <w:rsid w:val="007E7197"/>
    <w:rsid w:val="007E71A0"/>
    <w:rsid w:val="007E722C"/>
    <w:rsid w:val="007E73DA"/>
    <w:rsid w:val="007E7499"/>
    <w:rsid w:val="007E754D"/>
    <w:rsid w:val="007E7603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9C"/>
    <w:rsid w:val="007F1CCA"/>
    <w:rsid w:val="007F20A0"/>
    <w:rsid w:val="007F2140"/>
    <w:rsid w:val="007F249C"/>
    <w:rsid w:val="007F267D"/>
    <w:rsid w:val="007F2760"/>
    <w:rsid w:val="007F2835"/>
    <w:rsid w:val="007F2AF0"/>
    <w:rsid w:val="007F2B6E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3B2"/>
    <w:rsid w:val="007F43B8"/>
    <w:rsid w:val="007F4490"/>
    <w:rsid w:val="007F462E"/>
    <w:rsid w:val="007F472E"/>
    <w:rsid w:val="007F49C6"/>
    <w:rsid w:val="007F4AF3"/>
    <w:rsid w:val="007F4DCD"/>
    <w:rsid w:val="007F4F28"/>
    <w:rsid w:val="007F4F61"/>
    <w:rsid w:val="007F523B"/>
    <w:rsid w:val="007F53CE"/>
    <w:rsid w:val="007F5593"/>
    <w:rsid w:val="007F57DE"/>
    <w:rsid w:val="007F57F0"/>
    <w:rsid w:val="007F5D8D"/>
    <w:rsid w:val="007F607B"/>
    <w:rsid w:val="007F6082"/>
    <w:rsid w:val="007F636C"/>
    <w:rsid w:val="007F6405"/>
    <w:rsid w:val="007F6564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78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94E"/>
    <w:rsid w:val="00800B73"/>
    <w:rsid w:val="00800F67"/>
    <w:rsid w:val="00801640"/>
    <w:rsid w:val="00801880"/>
    <w:rsid w:val="008019D0"/>
    <w:rsid w:val="00801A3A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2FBA"/>
    <w:rsid w:val="008031B6"/>
    <w:rsid w:val="0080322B"/>
    <w:rsid w:val="00803289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5AB"/>
    <w:rsid w:val="00805607"/>
    <w:rsid w:val="00805874"/>
    <w:rsid w:val="00805C49"/>
    <w:rsid w:val="00806138"/>
    <w:rsid w:val="008063C1"/>
    <w:rsid w:val="00806682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661"/>
    <w:rsid w:val="00810738"/>
    <w:rsid w:val="00810AC9"/>
    <w:rsid w:val="00810CE9"/>
    <w:rsid w:val="008110B9"/>
    <w:rsid w:val="00811487"/>
    <w:rsid w:val="008114B5"/>
    <w:rsid w:val="008117CF"/>
    <w:rsid w:val="00811ACC"/>
    <w:rsid w:val="00811C4B"/>
    <w:rsid w:val="00811D69"/>
    <w:rsid w:val="00811DAC"/>
    <w:rsid w:val="00811E45"/>
    <w:rsid w:val="00811EB7"/>
    <w:rsid w:val="00811F00"/>
    <w:rsid w:val="008121AC"/>
    <w:rsid w:val="008122DA"/>
    <w:rsid w:val="00812AD9"/>
    <w:rsid w:val="00812CBF"/>
    <w:rsid w:val="00812DBC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9C6"/>
    <w:rsid w:val="00814BD7"/>
    <w:rsid w:val="00814CB2"/>
    <w:rsid w:val="00814CDE"/>
    <w:rsid w:val="0081506D"/>
    <w:rsid w:val="008150C0"/>
    <w:rsid w:val="008152E3"/>
    <w:rsid w:val="008154AC"/>
    <w:rsid w:val="008158CA"/>
    <w:rsid w:val="00815B92"/>
    <w:rsid w:val="00815C49"/>
    <w:rsid w:val="00815C63"/>
    <w:rsid w:val="00815CD4"/>
    <w:rsid w:val="00815DFF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994"/>
    <w:rsid w:val="00817ED2"/>
    <w:rsid w:val="00817FA8"/>
    <w:rsid w:val="008203AA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D6D"/>
    <w:rsid w:val="00820EED"/>
    <w:rsid w:val="00820FEF"/>
    <w:rsid w:val="00821439"/>
    <w:rsid w:val="008214ED"/>
    <w:rsid w:val="00821567"/>
    <w:rsid w:val="00821807"/>
    <w:rsid w:val="00821A1F"/>
    <w:rsid w:val="00821AC9"/>
    <w:rsid w:val="00821B6B"/>
    <w:rsid w:val="00821BA0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A88"/>
    <w:rsid w:val="00823D51"/>
    <w:rsid w:val="00823DCF"/>
    <w:rsid w:val="008245A4"/>
    <w:rsid w:val="008247A3"/>
    <w:rsid w:val="00824845"/>
    <w:rsid w:val="00824D68"/>
    <w:rsid w:val="00824E8E"/>
    <w:rsid w:val="00824F9B"/>
    <w:rsid w:val="0082502A"/>
    <w:rsid w:val="0082516C"/>
    <w:rsid w:val="00825437"/>
    <w:rsid w:val="0082592A"/>
    <w:rsid w:val="00825995"/>
    <w:rsid w:val="00825A45"/>
    <w:rsid w:val="00825CBD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0C"/>
    <w:rsid w:val="0083067C"/>
    <w:rsid w:val="00830974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BFB"/>
    <w:rsid w:val="00831C1B"/>
    <w:rsid w:val="00831CD5"/>
    <w:rsid w:val="00831E07"/>
    <w:rsid w:val="008320B9"/>
    <w:rsid w:val="008321DA"/>
    <w:rsid w:val="0083232E"/>
    <w:rsid w:val="0083240E"/>
    <w:rsid w:val="00832422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120"/>
    <w:rsid w:val="00833498"/>
    <w:rsid w:val="00833886"/>
    <w:rsid w:val="008338A7"/>
    <w:rsid w:val="00833A7D"/>
    <w:rsid w:val="00833BBD"/>
    <w:rsid w:val="00833BDA"/>
    <w:rsid w:val="00833D93"/>
    <w:rsid w:val="00833DE2"/>
    <w:rsid w:val="00833FC1"/>
    <w:rsid w:val="00834266"/>
    <w:rsid w:val="00834457"/>
    <w:rsid w:val="008344F2"/>
    <w:rsid w:val="008348B3"/>
    <w:rsid w:val="00834FC2"/>
    <w:rsid w:val="0083504B"/>
    <w:rsid w:val="0083508A"/>
    <w:rsid w:val="00835334"/>
    <w:rsid w:val="00835357"/>
    <w:rsid w:val="00835377"/>
    <w:rsid w:val="008353E6"/>
    <w:rsid w:val="0083554D"/>
    <w:rsid w:val="008358D1"/>
    <w:rsid w:val="00835CF6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29E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71"/>
    <w:rsid w:val="008417F9"/>
    <w:rsid w:val="0084188E"/>
    <w:rsid w:val="00841A22"/>
    <w:rsid w:val="00841B01"/>
    <w:rsid w:val="00841C6F"/>
    <w:rsid w:val="00841DA0"/>
    <w:rsid w:val="00841DCD"/>
    <w:rsid w:val="00841FDF"/>
    <w:rsid w:val="00842002"/>
    <w:rsid w:val="008420D4"/>
    <w:rsid w:val="00842138"/>
    <w:rsid w:val="008424CD"/>
    <w:rsid w:val="00842628"/>
    <w:rsid w:val="008426C6"/>
    <w:rsid w:val="008429C7"/>
    <w:rsid w:val="008429CB"/>
    <w:rsid w:val="00842B39"/>
    <w:rsid w:val="00842BE9"/>
    <w:rsid w:val="00842C82"/>
    <w:rsid w:val="0084307C"/>
    <w:rsid w:val="00843377"/>
    <w:rsid w:val="00843530"/>
    <w:rsid w:val="008435DF"/>
    <w:rsid w:val="0084371B"/>
    <w:rsid w:val="00843816"/>
    <w:rsid w:val="0084381E"/>
    <w:rsid w:val="008439AC"/>
    <w:rsid w:val="00843AF1"/>
    <w:rsid w:val="00843B34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2B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8FA"/>
    <w:rsid w:val="00846A0B"/>
    <w:rsid w:val="00846B19"/>
    <w:rsid w:val="00846DB6"/>
    <w:rsid w:val="0084701E"/>
    <w:rsid w:val="00847110"/>
    <w:rsid w:val="00847373"/>
    <w:rsid w:val="008476AF"/>
    <w:rsid w:val="008477D9"/>
    <w:rsid w:val="00847921"/>
    <w:rsid w:val="00847B13"/>
    <w:rsid w:val="00847BE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54"/>
    <w:rsid w:val="00850779"/>
    <w:rsid w:val="00850822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1BF9"/>
    <w:rsid w:val="00851D07"/>
    <w:rsid w:val="00852109"/>
    <w:rsid w:val="0085214C"/>
    <w:rsid w:val="00852202"/>
    <w:rsid w:val="00852507"/>
    <w:rsid w:val="008525B3"/>
    <w:rsid w:val="00852928"/>
    <w:rsid w:val="00852B69"/>
    <w:rsid w:val="00852C60"/>
    <w:rsid w:val="00852E5C"/>
    <w:rsid w:val="00852E85"/>
    <w:rsid w:val="00852E9D"/>
    <w:rsid w:val="00852F59"/>
    <w:rsid w:val="00853197"/>
    <w:rsid w:val="0085368D"/>
    <w:rsid w:val="0085372E"/>
    <w:rsid w:val="008539A6"/>
    <w:rsid w:val="008539EC"/>
    <w:rsid w:val="0085402F"/>
    <w:rsid w:val="008544EB"/>
    <w:rsid w:val="0085457B"/>
    <w:rsid w:val="008545C4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27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C29"/>
    <w:rsid w:val="00856DC0"/>
    <w:rsid w:val="00856E1B"/>
    <w:rsid w:val="0085708D"/>
    <w:rsid w:val="00857145"/>
    <w:rsid w:val="008578AC"/>
    <w:rsid w:val="0085790F"/>
    <w:rsid w:val="008579F2"/>
    <w:rsid w:val="00857A88"/>
    <w:rsid w:val="00857A94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13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0F64"/>
    <w:rsid w:val="00860FB7"/>
    <w:rsid w:val="008610F5"/>
    <w:rsid w:val="00861329"/>
    <w:rsid w:val="0086158E"/>
    <w:rsid w:val="00861D44"/>
    <w:rsid w:val="00861DDB"/>
    <w:rsid w:val="00861E5D"/>
    <w:rsid w:val="008621C2"/>
    <w:rsid w:val="008621E5"/>
    <w:rsid w:val="00862334"/>
    <w:rsid w:val="0086284E"/>
    <w:rsid w:val="00862BA0"/>
    <w:rsid w:val="00862DDA"/>
    <w:rsid w:val="00862FBE"/>
    <w:rsid w:val="00863519"/>
    <w:rsid w:val="008638B3"/>
    <w:rsid w:val="0086398C"/>
    <w:rsid w:val="008639A5"/>
    <w:rsid w:val="00863A35"/>
    <w:rsid w:val="00863D41"/>
    <w:rsid w:val="00863E88"/>
    <w:rsid w:val="00863F3F"/>
    <w:rsid w:val="00863F99"/>
    <w:rsid w:val="008640CF"/>
    <w:rsid w:val="00864318"/>
    <w:rsid w:val="008643B7"/>
    <w:rsid w:val="00864A2C"/>
    <w:rsid w:val="00864A84"/>
    <w:rsid w:val="00864ACF"/>
    <w:rsid w:val="00864B92"/>
    <w:rsid w:val="00864D25"/>
    <w:rsid w:val="00864FA1"/>
    <w:rsid w:val="00865032"/>
    <w:rsid w:val="00865052"/>
    <w:rsid w:val="00865300"/>
    <w:rsid w:val="00865782"/>
    <w:rsid w:val="0086587C"/>
    <w:rsid w:val="00865B99"/>
    <w:rsid w:val="00865CBB"/>
    <w:rsid w:val="00865E20"/>
    <w:rsid w:val="00865FEF"/>
    <w:rsid w:val="008662B6"/>
    <w:rsid w:val="0086638D"/>
    <w:rsid w:val="00866674"/>
    <w:rsid w:val="0086674A"/>
    <w:rsid w:val="008667A8"/>
    <w:rsid w:val="00866896"/>
    <w:rsid w:val="00866A11"/>
    <w:rsid w:val="00866BA4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DA0"/>
    <w:rsid w:val="00867F92"/>
    <w:rsid w:val="00870101"/>
    <w:rsid w:val="00870163"/>
    <w:rsid w:val="0087024F"/>
    <w:rsid w:val="0087028C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7B6"/>
    <w:rsid w:val="00871924"/>
    <w:rsid w:val="008719CC"/>
    <w:rsid w:val="00871A86"/>
    <w:rsid w:val="00871C10"/>
    <w:rsid w:val="00871C83"/>
    <w:rsid w:val="00871DAF"/>
    <w:rsid w:val="00871E28"/>
    <w:rsid w:val="00871E98"/>
    <w:rsid w:val="00871FD8"/>
    <w:rsid w:val="00872004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9AE"/>
    <w:rsid w:val="00873A9D"/>
    <w:rsid w:val="00873CC4"/>
    <w:rsid w:val="00873D00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228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50"/>
    <w:rsid w:val="00877E63"/>
    <w:rsid w:val="00877E79"/>
    <w:rsid w:val="00877FB6"/>
    <w:rsid w:val="0088014B"/>
    <w:rsid w:val="00880253"/>
    <w:rsid w:val="008802BD"/>
    <w:rsid w:val="00880B8A"/>
    <w:rsid w:val="00880C0D"/>
    <w:rsid w:val="00880C69"/>
    <w:rsid w:val="00880D2A"/>
    <w:rsid w:val="00880D4D"/>
    <w:rsid w:val="00880E24"/>
    <w:rsid w:val="00881056"/>
    <w:rsid w:val="00881077"/>
    <w:rsid w:val="008814A0"/>
    <w:rsid w:val="008814FB"/>
    <w:rsid w:val="00881576"/>
    <w:rsid w:val="00881719"/>
    <w:rsid w:val="008817DB"/>
    <w:rsid w:val="00881E84"/>
    <w:rsid w:val="00882000"/>
    <w:rsid w:val="00882098"/>
    <w:rsid w:val="0088251B"/>
    <w:rsid w:val="00882569"/>
    <w:rsid w:val="00882762"/>
    <w:rsid w:val="00882B1A"/>
    <w:rsid w:val="00882B26"/>
    <w:rsid w:val="00882B7E"/>
    <w:rsid w:val="00882CCF"/>
    <w:rsid w:val="00882DF3"/>
    <w:rsid w:val="00882E29"/>
    <w:rsid w:val="00882F4A"/>
    <w:rsid w:val="008831FC"/>
    <w:rsid w:val="008832F9"/>
    <w:rsid w:val="0088332A"/>
    <w:rsid w:val="008834CF"/>
    <w:rsid w:val="00883726"/>
    <w:rsid w:val="00883834"/>
    <w:rsid w:val="00883AB3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4F2"/>
    <w:rsid w:val="00885848"/>
    <w:rsid w:val="00885B9F"/>
    <w:rsid w:val="00885BCE"/>
    <w:rsid w:val="00885D4B"/>
    <w:rsid w:val="00885D93"/>
    <w:rsid w:val="00885E16"/>
    <w:rsid w:val="00885E83"/>
    <w:rsid w:val="008863BE"/>
    <w:rsid w:val="00886789"/>
    <w:rsid w:val="00886973"/>
    <w:rsid w:val="008869BF"/>
    <w:rsid w:val="00886A3C"/>
    <w:rsid w:val="00886B63"/>
    <w:rsid w:val="00886C76"/>
    <w:rsid w:val="00886DDC"/>
    <w:rsid w:val="00886EA7"/>
    <w:rsid w:val="008870DE"/>
    <w:rsid w:val="008878BE"/>
    <w:rsid w:val="00887E93"/>
    <w:rsid w:val="00887FB9"/>
    <w:rsid w:val="008900F7"/>
    <w:rsid w:val="00890202"/>
    <w:rsid w:val="00890434"/>
    <w:rsid w:val="00890489"/>
    <w:rsid w:val="00890744"/>
    <w:rsid w:val="0089085C"/>
    <w:rsid w:val="008908FF"/>
    <w:rsid w:val="00890ED7"/>
    <w:rsid w:val="008910CA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0"/>
    <w:rsid w:val="0089349D"/>
    <w:rsid w:val="00893647"/>
    <w:rsid w:val="00893A3D"/>
    <w:rsid w:val="00893B56"/>
    <w:rsid w:val="00893CD9"/>
    <w:rsid w:val="00893DC0"/>
    <w:rsid w:val="00893EA8"/>
    <w:rsid w:val="008941C2"/>
    <w:rsid w:val="00894279"/>
    <w:rsid w:val="00894558"/>
    <w:rsid w:val="00894647"/>
    <w:rsid w:val="008946E9"/>
    <w:rsid w:val="00894905"/>
    <w:rsid w:val="00894980"/>
    <w:rsid w:val="00894A8B"/>
    <w:rsid w:val="00894B22"/>
    <w:rsid w:val="00894BC9"/>
    <w:rsid w:val="00894BE3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19"/>
    <w:rsid w:val="00896EE0"/>
    <w:rsid w:val="00896FBF"/>
    <w:rsid w:val="00896FD9"/>
    <w:rsid w:val="008970D3"/>
    <w:rsid w:val="008975AE"/>
    <w:rsid w:val="008975FD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7C5"/>
    <w:rsid w:val="008A0A1F"/>
    <w:rsid w:val="008A0BE6"/>
    <w:rsid w:val="008A0D62"/>
    <w:rsid w:val="008A0D74"/>
    <w:rsid w:val="008A0F62"/>
    <w:rsid w:val="008A123B"/>
    <w:rsid w:val="008A12B1"/>
    <w:rsid w:val="008A131F"/>
    <w:rsid w:val="008A170A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D28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2B"/>
    <w:rsid w:val="008A3972"/>
    <w:rsid w:val="008A3973"/>
    <w:rsid w:val="008A3ADB"/>
    <w:rsid w:val="008A3B23"/>
    <w:rsid w:val="008A3B6D"/>
    <w:rsid w:val="008A3FB1"/>
    <w:rsid w:val="008A4039"/>
    <w:rsid w:val="008A40CC"/>
    <w:rsid w:val="008A416A"/>
    <w:rsid w:val="008A433A"/>
    <w:rsid w:val="008A446C"/>
    <w:rsid w:val="008A45DE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CC5"/>
    <w:rsid w:val="008A5F4E"/>
    <w:rsid w:val="008A60A8"/>
    <w:rsid w:val="008A60BB"/>
    <w:rsid w:val="008A6158"/>
    <w:rsid w:val="008A62D3"/>
    <w:rsid w:val="008A6316"/>
    <w:rsid w:val="008A63F7"/>
    <w:rsid w:val="008A6441"/>
    <w:rsid w:val="008A647C"/>
    <w:rsid w:val="008A64AB"/>
    <w:rsid w:val="008A6531"/>
    <w:rsid w:val="008A66D8"/>
    <w:rsid w:val="008A66DA"/>
    <w:rsid w:val="008A67DE"/>
    <w:rsid w:val="008A6C11"/>
    <w:rsid w:val="008A6C1D"/>
    <w:rsid w:val="008A6D70"/>
    <w:rsid w:val="008A73B7"/>
    <w:rsid w:val="008A7993"/>
    <w:rsid w:val="008A79F9"/>
    <w:rsid w:val="008A7B74"/>
    <w:rsid w:val="008A7BBE"/>
    <w:rsid w:val="008A7C40"/>
    <w:rsid w:val="008A7CBE"/>
    <w:rsid w:val="008A7D4A"/>
    <w:rsid w:val="008A7DE6"/>
    <w:rsid w:val="008A7E29"/>
    <w:rsid w:val="008A7E47"/>
    <w:rsid w:val="008A7EB5"/>
    <w:rsid w:val="008A7F0D"/>
    <w:rsid w:val="008A7FA2"/>
    <w:rsid w:val="008B00C1"/>
    <w:rsid w:val="008B00EF"/>
    <w:rsid w:val="008B03FD"/>
    <w:rsid w:val="008B0474"/>
    <w:rsid w:val="008B0937"/>
    <w:rsid w:val="008B0AC2"/>
    <w:rsid w:val="008B0B98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2F85"/>
    <w:rsid w:val="008B3585"/>
    <w:rsid w:val="008B35A4"/>
    <w:rsid w:val="008B3706"/>
    <w:rsid w:val="008B379C"/>
    <w:rsid w:val="008B38B0"/>
    <w:rsid w:val="008B38B4"/>
    <w:rsid w:val="008B3AAF"/>
    <w:rsid w:val="008B3B98"/>
    <w:rsid w:val="008B3BD1"/>
    <w:rsid w:val="008B3BEA"/>
    <w:rsid w:val="008B40CD"/>
    <w:rsid w:val="008B4286"/>
    <w:rsid w:val="008B44CF"/>
    <w:rsid w:val="008B4742"/>
    <w:rsid w:val="008B474B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31"/>
    <w:rsid w:val="008B5850"/>
    <w:rsid w:val="008B58FD"/>
    <w:rsid w:val="008B599A"/>
    <w:rsid w:val="008B5A16"/>
    <w:rsid w:val="008B5B1E"/>
    <w:rsid w:val="008B5B94"/>
    <w:rsid w:val="008B5CE7"/>
    <w:rsid w:val="008B5D25"/>
    <w:rsid w:val="008B5DB1"/>
    <w:rsid w:val="008B5DEC"/>
    <w:rsid w:val="008B5EDE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6EC4"/>
    <w:rsid w:val="008B7141"/>
    <w:rsid w:val="008B72DC"/>
    <w:rsid w:val="008B73AB"/>
    <w:rsid w:val="008B744E"/>
    <w:rsid w:val="008B74E4"/>
    <w:rsid w:val="008B759A"/>
    <w:rsid w:val="008B75A2"/>
    <w:rsid w:val="008B78AC"/>
    <w:rsid w:val="008B7B30"/>
    <w:rsid w:val="008B7B7C"/>
    <w:rsid w:val="008B7BC0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A86"/>
    <w:rsid w:val="008C0BC7"/>
    <w:rsid w:val="008C0C4D"/>
    <w:rsid w:val="008C1309"/>
    <w:rsid w:val="008C13B5"/>
    <w:rsid w:val="008C14BB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2EE5"/>
    <w:rsid w:val="008C307B"/>
    <w:rsid w:val="008C308A"/>
    <w:rsid w:val="008C3532"/>
    <w:rsid w:val="008C3ACD"/>
    <w:rsid w:val="008C3DE9"/>
    <w:rsid w:val="008C3F5A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39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9D"/>
    <w:rsid w:val="008C62CB"/>
    <w:rsid w:val="008C63CE"/>
    <w:rsid w:val="008C655D"/>
    <w:rsid w:val="008C66F4"/>
    <w:rsid w:val="008C683F"/>
    <w:rsid w:val="008C6B48"/>
    <w:rsid w:val="008C6CE7"/>
    <w:rsid w:val="008C7098"/>
    <w:rsid w:val="008C7163"/>
    <w:rsid w:val="008C71A7"/>
    <w:rsid w:val="008C71E1"/>
    <w:rsid w:val="008C728B"/>
    <w:rsid w:val="008C73A6"/>
    <w:rsid w:val="008C7575"/>
    <w:rsid w:val="008C75AB"/>
    <w:rsid w:val="008C75E9"/>
    <w:rsid w:val="008C7631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1D8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BB4"/>
    <w:rsid w:val="008D0F6C"/>
    <w:rsid w:val="008D0F96"/>
    <w:rsid w:val="008D0FE8"/>
    <w:rsid w:val="008D1075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71F"/>
    <w:rsid w:val="008D29BC"/>
    <w:rsid w:val="008D2E23"/>
    <w:rsid w:val="008D2E36"/>
    <w:rsid w:val="008D2E82"/>
    <w:rsid w:val="008D2EF8"/>
    <w:rsid w:val="008D3070"/>
    <w:rsid w:val="008D30C8"/>
    <w:rsid w:val="008D328A"/>
    <w:rsid w:val="008D32A9"/>
    <w:rsid w:val="008D334D"/>
    <w:rsid w:val="008D363F"/>
    <w:rsid w:val="008D37B7"/>
    <w:rsid w:val="008D3843"/>
    <w:rsid w:val="008D3B6B"/>
    <w:rsid w:val="008D3EF7"/>
    <w:rsid w:val="008D3F67"/>
    <w:rsid w:val="008D3FD1"/>
    <w:rsid w:val="008D428D"/>
    <w:rsid w:val="008D4485"/>
    <w:rsid w:val="008D4538"/>
    <w:rsid w:val="008D45A2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638"/>
    <w:rsid w:val="008D6B51"/>
    <w:rsid w:val="008D7043"/>
    <w:rsid w:val="008D7132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9D4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97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8C2"/>
    <w:rsid w:val="008E3947"/>
    <w:rsid w:val="008E39C3"/>
    <w:rsid w:val="008E39FB"/>
    <w:rsid w:val="008E3A1C"/>
    <w:rsid w:val="008E3C09"/>
    <w:rsid w:val="008E3E67"/>
    <w:rsid w:val="008E3F38"/>
    <w:rsid w:val="008E3FC7"/>
    <w:rsid w:val="008E422B"/>
    <w:rsid w:val="008E4528"/>
    <w:rsid w:val="008E4712"/>
    <w:rsid w:val="008E47A2"/>
    <w:rsid w:val="008E4817"/>
    <w:rsid w:val="008E497A"/>
    <w:rsid w:val="008E4C3C"/>
    <w:rsid w:val="008E4DA3"/>
    <w:rsid w:val="008E4DEE"/>
    <w:rsid w:val="008E4FE0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08"/>
    <w:rsid w:val="008E6838"/>
    <w:rsid w:val="008E6A04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774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0B"/>
    <w:rsid w:val="008F3A1E"/>
    <w:rsid w:val="008F3BA7"/>
    <w:rsid w:val="008F3F09"/>
    <w:rsid w:val="008F44DD"/>
    <w:rsid w:val="008F44DF"/>
    <w:rsid w:val="008F458C"/>
    <w:rsid w:val="008F463E"/>
    <w:rsid w:val="008F4708"/>
    <w:rsid w:val="008F4749"/>
    <w:rsid w:val="008F4F41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036"/>
    <w:rsid w:val="009021F0"/>
    <w:rsid w:val="009023C4"/>
    <w:rsid w:val="0090241D"/>
    <w:rsid w:val="009025E1"/>
    <w:rsid w:val="00902925"/>
    <w:rsid w:val="009029D0"/>
    <w:rsid w:val="00902AD1"/>
    <w:rsid w:val="00902C5E"/>
    <w:rsid w:val="00902E3D"/>
    <w:rsid w:val="0090326C"/>
    <w:rsid w:val="0090328D"/>
    <w:rsid w:val="009033EF"/>
    <w:rsid w:val="00903482"/>
    <w:rsid w:val="00903578"/>
    <w:rsid w:val="009035EE"/>
    <w:rsid w:val="0090394B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20"/>
    <w:rsid w:val="009068A4"/>
    <w:rsid w:val="009068C1"/>
    <w:rsid w:val="009069D2"/>
    <w:rsid w:val="00906FED"/>
    <w:rsid w:val="0090701C"/>
    <w:rsid w:val="00907751"/>
    <w:rsid w:val="00907825"/>
    <w:rsid w:val="00907DA9"/>
    <w:rsid w:val="00907DC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0F7E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35"/>
    <w:rsid w:val="00913FE0"/>
    <w:rsid w:val="00914049"/>
    <w:rsid w:val="00914105"/>
    <w:rsid w:val="0091411B"/>
    <w:rsid w:val="00914435"/>
    <w:rsid w:val="0091446E"/>
    <w:rsid w:val="009146A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5E11"/>
    <w:rsid w:val="00915EBD"/>
    <w:rsid w:val="00915FCC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7BF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7F"/>
    <w:rsid w:val="009219FA"/>
    <w:rsid w:val="00921A52"/>
    <w:rsid w:val="00921A6F"/>
    <w:rsid w:val="00921EA8"/>
    <w:rsid w:val="00922499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93C"/>
    <w:rsid w:val="00923F9D"/>
    <w:rsid w:val="00924017"/>
    <w:rsid w:val="0092410D"/>
    <w:rsid w:val="009241CA"/>
    <w:rsid w:val="0092423E"/>
    <w:rsid w:val="00924464"/>
    <w:rsid w:val="00924693"/>
    <w:rsid w:val="00924BC3"/>
    <w:rsid w:val="00924BD4"/>
    <w:rsid w:val="00924F81"/>
    <w:rsid w:val="009252CB"/>
    <w:rsid w:val="00925379"/>
    <w:rsid w:val="009254C2"/>
    <w:rsid w:val="00925746"/>
    <w:rsid w:val="00925774"/>
    <w:rsid w:val="00925B64"/>
    <w:rsid w:val="00925BA4"/>
    <w:rsid w:val="00925C02"/>
    <w:rsid w:val="00925C48"/>
    <w:rsid w:val="00925C6D"/>
    <w:rsid w:val="00925DA5"/>
    <w:rsid w:val="00925E64"/>
    <w:rsid w:val="00925FDF"/>
    <w:rsid w:val="009262BE"/>
    <w:rsid w:val="0092634C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27FFD"/>
    <w:rsid w:val="00930011"/>
    <w:rsid w:val="009300E5"/>
    <w:rsid w:val="00930176"/>
    <w:rsid w:val="009301A2"/>
    <w:rsid w:val="009302AA"/>
    <w:rsid w:val="0093051C"/>
    <w:rsid w:val="009305C7"/>
    <w:rsid w:val="00930682"/>
    <w:rsid w:val="00930772"/>
    <w:rsid w:val="009307C2"/>
    <w:rsid w:val="00930A31"/>
    <w:rsid w:val="00930AF1"/>
    <w:rsid w:val="00930E16"/>
    <w:rsid w:val="00930EE9"/>
    <w:rsid w:val="00930F70"/>
    <w:rsid w:val="00930FE0"/>
    <w:rsid w:val="00931174"/>
    <w:rsid w:val="009312C8"/>
    <w:rsid w:val="0093158D"/>
    <w:rsid w:val="00931898"/>
    <w:rsid w:val="00931A26"/>
    <w:rsid w:val="00931C39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78"/>
    <w:rsid w:val="0093309E"/>
    <w:rsid w:val="00933111"/>
    <w:rsid w:val="009332A7"/>
    <w:rsid w:val="009333C9"/>
    <w:rsid w:val="009334E8"/>
    <w:rsid w:val="009335BC"/>
    <w:rsid w:val="009335E7"/>
    <w:rsid w:val="00933867"/>
    <w:rsid w:val="009338A7"/>
    <w:rsid w:val="009339BF"/>
    <w:rsid w:val="009339D2"/>
    <w:rsid w:val="00933A86"/>
    <w:rsid w:val="00933C20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0DE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1CD"/>
    <w:rsid w:val="009373B5"/>
    <w:rsid w:val="0093748E"/>
    <w:rsid w:val="00937640"/>
    <w:rsid w:val="00937728"/>
    <w:rsid w:val="00937736"/>
    <w:rsid w:val="00937928"/>
    <w:rsid w:val="00937D47"/>
    <w:rsid w:val="009402B8"/>
    <w:rsid w:val="0094034D"/>
    <w:rsid w:val="0094040B"/>
    <w:rsid w:val="00940511"/>
    <w:rsid w:val="0094069D"/>
    <w:rsid w:val="0094086F"/>
    <w:rsid w:val="009408CA"/>
    <w:rsid w:val="0094094A"/>
    <w:rsid w:val="00940C9C"/>
    <w:rsid w:val="00940DFA"/>
    <w:rsid w:val="00940EC3"/>
    <w:rsid w:val="0094102C"/>
    <w:rsid w:val="009410A2"/>
    <w:rsid w:val="0094114A"/>
    <w:rsid w:val="0094114F"/>
    <w:rsid w:val="00941178"/>
    <w:rsid w:val="00941223"/>
    <w:rsid w:val="009413C6"/>
    <w:rsid w:val="009415D0"/>
    <w:rsid w:val="009418A5"/>
    <w:rsid w:val="00941940"/>
    <w:rsid w:val="00941D01"/>
    <w:rsid w:val="00941F7E"/>
    <w:rsid w:val="00942192"/>
    <w:rsid w:val="00942292"/>
    <w:rsid w:val="0094245D"/>
    <w:rsid w:val="0094294B"/>
    <w:rsid w:val="009429B0"/>
    <w:rsid w:val="00942B70"/>
    <w:rsid w:val="00942D4D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A13"/>
    <w:rsid w:val="00943C34"/>
    <w:rsid w:val="00943D2E"/>
    <w:rsid w:val="00943D67"/>
    <w:rsid w:val="00943DB3"/>
    <w:rsid w:val="0094405D"/>
    <w:rsid w:val="0094444A"/>
    <w:rsid w:val="009445FA"/>
    <w:rsid w:val="009446B0"/>
    <w:rsid w:val="009447F5"/>
    <w:rsid w:val="00944834"/>
    <w:rsid w:val="00944955"/>
    <w:rsid w:val="00944985"/>
    <w:rsid w:val="009449D2"/>
    <w:rsid w:val="00944A5D"/>
    <w:rsid w:val="00944CAF"/>
    <w:rsid w:val="00944D01"/>
    <w:rsid w:val="009451CA"/>
    <w:rsid w:val="0094533D"/>
    <w:rsid w:val="0094543D"/>
    <w:rsid w:val="009454FD"/>
    <w:rsid w:val="009455A1"/>
    <w:rsid w:val="0094562B"/>
    <w:rsid w:val="00945638"/>
    <w:rsid w:val="0094570B"/>
    <w:rsid w:val="00945790"/>
    <w:rsid w:val="009457E6"/>
    <w:rsid w:val="00945DE2"/>
    <w:rsid w:val="00945E38"/>
    <w:rsid w:val="00946180"/>
    <w:rsid w:val="00946262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1E73"/>
    <w:rsid w:val="00952159"/>
    <w:rsid w:val="009526A5"/>
    <w:rsid w:val="00952818"/>
    <w:rsid w:val="00952853"/>
    <w:rsid w:val="00952970"/>
    <w:rsid w:val="00952AA9"/>
    <w:rsid w:val="00952B03"/>
    <w:rsid w:val="00952B08"/>
    <w:rsid w:val="00952C2E"/>
    <w:rsid w:val="00952CE2"/>
    <w:rsid w:val="00952FBC"/>
    <w:rsid w:val="009530C4"/>
    <w:rsid w:val="009531C7"/>
    <w:rsid w:val="009532BD"/>
    <w:rsid w:val="00953418"/>
    <w:rsid w:val="00953C8A"/>
    <w:rsid w:val="00953DF3"/>
    <w:rsid w:val="00953F48"/>
    <w:rsid w:val="009541CE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67"/>
    <w:rsid w:val="00954A86"/>
    <w:rsid w:val="00954BB0"/>
    <w:rsid w:val="00954CDF"/>
    <w:rsid w:val="00954CE9"/>
    <w:rsid w:val="00954FF6"/>
    <w:rsid w:val="0095512A"/>
    <w:rsid w:val="00955243"/>
    <w:rsid w:val="00955340"/>
    <w:rsid w:val="009553F2"/>
    <w:rsid w:val="009555B3"/>
    <w:rsid w:val="00955707"/>
    <w:rsid w:val="00955B3D"/>
    <w:rsid w:val="00955BE9"/>
    <w:rsid w:val="00955C3F"/>
    <w:rsid w:val="00955CFD"/>
    <w:rsid w:val="00955F18"/>
    <w:rsid w:val="00955F2F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76F"/>
    <w:rsid w:val="00957985"/>
    <w:rsid w:val="00957FFC"/>
    <w:rsid w:val="00960671"/>
    <w:rsid w:val="0096069A"/>
    <w:rsid w:val="00960816"/>
    <w:rsid w:val="009608D3"/>
    <w:rsid w:val="00960A4B"/>
    <w:rsid w:val="00960E67"/>
    <w:rsid w:val="00961272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EAF"/>
    <w:rsid w:val="00962F17"/>
    <w:rsid w:val="00963405"/>
    <w:rsid w:val="00963694"/>
    <w:rsid w:val="009636B2"/>
    <w:rsid w:val="009636B5"/>
    <w:rsid w:val="00963779"/>
    <w:rsid w:val="00963790"/>
    <w:rsid w:val="009638A1"/>
    <w:rsid w:val="009639F8"/>
    <w:rsid w:val="00963C88"/>
    <w:rsid w:val="00963E1E"/>
    <w:rsid w:val="00963FF2"/>
    <w:rsid w:val="00964181"/>
    <w:rsid w:val="0096423E"/>
    <w:rsid w:val="0096434B"/>
    <w:rsid w:val="0096439B"/>
    <w:rsid w:val="009647EB"/>
    <w:rsid w:val="00964819"/>
    <w:rsid w:val="009648DF"/>
    <w:rsid w:val="00964A6C"/>
    <w:rsid w:val="00964BCB"/>
    <w:rsid w:val="00964CA6"/>
    <w:rsid w:val="00964CFC"/>
    <w:rsid w:val="00964E59"/>
    <w:rsid w:val="00964E7E"/>
    <w:rsid w:val="00964EB1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5F03"/>
    <w:rsid w:val="0096635E"/>
    <w:rsid w:val="00966477"/>
    <w:rsid w:val="009665F7"/>
    <w:rsid w:val="009667C9"/>
    <w:rsid w:val="00966A4E"/>
    <w:rsid w:val="00966B8D"/>
    <w:rsid w:val="00966BC0"/>
    <w:rsid w:val="00966BFC"/>
    <w:rsid w:val="00966DC6"/>
    <w:rsid w:val="00966EF1"/>
    <w:rsid w:val="0096714F"/>
    <w:rsid w:val="00967201"/>
    <w:rsid w:val="00967260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0BDC"/>
    <w:rsid w:val="00970FDD"/>
    <w:rsid w:val="00971273"/>
    <w:rsid w:val="0097133E"/>
    <w:rsid w:val="00971989"/>
    <w:rsid w:val="00971A30"/>
    <w:rsid w:val="00971C7E"/>
    <w:rsid w:val="00971E2C"/>
    <w:rsid w:val="00971E81"/>
    <w:rsid w:val="00971FB7"/>
    <w:rsid w:val="00972046"/>
    <w:rsid w:val="00972620"/>
    <w:rsid w:val="00972663"/>
    <w:rsid w:val="00972C1A"/>
    <w:rsid w:val="00972DCD"/>
    <w:rsid w:val="00973349"/>
    <w:rsid w:val="00973390"/>
    <w:rsid w:val="009736B3"/>
    <w:rsid w:val="009736F7"/>
    <w:rsid w:val="00973732"/>
    <w:rsid w:val="00973AFD"/>
    <w:rsid w:val="00973CCD"/>
    <w:rsid w:val="00973EA8"/>
    <w:rsid w:val="00974188"/>
    <w:rsid w:val="00974335"/>
    <w:rsid w:val="00974345"/>
    <w:rsid w:val="009743FA"/>
    <w:rsid w:val="0097448C"/>
    <w:rsid w:val="009744A5"/>
    <w:rsid w:val="009744D9"/>
    <w:rsid w:val="00974536"/>
    <w:rsid w:val="00974721"/>
    <w:rsid w:val="009747AB"/>
    <w:rsid w:val="00975315"/>
    <w:rsid w:val="0097535D"/>
    <w:rsid w:val="0097569B"/>
    <w:rsid w:val="00975716"/>
    <w:rsid w:val="00975B6E"/>
    <w:rsid w:val="00975D0C"/>
    <w:rsid w:val="00975DED"/>
    <w:rsid w:val="00975E42"/>
    <w:rsid w:val="00975F97"/>
    <w:rsid w:val="00976010"/>
    <w:rsid w:val="00976287"/>
    <w:rsid w:val="00976612"/>
    <w:rsid w:val="009766D9"/>
    <w:rsid w:val="00976748"/>
    <w:rsid w:val="009769F3"/>
    <w:rsid w:val="00976CA1"/>
    <w:rsid w:val="00976DA5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0FF3"/>
    <w:rsid w:val="009811C2"/>
    <w:rsid w:val="009814C3"/>
    <w:rsid w:val="009815BE"/>
    <w:rsid w:val="00981AC3"/>
    <w:rsid w:val="00981B95"/>
    <w:rsid w:val="00981E31"/>
    <w:rsid w:val="00981F93"/>
    <w:rsid w:val="0098204D"/>
    <w:rsid w:val="0098208E"/>
    <w:rsid w:val="0098252E"/>
    <w:rsid w:val="009825B9"/>
    <w:rsid w:val="009828A9"/>
    <w:rsid w:val="00982998"/>
    <w:rsid w:val="009829FD"/>
    <w:rsid w:val="0098317F"/>
    <w:rsid w:val="00983313"/>
    <w:rsid w:val="009833A1"/>
    <w:rsid w:val="00983410"/>
    <w:rsid w:val="00983774"/>
    <w:rsid w:val="009837C1"/>
    <w:rsid w:val="00983BB2"/>
    <w:rsid w:val="00983D12"/>
    <w:rsid w:val="00983D36"/>
    <w:rsid w:val="00983F1A"/>
    <w:rsid w:val="0098406A"/>
    <w:rsid w:val="009840F1"/>
    <w:rsid w:val="0098427E"/>
    <w:rsid w:val="009842D6"/>
    <w:rsid w:val="00984342"/>
    <w:rsid w:val="009843B6"/>
    <w:rsid w:val="00984714"/>
    <w:rsid w:val="009847DE"/>
    <w:rsid w:val="00984954"/>
    <w:rsid w:val="00984A39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AF4"/>
    <w:rsid w:val="00986B9C"/>
    <w:rsid w:val="00986C2B"/>
    <w:rsid w:val="00986D00"/>
    <w:rsid w:val="00987061"/>
    <w:rsid w:val="00987230"/>
    <w:rsid w:val="009873A9"/>
    <w:rsid w:val="00987936"/>
    <w:rsid w:val="00987979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68"/>
    <w:rsid w:val="0099247F"/>
    <w:rsid w:val="00992489"/>
    <w:rsid w:val="009924E0"/>
    <w:rsid w:val="00992836"/>
    <w:rsid w:val="009928DE"/>
    <w:rsid w:val="00992D8B"/>
    <w:rsid w:val="00992E23"/>
    <w:rsid w:val="00992E72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15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86F"/>
    <w:rsid w:val="009978FB"/>
    <w:rsid w:val="00997967"/>
    <w:rsid w:val="0099796C"/>
    <w:rsid w:val="00997A18"/>
    <w:rsid w:val="00997EA9"/>
    <w:rsid w:val="009A010D"/>
    <w:rsid w:val="009A01DD"/>
    <w:rsid w:val="009A035A"/>
    <w:rsid w:val="009A03DA"/>
    <w:rsid w:val="009A05BA"/>
    <w:rsid w:val="009A075B"/>
    <w:rsid w:val="009A0863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7A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164"/>
    <w:rsid w:val="009A52A6"/>
    <w:rsid w:val="009A5365"/>
    <w:rsid w:val="009A5640"/>
    <w:rsid w:val="009A56DA"/>
    <w:rsid w:val="009A56FB"/>
    <w:rsid w:val="009A5790"/>
    <w:rsid w:val="009A5817"/>
    <w:rsid w:val="009A58CF"/>
    <w:rsid w:val="009A58DF"/>
    <w:rsid w:val="009A5BE9"/>
    <w:rsid w:val="009A5F6E"/>
    <w:rsid w:val="009A601E"/>
    <w:rsid w:val="009A6189"/>
    <w:rsid w:val="009A66C1"/>
    <w:rsid w:val="009A66E9"/>
    <w:rsid w:val="009A6E7A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A16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553"/>
    <w:rsid w:val="009B0771"/>
    <w:rsid w:val="009B09AE"/>
    <w:rsid w:val="009B0EEF"/>
    <w:rsid w:val="009B0FFB"/>
    <w:rsid w:val="009B152C"/>
    <w:rsid w:val="009B17F6"/>
    <w:rsid w:val="009B1B02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83F"/>
    <w:rsid w:val="009B2984"/>
    <w:rsid w:val="009B2BB1"/>
    <w:rsid w:val="009B2C2F"/>
    <w:rsid w:val="009B2D6A"/>
    <w:rsid w:val="009B2E0C"/>
    <w:rsid w:val="009B3062"/>
    <w:rsid w:val="009B30B5"/>
    <w:rsid w:val="009B3245"/>
    <w:rsid w:val="009B35B0"/>
    <w:rsid w:val="009B393B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116"/>
    <w:rsid w:val="009B532C"/>
    <w:rsid w:val="009B5592"/>
    <w:rsid w:val="009B562D"/>
    <w:rsid w:val="009B5698"/>
    <w:rsid w:val="009B56AE"/>
    <w:rsid w:val="009B5729"/>
    <w:rsid w:val="009B5839"/>
    <w:rsid w:val="009B5ACF"/>
    <w:rsid w:val="009B5E36"/>
    <w:rsid w:val="009B5EA1"/>
    <w:rsid w:val="009B622D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97D"/>
    <w:rsid w:val="009B7AD7"/>
    <w:rsid w:val="009B7CFF"/>
    <w:rsid w:val="009B7F28"/>
    <w:rsid w:val="009B7F6C"/>
    <w:rsid w:val="009C032B"/>
    <w:rsid w:val="009C0335"/>
    <w:rsid w:val="009C0637"/>
    <w:rsid w:val="009C091D"/>
    <w:rsid w:val="009C0E21"/>
    <w:rsid w:val="009C0EC4"/>
    <w:rsid w:val="009C104E"/>
    <w:rsid w:val="009C128A"/>
    <w:rsid w:val="009C1593"/>
    <w:rsid w:val="009C16D7"/>
    <w:rsid w:val="009C1884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D6D"/>
    <w:rsid w:val="009C3F8B"/>
    <w:rsid w:val="009C4173"/>
    <w:rsid w:val="009C43C1"/>
    <w:rsid w:val="009C457B"/>
    <w:rsid w:val="009C483D"/>
    <w:rsid w:val="009C48C6"/>
    <w:rsid w:val="009C4943"/>
    <w:rsid w:val="009C4C34"/>
    <w:rsid w:val="009C4ED4"/>
    <w:rsid w:val="009C51DF"/>
    <w:rsid w:val="009C553A"/>
    <w:rsid w:val="009C558E"/>
    <w:rsid w:val="009C578A"/>
    <w:rsid w:val="009C57F2"/>
    <w:rsid w:val="009C591C"/>
    <w:rsid w:val="009C5943"/>
    <w:rsid w:val="009C5AF9"/>
    <w:rsid w:val="009C5DAE"/>
    <w:rsid w:val="009C5EAD"/>
    <w:rsid w:val="009C5FF9"/>
    <w:rsid w:val="009C6046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6"/>
    <w:rsid w:val="009C6FAF"/>
    <w:rsid w:val="009C71CA"/>
    <w:rsid w:val="009C73D6"/>
    <w:rsid w:val="009C74C0"/>
    <w:rsid w:val="009C74C4"/>
    <w:rsid w:val="009C77D3"/>
    <w:rsid w:val="009C79F0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0F2E"/>
    <w:rsid w:val="009D10F9"/>
    <w:rsid w:val="009D147D"/>
    <w:rsid w:val="009D151F"/>
    <w:rsid w:val="009D18BB"/>
    <w:rsid w:val="009D1A4C"/>
    <w:rsid w:val="009D1B7F"/>
    <w:rsid w:val="009D1DD1"/>
    <w:rsid w:val="009D1E09"/>
    <w:rsid w:val="009D1E7E"/>
    <w:rsid w:val="009D1EB0"/>
    <w:rsid w:val="009D1FCE"/>
    <w:rsid w:val="009D1FDB"/>
    <w:rsid w:val="009D2032"/>
    <w:rsid w:val="009D2067"/>
    <w:rsid w:val="009D209C"/>
    <w:rsid w:val="009D2107"/>
    <w:rsid w:val="009D24C5"/>
    <w:rsid w:val="009D26E1"/>
    <w:rsid w:val="009D271C"/>
    <w:rsid w:val="009D275D"/>
    <w:rsid w:val="009D2B7D"/>
    <w:rsid w:val="009D2CBC"/>
    <w:rsid w:val="009D2EF4"/>
    <w:rsid w:val="009D2FC9"/>
    <w:rsid w:val="009D312E"/>
    <w:rsid w:val="009D38DB"/>
    <w:rsid w:val="009D3A6A"/>
    <w:rsid w:val="009D3AF4"/>
    <w:rsid w:val="009D3C1E"/>
    <w:rsid w:val="009D3CD3"/>
    <w:rsid w:val="009D3CDF"/>
    <w:rsid w:val="009D3DAF"/>
    <w:rsid w:val="009D3F20"/>
    <w:rsid w:val="009D4242"/>
    <w:rsid w:val="009D424A"/>
    <w:rsid w:val="009D444F"/>
    <w:rsid w:val="009D46BD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ED9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CAF"/>
    <w:rsid w:val="009E0FEC"/>
    <w:rsid w:val="009E1004"/>
    <w:rsid w:val="009E1032"/>
    <w:rsid w:val="009E1209"/>
    <w:rsid w:val="009E1582"/>
    <w:rsid w:val="009E1AC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AF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1D4"/>
    <w:rsid w:val="009E4569"/>
    <w:rsid w:val="009E46FD"/>
    <w:rsid w:val="009E4965"/>
    <w:rsid w:val="009E4B7C"/>
    <w:rsid w:val="009E4D0C"/>
    <w:rsid w:val="009E4D23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4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8D9"/>
    <w:rsid w:val="009E6957"/>
    <w:rsid w:val="009E69EE"/>
    <w:rsid w:val="009E6B36"/>
    <w:rsid w:val="009E6B97"/>
    <w:rsid w:val="009E6E5A"/>
    <w:rsid w:val="009E6FC5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619"/>
    <w:rsid w:val="009F0719"/>
    <w:rsid w:val="009F0812"/>
    <w:rsid w:val="009F08BE"/>
    <w:rsid w:val="009F099A"/>
    <w:rsid w:val="009F0C18"/>
    <w:rsid w:val="009F0E32"/>
    <w:rsid w:val="009F0F2F"/>
    <w:rsid w:val="009F10C9"/>
    <w:rsid w:val="009F12F1"/>
    <w:rsid w:val="009F16CD"/>
    <w:rsid w:val="009F1919"/>
    <w:rsid w:val="009F195B"/>
    <w:rsid w:val="009F1A61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2E0D"/>
    <w:rsid w:val="009F30AF"/>
    <w:rsid w:val="009F3118"/>
    <w:rsid w:val="009F3297"/>
    <w:rsid w:val="009F341A"/>
    <w:rsid w:val="009F34EC"/>
    <w:rsid w:val="009F3621"/>
    <w:rsid w:val="009F37F3"/>
    <w:rsid w:val="009F381B"/>
    <w:rsid w:val="009F3951"/>
    <w:rsid w:val="009F3BE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8BC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A33"/>
    <w:rsid w:val="009F7D5E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239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AF4"/>
    <w:rsid w:val="00A02C1F"/>
    <w:rsid w:val="00A02FF4"/>
    <w:rsid w:val="00A03036"/>
    <w:rsid w:val="00A0308A"/>
    <w:rsid w:val="00A03154"/>
    <w:rsid w:val="00A031E1"/>
    <w:rsid w:val="00A031EC"/>
    <w:rsid w:val="00A0333D"/>
    <w:rsid w:val="00A033A3"/>
    <w:rsid w:val="00A035AB"/>
    <w:rsid w:val="00A035D5"/>
    <w:rsid w:val="00A036FA"/>
    <w:rsid w:val="00A03ACD"/>
    <w:rsid w:val="00A03B6C"/>
    <w:rsid w:val="00A03B99"/>
    <w:rsid w:val="00A03D77"/>
    <w:rsid w:val="00A042FD"/>
    <w:rsid w:val="00A04410"/>
    <w:rsid w:val="00A04470"/>
    <w:rsid w:val="00A04558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467"/>
    <w:rsid w:val="00A06518"/>
    <w:rsid w:val="00A0694E"/>
    <w:rsid w:val="00A06B0B"/>
    <w:rsid w:val="00A06B64"/>
    <w:rsid w:val="00A06D0E"/>
    <w:rsid w:val="00A06DA8"/>
    <w:rsid w:val="00A06EC7"/>
    <w:rsid w:val="00A070FA"/>
    <w:rsid w:val="00A071AE"/>
    <w:rsid w:val="00A07253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0E9"/>
    <w:rsid w:val="00A1024D"/>
    <w:rsid w:val="00A10672"/>
    <w:rsid w:val="00A1083D"/>
    <w:rsid w:val="00A1085C"/>
    <w:rsid w:val="00A10862"/>
    <w:rsid w:val="00A1090E"/>
    <w:rsid w:val="00A109DA"/>
    <w:rsid w:val="00A10C41"/>
    <w:rsid w:val="00A10FCA"/>
    <w:rsid w:val="00A113F5"/>
    <w:rsid w:val="00A1142A"/>
    <w:rsid w:val="00A1153E"/>
    <w:rsid w:val="00A11541"/>
    <w:rsid w:val="00A11884"/>
    <w:rsid w:val="00A118F3"/>
    <w:rsid w:val="00A11B65"/>
    <w:rsid w:val="00A11CC2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08E"/>
    <w:rsid w:val="00A1467E"/>
    <w:rsid w:val="00A14971"/>
    <w:rsid w:val="00A14AB1"/>
    <w:rsid w:val="00A14AE4"/>
    <w:rsid w:val="00A14B29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C36"/>
    <w:rsid w:val="00A15D51"/>
    <w:rsid w:val="00A15FCE"/>
    <w:rsid w:val="00A1616A"/>
    <w:rsid w:val="00A161AA"/>
    <w:rsid w:val="00A163C5"/>
    <w:rsid w:val="00A16448"/>
    <w:rsid w:val="00A16777"/>
    <w:rsid w:val="00A167C2"/>
    <w:rsid w:val="00A1687F"/>
    <w:rsid w:val="00A16884"/>
    <w:rsid w:val="00A16A00"/>
    <w:rsid w:val="00A16B05"/>
    <w:rsid w:val="00A16B12"/>
    <w:rsid w:val="00A16D12"/>
    <w:rsid w:val="00A16E49"/>
    <w:rsid w:val="00A16E52"/>
    <w:rsid w:val="00A16EAC"/>
    <w:rsid w:val="00A16F47"/>
    <w:rsid w:val="00A16FDB"/>
    <w:rsid w:val="00A171DC"/>
    <w:rsid w:val="00A172B3"/>
    <w:rsid w:val="00A1733F"/>
    <w:rsid w:val="00A17631"/>
    <w:rsid w:val="00A17651"/>
    <w:rsid w:val="00A1767C"/>
    <w:rsid w:val="00A177B7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A82"/>
    <w:rsid w:val="00A21B54"/>
    <w:rsid w:val="00A21B69"/>
    <w:rsid w:val="00A21F16"/>
    <w:rsid w:val="00A21FB6"/>
    <w:rsid w:val="00A2206C"/>
    <w:rsid w:val="00A220F8"/>
    <w:rsid w:val="00A22135"/>
    <w:rsid w:val="00A2231E"/>
    <w:rsid w:val="00A224B6"/>
    <w:rsid w:val="00A22815"/>
    <w:rsid w:val="00A22855"/>
    <w:rsid w:val="00A2285F"/>
    <w:rsid w:val="00A22897"/>
    <w:rsid w:val="00A22A0E"/>
    <w:rsid w:val="00A22ADB"/>
    <w:rsid w:val="00A22C98"/>
    <w:rsid w:val="00A22D5C"/>
    <w:rsid w:val="00A22E4E"/>
    <w:rsid w:val="00A22E5D"/>
    <w:rsid w:val="00A22ED9"/>
    <w:rsid w:val="00A22F6C"/>
    <w:rsid w:val="00A23165"/>
    <w:rsid w:val="00A232B3"/>
    <w:rsid w:val="00A2337C"/>
    <w:rsid w:val="00A234F0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4B45"/>
    <w:rsid w:val="00A250BE"/>
    <w:rsid w:val="00A25300"/>
    <w:rsid w:val="00A253CD"/>
    <w:rsid w:val="00A25442"/>
    <w:rsid w:val="00A2544C"/>
    <w:rsid w:val="00A25681"/>
    <w:rsid w:val="00A256BB"/>
    <w:rsid w:val="00A2571C"/>
    <w:rsid w:val="00A25EC8"/>
    <w:rsid w:val="00A26002"/>
    <w:rsid w:val="00A261CD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8B9"/>
    <w:rsid w:val="00A27967"/>
    <w:rsid w:val="00A27FC3"/>
    <w:rsid w:val="00A301A9"/>
    <w:rsid w:val="00A30353"/>
    <w:rsid w:val="00A30E1A"/>
    <w:rsid w:val="00A3103B"/>
    <w:rsid w:val="00A3110C"/>
    <w:rsid w:val="00A31674"/>
    <w:rsid w:val="00A3169C"/>
    <w:rsid w:val="00A31819"/>
    <w:rsid w:val="00A3187F"/>
    <w:rsid w:val="00A31BE2"/>
    <w:rsid w:val="00A31C2F"/>
    <w:rsid w:val="00A31CB4"/>
    <w:rsid w:val="00A31EC2"/>
    <w:rsid w:val="00A31EEA"/>
    <w:rsid w:val="00A3223A"/>
    <w:rsid w:val="00A32266"/>
    <w:rsid w:val="00A3234C"/>
    <w:rsid w:val="00A323EC"/>
    <w:rsid w:val="00A3269F"/>
    <w:rsid w:val="00A327EA"/>
    <w:rsid w:val="00A329BD"/>
    <w:rsid w:val="00A32A9C"/>
    <w:rsid w:val="00A32C65"/>
    <w:rsid w:val="00A32D69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7D"/>
    <w:rsid w:val="00A35AA1"/>
    <w:rsid w:val="00A35DB1"/>
    <w:rsid w:val="00A3629D"/>
    <w:rsid w:val="00A363D7"/>
    <w:rsid w:val="00A365D3"/>
    <w:rsid w:val="00A36CD2"/>
    <w:rsid w:val="00A36CE1"/>
    <w:rsid w:val="00A3700D"/>
    <w:rsid w:val="00A37056"/>
    <w:rsid w:val="00A37248"/>
    <w:rsid w:val="00A37CA7"/>
    <w:rsid w:val="00A37F02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21E"/>
    <w:rsid w:val="00A4125E"/>
    <w:rsid w:val="00A4166D"/>
    <w:rsid w:val="00A41A67"/>
    <w:rsid w:val="00A41A97"/>
    <w:rsid w:val="00A41DE8"/>
    <w:rsid w:val="00A41F1A"/>
    <w:rsid w:val="00A4230F"/>
    <w:rsid w:val="00A424EE"/>
    <w:rsid w:val="00A42692"/>
    <w:rsid w:val="00A4286B"/>
    <w:rsid w:val="00A42AA8"/>
    <w:rsid w:val="00A42C6E"/>
    <w:rsid w:val="00A4306E"/>
    <w:rsid w:val="00A430F1"/>
    <w:rsid w:val="00A43259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1FD"/>
    <w:rsid w:val="00A4466A"/>
    <w:rsid w:val="00A4487A"/>
    <w:rsid w:val="00A44BC5"/>
    <w:rsid w:val="00A44BD1"/>
    <w:rsid w:val="00A44E64"/>
    <w:rsid w:val="00A4525A"/>
    <w:rsid w:val="00A455B6"/>
    <w:rsid w:val="00A456B0"/>
    <w:rsid w:val="00A4575B"/>
    <w:rsid w:val="00A45A71"/>
    <w:rsid w:val="00A45B22"/>
    <w:rsid w:val="00A45CD4"/>
    <w:rsid w:val="00A45CE3"/>
    <w:rsid w:val="00A46252"/>
    <w:rsid w:val="00A4646C"/>
    <w:rsid w:val="00A4647E"/>
    <w:rsid w:val="00A46520"/>
    <w:rsid w:val="00A46A31"/>
    <w:rsid w:val="00A46A59"/>
    <w:rsid w:val="00A46DDA"/>
    <w:rsid w:val="00A46F7A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9F"/>
    <w:rsid w:val="00A525E0"/>
    <w:rsid w:val="00A52948"/>
    <w:rsid w:val="00A52A04"/>
    <w:rsid w:val="00A52C5A"/>
    <w:rsid w:val="00A52CD3"/>
    <w:rsid w:val="00A52D27"/>
    <w:rsid w:val="00A52F31"/>
    <w:rsid w:val="00A5333D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39F"/>
    <w:rsid w:val="00A54885"/>
    <w:rsid w:val="00A54A81"/>
    <w:rsid w:val="00A54AFB"/>
    <w:rsid w:val="00A54D05"/>
    <w:rsid w:val="00A54F7B"/>
    <w:rsid w:val="00A554D9"/>
    <w:rsid w:val="00A55576"/>
    <w:rsid w:val="00A555ED"/>
    <w:rsid w:val="00A55852"/>
    <w:rsid w:val="00A55A0B"/>
    <w:rsid w:val="00A55AC1"/>
    <w:rsid w:val="00A55AFC"/>
    <w:rsid w:val="00A55B32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13"/>
    <w:rsid w:val="00A568E4"/>
    <w:rsid w:val="00A56A7B"/>
    <w:rsid w:val="00A56D80"/>
    <w:rsid w:val="00A56F5F"/>
    <w:rsid w:val="00A56FA8"/>
    <w:rsid w:val="00A57163"/>
    <w:rsid w:val="00A57184"/>
    <w:rsid w:val="00A5726C"/>
    <w:rsid w:val="00A57412"/>
    <w:rsid w:val="00A5756C"/>
    <w:rsid w:val="00A57A2A"/>
    <w:rsid w:val="00A60A2E"/>
    <w:rsid w:val="00A60A31"/>
    <w:rsid w:val="00A60AAD"/>
    <w:rsid w:val="00A60E0E"/>
    <w:rsid w:val="00A6105A"/>
    <w:rsid w:val="00A61188"/>
    <w:rsid w:val="00A61484"/>
    <w:rsid w:val="00A614C0"/>
    <w:rsid w:val="00A6168B"/>
    <w:rsid w:val="00A6172A"/>
    <w:rsid w:val="00A61945"/>
    <w:rsid w:val="00A619B1"/>
    <w:rsid w:val="00A61A71"/>
    <w:rsid w:val="00A61B0E"/>
    <w:rsid w:val="00A61E63"/>
    <w:rsid w:val="00A61E66"/>
    <w:rsid w:val="00A61FF4"/>
    <w:rsid w:val="00A6227B"/>
    <w:rsid w:val="00A624A3"/>
    <w:rsid w:val="00A624DA"/>
    <w:rsid w:val="00A62604"/>
    <w:rsid w:val="00A6288E"/>
    <w:rsid w:val="00A6290E"/>
    <w:rsid w:val="00A62DAC"/>
    <w:rsid w:val="00A62E4D"/>
    <w:rsid w:val="00A630BC"/>
    <w:rsid w:val="00A63145"/>
    <w:rsid w:val="00A6322A"/>
    <w:rsid w:val="00A63475"/>
    <w:rsid w:val="00A63618"/>
    <w:rsid w:val="00A63871"/>
    <w:rsid w:val="00A638D6"/>
    <w:rsid w:val="00A63CDD"/>
    <w:rsid w:val="00A63D9A"/>
    <w:rsid w:val="00A63EC1"/>
    <w:rsid w:val="00A640D4"/>
    <w:rsid w:val="00A641BC"/>
    <w:rsid w:val="00A6426B"/>
    <w:rsid w:val="00A64360"/>
    <w:rsid w:val="00A643B4"/>
    <w:rsid w:val="00A644B4"/>
    <w:rsid w:val="00A644C2"/>
    <w:rsid w:val="00A64595"/>
    <w:rsid w:val="00A64655"/>
    <w:rsid w:val="00A64827"/>
    <w:rsid w:val="00A64BF7"/>
    <w:rsid w:val="00A64C13"/>
    <w:rsid w:val="00A6500F"/>
    <w:rsid w:val="00A650FF"/>
    <w:rsid w:val="00A65160"/>
    <w:rsid w:val="00A65197"/>
    <w:rsid w:val="00A65220"/>
    <w:rsid w:val="00A653AE"/>
    <w:rsid w:val="00A65501"/>
    <w:rsid w:val="00A66039"/>
    <w:rsid w:val="00A660D2"/>
    <w:rsid w:val="00A663E4"/>
    <w:rsid w:val="00A6665F"/>
    <w:rsid w:val="00A66A06"/>
    <w:rsid w:val="00A66A3C"/>
    <w:rsid w:val="00A66E6E"/>
    <w:rsid w:val="00A67740"/>
    <w:rsid w:val="00A67840"/>
    <w:rsid w:val="00A679A1"/>
    <w:rsid w:val="00A67A1A"/>
    <w:rsid w:val="00A67A50"/>
    <w:rsid w:val="00A67C7B"/>
    <w:rsid w:val="00A67CA4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B3"/>
    <w:rsid w:val="00A721F1"/>
    <w:rsid w:val="00A72201"/>
    <w:rsid w:val="00A7242B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79F"/>
    <w:rsid w:val="00A73A7D"/>
    <w:rsid w:val="00A73BD1"/>
    <w:rsid w:val="00A73C2C"/>
    <w:rsid w:val="00A73F22"/>
    <w:rsid w:val="00A73F42"/>
    <w:rsid w:val="00A73F48"/>
    <w:rsid w:val="00A7408F"/>
    <w:rsid w:val="00A7421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00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6F97"/>
    <w:rsid w:val="00A770A6"/>
    <w:rsid w:val="00A77434"/>
    <w:rsid w:val="00A77463"/>
    <w:rsid w:val="00A77594"/>
    <w:rsid w:val="00A7797E"/>
    <w:rsid w:val="00A77A41"/>
    <w:rsid w:val="00A77AE3"/>
    <w:rsid w:val="00A77B74"/>
    <w:rsid w:val="00A77FF0"/>
    <w:rsid w:val="00A80035"/>
    <w:rsid w:val="00A800C3"/>
    <w:rsid w:val="00A800C5"/>
    <w:rsid w:val="00A802B6"/>
    <w:rsid w:val="00A8035B"/>
    <w:rsid w:val="00A80538"/>
    <w:rsid w:val="00A8057D"/>
    <w:rsid w:val="00A80620"/>
    <w:rsid w:val="00A80678"/>
    <w:rsid w:val="00A80799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0C8"/>
    <w:rsid w:val="00A8234F"/>
    <w:rsid w:val="00A82390"/>
    <w:rsid w:val="00A824D3"/>
    <w:rsid w:val="00A8268B"/>
    <w:rsid w:val="00A82766"/>
    <w:rsid w:val="00A82832"/>
    <w:rsid w:val="00A829F2"/>
    <w:rsid w:val="00A82A61"/>
    <w:rsid w:val="00A82B03"/>
    <w:rsid w:val="00A82D5E"/>
    <w:rsid w:val="00A82D9B"/>
    <w:rsid w:val="00A8306F"/>
    <w:rsid w:val="00A8307F"/>
    <w:rsid w:val="00A838C3"/>
    <w:rsid w:val="00A8392B"/>
    <w:rsid w:val="00A83A0F"/>
    <w:rsid w:val="00A83D01"/>
    <w:rsid w:val="00A83D0B"/>
    <w:rsid w:val="00A840D4"/>
    <w:rsid w:val="00A84617"/>
    <w:rsid w:val="00A84775"/>
    <w:rsid w:val="00A848E8"/>
    <w:rsid w:val="00A84923"/>
    <w:rsid w:val="00A84A83"/>
    <w:rsid w:val="00A84C95"/>
    <w:rsid w:val="00A84CBB"/>
    <w:rsid w:val="00A84F35"/>
    <w:rsid w:val="00A850CD"/>
    <w:rsid w:val="00A85304"/>
    <w:rsid w:val="00A85323"/>
    <w:rsid w:val="00A85333"/>
    <w:rsid w:val="00A856A3"/>
    <w:rsid w:val="00A856EE"/>
    <w:rsid w:val="00A8578F"/>
    <w:rsid w:val="00A85A5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902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DEE"/>
    <w:rsid w:val="00A94EF1"/>
    <w:rsid w:val="00A94F33"/>
    <w:rsid w:val="00A9507C"/>
    <w:rsid w:val="00A9508A"/>
    <w:rsid w:val="00A9513E"/>
    <w:rsid w:val="00A9537D"/>
    <w:rsid w:val="00A9538A"/>
    <w:rsid w:val="00A953B0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6AE"/>
    <w:rsid w:val="00A9794D"/>
    <w:rsid w:val="00A979B3"/>
    <w:rsid w:val="00A97AD1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5F6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5BC"/>
    <w:rsid w:val="00AA271A"/>
    <w:rsid w:val="00AA272D"/>
    <w:rsid w:val="00AA27F1"/>
    <w:rsid w:val="00AA2826"/>
    <w:rsid w:val="00AA2844"/>
    <w:rsid w:val="00AA2854"/>
    <w:rsid w:val="00AA2979"/>
    <w:rsid w:val="00AA29F8"/>
    <w:rsid w:val="00AA2BD4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2B"/>
    <w:rsid w:val="00AA379B"/>
    <w:rsid w:val="00AA3834"/>
    <w:rsid w:val="00AA39AF"/>
    <w:rsid w:val="00AA3BF7"/>
    <w:rsid w:val="00AA3E5B"/>
    <w:rsid w:val="00AA4325"/>
    <w:rsid w:val="00AA469F"/>
    <w:rsid w:val="00AA47F3"/>
    <w:rsid w:val="00AA4815"/>
    <w:rsid w:val="00AA4A79"/>
    <w:rsid w:val="00AA4B42"/>
    <w:rsid w:val="00AA4CFF"/>
    <w:rsid w:val="00AA5046"/>
    <w:rsid w:val="00AA50B1"/>
    <w:rsid w:val="00AA50BE"/>
    <w:rsid w:val="00AA530D"/>
    <w:rsid w:val="00AA5561"/>
    <w:rsid w:val="00AA56FC"/>
    <w:rsid w:val="00AA5781"/>
    <w:rsid w:val="00AA57B7"/>
    <w:rsid w:val="00AA5B00"/>
    <w:rsid w:val="00AA5B7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141"/>
    <w:rsid w:val="00AA73E6"/>
    <w:rsid w:val="00AA7626"/>
    <w:rsid w:val="00AA769C"/>
    <w:rsid w:val="00AA7A12"/>
    <w:rsid w:val="00AA7B46"/>
    <w:rsid w:val="00AA7BDA"/>
    <w:rsid w:val="00AA7DFA"/>
    <w:rsid w:val="00AA7F05"/>
    <w:rsid w:val="00AB0054"/>
    <w:rsid w:val="00AB0259"/>
    <w:rsid w:val="00AB02A2"/>
    <w:rsid w:val="00AB0359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00"/>
    <w:rsid w:val="00AB3289"/>
    <w:rsid w:val="00AB3315"/>
    <w:rsid w:val="00AB34FF"/>
    <w:rsid w:val="00AB355E"/>
    <w:rsid w:val="00AB35D4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787"/>
    <w:rsid w:val="00AB4C8F"/>
    <w:rsid w:val="00AB4CDD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6E1E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946"/>
    <w:rsid w:val="00AC0D6B"/>
    <w:rsid w:val="00AC0D73"/>
    <w:rsid w:val="00AC0D7A"/>
    <w:rsid w:val="00AC0D82"/>
    <w:rsid w:val="00AC0E20"/>
    <w:rsid w:val="00AC0F31"/>
    <w:rsid w:val="00AC1027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3EA0"/>
    <w:rsid w:val="00AC465F"/>
    <w:rsid w:val="00AC473C"/>
    <w:rsid w:val="00AC4752"/>
    <w:rsid w:val="00AC47E1"/>
    <w:rsid w:val="00AC49ED"/>
    <w:rsid w:val="00AC4A91"/>
    <w:rsid w:val="00AC4E96"/>
    <w:rsid w:val="00AC4EBB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B65"/>
    <w:rsid w:val="00AC7CD7"/>
    <w:rsid w:val="00AD019C"/>
    <w:rsid w:val="00AD0258"/>
    <w:rsid w:val="00AD0269"/>
    <w:rsid w:val="00AD0355"/>
    <w:rsid w:val="00AD073D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97A"/>
    <w:rsid w:val="00AD3A04"/>
    <w:rsid w:val="00AD3AC3"/>
    <w:rsid w:val="00AD3AC7"/>
    <w:rsid w:val="00AD3E28"/>
    <w:rsid w:val="00AD3F0D"/>
    <w:rsid w:val="00AD3F4F"/>
    <w:rsid w:val="00AD3F77"/>
    <w:rsid w:val="00AD40D8"/>
    <w:rsid w:val="00AD42E7"/>
    <w:rsid w:val="00AD42EE"/>
    <w:rsid w:val="00AD45B5"/>
    <w:rsid w:val="00AD49D6"/>
    <w:rsid w:val="00AD4ECB"/>
    <w:rsid w:val="00AD51A8"/>
    <w:rsid w:val="00AD57A6"/>
    <w:rsid w:val="00AD5AB4"/>
    <w:rsid w:val="00AD5B57"/>
    <w:rsid w:val="00AD5E6B"/>
    <w:rsid w:val="00AD5F88"/>
    <w:rsid w:val="00AD60F3"/>
    <w:rsid w:val="00AD62B4"/>
    <w:rsid w:val="00AD6515"/>
    <w:rsid w:val="00AD6541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D78FE"/>
    <w:rsid w:val="00AD7B59"/>
    <w:rsid w:val="00AE0079"/>
    <w:rsid w:val="00AE030D"/>
    <w:rsid w:val="00AE0804"/>
    <w:rsid w:val="00AE080A"/>
    <w:rsid w:val="00AE0937"/>
    <w:rsid w:val="00AE0B26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5E0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564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79F"/>
    <w:rsid w:val="00AE5876"/>
    <w:rsid w:val="00AE5A82"/>
    <w:rsid w:val="00AE5B65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28"/>
    <w:rsid w:val="00AF03E3"/>
    <w:rsid w:val="00AF043B"/>
    <w:rsid w:val="00AF090D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2FE6"/>
    <w:rsid w:val="00AF3161"/>
    <w:rsid w:val="00AF332C"/>
    <w:rsid w:val="00AF3439"/>
    <w:rsid w:val="00AF34DF"/>
    <w:rsid w:val="00AF358D"/>
    <w:rsid w:val="00AF3823"/>
    <w:rsid w:val="00AF3B89"/>
    <w:rsid w:val="00AF3C2E"/>
    <w:rsid w:val="00AF3EC5"/>
    <w:rsid w:val="00AF43AB"/>
    <w:rsid w:val="00AF447F"/>
    <w:rsid w:val="00AF49B3"/>
    <w:rsid w:val="00AF4BD2"/>
    <w:rsid w:val="00AF4D41"/>
    <w:rsid w:val="00AF4DED"/>
    <w:rsid w:val="00AF50B3"/>
    <w:rsid w:val="00AF51F6"/>
    <w:rsid w:val="00AF522B"/>
    <w:rsid w:val="00AF532D"/>
    <w:rsid w:val="00AF536E"/>
    <w:rsid w:val="00AF539C"/>
    <w:rsid w:val="00AF5771"/>
    <w:rsid w:val="00AF59EA"/>
    <w:rsid w:val="00AF5C3E"/>
    <w:rsid w:val="00AF5FAD"/>
    <w:rsid w:val="00AF60CF"/>
    <w:rsid w:val="00AF610F"/>
    <w:rsid w:val="00AF62A1"/>
    <w:rsid w:val="00AF636D"/>
    <w:rsid w:val="00AF6417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8E4"/>
    <w:rsid w:val="00AF7A65"/>
    <w:rsid w:val="00AF7EAC"/>
    <w:rsid w:val="00AF7ED4"/>
    <w:rsid w:val="00B000A0"/>
    <w:rsid w:val="00B00103"/>
    <w:rsid w:val="00B00194"/>
    <w:rsid w:val="00B001A0"/>
    <w:rsid w:val="00B0030F"/>
    <w:rsid w:val="00B003BB"/>
    <w:rsid w:val="00B003CE"/>
    <w:rsid w:val="00B00455"/>
    <w:rsid w:val="00B004AC"/>
    <w:rsid w:val="00B0072C"/>
    <w:rsid w:val="00B007A8"/>
    <w:rsid w:val="00B00830"/>
    <w:rsid w:val="00B0086A"/>
    <w:rsid w:val="00B009AF"/>
    <w:rsid w:val="00B009D5"/>
    <w:rsid w:val="00B00C12"/>
    <w:rsid w:val="00B01129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3FE"/>
    <w:rsid w:val="00B02470"/>
    <w:rsid w:val="00B025F6"/>
    <w:rsid w:val="00B028E0"/>
    <w:rsid w:val="00B0291B"/>
    <w:rsid w:val="00B02A50"/>
    <w:rsid w:val="00B02C2F"/>
    <w:rsid w:val="00B02EFB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3FBE"/>
    <w:rsid w:val="00B04023"/>
    <w:rsid w:val="00B0431B"/>
    <w:rsid w:val="00B04345"/>
    <w:rsid w:val="00B046B6"/>
    <w:rsid w:val="00B04907"/>
    <w:rsid w:val="00B04A0C"/>
    <w:rsid w:val="00B04C26"/>
    <w:rsid w:val="00B04CCC"/>
    <w:rsid w:val="00B04EC0"/>
    <w:rsid w:val="00B05026"/>
    <w:rsid w:val="00B05328"/>
    <w:rsid w:val="00B05699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65"/>
    <w:rsid w:val="00B074A9"/>
    <w:rsid w:val="00B07588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6D9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3F0"/>
    <w:rsid w:val="00B12683"/>
    <w:rsid w:val="00B12894"/>
    <w:rsid w:val="00B12B17"/>
    <w:rsid w:val="00B12C0B"/>
    <w:rsid w:val="00B12E35"/>
    <w:rsid w:val="00B12E6F"/>
    <w:rsid w:val="00B12EB4"/>
    <w:rsid w:val="00B13069"/>
    <w:rsid w:val="00B13084"/>
    <w:rsid w:val="00B130C4"/>
    <w:rsid w:val="00B13223"/>
    <w:rsid w:val="00B1323A"/>
    <w:rsid w:val="00B13299"/>
    <w:rsid w:val="00B137B7"/>
    <w:rsid w:val="00B1391E"/>
    <w:rsid w:val="00B13D6F"/>
    <w:rsid w:val="00B1424F"/>
    <w:rsid w:val="00B14279"/>
    <w:rsid w:val="00B14405"/>
    <w:rsid w:val="00B14752"/>
    <w:rsid w:val="00B147AE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0B3"/>
    <w:rsid w:val="00B16200"/>
    <w:rsid w:val="00B164D2"/>
    <w:rsid w:val="00B166B9"/>
    <w:rsid w:val="00B16C57"/>
    <w:rsid w:val="00B16C69"/>
    <w:rsid w:val="00B170AE"/>
    <w:rsid w:val="00B1710E"/>
    <w:rsid w:val="00B1717B"/>
    <w:rsid w:val="00B171B6"/>
    <w:rsid w:val="00B17222"/>
    <w:rsid w:val="00B1728E"/>
    <w:rsid w:val="00B17333"/>
    <w:rsid w:val="00B177A9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AEE"/>
    <w:rsid w:val="00B20E3C"/>
    <w:rsid w:val="00B210BC"/>
    <w:rsid w:val="00B21152"/>
    <w:rsid w:val="00B211D1"/>
    <w:rsid w:val="00B2126A"/>
    <w:rsid w:val="00B215D4"/>
    <w:rsid w:val="00B217FF"/>
    <w:rsid w:val="00B21964"/>
    <w:rsid w:val="00B21A44"/>
    <w:rsid w:val="00B21C67"/>
    <w:rsid w:val="00B22313"/>
    <w:rsid w:val="00B2233D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D8E"/>
    <w:rsid w:val="00B23EE7"/>
    <w:rsid w:val="00B23FCA"/>
    <w:rsid w:val="00B241E5"/>
    <w:rsid w:val="00B2458A"/>
    <w:rsid w:val="00B245D1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499"/>
    <w:rsid w:val="00B2753E"/>
    <w:rsid w:val="00B275EA"/>
    <w:rsid w:val="00B27884"/>
    <w:rsid w:val="00B27AB0"/>
    <w:rsid w:val="00B27DDF"/>
    <w:rsid w:val="00B30145"/>
    <w:rsid w:val="00B302D4"/>
    <w:rsid w:val="00B3055C"/>
    <w:rsid w:val="00B30695"/>
    <w:rsid w:val="00B309FA"/>
    <w:rsid w:val="00B30C9E"/>
    <w:rsid w:val="00B30D91"/>
    <w:rsid w:val="00B30EDF"/>
    <w:rsid w:val="00B310CD"/>
    <w:rsid w:val="00B310F9"/>
    <w:rsid w:val="00B310F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7C8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962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2FC"/>
    <w:rsid w:val="00B364BA"/>
    <w:rsid w:val="00B36726"/>
    <w:rsid w:val="00B36733"/>
    <w:rsid w:val="00B367FA"/>
    <w:rsid w:val="00B3682E"/>
    <w:rsid w:val="00B368BA"/>
    <w:rsid w:val="00B36D0B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CC4"/>
    <w:rsid w:val="00B37E7C"/>
    <w:rsid w:val="00B37FBE"/>
    <w:rsid w:val="00B401ED"/>
    <w:rsid w:val="00B40215"/>
    <w:rsid w:val="00B4031E"/>
    <w:rsid w:val="00B40403"/>
    <w:rsid w:val="00B4071B"/>
    <w:rsid w:val="00B407D5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B6D"/>
    <w:rsid w:val="00B41EAF"/>
    <w:rsid w:val="00B420E1"/>
    <w:rsid w:val="00B4218B"/>
    <w:rsid w:val="00B4244D"/>
    <w:rsid w:val="00B424F8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900"/>
    <w:rsid w:val="00B43BAB"/>
    <w:rsid w:val="00B43C80"/>
    <w:rsid w:val="00B43E42"/>
    <w:rsid w:val="00B43F4B"/>
    <w:rsid w:val="00B43FD2"/>
    <w:rsid w:val="00B44173"/>
    <w:rsid w:val="00B4428E"/>
    <w:rsid w:val="00B443C2"/>
    <w:rsid w:val="00B44B0C"/>
    <w:rsid w:val="00B44C1F"/>
    <w:rsid w:val="00B45054"/>
    <w:rsid w:val="00B453F5"/>
    <w:rsid w:val="00B45449"/>
    <w:rsid w:val="00B454A4"/>
    <w:rsid w:val="00B454BD"/>
    <w:rsid w:val="00B455C7"/>
    <w:rsid w:val="00B457F6"/>
    <w:rsid w:val="00B458B0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E99"/>
    <w:rsid w:val="00B46FFB"/>
    <w:rsid w:val="00B47A1B"/>
    <w:rsid w:val="00B47A45"/>
    <w:rsid w:val="00B47AE8"/>
    <w:rsid w:val="00B47E30"/>
    <w:rsid w:val="00B50044"/>
    <w:rsid w:val="00B5009A"/>
    <w:rsid w:val="00B50141"/>
    <w:rsid w:val="00B50372"/>
    <w:rsid w:val="00B5046A"/>
    <w:rsid w:val="00B504B7"/>
    <w:rsid w:val="00B5063A"/>
    <w:rsid w:val="00B50C47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1A8C"/>
    <w:rsid w:val="00B51A97"/>
    <w:rsid w:val="00B520B5"/>
    <w:rsid w:val="00B520D6"/>
    <w:rsid w:val="00B5220B"/>
    <w:rsid w:val="00B52267"/>
    <w:rsid w:val="00B5247E"/>
    <w:rsid w:val="00B52504"/>
    <w:rsid w:val="00B52551"/>
    <w:rsid w:val="00B525DF"/>
    <w:rsid w:val="00B5262A"/>
    <w:rsid w:val="00B52B78"/>
    <w:rsid w:val="00B52C71"/>
    <w:rsid w:val="00B52CD6"/>
    <w:rsid w:val="00B52D66"/>
    <w:rsid w:val="00B52F5D"/>
    <w:rsid w:val="00B52FC8"/>
    <w:rsid w:val="00B53014"/>
    <w:rsid w:val="00B530A4"/>
    <w:rsid w:val="00B5310F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DD7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D4E"/>
    <w:rsid w:val="00B55E7F"/>
    <w:rsid w:val="00B55F97"/>
    <w:rsid w:val="00B56174"/>
    <w:rsid w:val="00B562FC"/>
    <w:rsid w:val="00B56309"/>
    <w:rsid w:val="00B56350"/>
    <w:rsid w:val="00B5658D"/>
    <w:rsid w:val="00B56614"/>
    <w:rsid w:val="00B567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683"/>
    <w:rsid w:val="00B577F5"/>
    <w:rsid w:val="00B57A83"/>
    <w:rsid w:val="00B60B50"/>
    <w:rsid w:val="00B60D51"/>
    <w:rsid w:val="00B60E31"/>
    <w:rsid w:val="00B610D6"/>
    <w:rsid w:val="00B612A8"/>
    <w:rsid w:val="00B6137F"/>
    <w:rsid w:val="00B613DD"/>
    <w:rsid w:val="00B61408"/>
    <w:rsid w:val="00B618A6"/>
    <w:rsid w:val="00B618DA"/>
    <w:rsid w:val="00B619AD"/>
    <w:rsid w:val="00B619C6"/>
    <w:rsid w:val="00B61B71"/>
    <w:rsid w:val="00B61C2D"/>
    <w:rsid w:val="00B61D05"/>
    <w:rsid w:val="00B61D36"/>
    <w:rsid w:val="00B61D4F"/>
    <w:rsid w:val="00B61DF9"/>
    <w:rsid w:val="00B620DA"/>
    <w:rsid w:val="00B62262"/>
    <w:rsid w:val="00B6250B"/>
    <w:rsid w:val="00B62528"/>
    <w:rsid w:val="00B625C7"/>
    <w:rsid w:val="00B62654"/>
    <w:rsid w:val="00B629F8"/>
    <w:rsid w:val="00B62A5C"/>
    <w:rsid w:val="00B62BBB"/>
    <w:rsid w:val="00B62E31"/>
    <w:rsid w:val="00B63147"/>
    <w:rsid w:val="00B63381"/>
    <w:rsid w:val="00B634AC"/>
    <w:rsid w:val="00B6355E"/>
    <w:rsid w:val="00B638B4"/>
    <w:rsid w:val="00B63B97"/>
    <w:rsid w:val="00B63E05"/>
    <w:rsid w:val="00B63EAB"/>
    <w:rsid w:val="00B63FB6"/>
    <w:rsid w:val="00B63FE7"/>
    <w:rsid w:val="00B64219"/>
    <w:rsid w:val="00B64308"/>
    <w:rsid w:val="00B64458"/>
    <w:rsid w:val="00B64486"/>
    <w:rsid w:val="00B64594"/>
    <w:rsid w:val="00B64B39"/>
    <w:rsid w:val="00B64BA5"/>
    <w:rsid w:val="00B64D11"/>
    <w:rsid w:val="00B6500A"/>
    <w:rsid w:val="00B6541B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39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552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CE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D70"/>
    <w:rsid w:val="00B71F32"/>
    <w:rsid w:val="00B71F7B"/>
    <w:rsid w:val="00B72066"/>
    <w:rsid w:val="00B721C9"/>
    <w:rsid w:val="00B72693"/>
    <w:rsid w:val="00B7290B"/>
    <w:rsid w:val="00B729E2"/>
    <w:rsid w:val="00B72A04"/>
    <w:rsid w:val="00B72BB7"/>
    <w:rsid w:val="00B72C0F"/>
    <w:rsid w:val="00B72E6A"/>
    <w:rsid w:val="00B730CD"/>
    <w:rsid w:val="00B7311E"/>
    <w:rsid w:val="00B73154"/>
    <w:rsid w:val="00B7324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083"/>
    <w:rsid w:val="00B7439D"/>
    <w:rsid w:val="00B74877"/>
    <w:rsid w:val="00B74900"/>
    <w:rsid w:val="00B74B90"/>
    <w:rsid w:val="00B74C23"/>
    <w:rsid w:val="00B74E10"/>
    <w:rsid w:val="00B74E2A"/>
    <w:rsid w:val="00B74F26"/>
    <w:rsid w:val="00B75243"/>
    <w:rsid w:val="00B755EC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30"/>
    <w:rsid w:val="00B807F6"/>
    <w:rsid w:val="00B809CF"/>
    <w:rsid w:val="00B809F5"/>
    <w:rsid w:val="00B80A3A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E1"/>
    <w:rsid w:val="00B81FFA"/>
    <w:rsid w:val="00B82089"/>
    <w:rsid w:val="00B821CB"/>
    <w:rsid w:val="00B82223"/>
    <w:rsid w:val="00B82565"/>
    <w:rsid w:val="00B826EB"/>
    <w:rsid w:val="00B82703"/>
    <w:rsid w:val="00B82792"/>
    <w:rsid w:val="00B8289C"/>
    <w:rsid w:val="00B82E5C"/>
    <w:rsid w:val="00B83015"/>
    <w:rsid w:val="00B83287"/>
    <w:rsid w:val="00B833C0"/>
    <w:rsid w:val="00B833E9"/>
    <w:rsid w:val="00B83466"/>
    <w:rsid w:val="00B8352A"/>
    <w:rsid w:val="00B83595"/>
    <w:rsid w:val="00B835A3"/>
    <w:rsid w:val="00B837B5"/>
    <w:rsid w:val="00B838CC"/>
    <w:rsid w:val="00B841D1"/>
    <w:rsid w:val="00B842AA"/>
    <w:rsid w:val="00B84308"/>
    <w:rsid w:val="00B84601"/>
    <w:rsid w:val="00B846BE"/>
    <w:rsid w:val="00B84718"/>
    <w:rsid w:val="00B847ED"/>
    <w:rsid w:val="00B84A9D"/>
    <w:rsid w:val="00B84AAE"/>
    <w:rsid w:val="00B84B4A"/>
    <w:rsid w:val="00B84BD1"/>
    <w:rsid w:val="00B84C10"/>
    <w:rsid w:val="00B84CF1"/>
    <w:rsid w:val="00B84D51"/>
    <w:rsid w:val="00B84F1B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21F"/>
    <w:rsid w:val="00B86496"/>
    <w:rsid w:val="00B864ED"/>
    <w:rsid w:val="00B865A2"/>
    <w:rsid w:val="00B8681C"/>
    <w:rsid w:val="00B86C51"/>
    <w:rsid w:val="00B86F05"/>
    <w:rsid w:val="00B8715F"/>
    <w:rsid w:val="00B87306"/>
    <w:rsid w:val="00B8748C"/>
    <w:rsid w:val="00B87530"/>
    <w:rsid w:val="00B875EA"/>
    <w:rsid w:val="00B87625"/>
    <w:rsid w:val="00B903A8"/>
    <w:rsid w:val="00B90500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74"/>
    <w:rsid w:val="00B90EEB"/>
    <w:rsid w:val="00B90F1E"/>
    <w:rsid w:val="00B910BB"/>
    <w:rsid w:val="00B911D7"/>
    <w:rsid w:val="00B917F2"/>
    <w:rsid w:val="00B91AF9"/>
    <w:rsid w:val="00B91B6E"/>
    <w:rsid w:val="00B91BD6"/>
    <w:rsid w:val="00B91C2E"/>
    <w:rsid w:val="00B91DD4"/>
    <w:rsid w:val="00B91EF4"/>
    <w:rsid w:val="00B91F77"/>
    <w:rsid w:val="00B92512"/>
    <w:rsid w:val="00B92556"/>
    <w:rsid w:val="00B92679"/>
    <w:rsid w:val="00B926E9"/>
    <w:rsid w:val="00B92708"/>
    <w:rsid w:val="00B92750"/>
    <w:rsid w:val="00B92948"/>
    <w:rsid w:val="00B92AFF"/>
    <w:rsid w:val="00B92CD0"/>
    <w:rsid w:val="00B92E7F"/>
    <w:rsid w:val="00B92ED9"/>
    <w:rsid w:val="00B92EDD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38E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790"/>
    <w:rsid w:val="00B9591E"/>
    <w:rsid w:val="00B95C09"/>
    <w:rsid w:val="00B95C33"/>
    <w:rsid w:val="00B95CA1"/>
    <w:rsid w:val="00B95F33"/>
    <w:rsid w:val="00B95F8F"/>
    <w:rsid w:val="00B9624F"/>
    <w:rsid w:val="00B9631C"/>
    <w:rsid w:val="00B96459"/>
    <w:rsid w:val="00B964E9"/>
    <w:rsid w:val="00B965FF"/>
    <w:rsid w:val="00B968D6"/>
    <w:rsid w:val="00B968EB"/>
    <w:rsid w:val="00B9696F"/>
    <w:rsid w:val="00B96C7A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7DA"/>
    <w:rsid w:val="00BA08B5"/>
    <w:rsid w:val="00BA09E9"/>
    <w:rsid w:val="00BA0A7F"/>
    <w:rsid w:val="00BA0ED1"/>
    <w:rsid w:val="00BA0F6B"/>
    <w:rsid w:val="00BA115E"/>
    <w:rsid w:val="00BA123A"/>
    <w:rsid w:val="00BA12EB"/>
    <w:rsid w:val="00BA1473"/>
    <w:rsid w:val="00BA167C"/>
    <w:rsid w:val="00BA169E"/>
    <w:rsid w:val="00BA195D"/>
    <w:rsid w:val="00BA19A2"/>
    <w:rsid w:val="00BA19B8"/>
    <w:rsid w:val="00BA1B44"/>
    <w:rsid w:val="00BA1BED"/>
    <w:rsid w:val="00BA1E13"/>
    <w:rsid w:val="00BA1EDB"/>
    <w:rsid w:val="00BA2003"/>
    <w:rsid w:val="00BA26CA"/>
    <w:rsid w:val="00BA296E"/>
    <w:rsid w:val="00BA2AE9"/>
    <w:rsid w:val="00BA2BA9"/>
    <w:rsid w:val="00BA2F62"/>
    <w:rsid w:val="00BA2FDE"/>
    <w:rsid w:val="00BA2FF0"/>
    <w:rsid w:val="00BA3119"/>
    <w:rsid w:val="00BA31B4"/>
    <w:rsid w:val="00BA333C"/>
    <w:rsid w:val="00BA39B9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8D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EE3"/>
    <w:rsid w:val="00BA6F49"/>
    <w:rsid w:val="00BA737E"/>
    <w:rsid w:val="00BA740F"/>
    <w:rsid w:val="00BA770F"/>
    <w:rsid w:val="00BA783D"/>
    <w:rsid w:val="00BA79C0"/>
    <w:rsid w:val="00BA79ED"/>
    <w:rsid w:val="00BA7A31"/>
    <w:rsid w:val="00BA7C6E"/>
    <w:rsid w:val="00BB02F2"/>
    <w:rsid w:val="00BB0487"/>
    <w:rsid w:val="00BB0661"/>
    <w:rsid w:val="00BB0B61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A5F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931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2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0A"/>
    <w:rsid w:val="00BB5F87"/>
    <w:rsid w:val="00BB6011"/>
    <w:rsid w:val="00BB68DA"/>
    <w:rsid w:val="00BB6AF5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1E75"/>
    <w:rsid w:val="00BC2273"/>
    <w:rsid w:val="00BC2274"/>
    <w:rsid w:val="00BC240D"/>
    <w:rsid w:val="00BC267D"/>
    <w:rsid w:val="00BC26C6"/>
    <w:rsid w:val="00BC276B"/>
    <w:rsid w:val="00BC276C"/>
    <w:rsid w:val="00BC28BB"/>
    <w:rsid w:val="00BC29A8"/>
    <w:rsid w:val="00BC2A1C"/>
    <w:rsid w:val="00BC2A4F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3C92"/>
    <w:rsid w:val="00BC411C"/>
    <w:rsid w:val="00BC4215"/>
    <w:rsid w:val="00BC4485"/>
    <w:rsid w:val="00BC4557"/>
    <w:rsid w:val="00BC45ED"/>
    <w:rsid w:val="00BC46F0"/>
    <w:rsid w:val="00BC4749"/>
    <w:rsid w:val="00BC4771"/>
    <w:rsid w:val="00BC47D0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9B"/>
    <w:rsid w:val="00BC5DF3"/>
    <w:rsid w:val="00BC5E1B"/>
    <w:rsid w:val="00BC5E70"/>
    <w:rsid w:val="00BC5E71"/>
    <w:rsid w:val="00BC5EFB"/>
    <w:rsid w:val="00BC5FB2"/>
    <w:rsid w:val="00BC6105"/>
    <w:rsid w:val="00BC66AB"/>
    <w:rsid w:val="00BC67ED"/>
    <w:rsid w:val="00BC695C"/>
    <w:rsid w:val="00BC6B48"/>
    <w:rsid w:val="00BC6E63"/>
    <w:rsid w:val="00BC7330"/>
    <w:rsid w:val="00BC744B"/>
    <w:rsid w:val="00BC77FA"/>
    <w:rsid w:val="00BD024C"/>
    <w:rsid w:val="00BD02F1"/>
    <w:rsid w:val="00BD0492"/>
    <w:rsid w:val="00BD07D3"/>
    <w:rsid w:val="00BD07DF"/>
    <w:rsid w:val="00BD0E00"/>
    <w:rsid w:val="00BD10D1"/>
    <w:rsid w:val="00BD1444"/>
    <w:rsid w:val="00BD1534"/>
    <w:rsid w:val="00BD15B0"/>
    <w:rsid w:val="00BD166D"/>
    <w:rsid w:val="00BD18B3"/>
    <w:rsid w:val="00BD1BCB"/>
    <w:rsid w:val="00BD1D46"/>
    <w:rsid w:val="00BD1F78"/>
    <w:rsid w:val="00BD20E0"/>
    <w:rsid w:val="00BD22F9"/>
    <w:rsid w:val="00BD23CA"/>
    <w:rsid w:val="00BD2552"/>
    <w:rsid w:val="00BD2C4D"/>
    <w:rsid w:val="00BD2CE4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3E58"/>
    <w:rsid w:val="00BD3E99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32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CF0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183"/>
    <w:rsid w:val="00BE134E"/>
    <w:rsid w:val="00BE143B"/>
    <w:rsid w:val="00BE1455"/>
    <w:rsid w:val="00BE160A"/>
    <w:rsid w:val="00BE182B"/>
    <w:rsid w:val="00BE19BF"/>
    <w:rsid w:val="00BE1AC7"/>
    <w:rsid w:val="00BE252E"/>
    <w:rsid w:val="00BE26DB"/>
    <w:rsid w:val="00BE273A"/>
    <w:rsid w:val="00BE2954"/>
    <w:rsid w:val="00BE2A06"/>
    <w:rsid w:val="00BE2E45"/>
    <w:rsid w:val="00BE30CB"/>
    <w:rsid w:val="00BE33A2"/>
    <w:rsid w:val="00BE35AC"/>
    <w:rsid w:val="00BE3698"/>
    <w:rsid w:val="00BE3D53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008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49F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7E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CB2"/>
    <w:rsid w:val="00BF1FA5"/>
    <w:rsid w:val="00BF2363"/>
    <w:rsid w:val="00BF276A"/>
    <w:rsid w:val="00BF27A3"/>
    <w:rsid w:val="00BF2C8A"/>
    <w:rsid w:val="00BF2CFF"/>
    <w:rsid w:val="00BF301D"/>
    <w:rsid w:val="00BF3044"/>
    <w:rsid w:val="00BF3058"/>
    <w:rsid w:val="00BF305D"/>
    <w:rsid w:val="00BF3523"/>
    <w:rsid w:val="00BF3604"/>
    <w:rsid w:val="00BF3855"/>
    <w:rsid w:val="00BF39B8"/>
    <w:rsid w:val="00BF3D05"/>
    <w:rsid w:val="00BF4005"/>
    <w:rsid w:val="00BF412A"/>
    <w:rsid w:val="00BF4434"/>
    <w:rsid w:val="00BF44F9"/>
    <w:rsid w:val="00BF45C7"/>
    <w:rsid w:val="00BF486F"/>
    <w:rsid w:val="00BF4898"/>
    <w:rsid w:val="00BF48D4"/>
    <w:rsid w:val="00BF49AC"/>
    <w:rsid w:val="00BF4ADB"/>
    <w:rsid w:val="00BF4AF2"/>
    <w:rsid w:val="00BF4CD1"/>
    <w:rsid w:val="00BF4DFF"/>
    <w:rsid w:val="00BF4F2E"/>
    <w:rsid w:val="00BF4FF8"/>
    <w:rsid w:val="00BF5031"/>
    <w:rsid w:val="00BF50B1"/>
    <w:rsid w:val="00BF5146"/>
    <w:rsid w:val="00BF58C6"/>
    <w:rsid w:val="00BF59A5"/>
    <w:rsid w:val="00BF5B5B"/>
    <w:rsid w:val="00BF5C53"/>
    <w:rsid w:val="00BF6162"/>
    <w:rsid w:val="00BF6500"/>
    <w:rsid w:val="00BF6793"/>
    <w:rsid w:val="00BF67B7"/>
    <w:rsid w:val="00BF69CC"/>
    <w:rsid w:val="00BF6A23"/>
    <w:rsid w:val="00BF6B05"/>
    <w:rsid w:val="00BF6F7D"/>
    <w:rsid w:val="00BF6FAB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0E36"/>
    <w:rsid w:val="00C01169"/>
    <w:rsid w:val="00C01180"/>
    <w:rsid w:val="00C011D1"/>
    <w:rsid w:val="00C012F8"/>
    <w:rsid w:val="00C01768"/>
    <w:rsid w:val="00C0182A"/>
    <w:rsid w:val="00C01C06"/>
    <w:rsid w:val="00C01D38"/>
    <w:rsid w:val="00C01F22"/>
    <w:rsid w:val="00C02159"/>
    <w:rsid w:val="00C0249D"/>
    <w:rsid w:val="00C024CF"/>
    <w:rsid w:val="00C025E7"/>
    <w:rsid w:val="00C02881"/>
    <w:rsid w:val="00C029A7"/>
    <w:rsid w:val="00C02A4C"/>
    <w:rsid w:val="00C02B1C"/>
    <w:rsid w:val="00C02D70"/>
    <w:rsid w:val="00C02D76"/>
    <w:rsid w:val="00C02EE2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3F59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99F"/>
    <w:rsid w:val="00C05B19"/>
    <w:rsid w:val="00C05ED6"/>
    <w:rsid w:val="00C05F9A"/>
    <w:rsid w:val="00C06183"/>
    <w:rsid w:val="00C06278"/>
    <w:rsid w:val="00C0634D"/>
    <w:rsid w:val="00C064D6"/>
    <w:rsid w:val="00C06533"/>
    <w:rsid w:val="00C0678F"/>
    <w:rsid w:val="00C067AA"/>
    <w:rsid w:val="00C0681F"/>
    <w:rsid w:val="00C06BDF"/>
    <w:rsid w:val="00C06C22"/>
    <w:rsid w:val="00C06E7C"/>
    <w:rsid w:val="00C072B1"/>
    <w:rsid w:val="00C074A1"/>
    <w:rsid w:val="00C07508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AAF"/>
    <w:rsid w:val="00C11BAB"/>
    <w:rsid w:val="00C11BE9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3AF"/>
    <w:rsid w:val="00C147BB"/>
    <w:rsid w:val="00C14918"/>
    <w:rsid w:val="00C149E0"/>
    <w:rsid w:val="00C149E2"/>
    <w:rsid w:val="00C14B50"/>
    <w:rsid w:val="00C14BA9"/>
    <w:rsid w:val="00C14BDA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7FA"/>
    <w:rsid w:val="00C17944"/>
    <w:rsid w:val="00C17BEB"/>
    <w:rsid w:val="00C17D53"/>
    <w:rsid w:val="00C17F77"/>
    <w:rsid w:val="00C200CF"/>
    <w:rsid w:val="00C2020B"/>
    <w:rsid w:val="00C2032E"/>
    <w:rsid w:val="00C20679"/>
    <w:rsid w:val="00C2069A"/>
    <w:rsid w:val="00C2076D"/>
    <w:rsid w:val="00C20879"/>
    <w:rsid w:val="00C2095B"/>
    <w:rsid w:val="00C20C12"/>
    <w:rsid w:val="00C20EED"/>
    <w:rsid w:val="00C20F8A"/>
    <w:rsid w:val="00C2124D"/>
    <w:rsid w:val="00C217C3"/>
    <w:rsid w:val="00C2181F"/>
    <w:rsid w:val="00C21876"/>
    <w:rsid w:val="00C21ADC"/>
    <w:rsid w:val="00C21AE3"/>
    <w:rsid w:val="00C21EFD"/>
    <w:rsid w:val="00C221FD"/>
    <w:rsid w:val="00C223FE"/>
    <w:rsid w:val="00C22419"/>
    <w:rsid w:val="00C22420"/>
    <w:rsid w:val="00C224C9"/>
    <w:rsid w:val="00C225BB"/>
    <w:rsid w:val="00C225CF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3B0"/>
    <w:rsid w:val="00C23621"/>
    <w:rsid w:val="00C236B1"/>
    <w:rsid w:val="00C23728"/>
    <w:rsid w:val="00C23784"/>
    <w:rsid w:val="00C238A9"/>
    <w:rsid w:val="00C23B2E"/>
    <w:rsid w:val="00C23D49"/>
    <w:rsid w:val="00C23E27"/>
    <w:rsid w:val="00C23E41"/>
    <w:rsid w:val="00C23EAE"/>
    <w:rsid w:val="00C2404D"/>
    <w:rsid w:val="00C24318"/>
    <w:rsid w:val="00C24360"/>
    <w:rsid w:val="00C24502"/>
    <w:rsid w:val="00C249D8"/>
    <w:rsid w:val="00C249FF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4A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7A9"/>
    <w:rsid w:val="00C31998"/>
    <w:rsid w:val="00C31ADB"/>
    <w:rsid w:val="00C31C93"/>
    <w:rsid w:val="00C31F93"/>
    <w:rsid w:val="00C31FF4"/>
    <w:rsid w:val="00C32170"/>
    <w:rsid w:val="00C321A3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195"/>
    <w:rsid w:val="00C33244"/>
    <w:rsid w:val="00C333E3"/>
    <w:rsid w:val="00C333E5"/>
    <w:rsid w:val="00C33591"/>
    <w:rsid w:val="00C33AA8"/>
    <w:rsid w:val="00C33BB4"/>
    <w:rsid w:val="00C33FEF"/>
    <w:rsid w:val="00C340DF"/>
    <w:rsid w:val="00C34491"/>
    <w:rsid w:val="00C3460E"/>
    <w:rsid w:val="00C34BD7"/>
    <w:rsid w:val="00C34C06"/>
    <w:rsid w:val="00C34FEE"/>
    <w:rsid w:val="00C35132"/>
    <w:rsid w:val="00C35252"/>
    <w:rsid w:val="00C3526E"/>
    <w:rsid w:val="00C35332"/>
    <w:rsid w:val="00C35411"/>
    <w:rsid w:val="00C3542A"/>
    <w:rsid w:val="00C35BD9"/>
    <w:rsid w:val="00C35C25"/>
    <w:rsid w:val="00C35D56"/>
    <w:rsid w:val="00C35D70"/>
    <w:rsid w:val="00C35E78"/>
    <w:rsid w:val="00C36187"/>
    <w:rsid w:val="00C361A6"/>
    <w:rsid w:val="00C36261"/>
    <w:rsid w:val="00C363B9"/>
    <w:rsid w:val="00C3676C"/>
    <w:rsid w:val="00C367BA"/>
    <w:rsid w:val="00C36A43"/>
    <w:rsid w:val="00C36AC8"/>
    <w:rsid w:val="00C36B9D"/>
    <w:rsid w:val="00C36C28"/>
    <w:rsid w:val="00C36F3F"/>
    <w:rsid w:val="00C37009"/>
    <w:rsid w:val="00C37297"/>
    <w:rsid w:val="00C37474"/>
    <w:rsid w:val="00C37D14"/>
    <w:rsid w:val="00C37F6D"/>
    <w:rsid w:val="00C4028A"/>
    <w:rsid w:val="00C4056E"/>
    <w:rsid w:val="00C405F0"/>
    <w:rsid w:val="00C4079A"/>
    <w:rsid w:val="00C40B2D"/>
    <w:rsid w:val="00C40BF0"/>
    <w:rsid w:val="00C40D4B"/>
    <w:rsid w:val="00C40DE4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53"/>
    <w:rsid w:val="00C42482"/>
    <w:rsid w:val="00C424B1"/>
    <w:rsid w:val="00C42734"/>
    <w:rsid w:val="00C42D39"/>
    <w:rsid w:val="00C42D7F"/>
    <w:rsid w:val="00C431AA"/>
    <w:rsid w:val="00C43248"/>
    <w:rsid w:val="00C439B5"/>
    <w:rsid w:val="00C43E43"/>
    <w:rsid w:val="00C43E82"/>
    <w:rsid w:val="00C4451A"/>
    <w:rsid w:val="00C4468A"/>
    <w:rsid w:val="00C446DD"/>
    <w:rsid w:val="00C446E9"/>
    <w:rsid w:val="00C44861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19C"/>
    <w:rsid w:val="00C464C0"/>
    <w:rsid w:val="00C46507"/>
    <w:rsid w:val="00C4651A"/>
    <w:rsid w:val="00C46553"/>
    <w:rsid w:val="00C4670B"/>
    <w:rsid w:val="00C469FC"/>
    <w:rsid w:val="00C46A7F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47CAB"/>
    <w:rsid w:val="00C50299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5C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383"/>
    <w:rsid w:val="00C525A8"/>
    <w:rsid w:val="00C527FC"/>
    <w:rsid w:val="00C52867"/>
    <w:rsid w:val="00C52A50"/>
    <w:rsid w:val="00C52E91"/>
    <w:rsid w:val="00C52EA5"/>
    <w:rsid w:val="00C52F6B"/>
    <w:rsid w:val="00C53194"/>
    <w:rsid w:val="00C536FB"/>
    <w:rsid w:val="00C53792"/>
    <w:rsid w:val="00C53817"/>
    <w:rsid w:val="00C5394C"/>
    <w:rsid w:val="00C53FF6"/>
    <w:rsid w:val="00C5403D"/>
    <w:rsid w:val="00C54136"/>
    <w:rsid w:val="00C5417D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5A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24F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4CC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1B"/>
    <w:rsid w:val="00C63779"/>
    <w:rsid w:val="00C639D3"/>
    <w:rsid w:val="00C63C73"/>
    <w:rsid w:val="00C63E42"/>
    <w:rsid w:val="00C63F0C"/>
    <w:rsid w:val="00C64212"/>
    <w:rsid w:val="00C642FE"/>
    <w:rsid w:val="00C6451F"/>
    <w:rsid w:val="00C645F5"/>
    <w:rsid w:val="00C6476C"/>
    <w:rsid w:val="00C6480A"/>
    <w:rsid w:val="00C64A3A"/>
    <w:rsid w:val="00C64A9C"/>
    <w:rsid w:val="00C64ABE"/>
    <w:rsid w:val="00C6529C"/>
    <w:rsid w:val="00C65343"/>
    <w:rsid w:val="00C65357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B0"/>
    <w:rsid w:val="00C671CF"/>
    <w:rsid w:val="00C6722C"/>
    <w:rsid w:val="00C672C4"/>
    <w:rsid w:val="00C675D8"/>
    <w:rsid w:val="00C6772F"/>
    <w:rsid w:val="00C67815"/>
    <w:rsid w:val="00C67906"/>
    <w:rsid w:val="00C67EC2"/>
    <w:rsid w:val="00C70388"/>
    <w:rsid w:val="00C703C7"/>
    <w:rsid w:val="00C705DE"/>
    <w:rsid w:val="00C70A21"/>
    <w:rsid w:val="00C70BB4"/>
    <w:rsid w:val="00C70E2E"/>
    <w:rsid w:val="00C70EC8"/>
    <w:rsid w:val="00C70EF9"/>
    <w:rsid w:val="00C7129D"/>
    <w:rsid w:val="00C71398"/>
    <w:rsid w:val="00C71606"/>
    <w:rsid w:val="00C716D4"/>
    <w:rsid w:val="00C7175D"/>
    <w:rsid w:val="00C718C2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982"/>
    <w:rsid w:val="00C73AB0"/>
    <w:rsid w:val="00C73B2F"/>
    <w:rsid w:val="00C7435F"/>
    <w:rsid w:val="00C7439C"/>
    <w:rsid w:val="00C74567"/>
    <w:rsid w:val="00C745F3"/>
    <w:rsid w:val="00C7461A"/>
    <w:rsid w:val="00C748D9"/>
    <w:rsid w:val="00C74C4D"/>
    <w:rsid w:val="00C74ED0"/>
    <w:rsid w:val="00C74FC1"/>
    <w:rsid w:val="00C75079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D0B"/>
    <w:rsid w:val="00C75EE3"/>
    <w:rsid w:val="00C75EE7"/>
    <w:rsid w:val="00C7626D"/>
    <w:rsid w:val="00C7631F"/>
    <w:rsid w:val="00C76359"/>
    <w:rsid w:val="00C765FE"/>
    <w:rsid w:val="00C76752"/>
    <w:rsid w:val="00C767D9"/>
    <w:rsid w:val="00C7695B"/>
    <w:rsid w:val="00C76968"/>
    <w:rsid w:val="00C76B3C"/>
    <w:rsid w:val="00C76B9D"/>
    <w:rsid w:val="00C76DB8"/>
    <w:rsid w:val="00C76F88"/>
    <w:rsid w:val="00C773CF"/>
    <w:rsid w:val="00C774F0"/>
    <w:rsid w:val="00C77C46"/>
    <w:rsid w:val="00C77D00"/>
    <w:rsid w:val="00C80520"/>
    <w:rsid w:val="00C8072F"/>
    <w:rsid w:val="00C8089C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7AB"/>
    <w:rsid w:val="00C82828"/>
    <w:rsid w:val="00C829C5"/>
    <w:rsid w:val="00C82C72"/>
    <w:rsid w:val="00C82E1C"/>
    <w:rsid w:val="00C82E53"/>
    <w:rsid w:val="00C82EBF"/>
    <w:rsid w:val="00C830CD"/>
    <w:rsid w:val="00C830FE"/>
    <w:rsid w:val="00C83287"/>
    <w:rsid w:val="00C83364"/>
    <w:rsid w:val="00C833E5"/>
    <w:rsid w:val="00C83484"/>
    <w:rsid w:val="00C835BE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4F20"/>
    <w:rsid w:val="00C8508A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5F30"/>
    <w:rsid w:val="00C86240"/>
    <w:rsid w:val="00C863E7"/>
    <w:rsid w:val="00C86577"/>
    <w:rsid w:val="00C865E8"/>
    <w:rsid w:val="00C86792"/>
    <w:rsid w:val="00C868D6"/>
    <w:rsid w:val="00C86A47"/>
    <w:rsid w:val="00C86A9C"/>
    <w:rsid w:val="00C86DF6"/>
    <w:rsid w:val="00C870BD"/>
    <w:rsid w:val="00C87216"/>
    <w:rsid w:val="00C872F5"/>
    <w:rsid w:val="00C874F8"/>
    <w:rsid w:val="00C875B0"/>
    <w:rsid w:val="00C87702"/>
    <w:rsid w:val="00C87BE5"/>
    <w:rsid w:val="00C87C3A"/>
    <w:rsid w:val="00C87D8F"/>
    <w:rsid w:val="00C87E0B"/>
    <w:rsid w:val="00C87E33"/>
    <w:rsid w:val="00C87F5C"/>
    <w:rsid w:val="00C87F86"/>
    <w:rsid w:val="00C90184"/>
    <w:rsid w:val="00C90220"/>
    <w:rsid w:val="00C90311"/>
    <w:rsid w:val="00C9053C"/>
    <w:rsid w:val="00C90602"/>
    <w:rsid w:val="00C90868"/>
    <w:rsid w:val="00C909D7"/>
    <w:rsid w:val="00C909E3"/>
    <w:rsid w:val="00C90AE1"/>
    <w:rsid w:val="00C90F0E"/>
    <w:rsid w:val="00C90FA2"/>
    <w:rsid w:val="00C913DE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4EE"/>
    <w:rsid w:val="00C9257E"/>
    <w:rsid w:val="00C9259C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553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3B8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A86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545"/>
    <w:rsid w:val="00C97736"/>
    <w:rsid w:val="00C979F3"/>
    <w:rsid w:val="00C97A73"/>
    <w:rsid w:val="00C97B24"/>
    <w:rsid w:val="00C97BC8"/>
    <w:rsid w:val="00CA0210"/>
    <w:rsid w:val="00CA02BF"/>
    <w:rsid w:val="00CA0375"/>
    <w:rsid w:val="00CA05BA"/>
    <w:rsid w:val="00CA065B"/>
    <w:rsid w:val="00CA067A"/>
    <w:rsid w:val="00CA0878"/>
    <w:rsid w:val="00CA08BC"/>
    <w:rsid w:val="00CA09B6"/>
    <w:rsid w:val="00CA0ABB"/>
    <w:rsid w:val="00CA0CE0"/>
    <w:rsid w:val="00CA116E"/>
    <w:rsid w:val="00CA131C"/>
    <w:rsid w:val="00CA13F8"/>
    <w:rsid w:val="00CA1651"/>
    <w:rsid w:val="00CA17AF"/>
    <w:rsid w:val="00CA1864"/>
    <w:rsid w:val="00CA1877"/>
    <w:rsid w:val="00CA1C6A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5C6"/>
    <w:rsid w:val="00CA37EE"/>
    <w:rsid w:val="00CA3E59"/>
    <w:rsid w:val="00CA3FD3"/>
    <w:rsid w:val="00CA447D"/>
    <w:rsid w:val="00CA448A"/>
    <w:rsid w:val="00CA46B1"/>
    <w:rsid w:val="00CA470D"/>
    <w:rsid w:val="00CA4822"/>
    <w:rsid w:val="00CA491C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6F07"/>
    <w:rsid w:val="00CA7292"/>
    <w:rsid w:val="00CA7493"/>
    <w:rsid w:val="00CA74A9"/>
    <w:rsid w:val="00CA74AB"/>
    <w:rsid w:val="00CA7516"/>
    <w:rsid w:val="00CA7559"/>
    <w:rsid w:val="00CA77C5"/>
    <w:rsid w:val="00CA79C2"/>
    <w:rsid w:val="00CA7C9A"/>
    <w:rsid w:val="00CA7F94"/>
    <w:rsid w:val="00CB029D"/>
    <w:rsid w:val="00CB0657"/>
    <w:rsid w:val="00CB088F"/>
    <w:rsid w:val="00CB0A52"/>
    <w:rsid w:val="00CB0AAE"/>
    <w:rsid w:val="00CB0B5D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9AA"/>
    <w:rsid w:val="00CB2AD6"/>
    <w:rsid w:val="00CB2CEB"/>
    <w:rsid w:val="00CB2E77"/>
    <w:rsid w:val="00CB30BE"/>
    <w:rsid w:val="00CB370A"/>
    <w:rsid w:val="00CB3A4F"/>
    <w:rsid w:val="00CB3CE7"/>
    <w:rsid w:val="00CB3CEA"/>
    <w:rsid w:val="00CB3DA7"/>
    <w:rsid w:val="00CB3EC0"/>
    <w:rsid w:val="00CB3F4E"/>
    <w:rsid w:val="00CB4058"/>
    <w:rsid w:val="00CB4218"/>
    <w:rsid w:val="00CB4658"/>
    <w:rsid w:val="00CB4831"/>
    <w:rsid w:val="00CB4C9D"/>
    <w:rsid w:val="00CB54A9"/>
    <w:rsid w:val="00CB54B9"/>
    <w:rsid w:val="00CB5AC9"/>
    <w:rsid w:val="00CB6228"/>
    <w:rsid w:val="00CB685C"/>
    <w:rsid w:val="00CB6D73"/>
    <w:rsid w:val="00CB6D93"/>
    <w:rsid w:val="00CB6E81"/>
    <w:rsid w:val="00CB6ED2"/>
    <w:rsid w:val="00CB72D5"/>
    <w:rsid w:val="00CB7463"/>
    <w:rsid w:val="00CB75DF"/>
    <w:rsid w:val="00CB7639"/>
    <w:rsid w:val="00CB782F"/>
    <w:rsid w:val="00CB78CC"/>
    <w:rsid w:val="00CB7992"/>
    <w:rsid w:val="00CB7A06"/>
    <w:rsid w:val="00CB7F51"/>
    <w:rsid w:val="00CC03E4"/>
    <w:rsid w:val="00CC05CB"/>
    <w:rsid w:val="00CC06D1"/>
    <w:rsid w:val="00CC076B"/>
    <w:rsid w:val="00CC0B29"/>
    <w:rsid w:val="00CC12C9"/>
    <w:rsid w:val="00CC12F5"/>
    <w:rsid w:val="00CC1462"/>
    <w:rsid w:val="00CC17B3"/>
    <w:rsid w:val="00CC197C"/>
    <w:rsid w:val="00CC1AB6"/>
    <w:rsid w:val="00CC1AE4"/>
    <w:rsid w:val="00CC1B24"/>
    <w:rsid w:val="00CC1E56"/>
    <w:rsid w:val="00CC20B3"/>
    <w:rsid w:val="00CC24D4"/>
    <w:rsid w:val="00CC2975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29A"/>
    <w:rsid w:val="00CC4407"/>
    <w:rsid w:val="00CC45D1"/>
    <w:rsid w:val="00CC45F5"/>
    <w:rsid w:val="00CC485F"/>
    <w:rsid w:val="00CC4BFB"/>
    <w:rsid w:val="00CC4CD5"/>
    <w:rsid w:val="00CC4D61"/>
    <w:rsid w:val="00CC4DA9"/>
    <w:rsid w:val="00CC4DAD"/>
    <w:rsid w:val="00CC4F22"/>
    <w:rsid w:val="00CC4F55"/>
    <w:rsid w:val="00CC5361"/>
    <w:rsid w:val="00CC54C4"/>
    <w:rsid w:val="00CC54D8"/>
    <w:rsid w:val="00CC5591"/>
    <w:rsid w:val="00CC561C"/>
    <w:rsid w:val="00CC56A3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50"/>
    <w:rsid w:val="00CC6A71"/>
    <w:rsid w:val="00CC6A76"/>
    <w:rsid w:val="00CC6E32"/>
    <w:rsid w:val="00CC6E6E"/>
    <w:rsid w:val="00CC729F"/>
    <w:rsid w:val="00CC798C"/>
    <w:rsid w:val="00CC7A69"/>
    <w:rsid w:val="00CC7D70"/>
    <w:rsid w:val="00CD00C2"/>
    <w:rsid w:val="00CD00C9"/>
    <w:rsid w:val="00CD0410"/>
    <w:rsid w:val="00CD072C"/>
    <w:rsid w:val="00CD0892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577"/>
    <w:rsid w:val="00CD2715"/>
    <w:rsid w:val="00CD276D"/>
    <w:rsid w:val="00CD29C5"/>
    <w:rsid w:val="00CD2A51"/>
    <w:rsid w:val="00CD2A76"/>
    <w:rsid w:val="00CD2AE6"/>
    <w:rsid w:val="00CD2AFC"/>
    <w:rsid w:val="00CD2B11"/>
    <w:rsid w:val="00CD2CCF"/>
    <w:rsid w:val="00CD2CFC"/>
    <w:rsid w:val="00CD2E58"/>
    <w:rsid w:val="00CD2E82"/>
    <w:rsid w:val="00CD2F36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E0B"/>
    <w:rsid w:val="00CD3F32"/>
    <w:rsid w:val="00CD3F95"/>
    <w:rsid w:val="00CD3FCA"/>
    <w:rsid w:val="00CD40DB"/>
    <w:rsid w:val="00CD4103"/>
    <w:rsid w:val="00CD410B"/>
    <w:rsid w:val="00CD426D"/>
    <w:rsid w:val="00CD4403"/>
    <w:rsid w:val="00CD45FE"/>
    <w:rsid w:val="00CD4642"/>
    <w:rsid w:val="00CD4835"/>
    <w:rsid w:val="00CD51F4"/>
    <w:rsid w:val="00CD52A0"/>
    <w:rsid w:val="00CD52EE"/>
    <w:rsid w:val="00CD575D"/>
    <w:rsid w:val="00CD5A38"/>
    <w:rsid w:val="00CD5ADA"/>
    <w:rsid w:val="00CD5AEC"/>
    <w:rsid w:val="00CD5AF8"/>
    <w:rsid w:val="00CD5BEF"/>
    <w:rsid w:val="00CD5D5E"/>
    <w:rsid w:val="00CD5E02"/>
    <w:rsid w:val="00CD6031"/>
    <w:rsid w:val="00CD60AB"/>
    <w:rsid w:val="00CD6375"/>
    <w:rsid w:val="00CD6384"/>
    <w:rsid w:val="00CD639A"/>
    <w:rsid w:val="00CD63D8"/>
    <w:rsid w:val="00CD64B4"/>
    <w:rsid w:val="00CD679A"/>
    <w:rsid w:val="00CD6836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AB6"/>
    <w:rsid w:val="00CD7DD6"/>
    <w:rsid w:val="00CD7DFC"/>
    <w:rsid w:val="00CE01B4"/>
    <w:rsid w:val="00CE0444"/>
    <w:rsid w:val="00CE07C4"/>
    <w:rsid w:val="00CE09D2"/>
    <w:rsid w:val="00CE0C25"/>
    <w:rsid w:val="00CE0E18"/>
    <w:rsid w:val="00CE0EA4"/>
    <w:rsid w:val="00CE0F3D"/>
    <w:rsid w:val="00CE100D"/>
    <w:rsid w:val="00CE13C3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811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541"/>
    <w:rsid w:val="00CE467A"/>
    <w:rsid w:val="00CE46D9"/>
    <w:rsid w:val="00CE4797"/>
    <w:rsid w:val="00CE47E7"/>
    <w:rsid w:val="00CE4A82"/>
    <w:rsid w:val="00CE4D03"/>
    <w:rsid w:val="00CE4FA0"/>
    <w:rsid w:val="00CE5043"/>
    <w:rsid w:val="00CE52E1"/>
    <w:rsid w:val="00CE546A"/>
    <w:rsid w:val="00CE58D9"/>
    <w:rsid w:val="00CE5B1F"/>
    <w:rsid w:val="00CE5C13"/>
    <w:rsid w:val="00CE5C5A"/>
    <w:rsid w:val="00CE5D17"/>
    <w:rsid w:val="00CE5D8E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CDB"/>
    <w:rsid w:val="00CE6D4A"/>
    <w:rsid w:val="00CE6DF1"/>
    <w:rsid w:val="00CE6E6A"/>
    <w:rsid w:val="00CE6F2C"/>
    <w:rsid w:val="00CE712A"/>
    <w:rsid w:val="00CE713B"/>
    <w:rsid w:val="00CE7A84"/>
    <w:rsid w:val="00CE7E88"/>
    <w:rsid w:val="00CE7F87"/>
    <w:rsid w:val="00CF0105"/>
    <w:rsid w:val="00CF0235"/>
    <w:rsid w:val="00CF0496"/>
    <w:rsid w:val="00CF04D5"/>
    <w:rsid w:val="00CF063A"/>
    <w:rsid w:val="00CF0736"/>
    <w:rsid w:val="00CF0A1D"/>
    <w:rsid w:val="00CF0A92"/>
    <w:rsid w:val="00CF0C9E"/>
    <w:rsid w:val="00CF0DB2"/>
    <w:rsid w:val="00CF0F87"/>
    <w:rsid w:val="00CF0F9E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806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8D"/>
    <w:rsid w:val="00CF5A91"/>
    <w:rsid w:val="00CF5D21"/>
    <w:rsid w:val="00CF5EE6"/>
    <w:rsid w:val="00CF618C"/>
    <w:rsid w:val="00CF629F"/>
    <w:rsid w:val="00CF647E"/>
    <w:rsid w:val="00CF67A2"/>
    <w:rsid w:val="00CF6991"/>
    <w:rsid w:val="00CF699D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A24"/>
    <w:rsid w:val="00CF7B1A"/>
    <w:rsid w:val="00CF7BA9"/>
    <w:rsid w:val="00CF7BFB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3AE"/>
    <w:rsid w:val="00D01532"/>
    <w:rsid w:val="00D016A0"/>
    <w:rsid w:val="00D0185E"/>
    <w:rsid w:val="00D0190B"/>
    <w:rsid w:val="00D019ED"/>
    <w:rsid w:val="00D01A28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010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A57"/>
    <w:rsid w:val="00D04D3E"/>
    <w:rsid w:val="00D04EBF"/>
    <w:rsid w:val="00D04F25"/>
    <w:rsid w:val="00D05137"/>
    <w:rsid w:val="00D05195"/>
    <w:rsid w:val="00D05505"/>
    <w:rsid w:val="00D05643"/>
    <w:rsid w:val="00D0580A"/>
    <w:rsid w:val="00D0586F"/>
    <w:rsid w:val="00D05958"/>
    <w:rsid w:val="00D059E8"/>
    <w:rsid w:val="00D05C24"/>
    <w:rsid w:val="00D05E6F"/>
    <w:rsid w:val="00D05ECA"/>
    <w:rsid w:val="00D06382"/>
    <w:rsid w:val="00D063CB"/>
    <w:rsid w:val="00D063CC"/>
    <w:rsid w:val="00D063E6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239"/>
    <w:rsid w:val="00D07320"/>
    <w:rsid w:val="00D0760F"/>
    <w:rsid w:val="00D07668"/>
    <w:rsid w:val="00D0790D"/>
    <w:rsid w:val="00D07964"/>
    <w:rsid w:val="00D07B3F"/>
    <w:rsid w:val="00D07C0E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DC5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2F3E"/>
    <w:rsid w:val="00D1316B"/>
    <w:rsid w:val="00D132CE"/>
    <w:rsid w:val="00D13393"/>
    <w:rsid w:val="00D1340A"/>
    <w:rsid w:val="00D13580"/>
    <w:rsid w:val="00D135DB"/>
    <w:rsid w:val="00D13633"/>
    <w:rsid w:val="00D13770"/>
    <w:rsid w:val="00D13788"/>
    <w:rsid w:val="00D1378A"/>
    <w:rsid w:val="00D13918"/>
    <w:rsid w:val="00D13AF9"/>
    <w:rsid w:val="00D13BA8"/>
    <w:rsid w:val="00D13D2C"/>
    <w:rsid w:val="00D14016"/>
    <w:rsid w:val="00D14318"/>
    <w:rsid w:val="00D143FC"/>
    <w:rsid w:val="00D14447"/>
    <w:rsid w:val="00D144C3"/>
    <w:rsid w:val="00D1476A"/>
    <w:rsid w:val="00D14771"/>
    <w:rsid w:val="00D147EF"/>
    <w:rsid w:val="00D14AF2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E00"/>
    <w:rsid w:val="00D15FD0"/>
    <w:rsid w:val="00D1612D"/>
    <w:rsid w:val="00D1613A"/>
    <w:rsid w:val="00D169E5"/>
    <w:rsid w:val="00D16B83"/>
    <w:rsid w:val="00D16D0B"/>
    <w:rsid w:val="00D16DC2"/>
    <w:rsid w:val="00D16DC6"/>
    <w:rsid w:val="00D16EC4"/>
    <w:rsid w:val="00D16F28"/>
    <w:rsid w:val="00D16FD1"/>
    <w:rsid w:val="00D17028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CB4"/>
    <w:rsid w:val="00D17D67"/>
    <w:rsid w:val="00D17DBF"/>
    <w:rsid w:val="00D17DE4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2FBF"/>
    <w:rsid w:val="00D231B2"/>
    <w:rsid w:val="00D23256"/>
    <w:rsid w:val="00D2325A"/>
    <w:rsid w:val="00D23549"/>
    <w:rsid w:val="00D23CB7"/>
    <w:rsid w:val="00D23CF6"/>
    <w:rsid w:val="00D23E49"/>
    <w:rsid w:val="00D23EC0"/>
    <w:rsid w:val="00D23F52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5CF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D7D"/>
    <w:rsid w:val="00D27DB0"/>
    <w:rsid w:val="00D27E8F"/>
    <w:rsid w:val="00D27FC3"/>
    <w:rsid w:val="00D30011"/>
    <w:rsid w:val="00D30083"/>
    <w:rsid w:val="00D30115"/>
    <w:rsid w:val="00D3020F"/>
    <w:rsid w:val="00D30460"/>
    <w:rsid w:val="00D3059B"/>
    <w:rsid w:val="00D305FF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275"/>
    <w:rsid w:val="00D333F1"/>
    <w:rsid w:val="00D334AE"/>
    <w:rsid w:val="00D335AB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0"/>
    <w:rsid w:val="00D35C97"/>
    <w:rsid w:val="00D35D4C"/>
    <w:rsid w:val="00D360BD"/>
    <w:rsid w:val="00D36605"/>
    <w:rsid w:val="00D3676E"/>
    <w:rsid w:val="00D36B18"/>
    <w:rsid w:val="00D36D80"/>
    <w:rsid w:val="00D36DDB"/>
    <w:rsid w:val="00D36E5E"/>
    <w:rsid w:val="00D36E83"/>
    <w:rsid w:val="00D36EEE"/>
    <w:rsid w:val="00D372D1"/>
    <w:rsid w:val="00D374D9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43"/>
    <w:rsid w:val="00D40961"/>
    <w:rsid w:val="00D40A2D"/>
    <w:rsid w:val="00D40A46"/>
    <w:rsid w:val="00D40CD9"/>
    <w:rsid w:val="00D40DD3"/>
    <w:rsid w:val="00D40F08"/>
    <w:rsid w:val="00D412E7"/>
    <w:rsid w:val="00D41396"/>
    <w:rsid w:val="00D41902"/>
    <w:rsid w:val="00D41976"/>
    <w:rsid w:val="00D419E7"/>
    <w:rsid w:val="00D41AB5"/>
    <w:rsid w:val="00D41B01"/>
    <w:rsid w:val="00D41CE5"/>
    <w:rsid w:val="00D41CFF"/>
    <w:rsid w:val="00D41D23"/>
    <w:rsid w:val="00D41D2F"/>
    <w:rsid w:val="00D4221B"/>
    <w:rsid w:val="00D424F5"/>
    <w:rsid w:val="00D42717"/>
    <w:rsid w:val="00D42A93"/>
    <w:rsid w:val="00D42B41"/>
    <w:rsid w:val="00D42D66"/>
    <w:rsid w:val="00D42FB6"/>
    <w:rsid w:val="00D42FF7"/>
    <w:rsid w:val="00D4313C"/>
    <w:rsid w:val="00D43396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AE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75F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BA8"/>
    <w:rsid w:val="00D50CA9"/>
    <w:rsid w:val="00D50D12"/>
    <w:rsid w:val="00D50D31"/>
    <w:rsid w:val="00D51200"/>
    <w:rsid w:val="00D512A7"/>
    <w:rsid w:val="00D51374"/>
    <w:rsid w:val="00D51AC6"/>
    <w:rsid w:val="00D51D20"/>
    <w:rsid w:val="00D51EF7"/>
    <w:rsid w:val="00D51F77"/>
    <w:rsid w:val="00D522BB"/>
    <w:rsid w:val="00D523BD"/>
    <w:rsid w:val="00D5242A"/>
    <w:rsid w:val="00D526E0"/>
    <w:rsid w:val="00D52944"/>
    <w:rsid w:val="00D52B0A"/>
    <w:rsid w:val="00D52B37"/>
    <w:rsid w:val="00D52C57"/>
    <w:rsid w:val="00D52CC9"/>
    <w:rsid w:val="00D52D1C"/>
    <w:rsid w:val="00D52D24"/>
    <w:rsid w:val="00D52DB6"/>
    <w:rsid w:val="00D52FC4"/>
    <w:rsid w:val="00D53079"/>
    <w:rsid w:val="00D537BC"/>
    <w:rsid w:val="00D537EA"/>
    <w:rsid w:val="00D53BB1"/>
    <w:rsid w:val="00D53DFF"/>
    <w:rsid w:val="00D53EA6"/>
    <w:rsid w:val="00D540FD"/>
    <w:rsid w:val="00D54138"/>
    <w:rsid w:val="00D54533"/>
    <w:rsid w:val="00D54781"/>
    <w:rsid w:val="00D547BB"/>
    <w:rsid w:val="00D547F3"/>
    <w:rsid w:val="00D54A46"/>
    <w:rsid w:val="00D54D9C"/>
    <w:rsid w:val="00D5504F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2F0"/>
    <w:rsid w:val="00D573F5"/>
    <w:rsid w:val="00D575AD"/>
    <w:rsid w:val="00D57669"/>
    <w:rsid w:val="00D5787B"/>
    <w:rsid w:val="00D578FF"/>
    <w:rsid w:val="00D57ADE"/>
    <w:rsid w:val="00D57BD6"/>
    <w:rsid w:val="00D57E30"/>
    <w:rsid w:val="00D57FA0"/>
    <w:rsid w:val="00D57FE3"/>
    <w:rsid w:val="00D60714"/>
    <w:rsid w:val="00D607AB"/>
    <w:rsid w:val="00D60B9A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E7E"/>
    <w:rsid w:val="00D61F4B"/>
    <w:rsid w:val="00D61FAD"/>
    <w:rsid w:val="00D6211F"/>
    <w:rsid w:val="00D62164"/>
    <w:rsid w:val="00D62228"/>
    <w:rsid w:val="00D62237"/>
    <w:rsid w:val="00D6232A"/>
    <w:rsid w:val="00D62372"/>
    <w:rsid w:val="00D62386"/>
    <w:rsid w:val="00D62789"/>
    <w:rsid w:val="00D62BB1"/>
    <w:rsid w:val="00D62C89"/>
    <w:rsid w:val="00D62C8D"/>
    <w:rsid w:val="00D62D03"/>
    <w:rsid w:val="00D63094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3F1D"/>
    <w:rsid w:val="00D64139"/>
    <w:rsid w:val="00D643DC"/>
    <w:rsid w:val="00D644FC"/>
    <w:rsid w:val="00D64693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89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8A0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62B"/>
    <w:rsid w:val="00D709AF"/>
    <w:rsid w:val="00D70C0A"/>
    <w:rsid w:val="00D70D3B"/>
    <w:rsid w:val="00D70DDB"/>
    <w:rsid w:val="00D70F22"/>
    <w:rsid w:val="00D7135A"/>
    <w:rsid w:val="00D713D3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C47"/>
    <w:rsid w:val="00D72DFB"/>
    <w:rsid w:val="00D72F5F"/>
    <w:rsid w:val="00D72FB4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4DE3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5C6"/>
    <w:rsid w:val="00D768EB"/>
    <w:rsid w:val="00D76944"/>
    <w:rsid w:val="00D76D33"/>
    <w:rsid w:val="00D76DBA"/>
    <w:rsid w:val="00D76FAE"/>
    <w:rsid w:val="00D7706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C33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716"/>
    <w:rsid w:val="00D82B59"/>
    <w:rsid w:val="00D82E45"/>
    <w:rsid w:val="00D82EE4"/>
    <w:rsid w:val="00D831E3"/>
    <w:rsid w:val="00D83381"/>
    <w:rsid w:val="00D8352C"/>
    <w:rsid w:val="00D83535"/>
    <w:rsid w:val="00D8362B"/>
    <w:rsid w:val="00D83641"/>
    <w:rsid w:val="00D837A5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403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DFB"/>
    <w:rsid w:val="00D86F53"/>
    <w:rsid w:val="00D87D88"/>
    <w:rsid w:val="00D87E96"/>
    <w:rsid w:val="00D87FF0"/>
    <w:rsid w:val="00D901F4"/>
    <w:rsid w:val="00D9023A"/>
    <w:rsid w:val="00D903D9"/>
    <w:rsid w:val="00D9059D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6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99E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30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4E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C85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A67"/>
    <w:rsid w:val="00DA2C4D"/>
    <w:rsid w:val="00DA2CB8"/>
    <w:rsid w:val="00DA31A1"/>
    <w:rsid w:val="00DA31EC"/>
    <w:rsid w:val="00DA3230"/>
    <w:rsid w:val="00DA323E"/>
    <w:rsid w:val="00DA32F1"/>
    <w:rsid w:val="00DA3543"/>
    <w:rsid w:val="00DA3766"/>
    <w:rsid w:val="00DA37D6"/>
    <w:rsid w:val="00DA38D8"/>
    <w:rsid w:val="00DA3905"/>
    <w:rsid w:val="00DA3C4F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E1"/>
    <w:rsid w:val="00DA4CFB"/>
    <w:rsid w:val="00DA4D5E"/>
    <w:rsid w:val="00DA4DD4"/>
    <w:rsid w:val="00DA50BF"/>
    <w:rsid w:val="00DA538B"/>
    <w:rsid w:val="00DA57D9"/>
    <w:rsid w:val="00DA5994"/>
    <w:rsid w:val="00DA59AF"/>
    <w:rsid w:val="00DA5A94"/>
    <w:rsid w:val="00DA5B57"/>
    <w:rsid w:val="00DA60A3"/>
    <w:rsid w:val="00DA616B"/>
    <w:rsid w:val="00DA62C6"/>
    <w:rsid w:val="00DA6400"/>
    <w:rsid w:val="00DA640E"/>
    <w:rsid w:val="00DA6459"/>
    <w:rsid w:val="00DA6491"/>
    <w:rsid w:val="00DA66F6"/>
    <w:rsid w:val="00DA6746"/>
    <w:rsid w:val="00DA674B"/>
    <w:rsid w:val="00DA6788"/>
    <w:rsid w:val="00DA678C"/>
    <w:rsid w:val="00DA6A66"/>
    <w:rsid w:val="00DA6A89"/>
    <w:rsid w:val="00DA6C07"/>
    <w:rsid w:val="00DA6EA1"/>
    <w:rsid w:val="00DA6F39"/>
    <w:rsid w:val="00DA7068"/>
    <w:rsid w:val="00DA7581"/>
    <w:rsid w:val="00DA75E6"/>
    <w:rsid w:val="00DA7780"/>
    <w:rsid w:val="00DA7813"/>
    <w:rsid w:val="00DA786C"/>
    <w:rsid w:val="00DA790F"/>
    <w:rsid w:val="00DA7EBC"/>
    <w:rsid w:val="00DB0253"/>
    <w:rsid w:val="00DB04A9"/>
    <w:rsid w:val="00DB0EAF"/>
    <w:rsid w:val="00DB0F23"/>
    <w:rsid w:val="00DB1151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68A"/>
    <w:rsid w:val="00DB27F4"/>
    <w:rsid w:val="00DB283F"/>
    <w:rsid w:val="00DB2932"/>
    <w:rsid w:val="00DB2A7B"/>
    <w:rsid w:val="00DB2AF5"/>
    <w:rsid w:val="00DB2E15"/>
    <w:rsid w:val="00DB355B"/>
    <w:rsid w:val="00DB3828"/>
    <w:rsid w:val="00DB399A"/>
    <w:rsid w:val="00DB3AF6"/>
    <w:rsid w:val="00DB3B3E"/>
    <w:rsid w:val="00DB3B77"/>
    <w:rsid w:val="00DB428A"/>
    <w:rsid w:val="00DB434F"/>
    <w:rsid w:val="00DB45BD"/>
    <w:rsid w:val="00DB47A8"/>
    <w:rsid w:val="00DB47BE"/>
    <w:rsid w:val="00DB4F1F"/>
    <w:rsid w:val="00DB4F8A"/>
    <w:rsid w:val="00DB5038"/>
    <w:rsid w:val="00DB55D3"/>
    <w:rsid w:val="00DB5690"/>
    <w:rsid w:val="00DB58C3"/>
    <w:rsid w:val="00DB5904"/>
    <w:rsid w:val="00DB592F"/>
    <w:rsid w:val="00DB5A2D"/>
    <w:rsid w:val="00DB5A95"/>
    <w:rsid w:val="00DB5C58"/>
    <w:rsid w:val="00DB5CCA"/>
    <w:rsid w:val="00DB5D73"/>
    <w:rsid w:val="00DB5DDB"/>
    <w:rsid w:val="00DB5ED8"/>
    <w:rsid w:val="00DB600C"/>
    <w:rsid w:val="00DB648B"/>
    <w:rsid w:val="00DB65DC"/>
    <w:rsid w:val="00DB67AB"/>
    <w:rsid w:val="00DB6CAA"/>
    <w:rsid w:val="00DB6E6B"/>
    <w:rsid w:val="00DB6FF2"/>
    <w:rsid w:val="00DB714F"/>
    <w:rsid w:val="00DB719F"/>
    <w:rsid w:val="00DB71BA"/>
    <w:rsid w:val="00DB728B"/>
    <w:rsid w:val="00DB7677"/>
    <w:rsid w:val="00DB7704"/>
    <w:rsid w:val="00DB7772"/>
    <w:rsid w:val="00DB77E0"/>
    <w:rsid w:val="00DB7873"/>
    <w:rsid w:val="00DB78F7"/>
    <w:rsid w:val="00DB7C1E"/>
    <w:rsid w:val="00DB7C6D"/>
    <w:rsid w:val="00DB7EFD"/>
    <w:rsid w:val="00DC016B"/>
    <w:rsid w:val="00DC053F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2FB"/>
    <w:rsid w:val="00DC1367"/>
    <w:rsid w:val="00DC15E1"/>
    <w:rsid w:val="00DC1654"/>
    <w:rsid w:val="00DC1C3E"/>
    <w:rsid w:val="00DC1D05"/>
    <w:rsid w:val="00DC1DB1"/>
    <w:rsid w:val="00DC1E0B"/>
    <w:rsid w:val="00DC1FED"/>
    <w:rsid w:val="00DC2360"/>
    <w:rsid w:val="00DC2620"/>
    <w:rsid w:val="00DC2703"/>
    <w:rsid w:val="00DC2B28"/>
    <w:rsid w:val="00DC2D1F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BCD"/>
    <w:rsid w:val="00DC3FA8"/>
    <w:rsid w:val="00DC457D"/>
    <w:rsid w:val="00DC4628"/>
    <w:rsid w:val="00DC4676"/>
    <w:rsid w:val="00DC46F2"/>
    <w:rsid w:val="00DC48B0"/>
    <w:rsid w:val="00DC4989"/>
    <w:rsid w:val="00DC4B4A"/>
    <w:rsid w:val="00DC4D48"/>
    <w:rsid w:val="00DC4EE4"/>
    <w:rsid w:val="00DC5058"/>
    <w:rsid w:val="00DC5357"/>
    <w:rsid w:val="00DC5533"/>
    <w:rsid w:val="00DC58F9"/>
    <w:rsid w:val="00DC5F4D"/>
    <w:rsid w:val="00DC631B"/>
    <w:rsid w:val="00DC6520"/>
    <w:rsid w:val="00DC6609"/>
    <w:rsid w:val="00DC6779"/>
    <w:rsid w:val="00DC698D"/>
    <w:rsid w:val="00DC6A00"/>
    <w:rsid w:val="00DC6C0D"/>
    <w:rsid w:val="00DC72DA"/>
    <w:rsid w:val="00DC77DE"/>
    <w:rsid w:val="00DC77E0"/>
    <w:rsid w:val="00DC78EE"/>
    <w:rsid w:val="00DC7BC7"/>
    <w:rsid w:val="00DC7DD0"/>
    <w:rsid w:val="00DC7DEC"/>
    <w:rsid w:val="00DC7EB8"/>
    <w:rsid w:val="00DC7F4F"/>
    <w:rsid w:val="00DC7F91"/>
    <w:rsid w:val="00DD01CD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1FAA"/>
    <w:rsid w:val="00DD2A03"/>
    <w:rsid w:val="00DD2F92"/>
    <w:rsid w:val="00DD2FAA"/>
    <w:rsid w:val="00DD30F2"/>
    <w:rsid w:val="00DD360B"/>
    <w:rsid w:val="00DD369E"/>
    <w:rsid w:val="00DD396E"/>
    <w:rsid w:val="00DD3988"/>
    <w:rsid w:val="00DD3B81"/>
    <w:rsid w:val="00DD3CB9"/>
    <w:rsid w:val="00DD40D2"/>
    <w:rsid w:val="00DD419A"/>
    <w:rsid w:val="00DD4A41"/>
    <w:rsid w:val="00DD4BA1"/>
    <w:rsid w:val="00DD4D8B"/>
    <w:rsid w:val="00DD4EA9"/>
    <w:rsid w:val="00DD4EAA"/>
    <w:rsid w:val="00DD4FBC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79"/>
    <w:rsid w:val="00DD78A1"/>
    <w:rsid w:val="00DD7952"/>
    <w:rsid w:val="00DD7B4F"/>
    <w:rsid w:val="00DD7CE7"/>
    <w:rsid w:val="00DE034D"/>
    <w:rsid w:val="00DE03D6"/>
    <w:rsid w:val="00DE0407"/>
    <w:rsid w:val="00DE0477"/>
    <w:rsid w:val="00DE0634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2D5"/>
    <w:rsid w:val="00DE3561"/>
    <w:rsid w:val="00DE3588"/>
    <w:rsid w:val="00DE35E9"/>
    <w:rsid w:val="00DE3665"/>
    <w:rsid w:val="00DE3C2C"/>
    <w:rsid w:val="00DE3C38"/>
    <w:rsid w:val="00DE3D4A"/>
    <w:rsid w:val="00DE3E49"/>
    <w:rsid w:val="00DE413F"/>
    <w:rsid w:val="00DE447A"/>
    <w:rsid w:val="00DE4526"/>
    <w:rsid w:val="00DE45B0"/>
    <w:rsid w:val="00DE4610"/>
    <w:rsid w:val="00DE49ED"/>
    <w:rsid w:val="00DE4CE1"/>
    <w:rsid w:val="00DE4CFF"/>
    <w:rsid w:val="00DE5001"/>
    <w:rsid w:val="00DE5160"/>
    <w:rsid w:val="00DE52C9"/>
    <w:rsid w:val="00DE5357"/>
    <w:rsid w:val="00DE55B4"/>
    <w:rsid w:val="00DE59CE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15"/>
    <w:rsid w:val="00DE763B"/>
    <w:rsid w:val="00DE76F9"/>
    <w:rsid w:val="00DE773A"/>
    <w:rsid w:val="00DE7763"/>
    <w:rsid w:val="00DE7A12"/>
    <w:rsid w:val="00DE7A56"/>
    <w:rsid w:val="00DE7A93"/>
    <w:rsid w:val="00DE7AE5"/>
    <w:rsid w:val="00DE7CC4"/>
    <w:rsid w:val="00DE7E82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287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D7B"/>
    <w:rsid w:val="00DF5E84"/>
    <w:rsid w:val="00DF600A"/>
    <w:rsid w:val="00DF6049"/>
    <w:rsid w:val="00DF6098"/>
    <w:rsid w:val="00DF63B8"/>
    <w:rsid w:val="00DF644A"/>
    <w:rsid w:val="00DF6460"/>
    <w:rsid w:val="00DF6604"/>
    <w:rsid w:val="00DF6635"/>
    <w:rsid w:val="00DF6678"/>
    <w:rsid w:val="00DF66AD"/>
    <w:rsid w:val="00DF6771"/>
    <w:rsid w:val="00DF678F"/>
    <w:rsid w:val="00DF67D6"/>
    <w:rsid w:val="00DF69F4"/>
    <w:rsid w:val="00DF6A87"/>
    <w:rsid w:val="00DF6D32"/>
    <w:rsid w:val="00DF6D97"/>
    <w:rsid w:val="00DF6F40"/>
    <w:rsid w:val="00DF6F4C"/>
    <w:rsid w:val="00DF6FF7"/>
    <w:rsid w:val="00DF708A"/>
    <w:rsid w:val="00DF70C6"/>
    <w:rsid w:val="00DF71E5"/>
    <w:rsid w:val="00DF73CE"/>
    <w:rsid w:val="00DF76A3"/>
    <w:rsid w:val="00DF7CD7"/>
    <w:rsid w:val="00DF7E7F"/>
    <w:rsid w:val="00E000C6"/>
    <w:rsid w:val="00E000E9"/>
    <w:rsid w:val="00E001AC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04"/>
    <w:rsid w:val="00E00E32"/>
    <w:rsid w:val="00E010B3"/>
    <w:rsid w:val="00E010F8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179"/>
    <w:rsid w:val="00E03324"/>
    <w:rsid w:val="00E03726"/>
    <w:rsid w:val="00E0375E"/>
    <w:rsid w:val="00E03844"/>
    <w:rsid w:val="00E038CD"/>
    <w:rsid w:val="00E03B61"/>
    <w:rsid w:val="00E03C47"/>
    <w:rsid w:val="00E03DD1"/>
    <w:rsid w:val="00E03F1B"/>
    <w:rsid w:val="00E040DF"/>
    <w:rsid w:val="00E0480A"/>
    <w:rsid w:val="00E049B1"/>
    <w:rsid w:val="00E04E88"/>
    <w:rsid w:val="00E0518B"/>
    <w:rsid w:val="00E05542"/>
    <w:rsid w:val="00E05549"/>
    <w:rsid w:val="00E055BC"/>
    <w:rsid w:val="00E059F5"/>
    <w:rsid w:val="00E05A6B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DB"/>
    <w:rsid w:val="00E07FD7"/>
    <w:rsid w:val="00E10101"/>
    <w:rsid w:val="00E102F5"/>
    <w:rsid w:val="00E10415"/>
    <w:rsid w:val="00E104EB"/>
    <w:rsid w:val="00E10609"/>
    <w:rsid w:val="00E1070F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19D"/>
    <w:rsid w:val="00E111BC"/>
    <w:rsid w:val="00E11322"/>
    <w:rsid w:val="00E11370"/>
    <w:rsid w:val="00E119F9"/>
    <w:rsid w:val="00E11BA1"/>
    <w:rsid w:val="00E11C5A"/>
    <w:rsid w:val="00E11D89"/>
    <w:rsid w:val="00E11F24"/>
    <w:rsid w:val="00E121C3"/>
    <w:rsid w:val="00E12220"/>
    <w:rsid w:val="00E12287"/>
    <w:rsid w:val="00E125C4"/>
    <w:rsid w:val="00E12877"/>
    <w:rsid w:val="00E1292B"/>
    <w:rsid w:val="00E129CD"/>
    <w:rsid w:val="00E12A1D"/>
    <w:rsid w:val="00E12D22"/>
    <w:rsid w:val="00E12D23"/>
    <w:rsid w:val="00E12E3F"/>
    <w:rsid w:val="00E1300A"/>
    <w:rsid w:val="00E13228"/>
    <w:rsid w:val="00E1334B"/>
    <w:rsid w:val="00E134CC"/>
    <w:rsid w:val="00E1364B"/>
    <w:rsid w:val="00E13699"/>
    <w:rsid w:val="00E136C0"/>
    <w:rsid w:val="00E136D4"/>
    <w:rsid w:val="00E13C02"/>
    <w:rsid w:val="00E13CDC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19C"/>
    <w:rsid w:val="00E16506"/>
    <w:rsid w:val="00E16547"/>
    <w:rsid w:val="00E16696"/>
    <w:rsid w:val="00E16A33"/>
    <w:rsid w:val="00E16DCD"/>
    <w:rsid w:val="00E16EE0"/>
    <w:rsid w:val="00E17203"/>
    <w:rsid w:val="00E1724F"/>
    <w:rsid w:val="00E17672"/>
    <w:rsid w:val="00E17885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8E4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1FF"/>
    <w:rsid w:val="00E23224"/>
    <w:rsid w:val="00E23249"/>
    <w:rsid w:val="00E232F6"/>
    <w:rsid w:val="00E235B2"/>
    <w:rsid w:val="00E23A09"/>
    <w:rsid w:val="00E23F76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2F6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35F"/>
    <w:rsid w:val="00E263DF"/>
    <w:rsid w:val="00E2640F"/>
    <w:rsid w:val="00E2642F"/>
    <w:rsid w:val="00E2666A"/>
    <w:rsid w:val="00E26707"/>
    <w:rsid w:val="00E267C6"/>
    <w:rsid w:val="00E26825"/>
    <w:rsid w:val="00E269AB"/>
    <w:rsid w:val="00E269C3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80B"/>
    <w:rsid w:val="00E278D2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5"/>
    <w:rsid w:val="00E30AC9"/>
    <w:rsid w:val="00E30C13"/>
    <w:rsid w:val="00E30C1C"/>
    <w:rsid w:val="00E30CDC"/>
    <w:rsid w:val="00E31073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DFB"/>
    <w:rsid w:val="00E32E7F"/>
    <w:rsid w:val="00E32EC7"/>
    <w:rsid w:val="00E33051"/>
    <w:rsid w:val="00E334FC"/>
    <w:rsid w:val="00E339DA"/>
    <w:rsid w:val="00E33A29"/>
    <w:rsid w:val="00E33D73"/>
    <w:rsid w:val="00E348E3"/>
    <w:rsid w:val="00E3493F"/>
    <w:rsid w:val="00E35047"/>
    <w:rsid w:val="00E350DF"/>
    <w:rsid w:val="00E35172"/>
    <w:rsid w:val="00E353C6"/>
    <w:rsid w:val="00E356A2"/>
    <w:rsid w:val="00E35921"/>
    <w:rsid w:val="00E35D96"/>
    <w:rsid w:val="00E35DBC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3A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4BA"/>
    <w:rsid w:val="00E42580"/>
    <w:rsid w:val="00E42642"/>
    <w:rsid w:val="00E4279D"/>
    <w:rsid w:val="00E42A0E"/>
    <w:rsid w:val="00E42AD4"/>
    <w:rsid w:val="00E42E28"/>
    <w:rsid w:val="00E430B7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0F3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83"/>
    <w:rsid w:val="00E4669A"/>
    <w:rsid w:val="00E46750"/>
    <w:rsid w:val="00E468D2"/>
    <w:rsid w:val="00E46951"/>
    <w:rsid w:val="00E46A24"/>
    <w:rsid w:val="00E46B0F"/>
    <w:rsid w:val="00E46CB9"/>
    <w:rsid w:val="00E4756D"/>
    <w:rsid w:val="00E476C6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D58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EC"/>
    <w:rsid w:val="00E53EF4"/>
    <w:rsid w:val="00E53F00"/>
    <w:rsid w:val="00E53FC2"/>
    <w:rsid w:val="00E5404D"/>
    <w:rsid w:val="00E540C4"/>
    <w:rsid w:val="00E541A7"/>
    <w:rsid w:val="00E54362"/>
    <w:rsid w:val="00E545B7"/>
    <w:rsid w:val="00E54806"/>
    <w:rsid w:val="00E548C6"/>
    <w:rsid w:val="00E54963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2A3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993"/>
    <w:rsid w:val="00E60B02"/>
    <w:rsid w:val="00E60B13"/>
    <w:rsid w:val="00E60DA6"/>
    <w:rsid w:val="00E60E8F"/>
    <w:rsid w:val="00E60FE2"/>
    <w:rsid w:val="00E61379"/>
    <w:rsid w:val="00E614D0"/>
    <w:rsid w:val="00E617EA"/>
    <w:rsid w:val="00E61836"/>
    <w:rsid w:val="00E618A9"/>
    <w:rsid w:val="00E618F8"/>
    <w:rsid w:val="00E61B6A"/>
    <w:rsid w:val="00E61C89"/>
    <w:rsid w:val="00E61CC1"/>
    <w:rsid w:val="00E61E1A"/>
    <w:rsid w:val="00E621A3"/>
    <w:rsid w:val="00E621FF"/>
    <w:rsid w:val="00E62414"/>
    <w:rsid w:val="00E6245C"/>
    <w:rsid w:val="00E62865"/>
    <w:rsid w:val="00E62C3D"/>
    <w:rsid w:val="00E62CBD"/>
    <w:rsid w:val="00E63270"/>
    <w:rsid w:val="00E63294"/>
    <w:rsid w:val="00E633D6"/>
    <w:rsid w:val="00E63466"/>
    <w:rsid w:val="00E63508"/>
    <w:rsid w:val="00E63734"/>
    <w:rsid w:val="00E6376F"/>
    <w:rsid w:val="00E6388D"/>
    <w:rsid w:val="00E63983"/>
    <w:rsid w:val="00E63C04"/>
    <w:rsid w:val="00E63C13"/>
    <w:rsid w:val="00E64299"/>
    <w:rsid w:val="00E6466D"/>
    <w:rsid w:val="00E646B9"/>
    <w:rsid w:val="00E64758"/>
    <w:rsid w:val="00E64834"/>
    <w:rsid w:val="00E64B5B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2F"/>
    <w:rsid w:val="00E66AE8"/>
    <w:rsid w:val="00E66C73"/>
    <w:rsid w:val="00E66E16"/>
    <w:rsid w:val="00E66E37"/>
    <w:rsid w:val="00E6718B"/>
    <w:rsid w:val="00E672EF"/>
    <w:rsid w:val="00E677ED"/>
    <w:rsid w:val="00E67AD9"/>
    <w:rsid w:val="00E67BC2"/>
    <w:rsid w:val="00E67BF5"/>
    <w:rsid w:val="00E67F88"/>
    <w:rsid w:val="00E70438"/>
    <w:rsid w:val="00E70507"/>
    <w:rsid w:val="00E7059B"/>
    <w:rsid w:val="00E708B8"/>
    <w:rsid w:val="00E70AD3"/>
    <w:rsid w:val="00E70AE7"/>
    <w:rsid w:val="00E70FFF"/>
    <w:rsid w:val="00E71113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2CF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3EA7"/>
    <w:rsid w:val="00E74151"/>
    <w:rsid w:val="00E74284"/>
    <w:rsid w:val="00E74647"/>
    <w:rsid w:val="00E74B9C"/>
    <w:rsid w:val="00E74B9D"/>
    <w:rsid w:val="00E74C2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44C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197"/>
    <w:rsid w:val="00E82249"/>
    <w:rsid w:val="00E82B5C"/>
    <w:rsid w:val="00E82B91"/>
    <w:rsid w:val="00E82E99"/>
    <w:rsid w:val="00E82F1A"/>
    <w:rsid w:val="00E82F7F"/>
    <w:rsid w:val="00E82F99"/>
    <w:rsid w:val="00E83053"/>
    <w:rsid w:val="00E8344D"/>
    <w:rsid w:val="00E837C3"/>
    <w:rsid w:val="00E83947"/>
    <w:rsid w:val="00E839AA"/>
    <w:rsid w:val="00E83AC8"/>
    <w:rsid w:val="00E83B4A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0A"/>
    <w:rsid w:val="00E851B1"/>
    <w:rsid w:val="00E851FB"/>
    <w:rsid w:val="00E8548F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B83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3C"/>
    <w:rsid w:val="00E91DB4"/>
    <w:rsid w:val="00E91E51"/>
    <w:rsid w:val="00E91F47"/>
    <w:rsid w:val="00E9204E"/>
    <w:rsid w:val="00E922A1"/>
    <w:rsid w:val="00E923B3"/>
    <w:rsid w:val="00E9249A"/>
    <w:rsid w:val="00E92905"/>
    <w:rsid w:val="00E929CA"/>
    <w:rsid w:val="00E92E73"/>
    <w:rsid w:val="00E92F80"/>
    <w:rsid w:val="00E9308D"/>
    <w:rsid w:val="00E93478"/>
    <w:rsid w:val="00E93498"/>
    <w:rsid w:val="00E9355C"/>
    <w:rsid w:val="00E9389E"/>
    <w:rsid w:val="00E93974"/>
    <w:rsid w:val="00E939C8"/>
    <w:rsid w:val="00E93C52"/>
    <w:rsid w:val="00E93F6E"/>
    <w:rsid w:val="00E9400D"/>
    <w:rsid w:val="00E9404C"/>
    <w:rsid w:val="00E9421E"/>
    <w:rsid w:val="00E94408"/>
    <w:rsid w:val="00E945DF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2F7"/>
    <w:rsid w:val="00E97422"/>
    <w:rsid w:val="00E9764D"/>
    <w:rsid w:val="00E976A2"/>
    <w:rsid w:val="00E976C8"/>
    <w:rsid w:val="00E977BC"/>
    <w:rsid w:val="00E97807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2C2"/>
    <w:rsid w:val="00EA233F"/>
    <w:rsid w:val="00EA283D"/>
    <w:rsid w:val="00EA2A25"/>
    <w:rsid w:val="00EA2DE4"/>
    <w:rsid w:val="00EA2E5E"/>
    <w:rsid w:val="00EA2F64"/>
    <w:rsid w:val="00EA2F84"/>
    <w:rsid w:val="00EA3009"/>
    <w:rsid w:val="00EA31D4"/>
    <w:rsid w:val="00EA33CE"/>
    <w:rsid w:val="00EA3630"/>
    <w:rsid w:val="00EA3646"/>
    <w:rsid w:val="00EA3C00"/>
    <w:rsid w:val="00EA3EBA"/>
    <w:rsid w:val="00EA3FF9"/>
    <w:rsid w:val="00EA4005"/>
    <w:rsid w:val="00EA41A7"/>
    <w:rsid w:val="00EA44FE"/>
    <w:rsid w:val="00EA461F"/>
    <w:rsid w:val="00EA466B"/>
    <w:rsid w:val="00EA4740"/>
    <w:rsid w:val="00EA4ADD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85E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1F7B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5BA"/>
    <w:rsid w:val="00EB2B1B"/>
    <w:rsid w:val="00EB2CAF"/>
    <w:rsid w:val="00EB2FC0"/>
    <w:rsid w:val="00EB31C4"/>
    <w:rsid w:val="00EB322E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04B"/>
    <w:rsid w:val="00EB41CA"/>
    <w:rsid w:val="00EB42B5"/>
    <w:rsid w:val="00EB42D1"/>
    <w:rsid w:val="00EB4CBD"/>
    <w:rsid w:val="00EB4E65"/>
    <w:rsid w:val="00EB5157"/>
    <w:rsid w:val="00EB531E"/>
    <w:rsid w:val="00EB53A0"/>
    <w:rsid w:val="00EB5631"/>
    <w:rsid w:val="00EB575B"/>
    <w:rsid w:val="00EB5837"/>
    <w:rsid w:val="00EB5BA6"/>
    <w:rsid w:val="00EB5BD3"/>
    <w:rsid w:val="00EB5C35"/>
    <w:rsid w:val="00EB5C5C"/>
    <w:rsid w:val="00EB5E8C"/>
    <w:rsid w:val="00EB5EBF"/>
    <w:rsid w:val="00EB5FB5"/>
    <w:rsid w:val="00EB6023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AD3"/>
    <w:rsid w:val="00EB7CBF"/>
    <w:rsid w:val="00EB7D89"/>
    <w:rsid w:val="00EB7DC7"/>
    <w:rsid w:val="00EC0189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295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3D5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3C7A"/>
    <w:rsid w:val="00EC40B1"/>
    <w:rsid w:val="00EC41D0"/>
    <w:rsid w:val="00EC4433"/>
    <w:rsid w:val="00EC4607"/>
    <w:rsid w:val="00EC474D"/>
    <w:rsid w:val="00EC487A"/>
    <w:rsid w:val="00EC48C9"/>
    <w:rsid w:val="00EC49F9"/>
    <w:rsid w:val="00EC4F01"/>
    <w:rsid w:val="00EC5124"/>
    <w:rsid w:val="00EC524B"/>
    <w:rsid w:val="00EC5456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72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8B"/>
    <w:rsid w:val="00ED1AE1"/>
    <w:rsid w:val="00ED1DA1"/>
    <w:rsid w:val="00ED1DCC"/>
    <w:rsid w:val="00ED1F1D"/>
    <w:rsid w:val="00ED1F3A"/>
    <w:rsid w:val="00ED2205"/>
    <w:rsid w:val="00ED22F4"/>
    <w:rsid w:val="00ED278D"/>
    <w:rsid w:val="00ED2799"/>
    <w:rsid w:val="00ED27FB"/>
    <w:rsid w:val="00ED2942"/>
    <w:rsid w:val="00ED296F"/>
    <w:rsid w:val="00ED2BF1"/>
    <w:rsid w:val="00ED2D1D"/>
    <w:rsid w:val="00ED2EDD"/>
    <w:rsid w:val="00ED3083"/>
    <w:rsid w:val="00ED3339"/>
    <w:rsid w:val="00ED3423"/>
    <w:rsid w:val="00ED35FB"/>
    <w:rsid w:val="00ED3622"/>
    <w:rsid w:val="00ED37DC"/>
    <w:rsid w:val="00ED3CC6"/>
    <w:rsid w:val="00ED3F67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8C4"/>
    <w:rsid w:val="00ED5A58"/>
    <w:rsid w:val="00ED5CF0"/>
    <w:rsid w:val="00ED5E07"/>
    <w:rsid w:val="00ED6023"/>
    <w:rsid w:val="00ED62DA"/>
    <w:rsid w:val="00ED63C0"/>
    <w:rsid w:val="00ED67D9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371"/>
    <w:rsid w:val="00EE0429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A4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9B"/>
    <w:rsid w:val="00EE2FAA"/>
    <w:rsid w:val="00EE30CC"/>
    <w:rsid w:val="00EE30EC"/>
    <w:rsid w:val="00EE31F7"/>
    <w:rsid w:val="00EE32D9"/>
    <w:rsid w:val="00EE3356"/>
    <w:rsid w:val="00EE33DC"/>
    <w:rsid w:val="00EE349F"/>
    <w:rsid w:val="00EE3A8F"/>
    <w:rsid w:val="00EE3ACE"/>
    <w:rsid w:val="00EE3BB8"/>
    <w:rsid w:val="00EE3C4B"/>
    <w:rsid w:val="00EE3E53"/>
    <w:rsid w:val="00EE414C"/>
    <w:rsid w:val="00EE44B8"/>
    <w:rsid w:val="00EE45E6"/>
    <w:rsid w:val="00EE46DD"/>
    <w:rsid w:val="00EE47A9"/>
    <w:rsid w:val="00EE4A42"/>
    <w:rsid w:val="00EE4A56"/>
    <w:rsid w:val="00EE4AD9"/>
    <w:rsid w:val="00EE4B31"/>
    <w:rsid w:val="00EE4D83"/>
    <w:rsid w:val="00EE4E79"/>
    <w:rsid w:val="00EE4FC6"/>
    <w:rsid w:val="00EE503A"/>
    <w:rsid w:val="00EE5104"/>
    <w:rsid w:val="00EE5210"/>
    <w:rsid w:val="00EE52AA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07"/>
    <w:rsid w:val="00EE642F"/>
    <w:rsid w:val="00EE6437"/>
    <w:rsid w:val="00EE684C"/>
    <w:rsid w:val="00EE6912"/>
    <w:rsid w:val="00EE69C9"/>
    <w:rsid w:val="00EE6CA8"/>
    <w:rsid w:val="00EE6E34"/>
    <w:rsid w:val="00EE6F13"/>
    <w:rsid w:val="00EE6FBA"/>
    <w:rsid w:val="00EE7234"/>
    <w:rsid w:val="00EE7437"/>
    <w:rsid w:val="00EE75B4"/>
    <w:rsid w:val="00EE765E"/>
    <w:rsid w:val="00EE7A53"/>
    <w:rsid w:val="00EE7C1C"/>
    <w:rsid w:val="00EE7EC3"/>
    <w:rsid w:val="00EE7EE6"/>
    <w:rsid w:val="00EE7F1C"/>
    <w:rsid w:val="00EF02DC"/>
    <w:rsid w:val="00EF03B6"/>
    <w:rsid w:val="00EF049C"/>
    <w:rsid w:val="00EF05C3"/>
    <w:rsid w:val="00EF064C"/>
    <w:rsid w:val="00EF06A2"/>
    <w:rsid w:val="00EF0EA6"/>
    <w:rsid w:val="00EF0ED6"/>
    <w:rsid w:val="00EF0FC2"/>
    <w:rsid w:val="00EF10BC"/>
    <w:rsid w:val="00EF11D5"/>
    <w:rsid w:val="00EF123F"/>
    <w:rsid w:val="00EF128B"/>
    <w:rsid w:val="00EF133C"/>
    <w:rsid w:val="00EF1D9E"/>
    <w:rsid w:val="00EF1F16"/>
    <w:rsid w:val="00EF2296"/>
    <w:rsid w:val="00EF234D"/>
    <w:rsid w:val="00EF234F"/>
    <w:rsid w:val="00EF25E6"/>
    <w:rsid w:val="00EF262D"/>
    <w:rsid w:val="00EF2651"/>
    <w:rsid w:val="00EF2826"/>
    <w:rsid w:val="00EF28C4"/>
    <w:rsid w:val="00EF2C58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16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3E9"/>
    <w:rsid w:val="00EF6423"/>
    <w:rsid w:val="00EF652A"/>
    <w:rsid w:val="00EF662D"/>
    <w:rsid w:val="00EF67FC"/>
    <w:rsid w:val="00EF6B0F"/>
    <w:rsid w:val="00EF6CD1"/>
    <w:rsid w:val="00EF6E51"/>
    <w:rsid w:val="00EF6E62"/>
    <w:rsid w:val="00EF6F57"/>
    <w:rsid w:val="00EF6F85"/>
    <w:rsid w:val="00EF7117"/>
    <w:rsid w:val="00EF72A0"/>
    <w:rsid w:val="00EF7341"/>
    <w:rsid w:val="00EF74AB"/>
    <w:rsid w:val="00EF7741"/>
    <w:rsid w:val="00EF7819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32"/>
    <w:rsid w:val="00F016F7"/>
    <w:rsid w:val="00F0195C"/>
    <w:rsid w:val="00F01ACB"/>
    <w:rsid w:val="00F01B41"/>
    <w:rsid w:val="00F01D3D"/>
    <w:rsid w:val="00F01FDC"/>
    <w:rsid w:val="00F02164"/>
    <w:rsid w:val="00F02487"/>
    <w:rsid w:val="00F025FA"/>
    <w:rsid w:val="00F02A78"/>
    <w:rsid w:val="00F02BC7"/>
    <w:rsid w:val="00F02C32"/>
    <w:rsid w:val="00F02DD5"/>
    <w:rsid w:val="00F0312D"/>
    <w:rsid w:val="00F03509"/>
    <w:rsid w:val="00F03757"/>
    <w:rsid w:val="00F03828"/>
    <w:rsid w:val="00F039A0"/>
    <w:rsid w:val="00F03A1B"/>
    <w:rsid w:val="00F03A7F"/>
    <w:rsid w:val="00F03DD1"/>
    <w:rsid w:val="00F03F71"/>
    <w:rsid w:val="00F04089"/>
    <w:rsid w:val="00F0417A"/>
    <w:rsid w:val="00F04438"/>
    <w:rsid w:val="00F04477"/>
    <w:rsid w:val="00F044A9"/>
    <w:rsid w:val="00F04889"/>
    <w:rsid w:val="00F04A9D"/>
    <w:rsid w:val="00F04AE2"/>
    <w:rsid w:val="00F04DBC"/>
    <w:rsid w:val="00F04F6C"/>
    <w:rsid w:val="00F04F9E"/>
    <w:rsid w:val="00F04FF8"/>
    <w:rsid w:val="00F058C1"/>
    <w:rsid w:val="00F05ABF"/>
    <w:rsid w:val="00F05AF2"/>
    <w:rsid w:val="00F05CC0"/>
    <w:rsid w:val="00F0600E"/>
    <w:rsid w:val="00F06089"/>
    <w:rsid w:val="00F060D1"/>
    <w:rsid w:val="00F06110"/>
    <w:rsid w:val="00F0635E"/>
    <w:rsid w:val="00F06466"/>
    <w:rsid w:val="00F065A4"/>
    <w:rsid w:val="00F0665B"/>
    <w:rsid w:val="00F06AAB"/>
    <w:rsid w:val="00F06C02"/>
    <w:rsid w:val="00F06D10"/>
    <w:rsid w:val="00F06EC9"/>
    <w:rsid w:val="00F071F4"/>
    <w:rsid w:val="00F07299"/>
    <w:rsid w:val="00F0754A"/>
    <w:rsid w:val="00F076B8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14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1A92"/>
    <w:rsid w:val="00F11BE3"/>
    <w:rsid w:val="00F12150"/>
    <w:rsid w:val="00F12304"/>
    <w:rsid w:val="00F128E0"/>
    <w:rsid w:val="00F12A08"/>
    <w:rsid w:val="00F12A12"/>
    <w:rsid w:val="00F12AD4"/>
    <w:rsid w:val="00F12D93"/>
    <w:rsid w:val="00F12ECC"/>
    <w:rsid w:val="00F13135"/>
    <w:rsid w:val="00F132F9"/>
    <w:rsid w:val="00F13378"/>
    <w:rsid w:val="00F1342D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77A"/>
    <w:rsid w:val="00F14B5F"/>
    <w:rsid w:val="00F14CCE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645"/>
    <w:rsid w:val="00F16AC7"/>
    <w:rsid w:val="00F16B06"/>
    <w:rsid w:val="00F16C32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491"/>
    <w:rsid w:val="00F20723"/>
    <w:rsid w:val="00F208C5"/>
    <w:rsid w:val="00F20A88"/>
    <w:rsid w:val="00F20AB2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4A9"/>
    <w:rsid w:val="00F22653"/>
    <w:rsid w:val="00F22698"/>
    <w:rsid w:val="00F228A4"/>
    <w:rsid w:val="00F22C4E"/>
    <w:rsid w:val="00F22DE7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34"/>
    <w:rsid w:val="00F24D88"/>
    <w:rsid w:val="00F24EC7"/>
    <w:rsid w:val="00F24EF1"/>
    <w:rsid w:val="00F25353"/>
    <w:rsid w:val="00F253BA"/>
    <w:rsid w:val="00F253C0"/>
    <w:rsid w:val="00F254D4"/>
    <w:rsid w:val="00F2564D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8A0"/>
    <w:rsid w:val="00F27927"/>
    <w:rsid w:val="00F279D0"/>
    <w:rsid w:val="00F27B2C"/>
    <w:rsid w:val="00F27ED6"/>
    <w:rsid w:val="00F27F62"/>
    <w:rsid w:val="00F3052F"/>
    <w:rsid w:val="00F3077F"/>
    <w:rsid w:val="00F30908"/>
    <w:rsid w:val="00F309C9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871"/>
    <w:rsid w:val="00F31A56"/>
    <w:rsid w:val="00F31A95"/>
    <w:rsid w:val="00F31BD1"/>
    <w:rsid w:val="00F31F31"/>
    <w:rsid w:val="00F31F98"/>
    <w:rsid w:val="00F32061"/>
    <w:rsid w:val="00F320CC"/>
    <w:rsid w:val="00F32147"/>
    <w:rsid w:val="00F32149"/>
    <w:rsid w:val="00F321D5"/>
    <w:rsid w:val="00F32202"/>
    <w:rsid w:val="00F3242F"/>
    <w:rsid w:val="00F326E6"/>
    <w:rsid w:val="00F32737"/>
    <w:rsid w:val="00F327C5"/>
    <w:rsid w:val="00F3283A"/>
    <w:rsid w:val="00F32993"/>
    <w:rsid w:val="00F32D90"/>
    <w:rsid w:val="00F32E0A"/>
    <w:rsid w:val="00F32E5F"/>
    <w:rsid w:val="00F32EC6"/>
    <w:rsid w:val="00F3359F"/>
    <w:rsid w:val="00F337D1"/>
    <w:rsid w:val="00F33964"/>
    <w:rsid w:val="00F33C15"/>
    <w:rsid w:val="00F33E1F"/>
    <w:rsid w:val="00F33E20"/>
    <w:rsid w:val="00F342EC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3C5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CF0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8A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2A8"/>
    <w:rsid w:val="00F4243B"/>
    <w:rsid w:val="00F42507"/>
    <w:rsid w:val="00F42598"/>
    <w:rsid w:val="00F425FA"/>
    <w:rsid w:val="00F42744"/>
    <w:rsid w:val="00F42A94"/>
    <w:rsid w:val="00F42ACE"/>
    <w:rsid w:val="00F42B53"/>
    <w:rsid w:val="00F42B57"/>
    <w:rsid w:val="00F42B6D"/>
    <w:rsid w:val="00F42EE5"/>
    <w:rsid w:val="00F42EE9"/>
    <w:rsid w:val="00F42EEC"/>
    <w:rsid w:val="00F4305E"/>
    <w:rsid w:val="00F4308B"/>
    <w:rsid w:val="00F430E0"/>
    <w:rsid w:val="00F4323B"/>
    <w:rsid w:val="00F43259"/>
    <w:rsid w:val="00F435AE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3E0"/>
    <w:rsid w:val="00F44551"/>
    <w:rsid w:val="00F4461C"/>
    <w:rsid w:val="00F44683"/>
    <w:rsid w:val="00F44758"/>
    <w:rsid w:val="00F447B2"/>
    <w:rsid w:val="00F44842"/>
    <w:rsid w:val="00F44870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7D"/>
    <w:rsid w:val="00F47CD1"/>
    <w:rsid w:val="00F47DE4"/>
    <w:rsid w:val="00F47EA1"/>
    <w:rsid w:val="00F47F8C"/>
    <w:rsid w:val="00F50038"/>
    <w:rsid w:val="00F502D3"/>
    <w:rsid w:val="00F50696"/>
    <w:rsid w:val="00F50D6E"/>
    <w:rsid w:val="00F51000"/>
    <w:rsid w:val="00F510E4"/>
    <w:rsid w:val="00F51273"/>
    <w:rsid w:val="00F5136B"/>
    <w:rsid w:val="00F513D4"/>
    <w:rsid w:val="00F5143D"/>
    <w:rsid w:val="00F51523"/>
    <w:rsid w:val="00F5156D"/>
    <w:rsid w:val="00F51767"/>
    <w:rsid w:val="00F517B2"/>
    <w:rsid w:val="00F51AB4"/>
    <w:rsid w:val="00F51BC5"/>
    <w:rsid w:val="00F51C12"/>
    <w:rsid w:val="00F51D41"/>
    <w:rsid w:val="00F51E99"/>
    <w:rsid w:val="00F51F1F"/>
    <w:rsid w:val="00F5225F"/>
    <w:rsid w:val="00F522D0"/>
    <w:rsid w:val="00F52557"/>
    <w:rsid w:val="00F525F8"/>
    <w:rsid w:val="00F52825"/>
    <w:rsid w:val="00F528BF"/>
    <w:rsid w:val="00F52F29"/>
    <w:rsid w:val="00F5313B"/>
    <w:rsid w:val="00F53194"/>
    <w:rsid w:val="00F534E1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13C"/>
    <w:rsid w:val="00F551C7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0E"/>
    <w:rsid w:val="00F56C7B"/>
    <w:rsid w:val="00F56D54"/>
    <w:rsid w:val="00F56E53"/>
    <w:rsid w:val="00F570FD"/>
    <w:rsid w:val="00F574AB"/>
    <w:rsid w:val="00F57703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7E0"/>
    <w:rsid w:val="00F62986"/>
    <w:rsid w:val="00F62A0F"/>
    <w:rsid w:val="00F62A1A"/>
    <w:rsid w:val="00F62A74"/>
    <w:rsid w:val="00F62BBA"/>
    <w:rsid w:val="00F62C8F"/>
    <w:rsid w:val="00F62D27"/>
    <w:rsid w:val="00F63053"/>
    <w:rsid w:val="00F63179"/>
    <w:rsid w:val="00F63284"/>
    <w:rsid w:val="00F636F5"/>
    <w:rsid w:val="00F6377E"/>
    <w:rsid w:val="00F63A7A"/>
    <w:rsid w:val="00F63CAD"/>
    <w:rsid w:val="00F63DF3"/>
    <w:rsid w:val="00F63F43"/>
    <w:rsid w:val="00F63FDB"/>
    <w:rsid w:val="00F64054"/>
    <w:rsid w:val="00F6437E"/>
    <w:rsid w:val="00F65102"/>
    <w:rsid w:val="00F65516"/>
    <w:rsid w:val="00F65520"/>
    <w:rsid w:val="00F6557F"/>
    <w:rsid w:val="00F65607"/>
    <w:rsid w:val="00F65793"/>
    <w:rsid w:val="00F6589B"/>
    <w:rsid w:val="00F65A01"/>
    <w:rsid w:val="00F65B76"/>
    <w:rsid w:val="00F65BAF"/>
    <w:rsid w:val="00F66766"/>
    <w:rsid w:val="00F66831"/>
    <w:rsid w:val="00F668FD"/>
    <w:rsid w:val="00F66A0F"/>
    <w:rsid w:val="00F66AFA"/>
    <w:rsid w:val="00F66C10"/>
    <w:rsid w:val="00F66D01"/>
    <w:rsid w:val="00F66E78"/>
    <w:rsid w:val="00F671A9"/>
    <w:rsid w:val="00F671C1"/>
    <w:rsid w:val="00F672B9"/>
    <w:rsid w:val="00F672E0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4E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CF3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8AD"/>
    <w:rsid w:val="00F74942"/>
    <w:rsid w:val="00F74C0E"/>
    <w:rsid w:val="00F74E1E"/>
    <w:rsid w:val="00F74E35"/>
    <w:rsid w:val="00F74F02"/>
    <w:rsid w:val="00F75182"/>
    <w:rsid w:val="00F75307"/>
    <w:rsid w:val="00F75475"/>
    <w:rsid w:val="00F75492"/>
    <w:rsid w:val="00F7588C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51B"/>
    <w:rsid w:val="00F766B7"/>
    <w:rsid w:val="00F76AA4"/>
    <w:rsid w:val="00F774FA"/>
    <w:rsid w:val="00F776EC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0D08"/>
    <w:rsid w:val="00F80D6E"/>
    <w:rsid w:val="00F81275"/>
    <w:rsid w:val="00F81654"/>
    <w:rsid w:val="00F8198F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B"/>
    <w:rsid w:val="00F8279C"/>
    <w:rsid w:val="00F82801"/>
    <w:rsid w:val="00F8282A"/>
    <w:rsid w:val="00F82A10"/>
    <w:rsid w:val="00F82B0D"/>
    <w:rsid w:val="00F831AA"/>
    <w:rsid w:val="00F83322"/>
    <w:rsid w:val="00F833B1"/>
    <w:rsid w:val="00F834DF"/>
    <w:rsid w:val="00F83556"/>
    <w:rsid w:val="00F83798"/>
    <w:rsid w:val="00F837BD"/>
    <w:rsid w:val="00F8384F"/>
    <w:rsid w:val="00F839CD"/>
    <w:rsid w:val="00F83B0E"/>
    <w:rsid w:val="00F83B36"/>
    <w:rsid w:val="00F83BE6"/>
    <w:rsid w:val="00F83D22"/>
    <w:rsid w:val="00F841E4"/>
    <w:rsid w:val="00F84263"/>
    <w:rsid w:val="00F842FC"/>
    <w:rsid w:val="00F84436"/>
    <w:rsid w:val="00F844BE"/>
    <w:rsid w:val="00F845B9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222"/>
    <w:rsid w:val="00F86377"/>
    <w:rsid w:val="00F8656C"/>
    <w:rsid w:val="00F86750"/>
    <w:rsid w:val="00F86768"/>
    <w:rsid w:val="00F86837"/>
    <w:rsid w:val="00F869D4"/>
    <w:rsid w:val="00F86A81"/>
    <w:rsid w:val="00F86DD8"/>
    <w:rsid w:val="00F86F0B"/>
    <w:rsid w:val="00F8722C"/>
    <w:rsid w:val="00F87296"/>
    <w:rsid w:val="00F874EF"/>
    <w:rsid w:val="00F87519"/>
    <w:rsid w:val="00F875D3"/>
    <w:rsid w:val="00F875F7"/>
    <w:rsid w:val="00F875FB"/>
    <w:rsid w:val="00F8774F"/>
    <w:rsid w:val="00F87A7F"/>
    <w:rsid w:val="00F87E31"/>
    <w:rsid w:val="00F87E54"/>
    <w:rsid w:val="00F90333"/>
    <w:rsid w:val="00F9033C"/>
    <w:rsid w:val="00F90359"/>
    <w:rsid w:val="00F903CC"/>
    <w:rsid w:val="00F90429"/>
    <w:rsid w:val="00F90577"/>
    <w:rsid w:val="00F9071D"/>
    <w:rsid w:val="00F9078C"/>
    <w:rsid w:val="00F908C2"/>
    <w:rsid w:val="00F908F1"/>
    <w:rsid w:val="00F90968"/>
    <w:rsid w:val="00F90C10"/>
    <w:rsid w:val="00F90EC5"/>
    <w:rsid w:val="00F91033"/>
    <w:rsid w:val="00F911CE"/>
    <w:rsid w:val="00F9136E"/>
    <w:rsid w:val="00F915E3"/>
    <w:rsid w:val="00F91789"/>
    <w:rsid w:val="00F91791"/>
    <w:rsid w:val="00F91927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8ED"/>
    <w:rsid w:val="00F93CCA"/>
    <w:rsid w:val="00F93DDD"/>
    <w:rsid w:val="00F941D6"/>
    <w:rsid w:val="00F94210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11"/>
    <w:rsid w:val="00F94EB3"/>
    <w:rsid w:val="00F94FB6"/>
    <w:rsid w:val="00F94FE2"/>
    <w:rsid w:val="00F9581D"/>
    <w:rsid w:val="00F95966"/>
    <w:rsid w:val="00F95984"/>
    <w:rsid w:val="00F95A89"/>
    <w:rsid w:val="00F95AE6"/>
    <w:rsid w:val="00F95B4D"/>
    <w:rsid w:val="00F95FE8"/>
    <w:rsid w:val="00F96030"/>
    <w:rsid w:val="00F9621B"/>
    <w:rsid w:val="00F9630A"/>
    <w:rsid w:val="00F9633C"/>
    <w:rsid w:val="00F9641E"/>
    <w:rsid w:val="00F966EF"/>
    <w:rsid w:val="00F967B1"/>
    <w:rsid w:val="00F96AAF"/>
    <w:rsid w:val="00F96B8A"/>
    <w:rsid w:val="00F96BAA"/>
    <w:rsid w:val="00F96C5D"/>
    <w:rsid w:val="00F96E40"/>
    <w:rsid w:val="00F97073"/>
    <w:rsid w:val="00F971FD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3BF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B10"/>
    <w:rsid w:val="00FA2EDA"/>
    <w:rsid w:val="00FA329B"/>
    <w:rsid w:val="00FA334A"/>
    <w:rsid w:val="00FA361E"/>
    <w:rsid w:val="00FA372F"/>
    <w:rsid w:val="00FA37CF"/>
    <w:rsid w:val="00FA391B"/>
    <w:rsid w:val="00FA39E2"/>
    <w:rsid w:val="00FA3B28"/>
    <w:rsid w:val="00FA3C65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499"/>
    <w:rsid w:val="00FA55B3"/>
    <w:rsid w:val="00FA593B"/>
    <w:rsid w:val="00FA599A"/>
    <w:rsid w:val="00FA5A5C"/>
    <w:rsid w:val="00FA608F"/>
    <w:rsid w:val="00FA62C9"/>
    <w:rsid w:val="00FA64A4"/>
    <w:rsid w:val="00FA66BE"/>
    <w:rsid w:val="00FA67B5"/>
    <w:rsid w:val="00FA698C"/>
    <w:rsid w:val="00FA6CE3"/>
    <w:rsid w:val="00FA6D28"/>
    <w:rsid w:val="00FA6DF0"/>
    <w:rsid w:val="00FA6E32"/>
    <w:rsid w:val="00FA6E37"/>
    <w:rsid w:val="00FA6E75"/>
    <w:rsid w:val="00FA6FFD"/>
    <w:rsid w:val="00FA7007"/>
    <w:rsid w:val="00FA7082"/>
    <w:rsid w:val="00FA7163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1DC"/>
    <w:rsid w:val="00FB03A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80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4A8"/>
    <w:rsid w:val="00FB455B"/>
    <w:rsid w:val="00FB4637"/>
    <w:rsid w:val="00FB46F8"/>
    <w:rsid w:val="00FB47FE"/>
    <w:rsid w:val="00FB48B6"/>
    <w:rsid w:val="00FB4914"/>
    <w:rsid w:val="00FB507D"/>
    <w:rsid w:val="00FB50AC"/>
    <w:rsid w:val="00FB5348"/>
    <w:rsid w:val="00FB587F"/>
    <w:rsid w:val="00FB58BE"/>
    <w:rsid w:val="00FB594E"/>
    <w:rsid w:val="00FB5968"/>
    <w:rsid w:val="00FB5E6C"/>
    <w:rsid w:val="00FB5EBE"/>
    <w:rsid w:val="00FB6729"/>
    <w:rsid w:val="00FB6870"/>
    <w:rsid w:val="00FB6CAF"/>
    <w:rsid w:val="00FB6CDD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7"/>
    <w:rsid w:val="00FC118C"/>
    <w:rsid w:val="00FC15FC"/>
    <w:rsid w:val="00FC180A"/>
    <w:rsid w:val="00FC1952"/>
    <w:rsid w:val="00FC1C8E"/>
    <w:rsid w:val="00FC1E17"/>
    <w:rsid w:val="00FC1FD2"/>
    <w:rsid w:val="00FC2148"/>
    <w:rsid w:val="00FC2229"/>
    <w:rsid w:val="00FC2876"/>
    <w:rsid w:val="00FC2A90"/>
    <w:rsid w:val="00FC2E6B"/>
    <w:rsid w:val="00FC3389"/>
    <w:rsid w:val="00FC33E4"/>
    <w:rsid w:val="00FC3484"/>
    <w:rsid w:val="00FC3543"/>
    <w:rsid w:val="00FC3601"/>
    <w:rsid w:val="00FC385E"/>
    <w:rsid w:val="00FC3A78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5FF"/>
    <w:rsid w:val="00FC7AE6"/>
    <w:rsid w:val="00FC7B7D"/>
    <w:rsid w:val="00FC7EEA"/>
    <w:rsid w:val="00FD00E2"/>
    <w:rsid w:val="00FD0374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7EA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143"/>
    <w:rsid w:val="00FD46BB"/>
    <w:rsid w:val="00FD47A9"/>
    <w:rsid w:val="00FD483B"/>
    <w:rsid w:val="00FD4A34"/>
    <w:rsid w:val="00FD4A4D"/>
    <w:rsid w:val="00FD4B23"/>
    <w:rsid w:val="00FD4C1A"/>
    <w:rsid w:val="00FD4E24"/>
    <w:rsid w:val="00FD4FA5"/>
    <w:rsid w:val="00FD503F"/>
    <w:rsid w:val="00FD50DD"/>
    <w:rsid w:val="00FD50EC"/>
    <w:rsid w:val="00FD546D"/>
    <w:rsid w:val="00FD558B"/>
    <w:rsid w:val="00FD55C1"/>
    <w:rsid w:val="00FD5657"/>
    <w:rsid w:val="00FD586D"/>
    <w:rsid w:val="00FD5888"/>
    <w:rsid w:val="00FD5C14"/>
    <w:rsid w:val="00FD5D32"/>
    <w:rsid w:val="00FD5D3A"/>
    <w:rsid w:val="00FD5EC5"/>
    <w:rsid w:val="00FD5FAF"/>
    <w:rsid w:val="00FD60DD"/>
    <w:rsid w:val="00FD61E3"/>
    <w:rsid w:val="00FD66DD"/>
    <w:rsid w:val="00FD6A78"/>
    <w:rsid w:val="00FD6B9D"/>
    <w:rsid w:val="00FD6C3F"/>
    <w:rsid w:val="00FD6C45"/>
    <w:rsid w:val="00FD6E13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0A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2B3"/>
    <w:rsid w:val="00FE4353"/>
    <w:rsid w:val="00FE466A"/>
    <w:rsid w:val="00FE489D"/>
    <w:rsid w:val="00FE4CD4"/>
    <w:rsid w:val="00FE4CD9"/>
    <w:rsid w:val="00FE4E71"/>
    <w:rsid w:val="00FE4EF1"/>
    <w:rsid w:val="00FE5129"/>
    <w:rsid w:val="00FE512C"/>
    <w:rsid w:val="00FE526F"/>
    <w:rsid w:val="00FE534B"/>
    <w:rsid w:val="00FE53F2"/>
    <w:rsid w:val="00FE5404"/>
    <w:rsid w:val="00FE552B"/>
    <w:rsid w:val="00FE56E1"/>
    <w:rsid w:val="00FE57D8"/>
    <w:rsid w:val="00FE57E8"/>
    <w:rsid w:val="00FE5B89"/>
    <w:rsid w:val="00FE5C91"/>
    <w:rsid w:val="00FE5D2A"/>
    <w:rsid w:val="00FE5DAB"/>
    <w:rsid w:val="00FE5E69"/>
    <w:rsid w:val="00FE6296"/>
    <w:rsid w:val="00FE6346"/>
    <w:rsid w:val="00FE64F4"/>
    <w:rsid w:val="00FE6700"/>
    <w:rsid w:val="00FE684D"/>
    <w:rsid w:val="00FE696E"/>
    <w:rsid w:val="00FE6A54"/>
    <w:rsid w:val="00FE6DC5"/>
    <w:rsid w:val="00FE6EC6"/>
    <w:rsid w:val="00FE6F01"/>
    <w:rsid w:val="00FE76B0"/>
    <w:rsid w:val="00FE78EC"/>
    <w:rsid w:val="00FE7BD1"/>
    <w:rsid w:val="00FE7D6E"/>
    <w:rsid w:val="00FE7DE8"/>
    <w:rsid w:val="00FE7EE1"/>
    <w:rsid w:val="00FF042B"/>
    <w:rsid w:val="00FF0510"/>
    <w:rsid w:val="00FF052E"/>
    <w:rsid w:val="00FF05D3"/>
    <w:rsid w:val="00FF0814"/>
    <w:rsid w:val="00FF0A2E"/>
    <w:rsid w:val="00FF0CC5"/>
    <w:rsid w:val="00FF13AD"/>
    <w:rsid w:val="00FF1970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B96"/>
    <w:rsid w:val="00FF2DA2"/>
    <w:rsid w:val="00FF3143"/>
    <w:rsid w:val="00FF35A6"/>
    <w:rsid w:val="00FF366F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78B"/>
    <w:rsid w:val="00FF59FD"/>
    <w:rsid w:val="00FF5A51"/>
    <w:rsid w:val="00FF5D4A"/>
    <w:rsid w:val="00FF5F1A"/>
    <w:rsid w:val="00FF6195"/>
    <w:rsid w:val="00FF626A"/>
    <w:rsid w:val="00FF6396"/>
    <w:rsid w:val="00FF6B4C"/>
    <w:rsid w:val="00FF6FD2"/>
    <w:rsid w:val="00FF70DA"/>
    <w:rsid w:val="00FF71F7"/>
    <w:rsid w:val="00FF749A"/>
    <w:rsid w:val="00FF75B1"/>
    <w:rsid w:val="00FF7605"/>
    <w:rsid w:val="00FF77C4"/>
    <w:rsid w:val="00FF7895"/>
    <w:rsid w:val="00FF78F5"/>
    <w:rsid w:val="00FF7A5B"/>
    <w:rsid w:val="00FF7F97"/>
    <w:rsid w:val="1051A752"/>
    <w:rsid w:val="452ABE9A"/>
    <w:rsid w:val="57FB9C20"/>
    <w:rsid w:val="683CE281"/>
    <w:rsid w:val="6B42E2FD"/>
    <w:rsid w:val="7E03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70A9197A-C089-4CFB-B259-96A0104E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A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normaltextrun">
    <w:name w:val="normaltextrun"/>
    <w:basedOn w:val="DefaultParagraphFont"/>
    <w:rsid w:val="00FF59FD"/>
  </w:style>
  <w:style w:type="character" w:customStyle="1" w:styleId="eop">
    <w:name w:val="eop"/>
    <w:basedOn w:val="DefaultParagraphFont"/>
    <w:rsid w:val="00FF59FD"/>
  </w:style>
  <w:style w:type="paragraph" w:customStyle="1" w:styleId="paragraph">
    <w:name w:val="paragraph"/>
    <w:basedOn w:val="Normal"/>
    <w:rsid w:val="00F827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4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6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7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0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9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2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0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5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0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99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9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9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03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5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4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8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3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47E1-71E6-40A9-A39D-4B0A0B46A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D94AE-AB69-401D-8F04-FB96F8010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2F45B-F0B9-431E-AE5C-47120D4B07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45</Pages>
  <Words>8580</Words>
  <Characters>47796</Characters>
  <Application>Microsoft Office Word</Application>
  <DocSecurity>0</DocSecurity>
  <Lines>5310</Lines>
  <Paragraphs>2562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53814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Natthacha, Akarapredee</dc:creator>
  <cp:keywords/>
  <dc:description/>
  <cp:lastModifiedBy>Somjai, Nigonyanont</cp:lastModifiedBy>
  <cp:revision>3</cp:revision>
  <cp:lastPrinted>2026-02-11T22:17:00Z</cp:lastPrinted>
  <dcterms:created xsi:type="dcterms:W3CDTF">2026-02-18T01:14:00Z</dcterms:created>
  <dcterms:modified xsi:type="dcterms:W3CDTF">2026-02-18T01:16:00Z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