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B5BE9" w14:textId="704E5EF8" w:rsidR="00460343" w:rsidRPr="00C327F6" w:rsidRDefault="00DC61F2" w:rsidP="00FD466E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>
        <w:rPr>
          <w:rFonts w:ascii="Angsana New" w:hAnsi="Angsana New"/>
          <w:b w:val="0"/>
          <w:bCs/>
          <w:sz w:val="30"/>
          <w:szCs w:val="30"/>
          <w:lang w:bidi="th-TH"/>
        </w:rPr>
        <w:t xml:space="preserve"> </w:t>
      </w:r>
      <w:r w:rsidR="00460343" w:rsidRPr="00C327F6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="00460343" w:rsidRPr="00C327F6">
        <w:rPr>
          <w:rFonts w:ascii="Angsana New" w:hAnsi="Angsana New" w:hint="cs"/>
          <w:b w:val="0"/>
          <w:bCs/>
          <w:sz w:val="30"/>
          <w:szCs w:val="30"/>
        </w:rPr>
        <w:tab/>
      </w:r>
      <w:r w:rsidR="00460343" w:rsidRPr="00C327F6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5431B822" w14:textId="77777777" w:rsidR="00460343" w:rsidRPr="00C327F6" w:rsidRDefault="00460343" w:rsidP="00460343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14:paraId="5B623575" w14:textId="47CC840E" w:rsidR="00CD728B" w:rsidRPr="00C327F6" w:rsidRDefault="00CD728B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24B1B50F" w14:textId="277CFB04" w:rsidR="00CD728B" w:rsidRPr="00C327F6" w:rsidRDefault="00CD728B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327F6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27286026" w14:textId="391E5504" w:rsidR="007C30F1" w:rsidRPr="00C327F6" w:rsidRDefault="00E53C8A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hint="cs"/>
          <w:sz w:val="30"/>
          <w:szCs w:val="30"/>
          <w:cs/>
          <w:lang w:bidi="th-TH"/>
        </w:rPr>
        <w:t>นโยบายการบัญชีที่มีสาระสำคัญ</w:t>
      </w:r>
    </w:p>
    <w:p w14:paraId="4345C940" w14:textId="78409747" w:rsidR="00460343" w:rsidRPr="00C327F6" w:rsidRDefault="00460343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327F6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0F8746E" w14:textId="6D47A637" w:rsidR="00644100" w:rsidRPr="00C327F6" w:rsidRDefault="00644100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327F6">
        <w:rPr>
          <w:rFonts w:asciiTheme="majorBidi" w:hAnsiTheme="majorBidi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A49CCD4" w14:textId="70C08FA0" w:rsidR="00743E9F" w:rsidRPr="00C327F6" w:rsidRDefault="00743E9F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327F6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0D6F224D" w14:textId="471C5064" w:rsidR="00644100" w:rsidRPr="00C327F6" w:rsidRDefault="00644100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327F6">
        <w:rPr>
          <w:rFonts w:asciiTheme="majorBidi" w:hAnsiTheme="majorBidi" w:hint="cs"/>
          <w:sz w:val="30"/>
          <w:szCs w:val="30"/>
          <w:cs/>
          <w:lang w:bidi="th-TH"/>
        </w:rPr>
        <w:t>สินค้าคงเหลือ</w:t>
      </w:r>
    </w:p>
    <w:p w14:paraId="6022C7A1" w14:textId="568DC804" w:rsidR="00F35659" w:rsidRPr="00C327F6" w:rsidRDefault="00F35659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327F6">
        <w:rPr>
          <w:rFonts w:asciiTheme="majorBidi" w:hAnsiTheme="majorBidi" w:cstheme="majorBidi"/>
          <w:sz w:val="30"/>
          <w:szCs w:val="30"/>
          <w:cs/>
          <w:lang w:bidi="th-TH"/>
        </w:rPr>
        <w:t>เงิน</w:t>
      </w:r>
      <w:r w:rsidRPr="00C327F6">
        <w:rPr>
          <w:rFonts w:asciiTheme="majorBidi" w:hAnsiTheme="majorBidi" w:hint="cs"/>
          <w:sz w:val="30"/>
          <w:szCs w:val="30"/>
          <w:cs/>
          <w:lang w:bidi="th-TH"/>
        </w:rPr>
        <w:t>ลงทุนในบริษัทย่อย</w:t>
      </w:r>
      <w:r w:rsidRPr="00C327F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</w:p>
    <w:p w14:paraId="3D6FA535" w14:textId="051547E3" w:rsidR="00207C50" w:rsidRPr="00C327F6" w:rsidRDefault="00207C50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hint="cs"/>
          <w:sz w:val="30"/>
          <w:szCs w:val="30"/>
          <w:cs/>
          <w:lang w:bidi="th-TH"/>
        </w:rPr>
        <w:t>เงินลงทุนในการร่วมค้า</w:t>
      </w:r>
      <w:r w:rsidR="00C66659" w:rsidRPr="00C327F6">
        <w:rPr>
          <w:rFonts w:asciiTheme="majorBidi" w:hAnsiTheme="majorBidi" w:hint="cs"/>
          <w:sz w:val="30"/>
          <w:szCs w:val="30"/>
          <w:cs/>
          <w:lang w:bidi="th-TH"/>
        </w:rPr>
        <w:t>และบริษัทร่วม</w:t>
      </w:r>
    </w:p>
    <w:p w14:paraId="500EF8EF" w14:textId="6A4833BA" w:rsidR="00644100" w:rsidRPr="00C327F6" w:rsidRDefault="00644100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327F6">
        <w:rPr>
          <w:rFonts w:asciiTheme="majorBidi" w:hAnsiTheme="majorBidi"/>
          <w:sz w:val="30"/>
          <w:szCs w:val="30"/>
          <w:cs/>
          <w:lang w:bidi="th-TH"/>
        </w:rPr>
        <w:t>สินทรัพย์ทางการเงิน</w:t>
      </w:r>
      <w:r w:rsidR="00F35659" w:rsidRPr="00C327F6">
        <w:rPr>
          <w:rFonts w:asciiTheme="majorBidi" w:hAnsiTheme="majorBidi" w:hint="cs"/>
          <w:sz w:val="30"/>
          <w:szCs w:val="30"/>
          <w:cs/>
          <w:lang w:bidi="th-TH"/>
        </w:rPr>
        <w:t>ที่อยู่ในความต้องการของตลาด</w:t>
      </w:r>
    </w:p>
    <w:p w14:paraId="2730B967" w14:textId="0AB138DE" w:rsidR="00644100" w:rsidRPr="00C327F6" w:rsidRDefault="00644100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327F6">
        <w:rPr>
          <w:rFonts w:asciiTheme="majorBidi" w:hAnsiTheme="majorBidi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7E517D92" w14:textId="511649D3" w:rsidR="008E5969" w:rsidRPr="00C327F6" w:rsidRDefault="008E5969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327F6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5F1B0F06" w14:textId="775E361F" w:rsidR="00644100" w:rsidRPr="00C327F6" w:rsidRDefault="00E80391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327F6">
        <w:rPr>
          <w:rFonts w:asciiTheme="majorBidi" w:hAnsiTheme="majorBidi" w:cstheme="majorBidi" w:hint="cs"/>
          <w:sz w:val="30"/>
          <w:szCs w:val="30"/>
          <w:cs/>
          <w:lang w:bidi="th-TH"/>
        </w:rPr>
        <w:t>สัญญาเช่า</w:t>
      </w:r>
    </w:p>
    <w:p w14:paraId="0C08BC70" w14:textId="25216473" w:rsidR="00644100" w:rsidRPr="00C327F6" w:rsidRDefault="00644100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327F6">
        <w:rPr>
          <w:rFonts w:asciiTheme="majorBidi" w:hAnsiTheme="majorBidi" w:cstheme="majorBidi" w:hint="cs"/>
          <w:sz w:val="30"/>
          <w:szCs w:val="30"/>
          <w:cs/>
          <w:lang w:bidi="th-TH"/>
        </w:rPr>
        <w:t>ค่าความนิยม</w:t>
      </w:r>
    </w:p>
    <w:p w14:paraId="0D175AC9" w14:textId="1B02F468" w:rsidR="00644100" w:rsidRPr="00C327F6" w:rsidRDefault="00644100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327F6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สินทรัพย์ไม่มีตัวตน</w:t>
      </w:r>
    </w:p>
    <w:p w14:paraId="752AF34F" w14:textId="4FD04391" w:rsidR="00284B26" w:rsidRPr="00C327F6" w:rsidRDefault="00013787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4935694A" w14:textId="0E9E6F1C" w:rsidR="00E176C0" w:rsidRPr="00C327F6" w:rsidRDefault="00E176C0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hint="cs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52E0789C" w14:textId="489366E9" w:rsidR="00E176C0" w:rsidRPr="00C327F6" w:rsidRDefault="00E176C0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 w:hint="cs"/>
          <w:sz w:val="30"/>
          <w:szCs w:val="30"/>
          <w:cs/>
          <w:lang w:bidi="th-TH"/>
        </w:rPr>
        <w:t>สำรองตามกฎหมาย</w:t>
      </w:r>
    </w:p>
    <w:p w14:paraId="4AC39B39" w14:textId="286BEE5A" w:rsidR="00565C4D" w:rsidRPr="00C327F6" w:rsidRDefault="00565C4D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hint="cs"/>
          <w:sz w:val="30"/>
          <w:szCs w:val="30"/>
          <w:cs/>
          <w:lang w:bidi="th-TH"/>
        </w:rPr>
        <w:t>หุ้นกู้ด้อยสิทธิที่มีลักษณะคล้ายทุน</w:t>
      </w:r>
      <w:r w:rsidR="00780BCC" w:rsidRPr="00C327F6">
        <w:rPr>
          <w:rFonts w:asciiTheme="majorBidi" w:hAnsiTheme="majorBidi" w:hint="cs"/>
          <w:sz w:val="30"/>
          <w:szCs w:val="30"/>
          <w:cs/>
          <w:lang w:bidi="th-TH"/>
        </w:rPr>
        <w:t>ฯ</w:t>
      </w:r>
    </w:p>
    <w:p w14:paraId="67188548" w14:textId="12822884" w:rsidR="00B6432D" w:rsidRPr="00C327F6" w:rsidRDefault="00B6432D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327F6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1D2AA7" w:rsidRPr="00C327F6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787000AE" w14:textId="72BBCE8D" w:rsidR="00E176C0" w:rsidRPr="00C327F6" w:rsidRDefault="00E53C8A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327F6">
        <w:rPr>
          <w:rFonts w:asciiTheme="majorBidi" w:hAnsiTheme="majorBidi" w:cstheme="majorBidi" w:hint="cs"/>
          <w:sz w:val="30"/>
          <w:szCs w:val="30"/>
          <w:cs/>
          <w:lang w:bidi="th-TH"/>
        </w:rPr>
        <w:t>ค่าใช้จ่ายตามธรรมชาติ</w:t>
      </w:r>
    </w:p>
    <w:p w14:paraId="65DFAD68" w14:textId="799D7CA2" w:rsidR="00E176C0" w:rsidRPr="00C327F6" w:rsidRDefault="00E176C0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327F6"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29C3566D" w14:textId="5D4E7846" w:rsidR="00BA279F" w:rsidRPr="00C327F6" w:rsidRDefault="00BA279F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327F6">
        <w:rPr>
          <w:rFonts w:asciiTheme="majorBidi" w:hAnsiTheme="majorBidi" w:cstheme="majorBidi"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14:paraId="16A522B3" w14:textId="624A52C0" w:rsidR="00C0601F" w:rsidRPr="00C327F6" w:rsidRDefault="00523BC5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327F6">
        <w:rPr>
          <w:rFonts w:asciiTheme="majorBidi" w:hAnsiTheme="majorBidi" w:cstheme="majorBidi"/>
          <w:sz w:val="30"/>
          <w:szCs w:val="30"/>
          <w:cs/>
          <w:lang w:val="en-US" w:bidi="th-TH"/>
        </w:rPr>
        <w:t>ขาดทุน</w:t>
      </w:r>
      <w:r w:rsidR="00C0601F" w:rsidRPr="00C327F6">
        <w:rPr>
          <w:rFonts w:asciiTheme="majorBidi" w:hAnsiTheme="majorBidi" w:cstheme="majorBidi"/>
          <w:sz w:val="30"/>
          <w:szCs w:val="30"/>
          <w:cs/>
          <w:lang w:bidi="th-TH"/>
        </w:rPr>
        <w:t>ต่อหุ้น</w:t>
      </w:r>
    </w:p>
    <w:p w14:paraId="5B6BC10E" w14:textId="473A794F" w:rsidR="0079326C" w:rsidRPr="00C327F6" w:rsidRDefault="00E4008D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327F6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เงินปันผล</w:t>
      </w:r>
    </w:p>
    <w:p w14:paraId="2B74D03D" w14:textId="39B37151" w:rsidR="00E176C0" w:rsidRPr="00C327F6" w:rsidRDefault="00FD0C49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327F6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E1B2F47" w14:textId="3D42C967" w:rsidR="009F7298" w:rsidRPr="00C327F6" w:rsidRDefault="00743E9F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327F6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282A0542" w14:textId="21F33C06" w:rsidR="00DC7B7A" w:rsidRPr="00C327F6" w:rsidRDefault="00743E9F" w:rsidP="00DC7B7A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327F6">
        <w:rPr>
          <w:rFonts w:asciiTheme="majorBidi" w:hAnsiTheme="majorBidi" w:cstheme="majorBidi"/>
          <w:sz w:val="30"/>
          <w:szCs w:val="30"/>
          <w:cs/>
          <w:lang w:bidi="th-TH"/>
        </w:rPr>
        <w:t>คดีฟ้องร้อ</w:t>
      </w:r>
      <w:r w:rsidR="00DC7B7A" w:rsidRPr="00C327F6">
        <w:rPr>
          <w:rFonts w:asciiTheme="majorBidi" w:hAnsiTheme="majorBidi" w:cstheme="majorBidi" w:hint="cs"/>
          <w:sz w:val="30"/>
          <w:szCs w:val="30"/>
          <w:cs/>
          <w:lang w:bidi="th-TH"/>
        </w:rPr>
        <w:t>ง</w:t>
      </w:r>
    </w:p>
    <w:p w14:paraId="70D7444A" w14:textId="17E930EB" w:rsidR="00A16001" w:rsidRPr="00C327F6" w:rsidRDefault="00DC7B7A" w:rsidP="00DC7B7A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C327F6"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  <w:r w:rsidR="00A16001" w:rsidRPr="00C327F6">
        <w:rPr>
          <w:rFonts w:asciiTheme="majorBidi" w:hAnsiTheme="majorBidi" w:cstheme="majorBidi"/>
          <w:sz w:val="30"/>
          <w:szCs w:val="30"/>
          <w:cs/>
          <w:lang w:bidi="th-TH"/>
        </w:rPr>
        <w:br w:type="page"/>
      </w:r>
    </w:p>
    <w:p w14:paraId="680655E6" w14:textId="77777777" w:rsidR="00DC7B7A" w:rsidRPr="00C327F6" w:rsidRDefault="00DC7B7A" w:rsidP="00DC7B7A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  <w:sectPr w:rsidR="00DC7B7A" w:rsidRPr="00C327F6" w:rsidSect="00F323A3">
          <w:headerReference w:type="default" r:id="rId11"/>
          <w:footerReference w:type="default" r:id="rId12"/>
          <w:pgSz w:w="11907" w:h="16840" w:orient="landscape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p w14:paraId="2125A83D" w14:textId="5A6E28E9" w:rsidR="0045053B" w:rsidRPr="00C327F6" w:rsidRDefault="0045053B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0C73C95" w14:textId="77777777" w:rsidR="008F334E" w:rsidRPr="00C327F6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6BDED8" w14:textId="5481211B" w:rsidR="008F334E" w:rsidRPr="00C327F6" w:rsidRDefault="008F334E" w:rsidP="00755A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BB2837"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="008707C0" w:rsidRPr="00C327F6">
        <w:rPr>
          <w:rFonts w:asciiTheme="majorBidi" w:hAnsiTheme="majorBidi" w:cstheme="majorBidi" w:hint="cs"/>
          <w:sz w:val="30"/>
          <w:szCs w:val="30"/>
        </w:rPr>
        <w:t>9</w:t>
      </w:r>
      <w:r w:rsidR="0045053B"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="002D6D3F" w:rsidRPr="00C327F6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143C0D" w:rsidRPr="00C327F6">
        <w:rPr>
          <w:rFonts w:asciiTheme="majorBidi" w:hAnsiTheme="majorBidi" w:cstheme="majorBidi"/>
          <w:sz w:val="30"/>
          <w:szCs w:val="30"/>
        </w:rPr>
        <w:t>256</w:t>
      </w:r>
      <w:r w:rsidR="00BD2F2E" w:rsidRPr="00C327F6">
        <w:rPr>
          <w:rFonts w:asciiTheme="majorBidi" w:hAnsiTheme="majorBidi" w:cstheme="majorBidi"/>
          <w:sz w:val="30"/>
          <w:szCs w:val="30"/>
        </w:rPr>
        <w:t>9</w:t>
      </w:r>
    </w:p>
    <w:p w14:paraId="4D5BF2AF" w14:textId="77777777" w:rsidR="002D6D3F" w:rsidRPr="00C327F6" w:rsidRDefault="002D6D3F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40C8561" w14:textId="2BAE27C7" w:rsidR="002D6D3F" w:rsidRPr="00C327F6" w:rsidRDefault="002D6D3F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327F6">
        <w:rPr>
          <w:rFonts w:asciiTheme="majorBidi" w:hAnsiTheme="majorBidi" w:hint="cs"/>
          <w:b/>
          <w:bCs/>
          <w:sz w:val="30"/>
          <w:szCs w:val="30"/>
          <w:cs/>
        </w:rPr>
        <w:t>ข้อมูลทั่วไป</w:t>
      </w:r>
    </w:p>
    <w:p w14:paraId="79A95583" w14:textId="1D33222A" w:rsidR="002D6D3F" w:rsidRPr="00C327F6" w:rsidRDefault="002D6D3F" w:rsidP="002D6D3F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9FE98CA" w14:textId="3FE7362F" w:rsidR="002D6D3F" w:rsidRPr="00C327F6" w:rsidRDefault="002D6D3F" w:rsidP="002D6D3F">
      <w:pPr>
        <w:tabs>
          <w:tab w:val="clear" w:pos="3742"/>
          <w:tab w:val="left" w:pos="3735"/>
        </w:tabs>
        <w:spacing w:line="240" w:lineRule="auto"/>
        <w:ind w:left="540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พีทีที โกลบอล เคมิคอล จำกัด (มหาชน) </w:t>
      </w:r>
      <w:r w:rsidRPr="00C327F6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C327F6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C327F6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="00F35659" w:rsidRPr="00C327F6">
        <w:rPr>
          <w:rFonts w:asciiTheme="majorBidi" w:hAnsiTheme="majorBidi" w:cstheme="majorBidi" w:hint="cs"/>
          <w:spacing w:val="-4"/>
          <w:sz w:val="30"/>
          <w:szCs w:val="30"/>
          <w:cs/>
        </w:rPr>
        <w:t>เป็นนิติบุคคลที่จัดตั้งขึ้นในประเทศไทย และจดทะเบียนกับตลาดหลักทรัพย์แห่งประเท</w:t>
      </w:r>
      <w:r w:rsidR="00193790" w:rsidRPr="00C327F6">
        <w:rPr>
          <w:rFonts w:asciiTheme="majorBidi" w:hAnsiTheme="majorBidi" w:cstheme="majorBidi" w:hint="cs"/>
          <w:spacing w:val="-4"/>
          <w:sz w:val="30"/>
          <w:szCs w:val="30"/>
          <w:cs/>
        </w:rPr>
        <w:t>ศ</w:t>
      </w:r>
      <w:r w:rsidR="00F35659" w:rsidRPr="00C327F6">
        <w:rPr>
          <w:rFonts w:asciiTheme="majorBidi" w:hAnsiTheme="majorBidi" w:cstheme="majorBidi" w:hint="cs"/>
          <w:spacing w:val="-4"/>
          <w:sz w:val="30"/>
          <w:szCs w:val="30"/>
          <w:cs/>
        </w:rPr>
        <w:t>ไทย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C327F6">
        <w:rPr>
          <w:rFonts w:asciiTheme="majorBidi" w:hAnsiTheme="majorBidi" w:cstheme="majorBidi"/>
          <w:sz w:val="30"/>
          <w:szCs w:val="30"/>
        </w:rPr>
        <w:t>19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C327F6">
        <w:rPr>
          <w:rFonts w:asciiTheme="majorBidi" w:hAnsiTheme="majorBidi" w:cstheme="majorBidi"/>
          <w:sz w:val="30"/>
          <w:szCs w:val="30"/>
        </w:rPr>
        <w:t>2554</w:t>
      </w:r>
      <w:r w:rsidR="00193790" w:rsidRPr="00C327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35659" w:rsidRPr="00C327F6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C327F6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="00F35659" w:rsidRPr="00C327F6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C327F6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7385952" w14:textId="77777777" w:rsidR="002D6D3F" w:rsidRPr="00C327F6" w:rsidRDefault="002D6D3F" w:rsidP="002D6D3F">
      <w:pPr>
        <w:tabs>
          <w:tab w:val="clear" w:pos="3742"/>
          <w:tab w:val="left" w:pos="3735"/>
        </w:tabs>
        <w:spacing w:line="240" w:lineRule="auto"/>
        <w:ind w:left="540" w:right="-1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610"/>
        <w:gridCol w:w="6570"/>
      </w:tblGrid>
      <w:tr w:rsidR="004D5290" w:rsidRPr="00C327F6" w14:paraId="0ABF3D65" w14:textId="77777777" w:rsidTr="006D5CBB">
        <w:trPr>
          <w:trHeight w:val="20"/>
        </w:trPr>
        <w:tc>
          <w:tcPr>
            <w:tcW w:w="2610" w:type="dxa"/>
          </w:tcPr>
          <w:p w14:paraId="37C773C2" w14:textId="77777777" w:rsidR="002D6D3F" w:rsidRPr="00C327F6" w:rsidRDefault="002D6D3F" w:rsidP="004C1081">
            <w:pPr>
              <w:tabs>
                <w:tab w:val="left" w:pos="540"/>
              </w:tabs>
              <w:spacing w:line="240" w:lineRule="auto"/>
              <w:ind w:right="-2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6570" w:type="dxa"/>
          </w:tcPr>
          <w:p w14:paraId="79B0B290" w14:textId="16656F55" w:rsidR="002D6D3F" w:rsidRPr="00C327F6" w:rsidRDefault="002D6D3F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เลขที่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555/1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ศูนย์เอนเนอร์ยี่คอมเพล็กซ์ อาคารเอ ชั้น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ถนนวิภาวดีรังสิต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แขวงจตุจักร เขตจตุจักร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กรุงเทพมหานคร ประเทศไทย</w:t>
            </w:r>
          </w:p>
        </w:tc>
      </w:tr>
      <w:tr w:rsidR="004D5290" w:rsidRPr="00C327F6" w14:paraId="67B0D5ED" w14:textId="77777777" w:rsidTr="006D5CBB">
        <w:trPr>
          <w:trHeight w:val="20"/>
        </w:trPr>
        <w:tc>
          <w:tcPr>
            <w:tcW w:w="2610" w:type="dxa"/>
          </w:tcPr>
          <w:p w14:paraId="65A30190" w14:textId="77777777" w:rsidR="002D6D3F" w:rsidRPr="00C327F6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397FE228" w14:textId="77777777" w:rsidR="002D6D3F" w:rsidRPr="00C327F6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(สาขาสำนักงานระยอง)</w:t>
            </w:r>
          </w:p>
        </w:tc>
        <w:tc>
          <w:tcPr>
            <w:tcW w:w="6570" w:type="dxa"/>
          </w:tcPr>
          <w:p w14:paraId="066C18A2" w14:textId="77777777" w:rsidR="006D5CBB" w:rsidRPr="00C327F6" w:rsidRDefault="002D6D3F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327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เลขที่ </w:t>
            </w:r>
            <w:r w:rsidRPr="00C327F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59</w:t>
            </w:r>
            <w:r w:rsidRPr="00C327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ถนนราษฎ์นิยม ตำบลเนินพระ อำเภอเมืองระยอง จังหวัดระยอง </w:t>
            </w:r>
          </w:p>
          <w:p w14:paraId="7A13E122" w14:textId="06132EC4" w:rsidR="002D6D3F" w:rsidRPr="00C327F6" w:rsidRDefault="00490D0F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4D5290" w:rsidRPr="00C327F6" w14:paraId="5782FE79" w14:textId="77777777" w:rsidTr="006D5CBB">
        <w:trPr>
          <w:trHeight w:val="20"/>
        </w:trPr>
        <w:tc>
          <w:tcPr>
            <w:tcW w:w="2610" w:type="dxa"/>
          </w:tcPr>
          <w:p w14:paraId="060BD99D" w14:textId="77777777" w:rsidR="002D6D3F" w:rsidRPr="00C327F6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  <w:p w14:paraId="0FA820D3" w14:textId="77777777" w:rsidR="002D6D3F" w:rsidRPr="00C327F6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(สาขาโรงโอเลฟินส์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6570" w:type="dxa"/>
          </w:tcPr>
          <w:p w14:paraId="744FCE58" w14:textId="77777777" w:rsidR="006D5CBB" w:rsidRPr="00C327F6" w:rsidRDefault="002D6D3F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327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เลขที่ </w:t>
            </w:r>
            <w:r w:rsidRPr="00C327F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14</w:t>
            </w:r>
            <w:r w:rsidRPr="00C327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ถนนไอ-หนึ่ง ตำบลมาบตาพุด อำเภอเมืองระยอง จังหวัดระยอง </w:t>
            </w:r>
          </w:p>
          <w:p w14:paraId="3FFFE863" w14:textId="77B351CB" w:rsidR="002D6D3F" w:rsidRPr="00C327F6" w:rsidRDefault="00490D0F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4D5290" w:rsidRPr="00C327F6" w14:paraId="429F5FCB" w14:textId="77777777" w:rsidTr="006D5CBB">
        <w:trPr>
          <w:trHeight w:val="20"/>
        </w:trPr>
        <w:tc>
          <w:tcPr>
            <w:tcW w:w="2610" w:type="dxa"/>
          </w:tcPr>
          <w:p w14:paraId="57693FFF" w14:textId="77777777" w:rsidR="002D6D3F" w:rsidRPr="00C327F6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  <w:p w14:paraId="7BC903E2" w14:textId="77777777" w:rsidR="002D6D3F" w:rsidRPr="00C327F6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(สาขาโรงโอเลฟินส์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6570" w:type="dxa"/>
          </w:tcPr>
          <w:p w14:paraId="33863E40" w14:textId="77777777" w:rsidR="006D5CBB" w:rsidRPr="00C327F6" w:rsidRDefault="002D6D3F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เลขที่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ถนนไอ-สี่ ตำบลมาบตาพุด อำเภอเมืองระยอง จังหวัดระยอง </w:t>
            </w:r>
          </w:p>
          <w:p w14:paraId="69A6E4AB" w14:textId="15587B0C" w:rsidR="002D6D3F" w:rsidRPr="00C327F6" w:rsidRDefault="006D5CBB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2D6D3F"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4D5290" w:rsidRPr="00C327F6" w14:paraId="100C083B" w14:textId="77777777" w:rsidTr="006D5CBB">
        <w:trPr>
          <w:trHeight w:val="20"/>
        </w:trPr>
        <w:tc>
          <w:tcPr>
            <w:tcW w:w="2610" w:type="dxa"/>
          </w:tcPr>
          <w:p w14:paraId="772AC942" w14:textId="77777777" w:rsidR="002D6D3F" w:rsidRPr="00C327F6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  <w:p w14:paraId="3F77D300" w14:textId="77777777" w:rsidR="002D6D3F" w:rsidRPr="00C327F6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(สาขาโรงอะโรเมติกส์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6570" w:type="dxa"/>
          </w:tcPr>
          <w:p w14:paraId="25EE996B" w14:textId="77777777" w:rsidR="006D5CBB" w:rsidRPr="00C327F6" w:rsidRDefault="002D6D3F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327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เลขที่ </w:t>
            </w:r>
            <w:r w:rsidRPr="00C327F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  <w:r w:rsidRPr="00C327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ถนนไอ-สอง ตำบลมาบตาพุด อำเภอเมืองระยอง จังหวัดระยอง</w:t>
            </w:r>
            <w:r w:rsidRPr="00C327F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  <w:p w14:paraId="72E681BC" w14:textId="39D82F5E" w:rsidR="002D6D3F" w:rsidRPr="00C327F6" w:rsidRDefault="00490D0F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4D5290" w:rsidRPr="00C327F6" w14:paraId="17E4E355" w14:textId="77777777" w:rsidTr="006D5CBB">
        <w:trPr>
          <w:trHeight w:val="20"/>
        </w:trPr>
        <w:tc>
          <w:tcPr>
            <w:tcW w:w="2610" w:type="dxa"/>
          </w:tcPr>
          <w:p w14:paraId="38A46785" w14:textId="77777777" w:rsidR="002D6D3F" w:rsidRPr="00C327F6" w:rsidRDefault="002D6D3F" w:rsidP="004C108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  <w:p w14:paraId="162439FA" w14:textId="77777777" w:rsidR="002D6D3F" w:rsidRPr="00C327F6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(สาขาโรงอะโรเมติกส์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6570" w:type="dxa"/>
          </w:tcPr>
          <w:p w14:paraId="06D0EB70" w14:textId="77777777" w:rsidR="002D6D3F" w:rsidRPr="00C327F6" w:rsidRDefault="002D6D3F" w:rsidP="00255CB4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เลขที่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98/9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ถนนทางหลวงระยอง-สาย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3191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ตำบลมาบตาพุด อำเภอเมืองระยอง จังหวัดระยอง ประเทศไทย</w:t>
            </w:r>
          </w:p>
        </w:tc>
      </w:tr>
      <w:tr w:rsidR="004D5290" w:rsidRPr="00C327F6" w14:paraId="7314D534" w14:textId="77777777" w:rsidTr="006D5CBB">
        <w:trPr>
          <w:trHeight w:val="20"/>
        </w:trPr>
        <w:tc>
          <w:tcPr>
            <w:tcW w:w="2610" w:type="dxa"/>
          </w:tcPr>
          <w:p w14:paraId="42F1FDD5" w14:textId="77777777" w:rsidR="002D6D3F" w:rsidRPr="00C327F6" w:rsidRDefault="002D6D3F" w:rsidP="004C108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  <w:p w14:paraId="58A3B8EE" w14:textId="77777777" w:rsidR="002D6D3F" w:rsidRPr="00C327F6" w:rsidRDefault="002D6D3F" w:rsidP="004C108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(สาขาโรงกลั่นน้ำมัน)</w:t>
            </w:r>
          </w:p>
        </w:tc>
        <w:tc>
          <w:tcPr>
            <w:tcW w:w="6570" w:type="dxa"/>
          </w:tcPr>
          <w:p w14:paraId="534CA07F" w14:textId="77777777" w:rsidR="006D5CBB" w:rsidRPr="00C327F6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327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ab/>
              <w:t xml:space="preserve">เลขที่ </w:t>
            </w:r>
            <w:r w:rsidRPr="00C327F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  <w:r w:rsidRPr="00C327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ถนนไอ-แปด ตำบลมาบตาพุด อำเภอเมืองระยอง จังหวัดระยอง </w:t>
            </w:r>
          </w:p>
          <w:p w14:paraId="1BFA7986" w14:textId="0BA3018A" w:rsidR="002D6D3F" w:rsidRPr="00C327F6" w:rsidRDefault="00490D0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4D5290" w:rsidRPr="00C327F6" w14:paraId="23525732" w14:textId="77777777" w:rsidTr="006D5CBB">
        <w:trPr>
          <w:trHeight w:val="20"/>
        </w:trPr>
        <w:tc>
          <w:tcPr>
            <w:tcW w:w="2610" w:type="dxa"/>
          </w:tcPr>
          <w:p w14:paraId="01442FB2" w14:textId="77777777" w:rsidR="002D6D3F" w:rsidRPr="00C327F6" w:rsidRDefault="002D6D3F" w:rsidP="004C108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  <w:p w14:paraId="2FE66042" w14:textId="77777777" w:rsidR="002D6D3F" w:rsidRPr="00C327F6" w:rsidRDefault="002D6D3F" w:rsidP="004C1081">
            <w:pPr>
              <w:tabs>
                <w:tab w:val="left" w:pos="540"/>
              </w:tabs>
              <w:spacing w:line="240" w:lineRule="auto"/>
              <w:ind w:left="156" w:right="-194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(สาขาท่าเทียบเรือและ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คลังผลิตภัณฑ์)</w:t>
            </w:r>
          </w:p>
        </w:tc>
        <w:tc>
          <w:tcPr>
            <w:tcW w:w="6570" w:type="dxa"/>
          </w:tcPr>
          <w:p w14:paraId="22A67751" w14:textId="77777777" w:rsidR="006D5CBB" w:rsidRPr="00C327F6" w:rsidRDefault="002D6D3F" w:rsidP="004C1081">
            <w:pPr>
              <w:tabs>
                <w:tab w:val="left" w:pos="193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327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เลขที่ </w:t>
            </w:r>
            <w:r w:rsidRPr="00C327F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</w:t>
            </w:r>
            <w:r w:rsidRPr="00C327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ถนนโรงปุ๋ย ตำบลมาบตาพุด อำเภอเมืองระยอง จังหวัดระยอง</w:t>
            </w:r>
            <w:r w:rsidRPr="00C327F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  <w:p w14:paraId="34079E58" w14:textId="265481F9" w:rsidR="002D6D3F" w:rsidRPr="00C327F6" w:rsidRDefault="00490D0F" w:rsidP="004C1081">
            <w:pPr>
              <w:tabs>
                <w:tab w:val="left" w:pos="193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4D5290" w:rsidRPr="00C327F6" w14:paraId="6B70AD0B" w14:textId="77777777" w:rsidTr="006D5CBB">
        <w:trPr>
          <w:trHeight w:val="20"/>
        </w:trPr>
        <w:tc>
          <w:tcPr>
            <w:tcW w:w="2610" w:type="dxa"/>
          </w:tcPr>
          <w:p w14:paraId="699982F0" w14:textId="77777777" w:rsidR="002D6D3F" w:rsidRPr="00C327F6" w:rsidRDefault="002D6D3F" w:rsidP="00337E6A">
            <w:pPr>
              <w:tabs>
                <w:tab w:val="clear" w:pos="3742"/>
                <w:tab w:val="left" w:pos="540"/>
                <w:tab w:val="left" w:pos="3735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  <w:p w14:paraId="414130F1" w14:textId="77777777" w:rsidR="002D6D3F" w:rsidRPr="00C327F6" w:rsidRDefault="002D6D3F" w:rsidP="00337E6A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(สาขาคลังสำรองอะโรเมติกส์)</w:t>
            </w:r>
          </w:p>
        </w:tc>
        <w:tc>
          <w:tcPr>
            <w:tcW w:w="6570" w:type="dxa"/>
          </w:tcPr>
          <w:p w14:paraId="0D5C3426" w14:textId="77777777" w:rsidR="006D5CBB" w:rsidRPr="00C327F6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327F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เลขที่ </w:t>
            </w:r>
            <w:r w:rsidRPr="00C327F6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11</w:t>
            </w:r>
            <w:r w:rsidRPr="00C327F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ถนนไอ-สี่ ตำบลมาบตาพุด อำเภอเมืองระยอง จังหวัดระยอง</w:t>
            </w:r>
            <w:r w:rsidRPr="00C327F6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</w:p>
          <w:p w14:paraId="7CFF5BC6" w14:textId="25B707BA" w:rsidR="002D6D3F" w:rsidRPr="00C327F6" w:rsidRDefault="00AD1A2A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4D5290" w:rsidRPr="00C327F6" w14:paraId="6B5C542D" w14:textId="77777777" w:rsidTr="006D5CBB">
        <w:trPr>
          <w:trHeight w:val="20"/>
        </w:trPr>
        <w:tc>
          <w:tcPr>
            <w:tcW w:w="2610" w:type="dxa"/>
          </w:tcPr>
          <w:p w14:paraId="5CAB7169" w14:textId="77777777" w:rsidR="002D6D3F" w:rsidRPr="00C327F6" w:rsidRDefault="002D6D3F" w:rsidP="00337E6A">
            <w:pPr>
              <w:tabs>
                <w:tab w:val="clear" w:pos="3742"/>
                <w:tab w:val="left" w:pos="540"/>
                <w:tab w:val="left" w:pos="3735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  <w:p w14:paraId="382AB112" w14:textId="77777777" w:rsidR="002D6D3F" w:rsidRPr="00C327F6" w:rsidRDefault="002D6D3F" w:rsidP="00337E6A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(สาขาแล็บเซอร์วิสเซ็นเตอร์)</w:t>
            </w:r>
          </w:p>
        </w:tc>
        <w:tc>
          <w:tcPr>
            <w:tcW w:w="6570" w:type="dxa"/>
          </w:tcPr>
          <w:p w14:paraId="58D7D6E7" w14:textId="77777777" w:rsidR="002D6D3F" w:rsidRPr="00C327F6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เลขที่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24/9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ถนนปกรณ์สงเคราะห์ราษฎร์ ตำบลมาบตาพุด อำเภอเมืองระยอง จังหวัดระยอง ประเทศไทย</w:t>
            </w:r>
          </w:p>
        </w:tc>
      </w:tr>
      <w:tr w:rsidR="004D5290" w:rsidRPr="00C327F6" w14:paraId="2C92D00B" w14:textId="77777777" w:rsidTr="006D5CBB">
        <w:trPr>
          <w:trHeight w:val="20"/>
        </w:trPr>
        <w:tc>
          <w:tcPr>
            <w:tcW w:w="2610" w:type="dxa"/>
          </w:tcPr>
          <w:p w14:paraId="501630A4" w14:textId="77777777" w:rsidR="002D6D3F" w:rsidRPr="00C327F6" w:rsidRDefault="002D6D3F" w:rsidP="004C1081">
            <w:pPr>
              <w:tabs>
                <w:tab w:val="clear" w:pos="3742"/>
                <w:tab w:val="left" w:pos="540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  <w:p w14:paraId="7E54EBCD" w14:textId="024AB027" w:rsidR="002D6D3F" w:rsidRPr="00C327F6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(สาขาจีซี </w:t>
            </w:r>
            <w:r w:rsidR="00BE16F2" w:rsidRPr="00C327F6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6570" w:type="dxa"/>
          </w:tcPr>
          <w:p w14:paraId="1AE70AB7" w14:textId="201E90F4" w:rsidR="002D6D3F" w:rsidRPr="00C327F6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pacing w:val="6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pacing w:val="6"/>
                <w:sz w:val="30"/>
                <w:szCs w:val="30"/>
              </w:rPr>
              <w:t>:</w:t>
            </w:r>
            <w:r w:rsidRPr="00C327F6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ab/>
            </w:r>
            <w:r w:rsidRPr="00C327F6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 xml:space="preserve">เลขที่ </w:t>
            </w:r>
            <w:r w:rsidRPr="00C327F6">
              <w:rPr>
                <w:rFonts w:asciiTheme="majorBidi" w:hAnsiTheme="majorBidi" w:cstheme="majorBidi"/>
                <w:spacing w:val="8"/>
                <w:sz w:val="30"/>
                <w:szCs w:val="30"/>
              </w:rPr>
              <w:t xml:space="preserve">555/1 </w:t>
            </w:r>
            <w:r w:rsidRPr="00C327F6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ศูนย์เอนเนอร์ยี่คอมเพล็กซ์</w:t>
            </w:r>
            <w:r w:rsidRPr="00C327F6">
              <w:rPr>
                <w:rFonts w:asciiTheme="majorBidi" w:hAnsiTheme="majorBidi" w:cstheme="majorBidi"/>
                <w:spacing w:val="8"/>
                <w:sz w:val="30"/>
                <w:szCs w:val="30"/>
              </w:rPr>
              <w:t xml:space="preserve"> </w:t>
            </w:r>
            <w:r w:rsidRPr="00C327F6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อาคารเอ</w:t>
            </w:r>
            <w:r w:rsidRPr="00C327F6">
              <w:rPr>
                <w:rFonts w:asciiTheme="majorBidi" w:hAnsiTheme="majorBidi" w:cstheme="majorBidi"/>
                <w:spacing w:val="8"/>
                <w:sz w:val="30"/>
                <w:szCs w:val="30"/>
              </w:rPr>
              <w:t xml:space="preserve"> </w:t>
            </w:r>
            <w:r w:rsidRPr="00C327F6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ชั้น</w:t>
            </w:r>
            <w:r w:rsidRPr="00C327F6">
              <w:rPr>
                <w:rFonts w:asciiTheme="majorBidi" w:hAnsiTheme="majorBidi" w:cstheme="majorBidi"/>
                <w:spacing w:val="8"/>
                <w:sz w:val="30"/>
                <w:szCs w:val="30"/>
              </w:rPr>
              <w:t xml:space="preserve"> 1</w:t>
            </w:r>
            <w:r w:rsidR="0066366D" w:rsidRPr="00C327F6">
              <w:rPr>
                <w:rFonts w:asciiTheme="majorBidi" w:hAnsiTheme="majorBidi" w:cstheme="majorBidi"/>
                <w:spacing w:val="8"/>
                <w:sz w:val="30"/>
                <w:szCs w:val="30"/>
              </w:rPr>
              <w:t>,</w:t>
            </w:r>
            <w:r w:rsidR="00011194" w:rsidRPr="00C327F6">
              <w:rPr>
                <w:rFonts w:asciiTheme="majorBidi" w:hAnsiTheme="majorBidi" w:cstheme="majorBidi"/>
                <w:spacing w:val="8"/>
                <w:sz w:val="30"/>
                <w:szCs w:val="30"/>
              </w:rPr>
              <w:t xml:space="preserve"> </w:t>
            </w:r>
            <w:r w:rsidR="0066366D" w:rsidRPr="00C327F6">
              <w:rPr>
                <w:rFonts w:asciiTheme="majorBidi" w:hAnsiTheme="majorBidi" w:cstheme="majorBidi"/>
                <w:spacing w:val="8"/>
                <w:sz w:val="30"/>
                <w:szCs w:val="30"/>
              </w:rPr>
              <w:t>9</w:t>
            </w:r>
            <w:r w:rsidR="00485B90" w:rsidRPr="00C327F6">
              <w:rPr>
                <w:rFonts w:asciiTheme="majorBidi" w:hAnsiTheme="majorBidi" w:cstheme="majorBidi"/>
                <w:spacing w:val="8"/>
                <w:sz w:val="30"/>
                <w:szCs w:val="30"/>
              </w:rPr>
              <w:t>, 14, 16-17</w:t>
            </w:r>
            <w:r w:rsidR="00986365" w:rsidRPr="00C327F6">
              <w:rPr>
                <w:rFonts w:asciiTheme="majorBidi" w:hAnsiTheme="majorBidi" w:cstheme="majorBidi"/>
                <w:spacing w:val="8"/>
                <w:sz w:val="30"/>
                <w:szCs w:val="30"/>
              </w:rPr>
              <w:t xml:space="preserve"> </w:t>
            </w:r>
            <w:r w:rsidR="00485B90" w:rsidRPr="00C327F6">
              <w:rPr>
                <w:rFonts w:asciiTheme="majorBidi" w:hAnsiTheme="majorBidi" w:cstheme="majorBidi" w:hint="cs"/>
                <w:spacing w:val="8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ถนนวิภาวดีรังสิต</w:t>
            </w:r>
            <w:r w:rsidRPr="00C327F6">
              <w:rPr>
                <w:rFonts w:asciiTheme="majorBidi" w:hAnsiTheme="majorBidi" w:cstheme="majorBidi"/>
                <w:spacing w:val="8"/>
                <w:sz w:val="30"/>
                <w:szCs w:val="30"/>
              </w:rPr>
              <w:t xml:space="preserve"> </w:t>
            </w:r>
            <w:r w:rsidRPr="00C327F6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แขวงจตุจักร</w:t>
            </w:r>
            <w:r w:rsidRPr="00C327F6">
              <w:rPr>
                <w:rFonts w:asciiTheme="majorBidi" w:hAnsiTheme="majorBidi" w:cstheme="majorBidi"/>
                <w:spacing w:val="6"/>
                <w:sz w:val="30"/>
                <w:szCs w:val="30"/>
              </w:rPr>
              <w:t xml:space="preserve"> </w:t>
            </w:r>
            <w:r w:rsidRPr="00C327F6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เขตจตุจักร</w:t>
            </w:r>
            <w:r w:rsidRPr="00C327F6">
              <w:rPr>
                <w:rFonts w:asciiTheme="majorBidi" w:hAnsiTheme="majorBidi" w:cstheme="majorBidi"/>
                <w:spacing w:val="6"/>
                <w:sz w:val="30"/>
                <w:szCs w:val="30"/>
              </w:rPr>
              <w:t xml:space="preserve"> </w:t>
            </w:r>
            <w:r w:rsidRPr="00C327F6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กรุงเทพมหานคร</w:t>
            </w:r>
            <w:r w:rsidRPr="00C327F6">
              <w:rPr>
                <w:rFonts w:asciiTheme="majorBidi" w:hAnsiTheme="majorBidi" w:cstheme="majorBidi"/>
                <w:spacing w:val="6"/>
                <w:sz w:val="30"/>
                <w:szCs w:val="30"/>
              </w:rPr>
              <w:t xml:space="preserve"> </w:t>
            </w:r>
            <w:r w:rsidRPr="00C327F6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ประเทศไทย</w:t>
            </w:r>
          </w:p>
        </w:tc>
      </w:tr>
      <w:tr w:rsidR="004D5290" w:rsidRPr="00C327F6" w14:paraId="1F6C6417" w14:textId="77777777" w:rsidTr="006D5CBB">
        <w:trPr>
          <w:trHeight w:val="20"/>
        </w:trPr>
        <w:tc>
          <w:tcPr>
            <w:tcW w:w="2610" w:type="dxa"/>
          </w:tcPr>
          <w:p w14:paraId="17440D5E" w14:textId="2416750E" w:rsidR="002D6D3F" w:rsidRPr="00C327F6" w:rsidRDefault="002D6D3F" w:rsidP="004C1081">
            <w:pPr>
              <w:tabs>
                <w:tab w:val="clear" w:pos="3742"/>
                <w:tab w:val="left" w:pos="540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 xml:space="preserve">สาขาที่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  <w:p w14:paraId="28C17AAF" w14:textId="77777777" w:rsidR="002D6D3F" w:rsidRPr="00C327F6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(สาขาโรงโอเลฟินส์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6570" w:type="dxa"/>
          </w:tcPr>
          <w:p w14:paraId="2B9F1BF7" w14:textId="77777777" w:rsidR="006D5CBB" w:rsidRPr="00C327F6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327F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เลขที่ </w:t>
            </w:r>
            <w:r w:rsidRPr="00C327F6">
              <w:rPr>
                <w:rFonts w:asciiTheme="majorBidi" w:hAnsiTheme="majorBidi" w:cstheme="majorBidi"/>
                <w:spacing w:val="-2"/>
                <w:sz w:val="30"/>
                <w:szCs w:val="30"/>
              </w:rPr>
              <w:t>8</w:t>
            </w:r>
            <w:r w:rsidRPr="00C327F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ถนนผาแดง ตำบลมาบตาพุด อำเภอเมืองระยอง จังหวัดระยอง </w:t>
            </w:r>
          </w:p>
          <w:p w14:paraId="218C5382" w14:textId="78D0323D" w:rsidR="002D6D3F" w:rsidRPr="00C327F6" w:rsidRDefault="00C401A8" w:rsidP="00AA0F54">
            <w:pPr>
              <w:tabs>
                <w:tab w:val="clear" w:pos="227"/>
                <w:tab w:val="left" w:pos="160"/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4D5290" w:rsidRPr="00C327F6" w14:paraId="4763397F" w14:textId="77777777" w:rsidTr="006D5CBB">
        <w:trPr>
          <w:trHeight w:val="20"/>
        </w:trPr>
        <w:tc>
          <w:tcPr>
            <w:tcW w:w="2610" w:type="dxa"/>
          </w:tcPr>
          <w:p w14:paraId="1C48933C" w14:textId="77777777" w:rsidR="002D6D3F" w:rsidRPr="00C327F6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  <w:p w14:paraId="27452636" w14:textId="77777777" w:rsidR="002D6D3F" w:rsidRPr="00C327F6" w:rsidRDefault="002D6D3F" w:rsidP="004C1081">
            <w:pPr>
              <w:tabs>
                <w:tab w:val="clear" w:pos="3742"/>
                <w:tab w:val="left" w:pos="540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สาขาโรงโพลีเอททิลีน)</w:t>
            </w:r>
          </w:p>
        </w:tc>
        <w:tc>
          <w:tcPr>
            <w:tcW w:w="6570" w:type="dxa"/>
          </w:tcPr>
          <w:p w14:paraId="22D7AF0D" w14:textId="77777777" w:rsidR="002D6D3F" w:rsidRPr="00C327F6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pacing w:val="6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pacing w:val="6"/>
                <w:sz w:val="30"/>
                <w:szCs w:val="30"/>
              </w:rPr>
              <w:t xml:space="preserve">: </w:t>
            </w:r>
            <w:r w:rsidRPr="00C327F6">
              <w:rPr>
                <w:rFonts w:asciiTheme="majorBidi" w:hAnsiTheme="majorBidi" w:cstheme="majorBidi"/>
                <w:spacing w:val="6"/>
                <w:sz w:val="30"/>
                <w:szCs w:val="30"/>
              </w:rPr>
              <w:tab/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นิคมอุตสาหกรรมมาบตาพุด ถนนไอ-สิบ ตำบลมาบตาพุด </w:t>
            </w:r>
            <w:r w:rsidRPr="00C327F6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อำเภอเมืองระยอง จังหวัดระยอง ประเทศไทย</w:t>
            </w:r>
          </w:p>
        </w:tc>
      </w:tr>
      <w:tr w:rsidR="004D5290" w:rsidRPr="00C327F6" w14:paraId="477C68D8" w14:textId="77777777" w:rsidTr="006D5CBB">
        <w:trPr>
          <w:trHeight w:val="20"/>
        </w:trPr>
        <w:tc>
          <w:tcPr>
            <w:tcW w:w="2610" w:type="dxa"/>
          </w:tcPr>
          <w:p w14:paraId="44A1AAAF" w14:textId="77777777" w:rsidR="002D6D3F" w:rsidRPr="00C327F6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  <w:p w14:paraId="091DC47C" w14:textId="77777777" w:rsidR="002D6D3F" w:rsidRPr="00C327F6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(สาขาอินโนพลัส </w:t>
            </w:r>
          </w:p>
          <w:p w14:paraId="56077268" w14:textId="0AFE7E7C" w:rsidR="002D6D3F" w:rsidRPr="00C327F6" w:rsidRDefault="002D6D3F" w:rsidP="004C1081">
            <w:pPr>
              <w:tabs>
                <w:tab w:val="left" w:pos="540"/>
              </w:tabs>
              <w:spacing w:line="240" w:lineRule="auto"/>
              <w:ind w:left="156" w:right="-45"/>
              <w:jc w:val="thaiDistribute"/>
              <w:rPr>
                <w:rFonts w:asciiTheme="majorBidi" w:hAnsiTheme="majorBidi" w:cstheme="majorBidi"/>
                <w:spacing w:val="-20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โซลูชั่น</w:t>
            </w:r>
            <w:r w:rsidR="0002679E"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เซ็นเตอร์)</w:t>
            </w:r>
          </w:p>
        </w:tc>
        <w:tc>
          <w:tcPr>
            <w:tcW w:w="6570" w:type="dxa"/>
          </w:tcPr>
          <w:p w14:paraId="13B0B9BE" w14:textId="77777777" w:rsidR="006D5CBB" w:rsidRPr="00C327F6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83/9-10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หมู่ที่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ตำบลทับมา อำเภอเมืองระยอง จังหวัดระยอง </w:t>
            </w:r>
          </w:p>
          <w:p w14:paraId="76BCE3CF" w14:textId="2EB6D37E" w:rsidR="002D6D3F" w:rsidRPr="00C327F6" w:rsidRDefault="006D5CBB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2D6D3F"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4D5290" w:rsidRPr="00C327F6" w14:paraId="40005CE3" w14:textId="77777777" w:rsidTr="006D5CBB">
        <w:trPr>
          <w:trHeight w:val="20"/>
        </w:trPr>
        <w:tc>
          <w:tcPr>
            <w:tcW w:w="2610" w:type="dxa"/>
          </w:tcPr>
          <w:p w14:paraId="0ACF0EFF" w14:textId="77777777" w:rsidR="002D6D3F" w:rsidRPr="00C327F6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  <w:p w14:paraId="447F0F06" w14:textId="4C00CD39" w:rsidR="002D6D3F" w:rsidRPr="00C327F6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สาขา</w:t>
            </w:r>
            <w:r w:rsidR="00BE16F2"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จีซี </w:t>
            </w:r>
            <w:r w:rsidR="00BE16F2" w:rsidRPr="00C327F6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6570" w:type="dxa"/>
          </w:tcPr>
          <w:p w14:paraId="3F21D9D2" w14:textId="77777777" w:rsidR="006D5CBB" w:rsidRPr="00C327F6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:  </w:t>
            </w:r>
            <w:r w:rsidRPr="00C327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เลขที่ </w:t>
            </w:r>
            <w:r w:rsidRPr="00C327F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32 </w:t>
            </w:r>
            <w:r w:rsidRPr="00C327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ถนนโรงปุ๋ย ตำบลมาบตาพุด อำเภอเมืองระยอง จังหวัดระยอง </w:t>
            </w:r>
          </w:p>
          <w:p w14:paraId="59703078" w14:textId="037FB695" w:rsidR="002D6D3F" w:rsidRPr="00C327F6" w:rsidRDefault="006D5CBB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  </w:t>
            </w:r>
            <w:r w:rsidR="002D6D3F" w:rsidRPr="00C327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ประเทศไทย</w:t>
            </w:r>
          </w:p>
        </w:tc>
      </w:tr>
      <w:tr w:rsidR="004D5290" w:rsidRPr="00C327F6" w14:paraId="36138E7C" w14:textId="77777777" w:rsidTr="006D5CBB">
        <w:trPr>
          <w:trHeight w:val="20"/>
        </w:trPr>
        <w:tc>
          <w:tcPr>
            <w:tcW w:w="2610" w:type="dxa"/>
          </w:tcPr>
          <w:p w14:paraId="68F83C84" w14:textId="77777777" w:rsidR="002D6D3F" w:rsidRPr="00C327F6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  <w:p w14:paraId="16367BCE" w14:textId="77777777" w:rsidR="002D6D3F" w:rsidRPr="00C327F6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(สาขาจีซี ศูนย์การเรียนรู้</w:t>
            </w:r>
          </w:p>
          <w:p w14:paraId="43385E3C" w14:textId="77777777" w:rsidR="002D6D3F" w:rsidRPr="00C327F6" w:rsidRDefault="002D6D3F" w:rsidP="004C1081">
            <w:pPr>
              <w:tabs>
                <w:tab w:val="left" w:pos="540"/>
              </w:tabs>
              <w:spacing w:line="240" w:lineRule="auto"/>
              <w:ind w:left="16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ปิโตรเคมีไทย)</w:t>
            </w:r>
          </w:p>
        </w:tc>
        <w:tc>
          <w:tcPr>
            <w:tcW w:w="6570" w:type="dxa"/>
          </w:tcPr>
          <w:p w14:paraId="6483F9D0" w14:textId="6492E43E" w:rsidR="002D6D3F" w:rsidRPr="00C327F6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: 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66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ถนนทางหลวงแผ่นดิน</w:t>
            </w:r>
            <w:r w:rsidR="0002679E"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สาย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363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ตำบลเนินพระ อำเภอเมืองระยอง จังหวัดระยอง ประเทศไทย</w:t>
            </w:r>
          </w:p>
        </w:tc>
      </w:tr>
      <w:tr w:rsidR="004D5290" w:rsidRPr="00C327F6" w14:paraId="194ED998" w14:textId="77777777" w:rsidTr="006D5CBB">
        <w:trPr>
          <w:trHeight w:val="20"/>
        </w:trPr>
        <w:tc>
          <w:tcPr>
            <w:tcW w:w="2610" w:type="dxa"/>
          </w:tcPr>
          <w:p w14:paraId="2168A348" w14:textId="77777777" w:rsidR="0084477A" w:rsidRPr="00C327F6" w:rsidRDefault="0084477A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สาขาที่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  <w:p w14:paraId="5CD4B54F" w14:textId="486DCBB4" w:rsidR="0084477A" w:rsidRPr="00C327F6" w:rsidRDefault="0084477A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C0C3A"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โรงไกลคอล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</w:p>
        </w:tc>
        <w:tc>
          <w:tcPr>
            <w:tcW w:w="6570" w:type="dxa"/>
          </w:tcPr>
          <w:p w14:paraId="673C8F35" w14:textId="6613378A" w:rsidR="0084477A" w:rsidRPr="00C327F6" w:rsidRDefault="0084477A" w:rsidP="0084477A">
            <w:pPr>
              <w:tabs>
                <w:tab w:val="clear" w:pos="227"/>
                <w:tab w:val="left" w:pos="131"/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:  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เลขที่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9-9/1 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ซอยจี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ถนนปกรณ์สงเคราะห์ราษฎร์ ตำบลมาบตาพุด อำเภอเมืองระยอง จังหวัดระยอง ประเทศไทย</w:t>
            </w:r>
          </w:p>
        </w:tc>
      </w:tr>
      <w:tr w:rsidR="004D5290" w:rsidRPr="00C327F6" w14:paraId="377D481A" w14:textId="77777777" w:rsidTr="006D5CBB">
        <w:trPr>
          <w:trHeight w:val="20"/>
        </w:trPr>
        <w:tc>
          <w:tcPr>
            <w:tcW w:w="2610" w:type="dxa"/>
          </w:tcPr>
          <w:p w14:paraId="042CF357" w14:textId="77777777" w:rsidR="0084477A" w:rsidRPr="00C327F6" w:rsidRDefault="0084477A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สาขาที่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  <w:p w14:paraId="6168AC7C" w14:textId="73FAD469" w:rsidR="0084477A" w:rsidRPr="00C327F6" w:rsidRDefault="0084477A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C0C3A"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โรงโพล</w:t>
            </w:r>
            <w:r w:rsidR="00C40744"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ี</w:t>
            </w:r>
            <w:r w:rsidR="009C0C3A"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สไตรีน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570" w:type="dxa"/>
          </w:tcPr>
          <w:p w14:paraId="07ADF42E" w14:textId="55F7E902" w:rsidR="0084477A" w:rsidRPr="00C327F6" w:rsidRDefault="0084477A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F45460"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เลขที่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ถนนไอ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หนึ่ง ตำบลมาบตาพุด อำเภอเมือง จังหวัดระยอง ประเทศไทย</w:t>
            </w:r>
          </w:p>
        </w:tc>
      </w:tr>
      <w:tr w:rsidR="004D5290" w:rsidRPr="00C327F6" w14:paraId="22EBC31A" w14:textId="77777777" w:rsidTr="006D5CBB">
        <w:trPr>
          <w:trHeight w:val="20"/>
        </w:trPr>
        <w:tc>
          <w:tcPr>
            <w:tcW w:w="2610" w:type="dxa"/>
          </w:tcPr>
          <w:p w14:paraId="3BA87583" w14:textId="77777777" w:rsidR="009C0C3A" w:rsidRPr="00C327F6" w:rsidRDefault="009C0C3A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สาขาที่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  <w:p w14:paraId="554BF140" w14:textId="1D4E9A01" w:rsidR="009C0C3A" w:rsidRPr="00C327F6" w:rsidRDefault="009C0C3A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โรงฟีนอล)</w:t>
            </w:r>
          </w:p>
        </w:tc>
        <w:tc>
          <w:tcPr>
            <w:tcW w:w="6570" w:type="dxa"/>
          </w:tcPr>
          <w:p w14:paraId="5D7314A4" w14:textId="6E664FE0" w:rsidR="009C0C3A" w:rsidRPr="00C327F6" w:rsidRDefault="009C0C3A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B02892"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เลขที่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ซอยจี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ถนนปกรณ์สงเคราะห์ราษฎร์ ตำบลมาบตาพุด อำเภอเมืองระยอง จังหวัดระยอง ประเทศไทย</w:t>
            </w:r>
          </w:p>
        </w:tc>
      </w:tr>
      <w:tr w:rsidR="009C0C3A" w:rsidRPr="00C327F6" w14:paraId="47D9770F" w14:textId="77777777" w:rsidTr="006D5CBB">
        <w:trPr>
          <w:trHeight w:val="20"/>
        </w:trPr>
        <w:tc>
          <w:tcPr>
            <w:tcW w:w="2610" w:type="dxa"/>
          </w:tcPr>
          <w:p w14:paraId="0C3C7F01" w14:textId="77777777" w:rsidR="009C0C3A" w:rsidRPr="00C327F6" w:rsidRDefault="009C0C3A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สาขาที่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  <w:p w14:paraId="70EE3A8A" w14:textId="6720B36D" w:rsidR="009C0C3A" w:rsidRPr="00C327F6" w:rsidRDefault="009C0C3A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โรงออกซ</w:t>
            </w:r>
            <w:r w:rsidR="00E33F74"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ี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เรน)</w:t>
            </w:r>
          </w:p>
        </w:tc>
        <w:tc>
          <w:tcPr>
            <w:tcW w:w="6570" w:type="dxa"/>
          </w:tcPr>
          <w:p w14:paraId="7E48BF22" w14:textId="635C7E4E" w:rsidR="009C0C3A" w:rsidRPr="00C327F6" w:rsidRDefault="009C0C3A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B02892"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เลขที่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ซอยจี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ถนนปกรณ์สงเคราะห์ราษฎร์ ตำบล</w:t>
            </w:r>
            <w:r w:rsidR="00485B90"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ห้วยโป่ง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อำเภอเมืองระยอง จังหวัดระยอง ประเทศไทย</w:t>
            </w:r>
          </w:p>
        </w:tc>
      </w:tr>
    </w:tbl>
    <w:p w14:paraId="740D8D71" w14:textId="77777777" w:rsidR="002D6D3F" w:rsidRPr="00C327F6" w:rsidRDefault="002D6D3F" w:rsidP="00193790">
      <w:pPr>
        <w:tabs>
          <w:tab w:val="clear" w:pos="3742"/>
          <w:tab w:val="left" w:pos="3735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B2C3754" w14:textId="2B71B6F6" w:rsidR="00F35659" w:rsidRPr="00C327F6" w:rsidRDefault="00F35659" w:rsidP="00F35659">
      <w:pPr>
        <w:tabs>
          <w:tab w:val="clear" w:pos="3742"/>
          <w:tab w:val="left" w:pos="3735"/>
        </w:tabs>
        <w:spacing w:line="240" w:lineRule="auto"/>
        <w:ind w:left="540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 xml:space="preserve">บริษัทเป็นบริษัทในกลุ่มของบริษัท ปตท. จำกัด (มหาชน) ซึ่งเป็นนิติบุคคลที่จัดตั้งขึ้นในประเทศไทยและเป็นผู้ถือหุ้นรายใหญ่ของบริษัทซึ่งถือหุ้นร้อยละ </w:t>
      </w:r>
      <w:r w:rsidRPr="00C327F6">
        <w:rPr>
          <w:rFonts w:asciiTheme="majorBidi" w:hAnsiTheme="majorBidi" w:cstheme="majorBidi"/>
          <w:sz w:val="30"/>
          <w:szCs w:val="30"/>
        </w:rPr>
        <w:t>45.18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 ของทุนที่ออกและชำระแล้ว</w:t>
      </w:r>
    </w:p>
    <w:p w14:paraId="6565BDB8" w14:textId="77777777" w:rsidR="00F35659" w:rsidRPr="00C327F6" w:rsidRDefault="00F35659" w:rsidP="002D6D3F">
      <w:pPr>
        <w:tabs>
          <w:tab w:val="clear" w:pos="3742"/>
          <w:tab w:val="left" w:pos="3735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5F4CA57" w14:textId="6A433F25" w:rsidR="006D5CBB" w:rsidRPr="00C327F6" w:rsidRDefault="002D6D3F" w:rsidP="00B359FF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บริษัทดำเนินธุรกิจหลักเกี่ยวกับการกลั่นน้ำมันและจัดหาผลิตภัณฑ์ปิโตรเลียมสำเร็จรูป การผลิตและ</w:t>
      </w:r>
      <w:r w:rsidRPr="00C327F6">
        <w:rPr>
          <w:rFonts w:asciiTheme="majorBidi" w:hAnsiTheme="majorBidi" w:cstheme="majorBidi"/>
          <w:sz w:val="30"/>
          <w:szCs w:val="30"/>
        </w:rPr>
        <w:br/>
      </w:r>
      <w:r w:rsidRPr="00C327F6">
        <w:rPr>
          <w:rFonts w:asciiTheme="majorBidi" w:hAnsiTheme="majorBidi" w:cstheme="majorBidi"/>
          <w:spacing w:val="6"/>
          <w:sz w:val="30"/>
          <w:szCs w:val="30"/>
          <w:cs/>
        </w:rPr>
        <w:t>จำหน่ายผลิตภัณฑ์อะโรเมติกส์ รวมถึงผลิตภัณฑ์ต่อเนื่องจากสารอะโรเมติกส์</w:t>
      </w:r>
      <w:r w:rsidRPr="00C327F6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pacing w:val="6"/>
          <w:sz w:val="30"/>
          <w:szCs w:val="30"/>
          <w:cs/>
        </w:rPr>
        <w:t>การผลิตและจำหน่ายผลิตภัณฑ์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เอทิลีน โพรพิลีน เม็ดพลาสติกโพลิเอทิลีนและเคมีภัณฑ์ชีวภาพ ผลิตภัณฑ์พลอยได้ ได้แก่ มิกซ์ซีโฟร์ </w:t>
      </w:r>
      <w:r w:rsidRPr="00C327F6">
        <w:rPr>
          <w:rFonts w:asciiTheme="majorBidi" w:hAnsiTheme="majorBidi" w:cstheme="majorBidi"/>
          <w:sz w:val="30"/>
          <w:szCs w:val="30"/>
        </w:rPr>
        <w:br/>
      </w:r>
      <w:r w:rsidRPr="00C327F6">
        <w:rPr>
          <w:rFonts w:asciiTheme="majorBidi" w:hAnsiTheme="majorBidi" w:cstheme="majorBidi"/>
          <w:spacing w:val="-6"/>
          <w:sz w:val="30"/>
          <w:szCs w:val="30"/>
          <w:cs/>
        </w:rPr>
        <w:t>แครกเกอร์บอททอม และเทลก๊าซ และมีธุรกิจรอง คือ การผลิตและจำหน่ายไฟฟ้า น้ำ ไอน้ำ และสาธารณูปการอื่น ๆ</w:t>
      </w:r>
      <w:r w:rsidRPr="00C327F6">
        <w:rPr>
          <w:rFonts w:asciiTheme="majorBidi" w:hAnsiTheme="majorBidi" w:cstheme="majorBidi"/>
          <w:sz w:val="30"/>
          <w:szCs w:val="30"/>
          <w:cs/>
        </w:rPr>
        <w:t>ตลอดจนให้บริการต่อเนื่อง ได้แก่ การให้บริการท่าเทียบเรือ และคลังเก็บเคมีภัณฑ์เหลว น้ำมัน และก๊าซ เป็นต้น</w:t>
      </w:r>
      <w:r w:rsidR="00F35659"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="00F35659" w:rsidRPr="00C327F6">
        <w:rPr>
          <w:rFonts w:asciiTheme="majorBidi" w:hAnsiTheme="majorBidi" w:cstheme="majorBidi" w:hint="cs"/>
          <w:sz w:val="30"/>
          <w:szCs w:val="30"/>
          <w:cs/>
        </w:rPr>
        <w:t>โดยรายละเอียดของบริษัท</w:t>
      </w:r>
      <w:r w:rsidR="0044429D" w:rsidRPr="00C327F6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F35659" w:rsidRPr="00C327F6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F35659" w:rsidRPr="00C327F6">
        <w:rPr>
          <w:rFonts w:asciiTheme="majorBidi" w:hAnsiTheme="majorBidi" w:cstheme="majorBidi"/>
          <w:sz w:val="30"/>
          <w:szCs w:val="30"/>
        </w:rPr>
        <w:t xml:space="preserve">31 </w:t>
      </w:r>
      <w:r w:rsidR="00F35659" w:rsidRPr="00C327F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BD2F2E" w:rsidRPr="00C327F6">
        <w:rPr>
          <w:rFonts w:asciiTheme="majorBidi" w:hAnsiTheme="majorBidi" w:cstheme="majorBidi"/>
          <w:sz w:val="30"/>
          <w:szCs w:val="30"/>
        </w:rPr>
        <w:t>2568</w:t>
      </w:r>
      <w:r w:rsidR="00825EA4"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="00825EA4" w:rsidRPr="00C327F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D2F2E" w:rsidRPr="00C327F6">
        <w:rPr>
          <w:rFonts w:asciiTheme="majorBidi" w:hAnsiTheme="majorBidi" w:cstheme="majorBidi"/>
          <w:sz w:val="30"/>
          <w:szCs w:val="30"/>
        </w:rPr>
        <w:t>2567</w:t>
      </w:r>
      <w:r w:rsidR="0044429D"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="0044429D" w:rsidRPr="00C327F6">
        <w:rPr>
          <w:rFonts w:asciiTheme="majorBidi" w:hAnsiTheme="majorBidi" w:cstheme="majorBidi" w:hint="cs"/>
          <w:sz w:val="30"/>
          <w:szCs w:val="30"/>
          <w:cs/>
        </w:rPr>
        <w:t xml:space="preserve">ได้เปิดเผยไว้ในหมายเหตุข้อ </w:t>
      </w:r>
      <w:r w:rsidR="00A91E4B" w:rsidRPr="00C327F6">
        <w:rPr>
          <w:rFonts w:asciiTheme="majorBidi" w:hAnsiTheme="majorBidi" w:cstheme="majorBidi"/>
          <w:sz w:val="30"/>
          <w:szCs w:val="30"/>
        </w:rPr>
        <w:t>8</w:t>
      </w:r>
    </w:p>
    <w:p w14:paraId="7178E25B" w14:textId="77777777" w:rsidR="006D5CBB" w:rsidRPr="00C327F6" w:rsidRDefault="006D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</w:rPr>
        <w:br w:type="page"/>
      </w:r>
    </w:p>
    <w:p w14:paraId="6B3EEC18" w14:textId="4FA9F538" w:rsidR="007A3952" w:rsidRPr="00C327F6" w:rsidRDefault="007A3952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_Hlk219444414"/>
      <w:r w:rsidRPr="00C327F6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เกณฑ์การจัดทำงบการเงิน</w:t>
      </w:r>
    </w:p>
    <w:p w14:paraId="3A549C68" w14:textId="422C8CBB" w:rsidR="00936747" w:rsidRPr="00C327F6" w:rsidRDefault="00936747" w:rsidP="00936747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06ED032" w14:textId="7EA50308" w:rsidR="007A3952" w:rsidRPr="00C327F6" w:rsidRDefault="007A3952" w:rsidP="007A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C327F6">
        <w:rPr>
          <w:rFonts w:asciiTheme="majorBidi" w:hAnsiTheme="majorBidi" w:cstheme="majorBidi"/>
          <w:sz w:val="30"/>
          <w:szCs w:val="30"/>
        </w:rPr>
        <w:t xml:space="preserve">       </w:t>
      </w:r>
      <w:r w:rsidRPr="00C327F6">
        <w:rPr>
          <w:rFonts w:asciiTheme="majorBidi" w:hAnsiTheme="majorBidi" w:cstheme="majorBidi"/>
          <w:spacing w:val="8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pacing w:val="6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</w:t>
      </w:r>
      <w:r w:rsidRPr="00C327F6">
        <w:rPr>
          <w:rFonts w:asciiTheme="majorBidi" w:hAnsiTheme="majorBidi" w:cstheme="majorBidi"/>
          <w:sz w:val="30"/>
          <w:szCs w:val="30"/>
          <w:cs/>
        </w:rPr>
        <w:t>ในหมายเหตุข้อ</w:t>
      </w:r>
      <w:r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="00325952" w:rsidRPr="00C327F6">
        <w:rPr>
          <w:rFonts w:asciiTheme="majorBidi" w:hAnsiTheme="majorBidi" w:cstheme="majorBidi"/>
          <w:sz w:val="30"/>
          <w:szCs w:val="30"/>
        </w:rPr>
        <w:t>3</w:t>
      </w:r>
      <w:r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="00187F42" w:rsidRPr="00C327F6">
        <w:rPr>
          <w:rFonts w:asciiTheme="majorBidi" w:hAnsiTheme="majorBidi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1635FB0A" w14:textId="05F71487" w:rsidR="007A3952" w:rsidRPr="00C327F6" w:rsidRDefault="007A3952" w:rsidP="007A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5D6DE4DF" w14:textId="7E0182F9" w:rsidR="007A3952" w:rsidRPr="00C327F6" w:rsidRDefault="00AB115A" w:rsidP="00936747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C327F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>การประมาณการและ</w:t>
      </w:r>
      <w:r w:rsidRPr="00C327F6">
        <w:rPr>
          <w:rFonts w:asciiTheme="majorBidi" w:hAnsiTheme="majorBidi" w:cstheme="majorBidi"/>
          <w:sz w:val="30"/>
          <w:szCs w:val="30"/>
          <w:cs/>
        </w:rPr>
        <w:t>ข้อสมมติหลายประการ ซึ่งมีผลกระทบต่อการปฏิบัติตามนโยบายการบัญชีของกลุ่มบริษัท</w:t>
      </w:r>
      <w:r w:rsidR="0075630B"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>ทั้งนี้ ผลที่เกิดขึ้นจริงอาจ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>แตกต่างจากที่ประมาณการไว้ ประมาณการและข้อสมมติที่ใช้ในการจัดทำงบการเงินซึ่งเปิดเผยในหมายเหตุข้อ</w:t>
      </w:r>
      <w:r w:rsidR="0044429D" w:rsidRPr="00C327F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5617B" w:rsidRPr="00C327F6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44429D" w:rsidRPr="00C327F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F85313E" w14:textId="23BEEE25" w:rsidR="00140126" w:rsidRPr="00C327F6" w:rsidRDefault="00140126" w:rsidP="003D0155">
      <w:pPr>
        <w:pStyle w:val="ListParagraph"/>
        <w:tabs>
          <w:tab w:val="left" w:pos="207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2C6BBF" w14:textId="171B810A" w:rsidR="0044429D" w:rsidRPr="00C327F6" w:rsidRDefault="00140126" w:rsidP="00BE16F2">
      <w:pPr>
        <w:pStyle w:val="ListParagraph"/>
        <w:tabs>
          <w:tab w:val="left" w:pos="207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ม่ได้นำมาตรฐานการรายงานทางการเงินที่ออกและปรับปรุงใหม่ซึ่งมีผลบังคับใช้สำหรับงบการเงินที่มีรอบระยะเวลาบัญชีที่เริ่มในหรือหลังวันที่ </w:t>
      </w:r>
      <w:r w:rsidRPr="00C327F6">
        <w:rPr>
          <w:rFonts w:asciiTheme="majorBidi" w:hAnsiTheme="majorBidi" w:cstheme="majorBidi"/>
          <w:sz w:val="30"/>
          <w:szCs w:val="30"/>
        </w:rPr>
        <w:t xml:space="preserve">1 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C327F6">
        <w:rPr>
          <w:rFonts w:asciiTheme="majorBidi" w:hAnsiTheme="majorBidi" w:cstheme="majorBidi"/>
          <w:sz w:val="30"/>
          <w:szCs w:val="30"/>
        </w:rPr>
        <w:t>256</w:t>
      </w:r>
      <w:r w:rsidR="00EF4AAF" w:rsidRPr="00C327F6">
        <w:rPr>
          <w:rFonts w:asciiTheme="majorBidi" w:hAnsiTheme="majorBidi" w:cstheme="majorBidi"/>
          <w:sz w:val="30"/>
          <w:szCs w:val="30"/>
        </w:rPr>
        <w:t>9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 xml:space="preserve"> เป็นต้นไป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มาถือปฏิบัติในการจัดทำงบการเงินนี้ 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 xml:space="preserve">        </w:t>
      </w:r>
      <w:r w:rsidR="00BE16F2" w:rsidRPr="00C327F6">
        <w:rPr>
          <w:rFonts w:asciiTheme="majorBidi" w:hAnsiTheme="majorBidi" w:hint="cs"/>
          <w:sz w:val="30"/>
          <w:szCs w:val="30"/>
          <w:cs/>
        </w:rPr>
        <w:t>กลุ่มบริษัทอยู่ระหว่างการ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</w:t>
      </w:r>
    </w:p>
    <w:p w14:paraId="1A458218" w14:textId="77777777" w:rsidR="00BE16F2" w:rsidRPr="00C327F6" w:rsidRDefault="00BE16F2" w:rsidP="00BE16F2">
      <w:pPr>
        <w:pStyle w:val="ListParagraph"/>
        <w:tabs>
          <w:tab w:val="left" w:pos="207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238E74" w14:textId="0FDC1623" w:rsidR="00521D8D" w:rsidRPr="00C327F6" w:rsidRDefault="00E53C8A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327F6">
        <w:rPr>
          <w:rFonts w:asciiTheme="majorBidi" w:hAnsiTheme="majorBidi" w:cstheme="majorBidi" w:hint="cs"/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605362CF" w14:textId="77777777" w:rsidR="00F323A3" w:rsidRPr="00C327F6" w:rsidRDefault="00F323A3" w:rsidP="00F323A3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278C22CE" w14:textId="77777777" w:rsidR="007B12EA" w:rsidRPr="00C327F6" w:rsidRDefault="007B12EA" w:rsidP="003722C7">
      <w:pPr>
        <w:pStyle w:val="ListParagraph"/>
        <w:numPr>
          <w:ilvl w:val="1"/>
          <w:numId w:val="12"/>
        </w:numPr>
        <w:rPr>
          <w:rFonts w:ascii="Angsana New" w:eastAsia="MS Mincho" w:hAnsi="Angsana New"/>
          <w:b/>
          <w:bCs/>
          <w:sz w:val="30"/>
          <w:szCs w:val="30"/>
          <w:lang w:val="x-none" w:eastAsia="x-none"/>
        </w:rPr>
      </w:pPr>
      <w:r w:rsidRPr="00C327F6">
        <w:rPr>
          <w:rFonts w:ascii="Angsana New" w:eastAsia="MS Mincho" w:hAnsi="Angsana New"/>
          <w:b/>
          <w:bCs/>
          <w:sz w:val="30"/>
          <w:szCs w:val="30"/>
          <w:cs/>
          <w:lang w:val="x-none" w:eastAsia="x-none"/>
        </w:rPr>
        <w:t>มาตรฐานการรายงานทางการเงินที่เริ่มมีผลบังคับใช้ในปีปัจจุบัน</w:t>
      </w:r>
    </w:p>
    <w:p w14:paraId="461FF96D" w14:textId="77777777" w:rsidR="007B12EA" w:rsidRPr="00C327F6" w:rsidRDefault="007B12EA" w:rsidP="007B12EA">
      <w:pPr>
        <w:pStyle w:val="ListParagraph"/>
        <w:ind w:left="2880"/>
        <w:rPr>
          <w:rFonts w:ascii="Aptos" w:hAnsi="Aptos"/>
          <w:cs/>
        </w:rPr>
      </w:pPr>
    </w:p>
    <w:p w14:paraId="7BCDAA22" w14:textId="1BFAEF1F" w:rsidR="00BD2F2E" w:rsidRPr="00C327F6" w:rsidRDefault="00BD2F2E" w:rsidP="00BD2F2E">
      <w:pPr>
        <w:pStyle w:val="ListParagraph"/>
        <w:ind w:left="56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C327F6">
        <w:rPr>
          <w:rFonts w:asciiTheme="majorBidi" w:eastAsia="MS Mincho" w:hAnsiTheme="majorBidi" w:cstheme="majorBidi"/>
          <w:sz w:val="30"/>
          <w:szCs w:val="30"/>
          <w:cs/>
        </w:rPr>
        <w:t>ในระหว่างปี กลุ่มบริษัทได้นำมาตรฐานการรายงานทางการเงินฉบับปรับปรุงออกโดยสภาวิชาชีพบัญชี ซึ่งมี</w:t>
      </w:r>
      <w:r w:rsidR="00B31F0F" w:rsidRPr="00C327F6">
        <w:rPr>
          <w:rFonts w:asciiTheme="majorBidi" w:eastAsia="MS Mincho" w:hAnsiTheme="majorBidi" w:cstheme="majorBidi" w:hint="cs"/>
          <w:sz w:val="30"/>
          <w:szCs w:val="30"/>
          <w:cs/>
        </w:rPr>
        <w:t xml:space="preserve">         </w:t>
      </w:r>
      <w:r w:rsidRPr="00C327F6">
        <w:rPr>
          <w:rFonts w:asciiTheme="majorBidi" w:eastAsia="MS Mincho" w:hAnsiTheme="majorBidi" w:cstheme="majorBidi"/>
          <w:sz w:val="30"/>
          <w:szCs w:val="30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Pr="00C327F6">
        <w:rPr>
          <w:rFonts w:asciiTheme="majorBidi" w:eastAsia="MS Mincho" w:hAnsiTheme="majorBidi" w:cstheme="majorBidi"/>
          <w:sz w:val="30"/>
          <w:szCs w:val="30"/>
        </w:rPr>
        <w:t>1</w:t>
      </w:r>
      <w:r w:rsidRPr="00C327F6">
        <w:rPr>
          <w:rFonts w:asciiTheme="majorBidi" w:eastAsia="MS Mincho" w:hAnsiTheme="majorBidi" w:cstheme="majorBidi"/>
          <w:sz w:val="30"/>
          <w:szCs w:val="30"/>
          <w:cs/>
        </w:rPr>
        <w:t xml:space="preserve"> มกราคม </w:t>
      </w:r>
      <w:r w:rsidRPr="00C327F6">
        <w:rPr>
          <w:rFonts w:asciiTheme="majorBidi" w:eastAsia="MS Mincho" w:hAnsiTheme="majorBidi" w:cstheme="majorBidi"/>
          <w:sz w:val="30"/>
          <w:szCs w:val="30"/>
        </w:rPr>
        <w:t>256</w:t>
      </w:r>
      <w:r w:rsidR="00B31F0F" w:rsidRPr="00C327F6">
        <w:rPr>
          <w:rFonts w:asciiTheme="majorBidi" w:eastAsia="MS Mincho" w:hAnsiTheme="majorBidi" w:cstheme="majorBidi"/>
          <w:sz w:val="30"/>
          <w:szCs w:val="30"/>
        </w:rPr>
        <w:t>8</w:t>
      </w:r>
      <w:r w:rsidRPr="00C327F6">
        <w:rPr>
          <w:rFonts w:asciiTheme="majorBidi" w:eastAsia="MS Mincho" w:hAnsiTheme="majorBidi" w:cstheme="majorBidi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82E8A8E" w14:textId="77777777" w:rsidR="007B12EA" w:rsidRPr="00C327F6" w:rsidRDefault="007B12EA" w:rsidP="007B12EA">
      <w:pPr>
        <w:pStyle w:val="ListParagraph"/>
        <w:ind w:left="2880"/>
        <w:rPr>
          <w:rFonts w:asciiTheme="majorBidi" w:eastAsia="MS Mincho" w:hAnsiTheme="majorBidi" w:cstheme="majorBidi"/>
          <w:sz w:val="30"/>
          <w:szCs w:val="30"/>
        </w:rPr>
      </w:pPr>
    </w:p>
    <w:p w14:paraId="6C862CA5" w14:textId="77777777" w:rsidR="007B12EA" w:rsidRPr="00C327F6" w:rsidRDefault="007B12EA" w:rsidP="00A91E4B">
      <w:pPr>
        <w:pStyle w:val="ListParagraph"/>
        <w:tabs>
          <w:tab w:val="left" w:pos="2070"/>
        </w:tabs>
        <w:ind w:left="56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C327F6">
        <w:rPr>
          <w:rFonts w:asciiTheme="majorBidi" w:eastAsia="MS Mincho" w:hAnsiTheme="majorBidi" w:cstheme="majorBidi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726BA595" w14:textId="77777777" w:rsidR="007B12EA" w:rsidRPr="00C327F6" w:rsidRDefault="007B12EA" w:rsidP="007B12EA">
      <w:pPr>
        <w:pStyle w:val="ListParagraph"/>
        <w:tabs>
          <w:tab w:val="left" w:pos="2070"/>
        </w:tabs>
        <w:ind w:left="288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3964505" w14:textId="77777777" w:rsidR="00F323A3" w:rsidRPr="00C327F6" w:rsidRDefault="00F323A3" w:rsidP="007B12EA">
      <w:pPr>
        <w:pStyle w:val="ListParagraph"/>
        <w:tabs>
          <w:tab w:val="left" w:pos="2070"/>
        </w:tabs>
        <w:ind w:left="288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3D8C454E" w14:textId="77777777" w:rsidR="00F323A3" w:rsidRPr="00C327F6" w:rsidRDefault="00F323A3" w:rsidP="007B12EA">
      <w:pPr>
        <w:pStyle w:val="ListParagraph"/>
        <w:tabs>
          <w:tab w:val="left" w:pos="2070"/>
        </w:tabs>
        <w:ind w:left="288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109277F" w14:textId="77777777" w:rsidR="00F323A3" w:rsidRPr="00C327F6" w:rsidRDefault="00F323A3" w:rsidP="007B12EA">
      <w:pPr>
        <w:pStyle w:val="ListParagraph"/>
        <w:tabs>
          <w:tab w:val="left" w:pos="2070"/>
        </w:tabs>
        <w:ind w:left="288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6BC37D9" w14:textId="77777777" w:rsidR="007B12EA" w:rsidRPr="00C327F6" w:rsidRDefault="007B12EA" w:rsidP="003722C7">
      <w:pPr>
        <w:pStyle w:val="ListParagraph"/>
        <w:numPr>
          <w:ilvl w:val="1"/>
          <w:numId w:val="12"/>
        </w:numPr>
        <w:rPr>
          <w:rFonts w:ascii="Angsana New" w:eastAsia="MS Mincho" w:hAnsi="Angsana New"/>
          <w:b/>
          <w:bCs/>
          <w:sz w:val="30"/>
          <w:szCs w:val="30"/>
          <w:lang w:val="x-none" w:eastAsia="x-none"/>
        </w:rPr>
      </w:pPr>
      <w:r w:rsidRPr="00C327F6">
        <w:rPr>
          <w:rFonts w:ascii="Angsana New" w:eastAsia="MS Mincho" w:hAnsi="Angsana New" w:hint="cs"/>
          <w:b/>
          <w:bCs/>
          <w:sz w:val="30"/>
          <w:szCs w:val="30"/>
          <w:cs/>
          <w:lang w:val="x-none" w:eastAsia="x-none"/>
        </w:rPr>
        <w:lastRenderedPageBreak/>
        <w:t>เกณฑ์ในการจัดทำงบการเงินรวม</w:t>
      </w:r>
    </w:p>
    <w:p w14:paraId="1DB736E8" w14:textId="77777777" w:rsidR="007B12EA" w:rsidRPr="00C327F6" w:rsidRDefault="007B12EA" w:rsidP="007B12EA">
      <w:pPr>
        <w:pStyle w:val="ListParagraph"/>
        <w:ind w:left="518"/>
        <w:rPr>
          <w:rFonts w:asciiTheme="majorBidi" w:eastAsia="MS Mincho" w:hAnsiTheme="majorBidi" w:cstheme="majorBidi"/>
          <w:b/>
          <w:bCs/>
          <w:sz w:val="28"/>
          <w:szCs w:val="28"/>
          <w:lang w:val="x-none" w:eastAsia="x-none"/>
        </w:rPr>
      </w:pPr>
    </w:p>
    <w:p w14:paraId="18C2292B" w14:textId="77777777" w:rsidR="007B12EA" w:rsidRPr="00C327F6" w:rsidRDefault="007B12EA" w:rsidP="007B12EA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 และบริษัทย่อย และส่วนได้เสียของกลุ่มบริษัทในบริษัทร่วมและการร่วมค้า</w:t>
      </w:r>
    </w:p>
    <w:p w14:paraId="4FAB5C03" w14:textId="77777777" w:rsidR="00F323A3" w:rsidRPr="00C327F6" w:rsidRDefault="00F323A3" w:rsidP="007B12EA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42FDE1" w14:textId="77777777" w:rsidR="007B12EA" w:rsidRPr="00C327F6" w:rsidRDefault="007B12EA" w:rsidP="007B12EA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327F6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บริษัทย่อย</w:t>
      </w:r>
    </w:p>
    <w:p w14:paraId="50125CE8" w14:textId="439959B9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b/>
          <w:bCs/>
          <w:sz w:val="30"/>
          <w:szCs w:val="30"/>
          <w:lang w:eastAsia="en-GB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B31F0F" w:rsidRPr="00C327F6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C327F6">
        <w:rPr>
          <w:rFonts w:asciiTheme="majorBidi" w:hAnsiTheme="majorBidi" w:cstheme="majorBidi"/>
          <w:sz w:val="30"/>
          <w:szCs w:val="30"/>
          <w:cs/>
        </w:rPr>
        <w:t>ผลกระทบต่อจำนวนเงินผลตอบแทนของกลุ่มบริษัท</w:t>
      </w:r>
      <w:r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6B8304A6" w14:textId="77777777" w:rsidR="007B12EA" w:rsidRPr="00C327F6" w:rsidRDefault="007B12EA" w:rsidP="007B12EA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564260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C327F6">
        <w:rPr>
          <w:rFonts w:asciiTheme="majorBidi" w:hAnsiTheme="majorBidi" w:cstheme="majorBidi"/>
          <w:sz w:val="30"/>
          <w:szCs w:val="30"/>
        </w:rPr>
        <w:t xml:space="preserve"> </w:t>
      </w:r>
    </w:p>
    <w:p w14:paraId="1C8799D5" w14:textId="77777777" w:rsidR="003B1DB2" w:rsidRPr="00C327F6" w:rsidRDefault="003B1DB2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43D3045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C327F6">
        <w:rPr>
          <w:rFonts w:asciiTheme="majorBidi" w:hAnsiTheme="majorBidi" w:cstheme="majorBidi"/>
          <w:sz w:val="30"/>
          <w:szCs w:val="30"/>
        </w:rPr>
        <w:t>/</w:t>
      </w:r>
      <w:r w:rsidRPr="00C327F6">
        <w:rPr>
          <w:rFonts w:asciiTheme="majorBidi" w:hAnsiTheme="majorBidi" w:cstheme="majorBidi"/>
          <w:sz w:val="30"/>
          <w:szCs w:val="30"/>
          <w:cs/>
        </w:rPr>
        <w:t>ส่วนต่ำกว่าทุนอื่นในส่วนของเจ้าของ</w:t>
      </w:r>
    </w:p>
    <w:p w14:paraId="2A71A747" w14:textId="77777777" w:rsidR="007B12EA" w:rsidRPr="00C327F6" w:rsidRDefault="007B12EA" w:rsidP="007B12EA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2B0AF5" w14:textId="77777777" w:rsidR="007B12EA" w:rsidRPr="00C327F6" w:rsidRDefault="007B12EA" w:rsidP="007B12E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C327F6">
        <w:rPr>
          <w:rFonts w:asciiTheme="majorBidi" w:hAnsiTheme="majorBidi" w:cstheme="majorBidi"/>
          <w:sz w:val="30"/>
          <w:szCs w:val="30"/>
          <w:cs/>
          <w:lang w:val="en-US" w:eastAsia="en-US"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F5053BD" w14:textId="77777777" w:rsidR="007B12EA" w:rsidRPr="00C327F6" w:rsidRDefault="007B12EA" w:rsidP="007B12EA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A9415F" w14:textId="77777777" w:rsidR="007B12EA" w:rsidRPr="00C327F6" w:rsidRDefault="007B12EA" w:rsidP="007B12EA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327F6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บริษัทร่วมและการร่วมค้า</w:t>
      </w:r>
    </w:p>
    <w:p w14:paraId="033D8679" w14:textId="77777777" w:rsidR="007B12EA" w:rsidRPr="00C327F6" w:rsidRDefault="007B12EA" w:rsidP="007B12E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327F6">
        <w:rPr>
          <w:rFonts w:asciiTheme="majorBidi" w:hAnsiTheme="majorBidi" w:cstheme="majorBidi"/>
          <w:spacing w:val="-4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</w:t>
      </w:r>
    </w:p>
    <w:p w14:paraId="6A5C82D5" w14:textId="77777777" w:rsidR="007B12EA" w:rsidRPr="00C327F6" w:rsidRDefault="007B12EA" w:rsidP="007B12E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B675A6" w14:textId="77777777" w:rsidR="00F323A3" w:rsidRPr="00C327F6" w:rsidRDefault="00F323A3" w:rsidP="007B12E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23645E" w14:textId="77777777" w:rsidR="00F323A3" w:rsidRPr="00C327F6" w:rsidRDefault="00F323A3" w:rsidP="007B12E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140C08" w14:textId="4B720988" w:rsidR="007B12EA" w:rsidRPr="00C327F6" w:rsidRDefault="007B12EA" w:rsidP="007B12E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รับรู้เงินลงทุนในบริษัทร่วมและการร่วมค้าในงบการเงินรวมด้วยวิธีส่วนได้เสียโดยรับรู้รายการ</w:t>
      </w:r>
      <w:r w:rsidR="00B31F0F" w:rsidRPr="00C327F6">
        <w:rPr>
          <w:rFonts w:asciiTheme="majorBidi" w:hAnsiTheme="majorBidi" w:cstheme="majorBidi" w:hint="cs"/>
          <w:sz w:val="30"/>
          <w:szCs w:val="30"/>
          <w:cs/>
        </w:rPr>
        <w:t xml:space="preserve">           </w:t>
      </w:r>
      <w:r w:rsidRPr="00C327F6">
        <w:rPr>
          <w:rFonts w:asciiTheme="majorBidi" w:hAnsiTheme="majorBidi" w:cstheme="majorBidi"/>
          <w:sz w:val="30"/>
          <w:szCs w:val="30"/>
          <w:cs/>
        </w:rPr>
        <w:t>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  <w:r w:rsidRPr="00C327F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6E1E79E7" w14:textId="77777777" w:rsidR="007B12EA" w:rsidRPr="00C327F6" w:rsidRDefault="007B12EA" w:rsidP="007B12E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377B72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หากเงินลงทุนในบริษัทร่วมได้เปลี่ยนเป็นเงินลงทุนในการร่วมค้าหรือในทางกลับกัน กลุ่มบริษัทจะใช้วิธีส่วนได้เสียต่อไปโดยไม่มีการวัดมูลค่าเงินลงทุนที่คงเหลืออยู่ใหม่ ในกรณีอื่นที่กลุ่มบริษัทสูญเสียการมีอิทธิพลอย่างมี</w:t>
      </w:r>
      <w:r w:rsidRPr="00C327F6">
        <w:rPr>
          <w:rFonts w:asciiTheme="majorBidi" w:hAnsiTheme="majorBidi" w:cstheme="majorBidi"/>
          <w:spacing w:val="8"/>
          <w:sz w:val="30"/>
          <w:szCs w:val="30"/>
          <w:cs/>
        </w:rPr>
        <w:t>นัยสำคัญในบริษัทร่วมหรือการควบคุมร่วมในการร่วมค้า กลุ่มบริษัทจะตัดจำหน่ายส่วนได้เสียทั้งหมดของ</w:t>
      </w:r>
      <w:r w:rsidRPr="00C327F6">
        <w:rPr>
          <w:rFonts w:asciiTheme="majorBidi" w:hAnsiTheme="majorBidi" w:cstheme="majorBidi"/>
          <w:spacing w:val="4"/>
          <w:sz w:val="30"/>
          <w:szCs w:val="30"/>
          <w:cs/>
        </w:rPr>
        <w:t>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วันที่สูญเสียการมีอิทธิพลอย่างมีนัยสำคัญหรือการควบคุมร่วมและ</w:t>
      </w:r>
      <w:r w:rsidRPr="00C327F6">
        <w:rPr>
          <w:rFonts w:asciiTheme="majorBidi" w:hAnsiTheme="majorBidi" w:cstheme="majorBidi"/>
          <w:sz w:val="30"/>
          <w:szCs w:val="30"/>
          <w:cs/>
        </w:rPr>
        <w:t>ถือเป็นมูลค่ายุติธรรมที่รับรู้เมื่อเริ่มแรกของสินทรัพย์ทางการเงิน</w:t>
      </w:r>
    </w:p>
    <w:p w14:paraId="458786E0" w14:textId="77777777" w:rsidR="007B12EA" w:rsidRPr="00C327F6" w:rsidRDefault="007B12EA" w:rsidP="007B12EA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4E1DA2" w14:textId="77777777" w:rsidR="007B12EA" w:rsidRPr="00C327F6" w:rsidRDefault="007B12EA" w:rsidP="007B12EA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pacing w:val="-4"/>
          <w:sz w:val="30"/>
          <w:szCs w:val="30"/>
          <w:lang w:eastAsia="en-GB"/>
        </w:rPr>
      </w:pPr>
      <w:r w:rsidRPr="00C327F6">
        <w:rPr>
          <w:rFonts w:asciiTheme="majorBidi" w:eastAsia="Calibri" w:hAnsiTheme="majorBidi" w:cstheme="majorBidi"/>
          <w:spacing w:val="-4"/>
          <w:sz w:val="30"/>
          <w:szCs w:val="30"/>
          <w:cs/>
          <w:lang w:eastAsia="en-GB"/>
        </w:rPr>
        <w:t>ยอดคงเหลือและรายการบัญชีระหว่างกิจการในกลุ่ม</w:t>
      </w:r>
      <w:r w:rsidRPr="00C327F6">
        <w:rPr>
          <w:rFonts w:asciiTheme="majorBidi" w:eastAsia="Calibri" w:hAnsiTheme="majorBidi" w:cstheme="majorBidi"/>
          <w:spacing w:val="-4"/>
          <w:sz w:val="30"/>
          <w:szCs w:val="30"/>
          <w:lang w:eastAsia="en-GB"/>
        </w:rPr>
        <w:t xml:space="preserve"> </w:t>
      </w:r>
      <w:r w:rsidRPr="00C327F6">
        <w:rPr>
          <w:rFonts w:asciiTheme="majorBidi" w:eastAsia="Calibri" w:hAnsiTheme="majorBidi" w:cstheme="majorBidi"/>
          <w:spacing w:val="-4"/>
          <w:sz w:val="30"/>
          <w:szCs w:val="30"/>
          <w:cs/>
          <w:lang w:eastAsia="en-GB"/>
        </w:rPr>
        <w:t>รวมถึงรายได้</w:t>
      </w:r>
      <w:r w:rsidRPr="00C327F6">
        <w:rPr>
          <w:rFonts w:asciiTheme="majorBidi" w:eastAsia="Calibri" w:hAnsiTheme="majorBidi" w:cstheme="majorBidi"/>
          <w:spacing w:val="-4"/>
          <w:sz w:val="30"/>
          <w:szCs w:val="30"/>
          <w:lang w:eastAsia="en-GB"/>
        </w:rPr>
        <w:t xml:space="preserve"> </w:t>
      </w:r>
      <w:r w:rsidRPr="00C327F6">
        <w:rPr>
          <w:rFonts w:asciiTheme="majorBidi" w:eastAsia="Calibri" w:hAnsiTheme="majorBidi" w:cstheme="majorBidi"/>
          <w:spacing w:val="-4"/>
          <w:sz w:val="30"/>
          <w:szCs w:val="30"/>
          <w:cs/>
          <w:lang w:eastAsia="en-GB"/>
        </w:rPr>
        <w:t>หรือค่าใช้จ่ายซึ่งเป็นผลมาจากรายการระหว่างกิจการในกลุ่ม</w:t>
      </w:r>
      <w:r w:rsidRPr="00C327F6">
        <w:rPr>
          <w:rFonts w:asciiTheme="majorBidi" w:eastAsia="Calibri" w:hAnsiTheme="majorBidi" w:cstheme="majorBidi"/>
          <w:spacing w:val="-4"/>
          <w:sz w:val="30"/>
          <w:szCs w:val="30"/>
          <w:lang w:eastAsia="en-GB"/>
        </w:rPr>
        <w:t xml:space="preserve"> </w:t>
      </w:r>
      <w:r w:rsidRPr="00C327F6">
        <w:rPr>
          <w:rFonts w:asciiTheme="majorBidi" w:eastAsia="Calibri" w:hAnsiTheme="majorBidi" w:cstheme="majorBidi"/>
          <w:spacing w:val="-4"/>
          <w:sz w:val="30"/>
          <w:szCs w:val="30"/>
          <w:cs/>
          <w:lang w:eastAsia="en-GB"/>
        </w:rPr>
        <w:t>ถูกตัดรายการในการจัดทำงบการเงินรวม</w:t>
      </w:r>
      <w:r w:rsidRPr="00C327F6">
        <w:rPr>
          <w:rFonts w:asciiTheme="majorBidi" w:eastAsia="Calibri" w:hAnsiTheme="majorBidi" w:cstheme="majorBidi"/>
          <w:spacing w:val="-4"/>
          <w:sz w:val="30"/>
          <w:szCs w:val="30"/>
          <w:lang w:eastAsia="en-GB"/>
        </w:rPr>
        <w:t xml:space="preserve"> </w:t>
      </w:r>
      <w:r w:rsidRPr="00C327F6">
        <w:rPr>
          <w:rFonts w:asciiTheme="majorBidi" w:eastAsia="Calibri" w:hAnsiTheme="majorBidi" w:cstheme="majorBidi"/>
          <w:spacing w:val="-4"/>
          <w:sz w:val="30"/>
          <w:szCs w:val="30"/>
          <w:cs/>
          <w:lang w:eastAsia="en-GB"/>
        </w:rPr>
        <w:t>กำไร</w:t>
      </w:r>
      <w:r w:rsidRPr="00C327F6">
        <w:rPr>
          <w:rFonts w:asciiTheme="majorBidi" w:eastAsia="Calibri" w:hAnsiTheme="majorBidi" w:cstheme="majorBidi" w:hint="cs"/>
          <w:spacing w:val="-4"/>
          <w:sz w:val="30"/>
          <w:szCs w:val="30"/>
          <w:cs/>
          <w:lang w:eastAsia="en-GB"/>
        </w:rPr>
        <w:t>หรือขาดทุน</w:t>
      </w:r>
      <w:r w:rsidRPr="00C327F6">
        <w:rPr>
          <w:rFonts w:asciiTheme="majorBidi" w:eastAsia="Calibri" w:hAnsiTheme="majorBidi" w:cstheme="majorBidi"/>
          <w:spacing w:val="-4"/>
          <w:sz w:val="30"/>
          <w:szCs w:val="30"/>
          <w:cs/>
          <w:lang w:eastAsia="en-GB"/>
        </w:rPr>
        <w:t>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</w:t>
      </w:r>
    </w:p>
    <w:p w14:paraId="7ED3BD05" w14:textId="77777777" w:rsidR="007B12EA" w:rsidRPr="00C327F6" w:rsidRDefault="007B12EA" w:rsidP="007B12EA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eastAsia="en-GB"/>
        </w:rPr>
      </w:pPr>
    </w:p>
    <w:p w14:paraId="1C075BAF" w14:textId="77777777" w:rsidR="007B12EA" w:rsidRPr="00C327F6" w:rsidRDefault="007B12EA" w:rsidP="007B12EA">
      <w:pPr>
        <w:pStyle w:val="Heading8"/>
        <w:tabs>
          <w:tab w:val="num" w:pos="684"/>
        </w:tabs>
        <w:ind w:left="540" w:right="63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  <w:lang w:val="th-TH"/>
        </w:rPr>
      </w:pPr>
      <w:r w:rsidRPr="00C327F6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>การรวมธุรกิจ</w:t>
      </w:r>
    </w:p>
    <w:p w14:paraId="61550D95" w14:textId="5C3C05FF" w:rsidR="007B12EA" w:rsidRPr="00C327F6" w:rsidRDefault="007B12EA" w:rsidP="007B12EA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327F6">
        <w:rPr>
          <w:rFonts w:asciiTheme="majorBidi" w:hAnsi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เข้านิยามธุรกิจและอำนาจในการควบคุมได้ถูกโอนมาให้กลุ่มบริษัท ยกเว้นกรณีการรวมธุรกิจภายใต้</w:t>
      </w:r>
      <w:r w:rsidR="00B31F0F" w:rsidRPr="00C327F6">
        <w:rPr>
          <w:rFonts w:asciiTheme="majorBidi" w:hAnsiTheme="majorBidi" w:hint="cs"/>
          <w:sz w:val="30"/>
          <w:szCs w:val="30"/>
          <w:cs/>
        </w:rPr>
        <w:t xml:space="preserve">     </w:t>
      </w:r>
      <w:r w:rsidRPr="00C327F6">
        <w:rPr>
          <w:rFonts w:asciiTheme="majorBidi" w:hAnsiTheme="majorBidi"/>
          <w:sz w:val="30"/>
          <w:szCs w:val="30"/>
          <w:cs/>
        </w:rPr>
        <w:t>การควบคุมเดียวกัน</w:t>
      </w:r>
      <w:r w:rsidRPr="00C327F6">
        <w:rPr>
          <w:rFonts w:asciiTheme="majorBidi" w:hAnsiTheme="majorBidi"/>
          <w:sz w:val="30"/>
          <w:szCs w:val="30"/>
        </w:rPr>
        <w:t xml:space="preserve"> </w:t>
      </w:r>
      <w:r w:rsidRPr="00C327F6">
        <w:rPr>
          <w:rFonts w:asciiTheme="majorBidi" w:hAnsiTheme="majorBidi"/>
          <w:sz w:val="30"/>
          <w:szCs w:val="30"/>
          <w:cs/>
        </w:rPr>
        <w:t>กลุ่มบริษัทเลือกใช้วิธีการทดสอบการกระจุกตัว (</w:t>
      </w:r>
      <w:r w:rsidRPr="00C327F6">
        <w:rPr>
          <w:rFonts w:asciiTheme="majorBidi" w:hAnsiTheme="majorBidi"/>
          <w:sz w:val="30"/>
          <w:szCs w:val="30"/>
        </w:rPr>
        <w:t xml:space="preserve">concentration test) </w:t>
      </w:r>
      <w:r w:rsidRPr="00C327F6">
        <w:rPr>
          <w:rFonts w:asciiTheme="majorBidi" w:hAnsiTheme="majorBidi"/>
          <w:sz w:val="30"/>
          <w:szCs w:val="30"/>
          <w:cs/>
        </w:rPr>
        <w:t>ซึ่งเป็นการประเมินอย่างง่ายว่ากลุ่มของกิจกรรมและสินทรัพย์ที่ซื้อมานั้นไม่เป็นธุรกิจ</w:t>
      </w:r>
    </w:p>
    <w:p w14:paraId="16F6F223" w14:textId="77777777" w:rsidR="007B12EA" w:rsidRPr="00C327F6" w:rsidRDefault="007B12EA" w:rsidP="007B12EA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AB3D680" w14:textId="28099CA1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C327F6">
        <w:rPr>
          <w:rFonts w:asciiTheme="majorBidi" w:hAnsiTheme="majorBidi"/>
          <w:spacing w:val="-2"/>
          <w:sz w:val="30"/>
          <w:szCs w:val="30"/>
          <w:cs/>
        </w:rPr>
        <w:t>สิ่งตอบแทนที่โอน</w:t>
      </w:r>
      <w:r w:rsidRPr="00C327F6">
        <w:rPr>
          <w:rFonts w:asciiTheme="majorBidi" w:hAnsiTheme="majorBidi" w:hint="cs"/>
          <w:spacing w:val="-2"/>
          <w:sz w:val="30"/>
          <w:szCs w:val="30"/>
          <w:cs/>
        </w:rPr>
        <w:t>ให้</w:t>
      </w:r>
      <w:r w:rsidRPr="00C327F6">
        <w:rPr>
          <w:rFonts w:asciiTheme="majorBidi" w:hAnsiTheme="majorBidi"/>
          <w:spacing w:val="-2"/>
          <w:sz w:val="30"/>
          <w:szCs w:val="30"/>
          <w:cs/>
        </w:rPr>
        <w:t xml:space="preserve">สำหรับการรวมธุรกิจและสินทรัพย์สุทธิที่ระบุได้ที่ได้มาวัดมูลค่าด้วยมูลค่ายุติธรรม </w:t>
      </w:r>
      <w:r w:rsidR="00B31F0F" w:rsidRPr="00C327F6">
        <w:rPr>
          <w:rFonts w:asciiTheme="majorBidi" w:hAnsiTheme="majorBidi" w:hint="cs"/>
          <w:spacing w:val="-2"/>
          <w:sz w:val="30"/>
          <w:szCs w:val="30"/>
          <w:cs/>
        </w:rPr>
        <w:t xml:space="preserve">                </w:t>
      </w:r>
      <w:r w:rsidRPr="00C327F6">
        <w:rPr>
          <w:rFonts w:asciiTheme="majorBidi" w:hAnsiTheme="majorBidi"/>
          <w:spacing w:val="-2"/>
          <w:sz w:val="30"/>
          <w:szCs w:val="30"/>
          <w:cs/>
        </w:rPr>
        <w:t xml:space="preserve">ค่าความนิยมที่เกิดขึ้นจะถูกทดสอบการด้อยค่าเป็นประจำทุกปี </w:t>
      </w:r>
      <w:r w:rsidR="00A91E4B" w:rsidRPr="00C327F6">
        <w:rPr>
          <w:rFonts w:asciiTheme="majorBidi" w:hAnsiTheme="majorBidi" w:hint="cs"/>
          <w:spacing w:val="-2"/>
          <w:sz w:val="30"/>
          <w:szCs w:val="30"/>
          <w:cs/>
        </w:rPr>
        <w:t xml:space="preserve">(ดูหมายเหตุข้อ </w:t>
      </w:r>
      <w:r w:rsidR="00A91E4B" w:rsidRPr="00C327F6">
        <w:rPr>
          <w:rFonts w:asciiTheme="majorBidi" w:hAnsiTheme="majorBidi"/>
          <w:spacing w:val="-2"/>
          <w:sz w:val="30"/>
          <w:szCs w:val="30"/>
        </w:rPr>
        <w:t xml:space="preserve">3 </w:t>
      </w:r>
      <w:r w:rsidR="00A91E4B" w:rsidRPr="00C327F6">
        <w:rPr>
          <w:rFonts w:asciiTheme="majorBidi" w:hAnsiTheme="majorBidi" w:hint="cs"/>
          <w:spacing w:val="-2"/>
          <w:sz w:val="30"/>
          <w:szCs w:val="30"/>
          <w:cs/>
        </w:rPr>
        <w:t>(</w:t>
      </w:r>
      <w:r w:rsidR="00F556EF" w:rsidRPr="00C327F6">
        <w:rPr>
          <w:rFonts w:asciiTheme="majorBidi" w:hAnsiTheme="majorBidi" w:hint="cs"/>
          <w:spacing w:val="-2"/>
          <w:sz w:val="30"/>
          <w:szCs w:val="30"/>
          <w:cs/>
        </w:rPr>
        <w:t>ฏ</w:t>
      </w:r>
      <w:r w:rsidR="00A91E4B" w:rsidRPr="00C327F6">
        <w:rPr>
          <w:rFonts w:asciiTheme="majorBidi" w:hAnsiTheme="majorBidi" w:hint="cs"/>
          <w:spacing w:val="-2"/>
          <w:sz w:val="30"/>
          <w:szCs w:val="30"/>
          <w:cs/>
        </w:rPr>
        <w:t xml:space="preserve">)) </w:t>
      </w:r>
      <w:r w:rsidRPr="00C327F6">
        <w:rPr>
          <w:rFonts w:asciiTheme="majorBidi" w:hAnsiTheme="majorBidi" w:hint="cs"/>
          <w:spacing w:val="-2"/>
          <w:sz w:val="30"/>
          <w:szCs w:val="30"/>
          <w:cs/>
        </w:rPr>
        <w:t>กำไรจากการซื้อในราคา</w:t>
      </w:r>
      <w:r w:rsidRPr="00C327F6">
        <w:rPr>
          <w:rFonts w:asciiTheme="majorBidi" w:hAnsiTheme="majorBidi"/>
          <w:spacing w:val="-2"/>
          <w:sz w:val="30"/>
          <w:szCs w:val="30"/>
          <w:cs/>
        </w:rPr>
        <w:t>ต่อรอง</w:t>
      </w:r>
      <w:r w:rsidRPr="00C327F6">
        <w:rPr>
          <w:rFonts w:asciiTheme="majorBidi" w:hAnsiTheme="majorBidi" w:hint="cs"/>
          <w:spacing w:val="-2"/>
          <w:sz w:val="30"/>
          <w:szCs w:val="30"/>
          <w:cs/>
        </w:rPr>
        <w:t xml:space="preserve">รับรู้ในกำไรหรือขาดทุนทันที </w:t>
      </w:r>
      <w:r w:rsidRPr="00C327F6">
        <w:rPr>
          <w:rFonts w:asciiTheme="majorBidi" w:hAnsiTheme="majorBidi"/>
          <w:spacing w:val="-2"/>
          <w:sz w:val="30"/>
          <w:szCs w:val="30"/>
          <w:cs/>
        </w:rPr>
        <w:t xml:space="preserve">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 </w:t>
      </w:r>
    </w:p>
    <w:p w14:paraId="00389F4E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17442CA9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hint="cs"/>
          <w:sz w:val="30"/>
          <w:szCs w:val="30"/>
          <w:cs/>
        </w:rPr>
        <w:t>สิ่งตอบแทนที่โอนให้หรือคาดว่าจะต้องจ่ายวัดมูลค่าด้วยมูลค่ายุติธรรม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ณ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วันซื้อธุรกิจและวัดมูลค่าภายหลังด้วยมูลค่ายุติธรรม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ณ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ทุกวันที่รายงาน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14:paraId="2D720126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9A2E807" w14:textId="49E9CC84" w:rsidR="007B12EA" w:rsidRPr="00C327F6" w:rsidRDefault="007B12EA" w:rsidP="007B12EA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B31F0F" w:rsidRPr="00C327F6"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C327F6">
        <w:rPr>
          <w:rFonts w:asciiTheme="majorBidi" w:hAnsiTheme="majorBidi" w:cstheme="majorBidi"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6AD5D5CB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pacing w:val="6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</w:t>
      </w:r>
      <w:r w:rsidRPr="00C327F6">
        <w:rPr>
          <w:rFonts w:asciiTheme="majorBidi" w:hAnsiTheme="majorBidi" w:cstheme="majorBidi"/>
          <w:spacing w:val="8"/>
          <w:sz w:val="30"/>
          <w:szCs w:val="30"/>
          <w:cs/>
        </w:rPr>
        <w:t>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2877B3A0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0"/>
          <w:szCs w:val="20"/>
        </w:rPr>
      </w:pPr>
    </w:p>
    <w:p w14:paraId="1332C3BD" w14:textId="058603DB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327F6">
        <w:rPr>
          <w:rFonts w:asciiTheme="majorBidi" w:hAnsiTheme="majorBidi" w:hint="cs"/>
          <w:sz w:val="30"/>
          <w:szCs w:val="30"/>
          <w:cs/>
        </w:rPr>
        <w:t>ในการรวมธุรกิจที่ดำเนินการสำเร็จจากการทยอยซื้อ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ณ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วันที่ซื้อและรับรู้ผลกำไรหรือขาดทุนที่เกิดขึ้นในกำไรหรือขาดทุน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มูลค่าของส่วนได้เสียในผู้ถูกซื้อก่อนการรวมธุรกิจที่เคยรับรู้ในกำไรขาดทุนเบ็ดเสร็จอื่น</w:t>
      </w:r>
      <w:r w:rsidR="00B31F0F" w:rsidRPr="00C327F6">
        <w:rPr>
          <w:rFonts w:asciiTheme="majorBidi" w:hAnsiTheme="majorBidi" w:hint="cs"/>
          <w:sz w:val="30"/>
          <w:szCs w:val="30"/>
          <w:cs/>
        </w:rPr>
        <w:t xml:space="preserve">       </w:t>
      </w:r>
      <w:r w:rsidRPr="00C327F6">
        <w:rPr>
          <w:rFonts w:asciiTheme="majorBidi" w:hAnsiTheme="majorBidi" w:hint="cs"/>
          <w:sz w:val="30"/>
          <w:szCs w:val="30"/>
          <w:cs/>
        </w:rPr>
        <w:t>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1D8BEF7F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C6F99B4" w14:textId="3A14E7FB" w:rsidR="007B12EA" w:rsidRPr="00C327F6" w:rsidRDefault="007B12EA" w:rsidP="007E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</w:t>
      </w:r>
      <w:r w:rsidR="004F668D"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="004F668D" w:rsidRPr="00C327F6">
        <w:rPr>
          <w:rFonts w:asciiTheme="majorBidi" w:hAnsiTheme="majorBidi"/>
          <w:sz w:val="30"/>
          <w:szCs w:val="30"/>
          <w:cs/>
        </w:rPr>
        <w:t>(</w:t>
      </w:r>
      <w:r w:rsidR="004F668D" w:rsidRPr="00C327F6">
        <w:rPr>
          <w:rFonts w:asciiTheme="majorBidi" w:hAnsiTheme="majorBidi" w:hint="cs"/>
          <w:sz w:val="30"/>
          <w:szCs w:val="30"/>
          <w:cs/>
        </w:rPr>
        <w:t>ต่ำกว่า</w:t>
      </w:r>
      <w:r w:rsidR="004F668D" w:rsidRPr="00C327F6">
        <w:rPr>
          <w:rFonts w:asciiTheme="majorBidi" w:hAnsiTheme="majorBidi"/>
          <w:sz w:val="30"/>
          <w:szCs w:val="30"/>
          <w:cs/>
        </w:rPr>
        <w:t xml:space="preserve">) </w:t>
      </w:r>
      <w:r w:rsidR="004F668D" w:rsidRPr="00C327F6">
        <w:rPr>
          <w:rFonts w:asciiTheme="majorBidi" w:hAnsiTheme="majorBidi" w:hint="cs"/>
          <w:sz w:val="30"/>
          <w:szCs w:val="30"/>
          <w:cs/>
        </w:rPr>
        <w:t>ทุน</w:t>
      </w:r>
      <w:r w:rsidRPr="00C327F6">
        <w:rPr>
          <w:rFonts w:asciiTheme="majorBidi" w:hAnsiTheme="majorBidi" w:cstheme="majorBidi"/>
          <w:sz w:val="30"/>
          <w:szCs w:val="30"/>
          <w:cs/>
        </w:rPr>
        <w:t>จากการรวมธุรกิจภายใต้การควบคุมเดียวกันในส่วนของผู้ถือหุ้น</w:t>
      </w:r>
      <w:r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>รายการส่วนเกิน</w:t>
      </w:r>
      <w:r w:rsidR="004F668D" w:rsidRPr="00C327F6">
        <w:rPr>
          <w:rFonts w:asciiTheme="majorBidi" w:hAnsiTheme="majorBidi" w:cstheme="majorBidi"/>
          <w:sz w:val="30"/>
          <w:szCs w:val="30"/>
          <w:cs/>
        </w:rPr>
        <w:t>(ต่ำกว่า) ทุนดังกล่าว</w:t>
      </w:r>
      <w:r w:rsidRPr="00C327F6">
        <w:rPr>
          <w:rFonts w:asciiTheme="majorBidi" w:hAnsiTheme="majorBidi" w:cstheme="majorBidi"/>
          <w:sz w:val="30"/>
          <w:szCs w:val="30"/>
          <w:cs/>
        </w:rPr>
        <w:t>จะถูก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>โอนไปยังกำไรสะสม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เมื่อมีการขายเงินลงทุนในธุรกิจที่ซื้อดังกล่าวไป </w:t>
      </w:r>
      <w:r w:rsidRPr="00C327F6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C327F6">
        <w:rPr>
          <w:rFonts w:asciiTheme="majorBidi" w:hAnsiTheme="majorBidi" w:cstheme="majorBidi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</w:t>
      </w:r>
      <w:r w:rsidRPr="00C327F6">
        <w:rPr>
          <w:rFonts w:asciiTheme="majorBidi" w:hAnsiTheme="majorBidi" w:cstheme="majorBidi"/>
          <w:spacing w:val="6"/>
          <w:sz w:val="30"/>
          <w:szCs w:val="30"/>
          <w:cs/>
        </w:rPr>
        <w:t>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C327F6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pacing w:val="6"/>
          <w:sz w:val="30"/>
          <w:szCs w:val="30"/>
          <w:cs/>
        </w:rPr>
        <w:t>จนถึงวันที่</w:t>
      </w:r>
      <w:r w:rsidRPr="00C327F6">
        <w:rPr>
          <w:rFonts w:asciiTheme="majorBidi" w:hAnsiTheme="majorBidi" w:cstheme="majorBidi"/>
          <w:sz w:val="30"/>
          <w:szCs w:val="30"/>
          <w:cs/>
        </w:rPr>
        <w:t>การควบคุมสิ้นสุด</w:t>
      </w:r>
    </w:p>
    <w:p w14:paraId="00685B92" w14:textId="77777777" w:rsidR="007B12EA" w:rsidRPr="00C327F6" w:rsidRDefault="007B12EA" w:rsidP="007E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20"/>
          <w:szCs w:val="20"/>
        </w:rPr>
      </w:pPr>
    </w:p>
    <w:p w14:paraId="3E8DA6F6" w14:textId="77777777" w:rsidR="007B12EA" w:rsidRPr="00C327F6" w:rsidRDefault="007B12EA" w:rsidP="007E79EE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ind w:left="547" w:hanging="540"/>
        <w:jc w:val="both"/>
        <w:rPr>
          <w:rFonts w:ascii="Angsana New" w:hAnsi="Angsana New"/>
          <w:sz w:val="30"/>
          <w:szCs w:val="30"/>
        </w:rPr>
      </w:pPr>
      <w:r w:rsidRPr="00C327F6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เงิน</w:t>
      </w:r>
      <w:r w:rsidRPr="00C327F6">
        <w:rPr>
          <w:rFonts w:asciiTheme="majorBidi" w:hAnsiTheme="majorBidi" w:hint="cs"/>
          <w:i/>
          <w:iCs/>
          <w:sz w:val="30"/>
          <w:szCs w:val="30"/>
          <w:cs/>
          <w:lang w:val="th-TH" w:eastAsia="en-US"/>
        </w:rPr>
        <w:t>ลงทุนในบริษัทย่อย</w:t>
      </w:r>
      <w:r w:rsidRPr="00C327F6">
        <w:rPr>
          <w:rFonts w:asciiTheme="majorBidi" w:hAnsiTheme="majorBidi"/>
          <w:i/>
          <w:iCs/>
          <w:sz w:val="30"/>
          <w:szCs w:val="30"/>
          <w:cs/>
          <w:lang w:val="th-TH" w:eastAsia="en-US"/>
        </w:rPr>
        <w:t xml:space="preserve"> </w:t>
      </w:r>
      <w:r w:rsidRPr="00C327F6">
        <w:rPr>
          <w:rFonts w:asciiTheme="majorBidi" w:hAnsiTheme="majorBidi" w:hint="cs"/>
          <w:i/>
          <w:iCs/>
          <w:sz w:val="30"/>
          <w:szCs w:val="30"/>
          <w:cs/>
          <w:lang w:val="th-TH" w:eastAsia="en-US"/>
        </w:rPr>
        <w:t>บริษัทร่วมและการร่วมค้า</w:t>
      </w:r>
    </w:p>
    <w:p w14:paraId="5B4B0AAD" w14:textId="77777777" w:rsidR="007B12EA" w:rsidRPr="00C327F6" w:rsidRDefault="007B12EA" w:rsidP="007E79EE">
      <w:pPr>
        <w:pStyle w:val="Heading8"/>
        <w:ind w:left="547"/>
        <w:jc w:val="both"/>
        <w:rPr>
          <w:rFonts w:ascii="Angsana New" w:hAnsi="Angsana New"/>
          <w:sz w:val="20"/>
          <w:szCs w:val="20"/>
        </w:rPr>
      </w:pPr>
      <w:r w:rsidRPr="00C327F6">
        <w:rPr>
          <w:rFonts w:asciiTheme="majorBidi" w:hAnsiTheme="majorBidi" w:cstheme="majorBidi"/>
          <w:i/>
          <w:iCs/>
          <w:sz w:val="22"/>
          <w:szCs w:val="22"/>
          <w:lang w:val="th-TH" w:eastAsia="en-US"/>
        </w:rPr>
        <w:t xml:space="preserve"> </w:t>
      </w:r>
    </w:p>
    <w:p w14:paraId="68E578DE" w14:textId="28C4E5CA" w:rsidR="007B12EA" w:rsidRPr="00C327F6" w:rsidRDefault="007B12EA" w:rsidP="007E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C327F6">
        <w:rPr>
          <w:rFonts w:asciiTheme="majorBidi" w:hAnsiTheme="majorBidi"/>
          <w:spacing w:val="-4"/>
          <w:sz w:val="30"/>
          <w:szCs w:val="30"/>
          <w:cs/>
        </w:rPr>
        <w:t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บริษัทร่วมและการร่วมค้าในงบการเงินเฉพาะกิจการวัดมูลค่าด้วยราคาทุนหักค่าเผื่อการด้อยค่า</w:t>
      </w:r>
      <w:r w:rsidRPr="00C327F6">
        <w:rPr>
          <w:rFonts w:asciiTheme="majorBidi" w:hAnsiTheme="majorBidi"/>
          <w:sz w:val="30"/>
          <w:szCs w:val="30"/>
          <w:cs/>
        </w:rPr>
        <w:t xml:space="preserve"> เงินปันผลรับบันทึกในกำไรหรือขาดทุนในวันที่</w:t>
      </w:r>
      <w:r w:rsidRPr="00C327F6">
        <w:rPr>
          <w:rFonts w:asciiTheme="majorBidi" w:hAnsiTheme="majorBidi" w:hint="cs"/>
          <w:sz w:val="30"/>
          <w:szCs w:val="30"/>
          <w:cs/>
        </w:rPr>
        <w:t>บ</w:t>
      </w:r>
      <w:r w:rsidRPr="00C327F6">
        <w:rPr>
          <w:rFonts w:asciiTheme="majorBidi" w:hAnsiTheme="majorBidi"/>
          <w:sz w:val="30"/>
          <w:szCs w:val="30"/>
          <w:cs/>
        </w:rPr>
        <w:t>ริษัทมีสิทธิได้รับเงินปันผล กรณีที่บริษัทจำหน่ายเงินลงทุนบางส่วน</w:t>
      </w:r>
      <w:r w:rsidR="008014FB" w:rsidRPr="00C327F6">
        <w:rPr>
          <w:rFonts w:asciiTheme="majorBidi" w:hAnsiTheme="majorBidi"/>
          <w:sz w:val="30"/>
          <w:szCs w:val="30"/>
        </w:rPr>
        <w:t xml:space="preserve"> </w:t>
      </w:r>
      <w:r w:rsidRPr="00C327F6">
        <w:rPr>
          <w:rFonts w:asciiTheme="majorBidi" w:hAnsiTheme="majorBidi"/>
          <w:sz w:val="30"/>
          <w:szCs w:val="30"/>
          <w:cs/>
        </w:rPr>
        <w:t>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465ADDAD" w14:textId="77777777" w:rsidR="007B12EA" w:rsidRPr="00C327F6" w:rsidRDefault="007B12EA" w:rsidP="007E79EE">
      <w:pPr>
        <w:rPr>
          <w:rFonts w:asciiTheme="majorBidi" w:hAnsiTheme="majorBidi"/>
          <w:sz w:val="20"/>
          <w:szCs w:val="20"/>
        </w:rPr>
      </w:pPr>
    </w:p>
    <w:p w14:paraId="26F70772" w14:textId="77777777" w:rsidR="007B12EA" w:rsidRPr="00C327F6" w:rsidRDefault="007B12EA" w:rsidP="007E79EE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C327F6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เงินตราต่างประเทศ</w:t>
      </w:r>
    </w:p>
    <w:p w14:paraId="6DE572D5" w14:textId="77777777" w:rsidR="007B12EA" w:rsidRPr="00C327F6" w:rsidRDefault="007B12EA" w:rsidP="007E79EE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6734E17" w14:textId="62D4A69D" w:rsidR="007B12EA" w:rsidRPr="00C327F6" w:rsidRDefault="007B12EA" w:rsidP="007E79E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C327F6">
        <w:rPr>
          <w:rFonts w:asciiTheme="majorBidi" w:hAnsiTheme="majorBidi"/>
          <w:sz w:val="30"/>
          <w:szCs w:val="30"/>
          <w:cs/>
          <w:lang w:val="en-US" w:eastAsia="en-US"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</w:t>
      </w:r>
      <w:r w:rsidRPr="00C327F6">
        <w:rPr>
          <w:rFonts w:asciiTheme="majorBidi" w:hAnsiTheme="majorBidi" w:hint="cs"/>
          <w:sz w:val="30"/>
          <w:szCs w:val="30"/>
          <w:cs/>
          <w:lang w:val="en-US" w:eastAsia="en-US"/>
        </w:rPr>
        <w:t>ของแต่ละบริษัทในกลุ่มบริษัท</w:t>
      </w:r>
      <w:r w:rsidRPr="00C327F6">
        <w:rPr>
          <w:rFonts w:asciiTheme="majorBidi" w:hAnsiTheme="majorBidi"/>
          <w:sz w:val="30"/>
          <w:szCs w:val="30"/>
          <w:lang w:val="en-US" w:eastAsia="en-US"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  <w:lang w:val="en-US" w:eastAsia="en-US"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</w:t>
      </w:r>
      <w:r w:rsidR="00B31F0F" w:rsidRPr="00C327F6">
        <w:rPr>
          <w:rFonts w:asciiTheme="majorBidi" w:hAnsiTheme="majorBidi" w:hint="cs"/>
          <w:sz w:val="30"/>
          <w:szCs w:val="30"/>
          <w:cs/>
          <w:lang w:val="en-US" w:eastAsia="en-US"/>
        </w:rPr>
        <w:t xml:space="preserve">     </w:t>
      </w:r>
      <w:r w:rsidRPr="00C327F6">
        <w:rPr>
          <w:rFonts w:asciiTheme="majorBidi" w:hAnsiTheme="majorBidi" w:hint="cs"/>
          <w:sz w:val="30"/>
          <w:szCs w:val="30"/>
          <w:cs/>
          <w:lang w:val="en-US" w:eastAsia="en-US"/>
        </w:rPr>
        <w:t>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</w:t>
      </w:r>
      <w:r w:rsidRPr="00C327F6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  <w:lang w:val="en-US" w:eastAsia="en-US"/>
        </w:rPr>
        <w:t>แปลงค่าโดยใช้อัตราแลกเปลี่ยน</w:t>
      </w:r>
      <w:r w:rsidRPr="00C327F6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  <w:lang w:val="en-US" w:eastAsia="en-US"/>
        </w:rPr>
        <w:t>ณ</w:t>
      </w:r>
      <w:r w:rsidRPr="00C327F6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  <w:lang w:val="en-US" w:eastAsia="en-US"/>
        </w:rPr>
        <w:t>วันที่มีการวัดมูลค่ายุติธรรม</w:t>
      </w:r>
    </w:p>
    <w:p w14:paraId="4C3E42AB" w14:textId="77777777" w:rsidR="007B12EA" w:rsidRPr="00C327F6" w:rsidRDefault="007B12EA" w:rsidP="007B12E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C327F6">
        <w:rPr>
          <w:rFonts w:asciiTheme="majorBidi" w:hAnsiTheme="majorBidi"/>
          <w:sz w:val="30"/>
          <w:szCs w:val="30"/>
          <w:cs/>
          <w:lang w:val="en-US" w:eastAsia="en-US"/>
        </w:rPr>
        <w:lastRenderedPageBreak/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Pr="00C327F6">
        <w:rPr>
          <w:rFonts w:asciiTheme="majorBidi" w:hAnsiTheme="majorBidi" w:hint="cs"/>
          <w:sz w:val="30"/>
          <w:szCs w:val="30"/>
          <w:cs/>
          <w:lang w:val="en-US" w:eastAsia="en-US"/>
        </w:rPr>
        <w:t>ยกเว้น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  <w:r w:rsidRPr="00C327F6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</w:p>
    <w:p w14:paraId="0B906521" w14:textId="697E5916" w:rsidR="007B12EA" w:rsidRPr="00C327F6" w:rsidRDefault="007B12EA" w:rsidP="00F323A3">
      <w:pPr>
        <w:pStyle w:val="BodyText2"/>
        <w:spacing w:line="240" w:lineRule="atLeast"/>
        <w:ind w:left="990" w:right="43" w:hanging="45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C327F6">
        <w:rPr>
          <w:rFonts w:asciiTheme="majorBidi" w:hAnsiTheme="majorBidi"/>
          <w:sz w:val="30"/>
          <w:szCs w:val="30"/>
          <w:lang w:val="en-US" w:eastAsia="en-US"/>
        </w:rPr>
        <w:t>-</w:t>
      </w:r>
      <w:r w:rsidRPr="00C327F6">
        <w:rPr>
          <w:rFonts w:asciiTheme="majorBidi" w:hAnsiTheme="majorBidi"/>
          <w:sz w:val="30"/>
          <w:szCs w:val="30"/>
          <w:lang w:val="en-US" w:eastAsia="en-US"/>
        </w:rPr>
        <w:tab/>
      </w:r>
      <w:r w:rsidRPr="00C327F6">
        <w:rPr>
          <w:rFonts w:asciiTheme="majorBidi" w:hAnsiTheme="majorBidi" w:hint="cs"/>
          <w:sz w:val="30"/>
          <w:szCs w:val="30"/>
          <w:cs/>
          <w:lang w:val="en-US" w:eastAsia="en-US"/>
        </w:rPr>
        <w:t>เงินลงทุนในตราสารทุนที่กำหนดให้วัดมูลค่าด้วยมูลค่ายุติธรรมผ่านกำไรขาดทุนเบ็ดเสร็จ</w:t>
      </w:r>
      <w:r w:rsidR="000A5133" w:rsidRPr="00C327F6">
        <w:rPr>
          <w:rFonts w:asciiTheme="majorBidi" w:hAnsiTheme="majorBidi" w:hint="cs"/>
          <w:sz w:val="30"/>
          <w:szCs w:val="30"/>
          <w:cs/>
          <w:lang w:val="en-US" w:eastAsia="en-US"/>
        </w:rPr>
        <w:t>อื่น</w:t>
      </w:r>
    </w:p>
    <w:p w14:paraId="3D844FA5" w14:textId="77777777" w:rsidR="007B12EA" w:rsidRPr="00C327F6" w:rsidRDefault="007B12EA" w:rsidP="00F323A3">
      <w:pPr>
        <w:pStyle w:val="BodyText2"/>
        <w:spacing w:line="240" w:lineRule="atLeast"/>
        <w:ind w:left="990" w:right="43" w:hanging="45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C327F6">
        <w:rPr>
          <w:rFonts w:asciiTheme="majorBidi" w:hAnsiTheme="majorBidi"/>
          <w:sz w:val="30"/>
          <w:szCs w:val="30"/>
          <w:lang w:val="en-US" w:eastAsia="en-US"/>
        </w:rPr>
        <w:t>-</w:t>
      </w:r>
      <w:r w:rsidRPr="00C327F6">
        <w:rPr>
          <w:rFonts w:asciiTheme="majorBidi" w:hAnsiTheme="majorBidi"/>
          <w:sz w:val="30"/>
          <w:szCs w:val="30"/>
          <w:lang w:val="en-US" w:eastAsia="en-US"/>
        </w:rPr>
        <w:tab/>
      </w:r>
      <w:r w:rsidRPr="00C327F6">
        <w:rPr>
          <w:rFonts w:asciiTheme="majorBidi" w:hAnsiTheme="majorBidi" w:hint="cs"/>
          <w:sz w:val="30"/>
          <w:szCs w:val="30"/>
          <w:cs/>
          <w:lang w:val="en-US" w:eastAsia="en-US"/>
        </w:rPr>
        <w:t>หนี้สินทางการเงินที่ใช้ป้องกันความเสี่ยงของเงินลงทุนสุทธิในหน่วยงานในต่างประเทศ</w:t>
      </w:r>
      <w:r w:rsidRPr="00C327F6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  <w:lang w:val="en-US" w:eastAsia="en-US"/>
        </w:rPr>
        <w:t>เฉพาะส่วนที่มีประสิทธิผล</w:t>
      </w:r>
      <w:r w:rsidRPr="00C327F6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  <w:lang w:val="en-US" w:eastAsia="en-US"/>
        </w:rPr>
        <w:t>และ</w:t>
      </w:r>
    </w:p>
    <w:p w14:paraId="17F050AC" w14:textId="77777777" w:rsidR="007B12EA" w:rsidRPr="00C327F6" w:rsidRDefault="007B12EA" w:rsidP="00F323A3">
      <w:pPr>
        <w:pStyle w:val="BodyText2"/>
        <w:spacing w:line="240" w:lineRule="atLeast"/>
        <w:ind w:left="990" w:right="43" w:hanging="45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C327F6">
        <w:rPr>
          <w:rFonts w:asciiTheme="majorBidi" w:hAnsiTheme="majorBidi"/>
          <w:sz w:val="30"/>
          <w:szCs w:val="30"/>
          <w:lang w:val="en-US" w:eastAsia="en-US"/>
        </w:rPr>
        <w:t>-</w:t>
      </w:r>
      <w:r w:rsidRPr="00C327F6">
        <w:rPr>
          <w:rFonts w:asciiTheme="majorBidi" w:hAnsiTheme="majorBidi"/>
          <w:sz w:val="30"/>
          <w:szCs w:val="30"/>
          <w:lang w:val="en-US" w:eastAsia="en-US"/>
        </w:rPr>
        <w:tab/>
      </w:r>
      <w:r w:rsidRPr="00C327F6">
        <w:rPr>
          <w:rFonts w:asciiTheme="majorBidi" w:hAnsiTheme="majorBidi" w:hint="cs"/>
          <w:sz w:val="30"/>
          <w:szCs w:val="30"/>
          <w:cs/>
          <w:lang w:val="en-US" w:eastAsia="en-US"/>
        </w:rPr>
        <w:t>การป้องกันความเสี่ยงในกระแสเงินสด</w:t>
      </w:r>
      <w:r w:rsidRPr="00C327F6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  <w:lang w:val="en-US" w:eastAsia="en-US"/>
        </w:rPr>
        <w:t>เฉพาะส่วนที่มีประสิทธิผล</w:t>
      </w:r>
    </w:p>
    <w:p w14:paraId="7953A741" w14:textId="77777777" w:rsidR="007B12EA" w:rsidRPr="00C327F6" w:rsidRDefault="007B12EA" w:rsidP="007B12EA">
      <w:pPr>
        <w:pStyle w:val="BodyText2"/>
        <w:spacing w:line="240" w:lineRule="atLeast"/>
        <w:ind w:left="720" w:right="43" w:hanging="18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</w:p>
    <w:p w14:paraId="1944617A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6F5C3858" w14:textId="77777777" w:rsidR="007B12EA" w:rsidRPr="00C327F6" w:rsidRDefault="007B12EA" w:rsidP="007B12E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แปลงค่าเป็นเงินบาทโดยใช้อัตราแลกเปลี่ยนที่ใกล้เคียงกับอัตราแลกเปลี่ยน 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>ถัวเฉลี่ยระหว่างปี</w:t>
      </w:r>
      <w:r w:rsidRPr="00C327F6">
        <w:rPr>
          <w:rFonts w:asciiTheme="majorBidi" w:hAnsiTheme="majorBidi" w:cstheme="majorBidi"/>
          <w:sz w:val="30"/>
          <w:szCs w:val="30"/>
        </w:rPr>
        <w:t xml:space="preserve">  </w:t>
      </w:r>
    </w:p>
    <w:p w14:paraId="3FEA7C8F" w14:textId="77777777" w:rsidR="007B12EA" w:rsidRPr="00C327F6" w:rsidRDefault="007B12EA" w:rsidP="007B12E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B945B4" w14:textId="4973D554" w:rsidR="007B12EA" w:rsidRPr="00C327F6" w:rsidRDefault="007B12EA" w:rsidP="007B12EA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="00A91E4B" w:rsidRPr="00C327F6">
        <w:rPr>
          <w:rFonts w:asciiTheme="majorBidi" w:hAnsiTheme="majorBidi" w:cstheme="majorBidi" w:hint="cs"/>
          <w:sz w:val="30"/>
          <w:szCs w:val="30"/>
          <w:cs/>
        </w:rPr>
        <w:t>จะรับรู้ในกำไรขาดทุนเบ็ดเสร็จอื่น และ</w:t>
      </w:r>
      <w:r w:rsidRPr="00C327F6">
        <w:rPr>
          <w:rFonts w:asciiTheme="majorBidi" w:hAnsiTheme="majorBidi" w:cstheme="majorBidi"/>
          <w:sz w:val="30"/>
          <w:szCs w:val="30"/>
          <w:cs/>
        </w:rPr>
        <w:t>แสดงเป็นสำรองการแปลงค่างบการเงินในส่วนของผู้ถือหุ้น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>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5BB3D65E" w14:textId="77777777" w:rsidR="007B12EA" w:rsidRPr="00C327F6" w:rsidRDefault="007B12EA" w:rsidP="007B12EA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D33B508" w14:textId="77777777" w:rsidR="007B12EA" w:rsidRPr="00C327F6" w:rsidRDefault="007B12EA" w:rsidP="007B12EA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87107207"/>
      <w:r w:rsidRPr="00C327F6">
        <w:rPr>
          <w:rFonts w:asciiTheme="majorBidi" w:hAnsiTheme="majorBidi" w:cstheme="majorBidi"/>
          <w:sz w:val="30"/>
          <w:szCs w:val="30"/>
          <w:cs/>
        </w:rPr>
        <w:t>เมื่อหน่วยงาน</w:t>
      </w:r>
      <w:r w:rsidRPr="00C327F6">
        <w:rPr>
          <w:rFonts w:asciiTheme="majorBidi" w:hAnsiTheme="majorBidi" w:cstheme="majorBidi"/>
          <w:sz w:val="30"/>
          <w:szCs w:val="30"/>
          <w:cs/>
          <w:lang w:val="x-none" w:eastAsia="x-none"/>
        </w:rPr>
        <w:t>ต่างประเทศถูกจำหน่ายส่วนได้เสียทั้งหมดหรือเพียงบางส่วนที่ทำให้สูญเสียการควบคุม</w:t>
      </w:r>
      <w:r w:rsidRPr="00C327F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  <w:lang w:val="x-none" w:eastAsia="x-none"/>
        </w:rPr>
        <w:t>ความมีอิทธิพลอย่างมีสาระสำคัญ</w:t>
      </w:r>
      <w:r w:rsidRPr="00C327F6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  <w:lang w:val="x-none" w:eastAsia="x-none"/>
        </w:rPr>
        <w:t>หรือการควบคุมร่วมกัน ผลสะสมของ</w:t>
      </w:r>
      <w:r w:rsidRPr="00C327F6">
        <w:rPr>
          <w:rFonts w:asciiTheme="majorBidi" w:hAnsiTheme="majorBidi" w:cstheme="majorBidi"/>
          <w:sz w:val="30"/>
          <w:szCs w:val="30"/>
          <w:cs/>
        </w:rPr>
        <w:t>สำรองการแปลงค่างบการเงิน</w:t>
      </w:r>
      <w:r w:rsidRPr="00C327F6">
        <w:rPr>
          <w:rFonts w:asciiTheme="majorBidi" w:hAnsiTheme="majorBidi" w:cstheme="majorBidi"/>
          <w:sz w:val="30"/>
          <w:szCs w:val="30"/>
          <w:cs/>
          <w:lang w:val="x-none" w:eastAsia="x-none"/>
        </w:rPr>
        <w:t>ที่เกี่ยวข้องกับ</w:t>
      </w:r>
      <w:r w:rsidRPr="00C327F6">
        <w:rPr>
          <w:rFonts w:asciiTheme="majorBidi" w:hAnsiTheme="majorBidi" w:cstheme="majorBidi"/>
          <w:spacing w:val="8"/>
          <w:sz w:val="30"/>
          <w:szCs w:val="30"/>
          <w:cs/>
          <w:lang w:val="x-none" w:eastAsia="x-none"/>
        </w:rPr>
        <w:t>หน่วยงานต่างประเทศนั้นต้องถูกจัดประเภทเป็นกำไรหรือขาดทุนโดยเป็นส่วนหนึ่งของกำไรขาดทุนจาก</w:t>
      </w:r>
      <w:r w:rsidRPr="00C327F6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การจ</w:t>
      </w:r>
      <w:r w:rsidRPr="00C327F6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ำ</w:t>
      </w:r>
      <w:r w:rsidRPr="00C327F6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หน่าย </w:t>
      </w:r>
    </w:p>
    <w:bookmarkEnd w:id="1"/>
    <w:p w14:paraId="59C60318" w14:textId="77777777" w:rsidR="00F323A3" w:rsidRPr="00C327F6" w:rsidRDefault="00F323A3" w:rsidP="00F323A3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979D33E" w14:textId="77777777" w:rsidR="007B12EA" w:rsidRPr="00C327F6" w:rsidRDefault="007B12EA" w:rsidP="007B12EA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41A9BC9A" w14:textId="77777777" w:rsidR="007B12EA" w:rsidRPr="00C327F6" w:rsidRDefault="007B12EA" w:rsidP="007B12EA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</w:p>
    <w:p w14:paraId="11393495" w14:textId="77777777" w:rsidR="00F323A3" w:rsidRPr="00C327F6" w:rsidRDefault="00F323A3" w:rsidP="007B12EA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</w:p>
    <w:p w14:paraId="2F5DA359" w14:textId="77777777" w:rsidR="007E79EE" w:rsidRPr="00C327F6" w:rsidRDefault="007E79EE" w:rsidP="007B12EA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</w:p>
    <w:p w14:paraId="4037D250" w14:textId="77777777" w:rsidR="00767EEC" w:rsidRPr="00C327F6" w:rsidRDefault="00767EEC" w:rsidP="007B12EA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</w:p>
    <w:p w14:paraId="27B539F0" w14:textId="77777777" w:rsidR="007B12EA" w:rsidRPr="00C327F6" w:rsidRDefault="007B12EA" w:rsidP="003722C7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C327F6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lastRenderedPageBreak/>
        <w:t>เครื่องมือทางการเงิน</w:t>
      </w:r>
    </w:p>
    <w:p w14:paraId="6E7C656E" w14:textId="77777777" w:rsidR="007B12EA" w:rsidRPr="00C327F6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354C2479" w14:textId="77777777" w:rsidR="007B12EA" w:rsidRPr="00C327F6" w:rsidRDefault="007B12EA" w:rsidP="007B12E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327F6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C327F6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C327F6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C327F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45200502" w14:textId="620574AD" w:rsidR="007B12EA" w:rsidRPr="00C327F6" w:rsidRDefault="007B12EA" w:rsidP="007B12EA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>อื่นๆ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 (นอกเหนือจากลูกหนี้การค้า (ดูหมายเหตุข้อ</w:t>
      </w:r>
      <w:r w:rsidRPr="00C327F6">
        <w:rPr>
          <w:rFonts w:asciiTheme="majorBidi" w:hAnsiTheme="majorBidi" w:cstheme="majorBidi"/>
          <w:sz w:val="30"/>
          <w:szCs w:val="30"/>
        </w:rPr>
        <w:t xml:space="preserve"> 3</w:t>
      </w:r>
      <w:r w:rsidRPr="00C327F6">
        <w:rPr>
          <w:rFonts w:asciiTheme="majorBidi" w:hAnsiTheme="majorBidi" w:cstheme="majorBidi"/>
          <w:sz w:val="30"/>
          <w:szCs w:val="30"/>
          <w:cs/>
        </w:rPr>
        <w:t>(</w:t>
      </w:r>
      <w:r w:rsidR="00D47D27" w:rsidRPr="00C327F6">
        <w:rPr>
          <w:rFonts w:asciiTheme="majorBidi" w:hAnsiTheme="majorBidi" w:cstheme="majorBidi" w:hint="cs"/>
          <w:sz w:val="30"/>
          <w:szCs w:val="30"/>
          <w:cs/>
        </w:rPr>
        <w:t>ช</w:t>
      </w:r>
      <w:r w:rsidRPr="00C327F6">
        <w:rPr>
          <w:rFonts w:asciiTheme="majorBidi" w:hAnsiTheme="majorBidi" w:cstheme="majorBidi"/>
          <w:sz w:val="30"/>
          <w:szCs w:val="30"/>
          <w:cs/>
        </w:rPr>
        <w:t>))</w:t>
      </w:r>
      <w:r w:rsidR="006A7A7F" w:rsidRPr="00C327F6">
        <w:rPr>
          <w:rFonts w:asciiTheme="majorBidi" w:hAnsiTheme="majorBidi" w:cstheme="majorBidi"/>
          <w:sz w:val="30"/>
          <w:szCs w:val="30"/>
        </w:rPr>
        <w:t>)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 รับรู้รายการเมื่อเริ่มแรกเมื่อ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327F6">
        <w:rPr>
          <w:rFonts w:asciiTheme="majorBidi" w:hAnsiTheme="majorBidi" w:cstheme="majorBidi"/>
          <w:sz w:val="30"/>
          <w:szCs w:val="30"/>
          <w:cs/>
        </w:rPr>
        <w:t>บริษัทเป็นคู่สัญญาตามข้อกำหนดของเครื่องมือทางการเงินนั้น และวัดมูลค่าเมื่อเริ่มแรกด้วยมูลค่ายุติธรรม ทั้งนี้ สินทรัพย์ทางการเงิน</w:t>
      </w:r>
      <w:r w:rsidRPr="00C327F6">
        <w:rPr>
          <w:rFonts w:asciiTheme="majorBidi" w:hAnsiTheme="majorBidi" w:hint="cs"/>
          <w:sz w:val="30"/>
          <w:szCs w:val="30"/>
          <w:cs/>
        </w:rPr>
        <w:t>และหนี้สินทางการเงิน</w:t>
      </w:r>
      <w:r w:rsidRPr="00C327F6">
        <w:rPr>
          <w:rFonts w:asciiTheme="majorBidi" w:hAnsiTheme="majorBidi" w:cstheme="majorBidi"/>
          <w:sz w:val="30"/>
          <w:szCs w:val="30"/>
          <w:cs/>
        </w:rPr>
        <w:t>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  <w:r w:rsidRPr="00C327F6">
        <w:rPr>
          <w:rFonts w:asciiTheme="majorBidi" w:hAnsiTheme="majorBidi" w:hint="cs"/>
          <w:sz w:val="30"/>
          <w:szCs w:val="30"/>
          <w:cs/>
        </w:rPr>
        <w:t>หรือ</w:t>
      </w:r>
      <w:r w:rsidR="00B31F0F" w:rsidRPr="00C327F6">
        <w:rPr>
          <w:rFonts w:asciiTheme="majorBidi" w:hAnsiTheme="majorBidi" w:hint="cs"/>
          <w:sz w:val="30"/>
          <w:szCs w:val="30"/>
          <w:cs/>
        </w:rPr>
        <w:t xml:space="preserve">       </w:t>
      </w:r>
      <w:r w:rsidRPr="00C327F6">
        <w:rPr>
          <w:rFonts w:asciiTheme="majorBidi" w:hAnsiTheme="majorBidi" w:hint="cs"/>
          <w:sz w:val="30"/>
          <w:szCs w:val="30"/>
          <w:cs/>
        </w:rPr>
        <w:t>การออกตราสาร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ด้วย </w:t>
      </w:r>
    </w:p>
    <w:p w14:paraId="786CE967" w14:textId="77777777" w:rsidR="007B12EA" w:rsidRPr="00C327F6" w:rsidRDefault="007B12EA" w:rsidP="007B12EA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/>
          <w:sz w:val="24"/>
          <w:szCs w:val="24"/>
        </w:rPr>
      </w:pPr>
    </w:p>
    <w:p w14:paraId="0542FFCB" w14:textId="77777777" w:rsidR="007B12EA" w:rsidRPr="00C327F6" w:rsidRDefault="007B12EA" w:rsidP="007B12EA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C327F6">
        <w:rPr>
          <w:rFonts w:asciiTheme="majorBidi" w:hAnsiTheme="majorBidi" w:hint="cs"/>
          <w:sz w:val="30"/>
          <w:szCs w:val="30"/>
          <w:cs/>
        </w:rPr>
        <w:t>กลุ่ม</w:t>
      </w:r>
      <w:r w:rsidRPr="00C327F6">
        <w:rPr>
          <w:rFonts w:asciiTheme="majorBidi" w:hAnsiTheme="majorBidi"/>
          <w:sz w:val="30"/>
          <w:szCs w:val="30"/>
          <w:cs/>
        </w:rPr>
        <w:t>บริษัทรับรู้รายการซื้อหรือขายสินทรัพย์ทางการเงินตามวิธีปกติในวันซื้อขาย ซึ่งเป็นวันที่</w:t>
      </w:r>
      <w:r w:rsidRPr="00C327F6">
        <w:rPr>
          <w:rFonts w:asciiTheme="majorBidi" w:hAnsiTheme="majorBidi" w:hint="cs"/>
          <w:sz w:val="30"/>
          <w:szCs w:val="30"/>
          <w:cs/>
        </w:rPr>
        <w:t>กลุ่ม</w:t>
      </w:r>
      <w:r w:rsidRPr="00C327F6">
        <w:rPr>
          <w:rFonts w:asciiTheme="majorBidi" w:hAnsiTheme="majorBidi"/>
          <w:sz w:val="30"/>
          <w:szCs w:val="30"/>
          <w:cs/>
        </w:rPr>
        <w:t>บริษัท</w:t>
      </w:r>
      <w:r w:rsidRPr="00C327F6">
        <w:rPr>
          <w:rFonts w:asciiTheme="majorBidi" w:hAnsiTheme="majorBidi" w:hint="cs"/>
          <w:sz w:val="30"/>
          <w:szCs w:val="30"/>
          <w:cs/>
        </w:rPr>
        <w:t xml:space="preserve">       </w:t>
      </w:r>
      <w:r w:rsidRPr="00C327F6">
        <w:rPr>
          <w:rFonts w:asciiTheme="majorBidi" w:hAnsiTheme="majorBidi"/>
          <w:sz w:val="30"/>
          <w:szCs w:val="30"/>
          <w:cs/>
        </w:rPr>
        <w:t>ตกลงที่จะซื้อหรือขายสินทรัพย์</w:t>
      </w:r>
    </w:p>
    <w:p w14:paraId="765BCD75" w14:textId="77777777" w:rsidR="007B12EA" w:rsidRPr="00C327F6" w:rsidRDefault="007B12EA" w:rsidP="007B12EA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/>
          <w:sz w:val="24"/>
          <w:szCs w:val="24"/>
        </w:rPr>
      </w:pPr>
    </w:p>
    <w:p w14:paraId="3AE602FB" w14:textId="77777777" w:rsidR="007B12EA" w:rsidRPr="00C327F6" w:rsidRDefault="007B12EA" w:rsidP="007B12EA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327F6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การรับรู้รายการเมื่อเริ่มแรก</w:t>
      </w:r>
    </w:p>
    <w:p w14:paraId="250D2C3B" w14:textId="77777777" w:rsidR="007B12EA" w:rsidRPr="00C327F6" w:rsidRDefault="007B12EA" w:rsidP="007B12EA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327F6">
        <w:rPr>
          <w:rFonts w:asciiTheme="majorBidi" w:hAnsiTheme="majorBidi" w:cstheme="majorBidi"/>
          <w:sz w:val="30"/>
          <w:szCs w:val="30"/>
          <w:cs/>
        </w:rPr>
        <w:t>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5668D22" w14:textId="77777777" w:rsidR="007B12EA" w:rsidRPr="00C327F6" w:rsidRDefault="007B12EA" w:rsidP="007B12EA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4A40FF95" w14:textId="77777777" w:rsidR="007B12EA" w:rsidRPr="00C327F6" w:rsidRDefault="007B12EA" w:rsidP="007B12EA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C327F6">
        <w:rPr>
          <w:rFonts w:asciiTheme="majorBidi" w:hAnsiTheme="majorBidi" w:hint="cs"/>
          <w:sz w:val="30"/>
          <w:szCs w:val="30"/>
          <w:cs/>
        </w:rPr>
        <w:t xml:space="preserve">หรือมูลค่ายุติธรรมผ่านกำไรหรือขาดทุน 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ดอกเบี้ยจ่าย กำไรและขาดทุนจากอัตราแลกเปลี่ยนรับรู้ในกำไรหรือขาดทุน </w:t>
      </w:r>
    </w:p>
    <w:p w14:paraId="3A99D3BE" w14:textId="77777777" w:rsidR="007B12EA" w:rsidRPr="00C327F6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2"/>
          <w:szCs w:val="22"/>
        </w:rPr>
      </w:pPr>
    </w:p>
    <w:p w14:paraId="3A5CE6FB" w14:textId="77777777" w:rsidR="007B12EA" w:rsidRPr="00C327F6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327F6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การวัดมูลค่าในภายหลัง</w:t>
      </w:r>
    </w:p>
    <w:p w14:paraId="1916058D" w14:textId="77777777" w:rsidR="007B12EA" w:rsidRPr="00C327F6" w:rsidRDefault="007B12EA" w:rsidP="007B12E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7CDFA7F1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0A903624" w14:textId="48C8E95A" w:rsidR="007B12EA" w:rsidRPr="00C327F6" w:rsidRDefault="007B12EA" w:rsidP="001418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5979B62E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C327F6">
        <w:rPr>
          <w:rFonts w:asciiTheme="majorBidi" w:hAnsiTheme="majorBidi" w:cstheme="majorBidi"/>
          <w:sz w:val="30"/>
          <w:szCs w:val="30"/>
          <w:cs/>
        </w:rPr>
        <w:t>รับรู้เป็นรายได้ในกำไรหรือขาดทุนในวันที่กลุ่มบริษัทมีสิทธิได้รับเงินปันผล</w:t>
      </w:r>
      <w:r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2D4ED7E8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BDA6EA" w14:textId="77777777" w:rsidR="007B12EA" w:rsidRPr="00C327F6" w:rsidRDefault="007B12EA" w:rsidP="007B12E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327F6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C327F6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C327F6">
        <w:rPr>
          <w:rFonts w:asciiTheme="majorBidi" w:eastAsia="EucrosiaUPCBold" w:hAnsiTheme="majorBidi" w:cstheme="majorBidi"/>
          <w:i/>
          <w:iCs/>
          <w:sz w:val="30"/>
          <w:szCs w:val="30"/>
        </w:rPr>
        <w:t>.2)</w:t>
      </w:r>
      <w:r w:rsidRPr="00C327F6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  <w:r w:rsidRPr="00C327F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3AB92B5C" w14:textId="77777777" w:rsidR="007B12EA" w:rsidRPr="00C327F6" w:rsidRDefault="007B12EA" w:rsidP="007B12EA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327F6">
        <w:rPr>
          <w:rFonts w:asciiTheme="majorBidi" w:hAnsiTheme="majorBidi" w:cstheme="majorBidi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327F6">
        <w:rPr>
          <w:rFonts w:asciiTheme="majorBidi" w:hAnsiTheme="majorBidi" w:cstheme="majorBidi"/>
          <w:sz w:val="30"/>
          <w:szCs w:val="30"/>
          <w:cs/>
        </w:rPr>
        <w:t>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CC145C8" w14:textId="77777777" w:rsidR="007B12EA" w:rsidRPr="00C327F6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4D9EEFEF" w14:textId="77777777" w:rsidR="007B12EA" w:rsidRPr="00C327F6" w:rsidRDefault="007B12EA" w:rsidP="007B12EA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327F6">
        <w:rPr>
          <w:rFonts w:asciiTheme="majorBidi" w:hAnsiTheme="majorBidi" w:cstheme="majorBidi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</w:t>
      </w:r>
      <w:r w:rsidRPr="00C327F6">
        <w:rPr>
          <w:rFonts w:asciiTheme="majorBidi" w:hAnsiTheme="majorBidi" w:cstheme="majorBidi"/>
          <w:spacing w:val="4"/>
          <w:sz w:val="30"/>
          <w:szCs w:val="30"/>
          <w:cs/>
        </w:rPr>
        <w:t xml:space="preserve">หมดอายุ </w:t>
      </w:r>
      <w:r w:rsidRPr="00C327F6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</w:t>
      </w:r>
      <w:r w:rsidRPr="00C327F6">
        <w:rPr>
          <w:rFonts w:asciiTheme="majorBidi" w:hAnsiTheme="majorBidi" w:cstheme="majorBidi"/>
          <w:spacing w:val="4"/>
          <w:sz w:val="30"/>
          <w:szCs w:val="30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</w:t>
      </w:r>
      <w:r w:rsidRPr="00C327F6">
        <w:rPr>
          <w:rFonts w:asciiTheme="majorBidi" w:hAnsiTheme="majorBidi" w:cstheme="majorBidi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65677B6A" w14:textId="77777777" w:rsidR="007B12EA" w:rsidRPr="00C327F6" w:rsidRDefault="007B12EA" w:rsidP="007B12EA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F6784F" w14:textId="77777777" w:rsidR="007B12EA" w:rsidRPr="00C327F6" w:rsidRDefault="007B12EA" w:rsidP="007B12EA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037250A2" w14:textId="77777777" w:rsidR="007B12EA" w:rsidRPr="00C327F6" w:rsidRDefault="007B12EA" w:rsidP="007B12EA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8C19D6" w14:textId="77777777" w:rsidR="007B12EA" w:rsidRPr="00C327F6" w:rsidRDefault="007B12EA" w:rsidP="007B12EA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0C80F6B" w14:textId="77777777" w:rsidR="007B12EA" w:rsidRPr="00C327F6" w:rsidRDefault="007B12EA" w:rsidP="007B12EA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6044C31" w14:textId="77777777" w:rsidR="007B12EA" w:rsidRPr="00C327F6" w:rsidRDefault="007B12EA" w:rsidP="007B12E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327F6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C327F6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C327F6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 w:rsidRPr="00C327F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7DEBE936" w14:textId="77777777" w:rsidR="007B12EA" w:rsidRPr="00C327F6" w:rsidRDefault="007B12EA" w:rsidP="007B12EA">
      <w:pPr>
        <w:tabs>
          <w:tab w:val="clear" w:pos="454"/>
          <w:tab w:val="clear" w:pos="680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  <w:r w:rsidRPr="00C327F6">
        <w:rPr>
          <w:rFonts w:asciiTheme="majorBidi" w:hAnsiTheme="majorBidi" w:hint="cs"/>
          <w:sz w:val="30"/>
          <w:szCs w:val="30"/>
          <w:cs/>
        </w:rPr>
        <w:t>เว้นแต่อนุพันธ์นั้นถูกกำหนดเป็นเครื่องมือที่ใช้ในการป้องกันความเสี่ยง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pacing w:val="2"/>
          <w:sz w:val="30"/>
          <w:szCs w:val="30"/>
          <w:cs/>
        </w:rPr>
        <w:t>กรณีดังกล่าวการรับรู้</w:t>
      </w:r>
      <w:r w:rsidRPr="00C327F6">
        <w:rPr>
          <w:rFonts w:asciiTheme="majorBidi" w:hAnsiTheme="majorBidi" w:hint="cs"/>
          <w:sz w:val="30"/>
          <w:szCs w:val="30"/>
          <w:cs/>
        </w:rPr>
        <w:t>ผลกำไรหรือขาดทุนจะขึ้นอยู่กับลักษณะของรายการที่มีการป้องกันความเสี่ยง</w:t>
      </w:r>
    </w:p>
    <w:p w14:paraId="5E5EAEA8" w14:textId="77777777" w:rsidR="007B12EA" w:rsidRPr="00C327F6" w:rsidRDefault="007B12EA" w:rsidP="007B12EA">
      <w:pPr>
        <w:tabs>
          <w:tab w:val="clear" w:pos="454"/>
          <w:tab w:val="clear" w:pos="680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</w:p>
    <w:p w14:paraId="73E2F7E1" w14:textId="77777777" w:rsidR="00F323A3" w:rsidRPr="00C327F6" w:rsidRDefault="00F323A3" w:rsidP="007B12EA">
      <w:pPr>
        <w:tabs>
          <w:tab w:val="clear" w:pos="454"/>
          <w:tab w:val="clear" w:pos="680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</w:p>
    <w:p w14:paraId="416C5317" w14:textId="77777777" w:rsidR="00F323A3" w:rsidRPr="00C327F6" w:rsidRDefault="00F323A3" w:rsidP="007B12EA">
      <w:pPr>
        <w:tabs>
          <w:tab w:val="clear" w:pos="454"/>
          <w:tab w:val="clear" w:pos="680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</w:p>
    <w:p w14:paraId="1FB035EF" w14:textId="77777777" w:rsidR="00F323A3" w:rsidRPr="00C327F6" w:rsidRDefault="00F323A3" w:rsidP="007B12EA">
      <w:pPr>
        <w:tabs>
          <w:tab w:val="clear" w:pos="454"/>
          <w:tab w:val="clear" w:pos="680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</w:p>
    <w:p w14:paraId="715F4E8D" w14:textId="77777777" w:rsidR="007B12EA" w:rsidRPr="00C327F6" w:rsidRDefault="007B12EA" w:rsidP="007B12E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327F6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C327F6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C327F6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.4) </w:t>
      </w:r>
      <w:r w:rsidRPr="00C327F6">
        <w:rPr>
          <w:rFonts w:asciiTheme="majorBidi" w:hAnsiTheme="majorBidi" w:hint="cs"/>
          <w:i/>
          <w:iCs/>
          <w:sz w:val="30"/>
          <w:szCs w:val="30"/>
          <w:cs/>
        </w:rPr>
        <w:t>การป้องกันความเสี่ยง</w:t>
      </w:r>
    </w:p>
    <w:p w14:paraId="34299CDE" w14:textId="77777777" w:rsidR="00F323A3" w:rsidRPr="00C327F6" w:rsidRDefault="00F323A3" w:rsidP="007B12EA">
      <w:pPr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0556A29" w14:textId="4611CE71" w:rsidR="007B12EA" w:rsidRPr="00C327F6" w:rsidRDefault="007B12EA" w:rsidP="007B12EA">
      <w:pPr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327F6">
        <w:rPr>
          <w:rFonts w:asciiTheme="majorBidi" w:hAnsiTheme="majorBidi" w:cstheme="majorBidi"/>
          <w:i/>
          <w:iCs/>
          <w:sz w:val="30"/>
          <w:szCs w:val="30"/>
          <w:cs/>
        </w:rPr>
        <w:t>การป้องกันความเสี่ยงในกระแสเงินสด</w:t>
      </w:r>
      <w:r w:rsidRPr="00C327F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7D69950" w14:textId="5F25FB2B" w:rsidR="007B12EA" w:rsidRPr="00C327F6" w:rsidRDefault="007B12EA" w:rsidP="007B12EA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</w:t>
      </w:r>
      <w:r w:rsidRPr="00C327F6">
        <w:rPr>
          <w:rFonts w:ascii="Angsana New" w:hAnsi="Angsana New" w:hint="cs"/>
          <w:sz w:val="30"/>
          <w:szCs w:val="30"/>
          <w:cs/>
        </w:rPr>
        <w:t>ส่วนที่มีประสิทธิผลที่รับรู้ในกำไรขาดทุนเบ็ดเสร็จอื่นจะไม่เกินกว่าผลสะสม</w:t>
      </w:r>
      <w:r w:rsidRPr="00C327F6">
        <w:rPr>
          <w:rFonts w:ascii="Angsana New" w:hAnsi="Angsana New"/>
          <w:sz w:val="30"/>
          <w:szCs w:val="30"/>
          <w:cs/>
        </w:rPr>
        <w:t>ของ</w:t>
      </w:r>
      <w:r w:rsidR="00B31F0F" w:rsidRPr="00C327F6">
        <w:rPr>
          <w:rFonts w:ascii="Angsana New" w:hAnsi="Angsana New" w:hint="cs"/>
          <w:sz w:val="30"/>
          <w:szCs w:val="30"/>
          <w:cs/>
        </w:rPr>
        <w:t xml:space="preserve">     </w:t>
      </w:r>
      <w:r w:rsidRPr="00C327F6">
        <w:rPr>
          <w:rFonts w:ascii="Angsana New" w:hAnsi="Angsana New"/>
          <w:sz w:val="30"/>
          <w:szCs w:val="30"/>
          <w:cs/>
        </w:rPr>
        <w:t>การเปลี่ยนแปลงในมูลค่ายุติธรรมของรายการที่มีการป้องกันความเสี่ยง</w:t>
      </w:r>
      <w:r w:rsidRPr="00C327F6">
        <w:rPr>
          <w:rFonts w:ascii="Angsana New" w:hAnsi="Angsana New" w:hint="cs"/>
          <w:sz w:val="30"/>
          <w:szCs w:val="30"/>
          <w:cs/>
        </w:rPr>
        <w:t xml:space="preserve"> (โดยใช้มูลค่าปัจจุบัน) นับจากการเริ่มต้นของการป้องกันความเสี่ยง</w:t>
      </w:r>
      <w:r w:rsidRPr="00C327F6">
        <w:rPr>
          <w:rFonts w:ascii="Angsana New" w:hAnsi="Angsana New"/>
          <w:sz w:val="30"/>
          <w:szCs w:val="30"/>
          <w:cs/>
        </w:rPr>
        <w:t xml:space="preserve"> ส่วน</w:t>
      </w:r>
      <w:r w:rsidRPr="00C327F6">
        <w:rPr>
          <w:rFonts w:asciiTheme="majorBidi" w:hAnsiTheme="majorBidi" w:cstheme="majorBidi"/>
          <w:sz w:val="30"/>
          <w:szCs w:val="30"/>
          <w:cs/>
        </w:rPr>
        <w:t>ที่ไม่มีประสิทธิผลจะรับรู้ทันทีในกำไรหรือขาดทุน</w:t>
      </w:r>
    </w:p>
    <w:p w14:paraId="1EC453A1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6CC8F87D" w14:textId="77777777" w:rsidR="007B12EA" w:rsidRPr="00C327F6" w:rsidRDefault="007B12EA" w:rsidP="007B12EA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 xml:space="preserve"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74F1CBAB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7B1F4D7D" w14:textId="77777777" w:rsidR="007B12EA" w:rsidRPr="00C327F6" w:rsidRDefault="007B12EA" w:rsidP="007B12EA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7AECA3AD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63501A02" w14:textId="77777777" w:rsidR="007B12EA" w:rsidRPr="00C327F6" w:rsidRDefault="007B12EA" w:rsidP="007B12EA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 xml:space="preserve"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</w:t>
      </w:r>
      <w:r w:rsidRPr="00C327F6">
        <w:rPr>
          <w:rFonts w:asciiTheme="majorBidi" w:eastAsia="Calibri" w:hAnsiTheme="majorBidi" w:cstheme="majorBidi"/>
          <w:sz w:val="30"/>
          <w:szCs w:val="30"/>
          <w:cs/>
        </w:rPr>
        <w:t xml:space="preserve">ถูกขาย หมดอายุ ถูกยกเลิก หรือถูกใช้สิทธิ </w:t>
      </w:r>
      <w:r w:rsidRPr="00C327F6">
        <w:rPr>
          <w:rFonts w:asciiTheme="majorBidi" w:hAnsiTheme="majorBidi" w:cstheme="majorBidi"/>
          <w:sz w:val="30"/>
          <w:szCs w:val="30"/>
          <w:cs/>
        </w:rPr>
        <w:t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1302A9CD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6838E69A" w14:textId="77777777" w:rsidR="007B12EA" w:rsidRPr="00C327F6" w:rsidRDefault="007B12EA" w:rsidP="007B12EA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69F38692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637F76D7" w14:textId="77777777" w:rsidR="00F323A3" w:rsidRPr="00C327F6" w:rsidRDefault="00F323A3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70C60BDF" w14:textId="77777777" w:rsidR="00F323A3" w:rsidRPr="00C327F6" w:rsidRDefault="00F323A3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3E7E8D12" w14:textId="77777777" w:rsidR="007B12EA" w:rsidRPr="00C327F6" w:rsidRDefault="007B12EA" w:rsidP="007B12E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327F6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C327F6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C327F6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.5) </w:t>
      </w:r>
      <w:r w:rsidRPr="00C327F6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7F6B2F3" w14:textId="77777777" w:rsidR="007B12EA" w:rsidRPr="00C327F6" w:rsidRDefault="007B12EA" w:rsidP="007B12E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327F6">
        <w:rPr>
          <w:rFonts w:asciiTheme="majorBidi" w:hAnsiTheme="majorBidi" w:hint="cs"/>
          <w:sz w:val="30"/>
          <w:szCs w:val="30"/>
          <w:cs/>
        </w:rPr>
        <w:t>กลุ่มบริษัทได้ประเมินผลขาดทุนด้านเครดิตที่คาดว่าจะเกิดขึ้นโดยการทบทวนอันดับความน่าเชื่อถือของ</w:t>
      </w:r>
      <w:r w:rsidRPr="00C327F6">
        <w:rPr>
          <w:rFonts w:asciiTheme="majorBidi" w:hAnsiTheme="majorBidi" w:hint="cs"/>
          <w:spacing w:val="4"/>
          <w:sz w:val="30"/>
          <w:szCs w:val="30"/>
          <w:cs/>
        </w:rPr>
        <w:t>สินทรัพย์ทางการเงิน</w:t>
      </w:r>
      <w:r w:rsidRPr="00C327F6">
        <w:rPr>
          <w:rFonts w:asciiTheme="majorBidi" w:hAnsiTheme="majorBidi"/>
          <w:spacing w:val="4"/>
          <w:sz w:val="30"/>
          <w:szCs w:val="30"/>
          <w:cs/>
        </w:rPr>
        <w:t xml:space="preserve">  </w:t>
      </w:r>
      <w:r w:rsidRPr="00C327F6">
        <w:rPr>
          <w:rFonts w:asciiTheme="majorBidi" w:hAnsiTheme="majorBidi" w:hint="cs"/>
          <w:spacing w:val="4"/>
          <w:sz w:val="30"/>
          <w:szCs w:val="30"/>
          <w:cs/>
        </w:rPr>
        <w:t>หากสินทรัพย์ทางการเงินมีความเสี่ยงด้านเครดิตที่เพิ่มขึ้นอย่างมีนัยสำคัญนับแต่</w:t>
      </w:r>
      <w:r w:rsidRPr="00C327F6">
        <w:rPr>
          <w:rFonts w:asciiTheme="majorBidi" w:hAnsiTheme="majorBidi" w:hint="cs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E3BCBB9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0361EF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>ในการประเมินค่าเผื่อผลขาดทุนด้านเครดิตที่คาดว่าจะเกิดขึ้น</w:t>
      </w:r>
      <w:r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>หากสินทรัพย์ทางการเงินดังกล่าวมี</w:t>
      </w:r>
      <w:r w:rsidRPr="00C327F6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C327F6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ต่ำและไม่มีความเสี่ยงด้านเครดิตเพิ่มขึ้นอย่างมีนัยสำคัญนับตั้งแต่วันที่ได้มา บริษัทจะ</w:t>
      </w:r>
      <w:r w:rsidRPr="00C327F6">
        <w:rPr>
          <w:rFonts w:asciiTheme="majorBidi" w:hAnsiTheme="majorBidi" w:cstheme="majorBidi"/>
          <w:sz w:val="30"/>
          <w:szCs w:val="30"/>
        </w:rPr>
        <w:t xml:space="preserve">   </w:t>
      </w:r>
      <w:r w:rsidRPr="00C327F6">
        <w:rPr>
          <w:rFonts w:asciiTheme="majorBidi" w:hAnsiTheme="majorBidi" w:cstheme="majorBidi"/>
          <w:sz w:val="30"/>
          <w:szCs w:val="30"/>
          <w:cs/>
        </w:rPr>
        <w:t>ไม่มีการรับรู้ค่าเผื่อผลขาดทุนด้านเครดิตที่คาดว่าจะเกิดขึ้น</w:t>
      </w:r>
    </w:p>
    <w:p w14:paraId="27D0CCB1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4964FD" w14:textId="77777777" w:rsidR="007B12EA" w:rsidRPr="00C327F6" w:rsidRDefault="007B12EA" w:rsidP="007B12E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327F6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C327F6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C327F6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.6) </w:t>
      </w:r>
      <w:r w:rsidRPr="00C327F6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การตัดจำหน่าย </w:t>
      </w:r>
    </w:p>
    <w:p w14:paraId="6AB40AB6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327F6">
        <w:rPr>
          <w:rFonts w:asciiTheme="majorBidi" w:hAnsiTheme="majorBidi" w:cstheme="majorBidi"/>
          <w:sz w:val="30"/>
          <w:szCs w:val="30"/>
          <w:cs/>
        </w:rPr>
        <w:t>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80BC8ED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27F9A7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327F6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C327F6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C327F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Pr="00C327F6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7) </w:t>
      </w:r>
      <w:r w:rsidRPr="00C327F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  <w:r w:rsidRPr="00C327F6">
        <w:rPr>
          <w:rFonts w:asciiTheme="majorBidi" w:eastAsia="EucrosiaUPCBold" w:hAnsiTheme="majorBidi" w:cstheme="majorBidi"/>
          <w:i/>
          <w:iCs/>
          <w:sz w:val="30"/>
          <w:szCs w:val="30"/>
        </w:rPr>
        <w:t>  </w:t>
      </w:r>
    </w:p>
    <w:p w14:paraId="73A12F11" w14:textId="77777777" w:rsidR="007B12EA" w:rsidRPr="00C327F6" w:rsidRDefault="007B12EA" w:rsidP="007B12E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Pr="00C327F6">
        <w:rPr>
          <w:rFonts w:asciiTheme="majorBidi" w:hAnsiTheme="majorBidi" w:hint="cs"/>
          <w:sz w:val="30"/>
          <w:szCs w:val="30"/>
          <w:cs/>
        </w:rPr>
        <w:t xml:space="preserve">     </w:t>
      </w:r>
      <w:r w:rsidRPr="00C327F6">
        <w:rPr>
          <w:rFonts w:asciiTheme="majorBidi" w:hAnsiTheme="majorBidi"/>
          <w:sz w:val="30"/>
          <w:szCs w:val="30"/>
          <w:cs/>
        </w:rPr>
        <w:t xml:space="preserve">การด้อยค่าด้านเครดิต) หรือราคาทุนตัดจำหน่ายของหนี้สิน </w:t>
      </w:r>
    </w:p>
    <w:p w14:paraId="0997903F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1685781D" w14:textId="77777777" w:rsidR="007B12EA" w:rsidRPr="00C327F6" w:rsidRDefault="007B12EA" w:rsidP="003722C7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C327F6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เงินสดและรายการเทียบเท่าเงินสด</w:t>
      </w:r>
    </w:p>
    <w:p w14:paraId="195D9EFE" w14:textId="77777777" w:rsidR="007B12EA" w:rsidRPr="00C327F6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  <w:r w:rsidRPr="00C327F6">
        <w:rPr>
          <w:rFonts w:asciiTheme="majorBidi" w:hAnsiTheme="majorBidi" w:cstheme="majorBidi"/>
          <w:sz w:val="30"/>
          <w:szCs w:val="30"/>
        </w:rPr>
        <w:t xml:space="preserve">  </w:t>
      </w:r>
    </w:p>
    <w:p w14:paraId="37A9416D" w14:textId="77777777" w:rsidR="007B12EA" w:rsidRPr="00C327F6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/>
          <w:sz w:val="30"/>
          <w:szCs w:val="30"/>
          <w:lang w:eastAsia="en-GB"/>
        </w:rPr>
      </w:pPr>
      <w:r w:rsidRPr="00C327F6">
        <w:rPr>
          <w:rFonts w:asciiTheme="majorBidi" w:eastAsia="Calibri" w:hAnsiTheme="majorBidi"/>
          <w:sz w:val="30"/>
          <w:szCs w:val="30"/>
          <w:cs/>
          <w:lang w:eastAsia="en-GB"/>
        </w:rPr>
        <w:t xml:space="preserve">เงินสดและรายการเทียบเท่าเงินสด หมายถึง เงินสดในมือ เงินฝากธนาคารและสถาบันการเงินทุกประเภทที่มีระยะเวลาครบกำหนด </w:t>
      </w:r>
      <w:r w:rsidRPr="00C327F6">
        <w:rPr>
          <w:rFonts w:asciiTheme="majorBidi" w:eastAsia="Calibri" w:hAnsiTheme="majorBidi"/>
          <w:sz w:val="30"/>
          <w:szCs w:val="30"/>
          <w:lang w:eastAsia="en-GB"/>
        </w:rPr>
        <w:t>3</w:t>
      </w:r>
      <w:r w:rsidRPr="00C327F6">
        <w:rPr>
          <w:rFonts w:asciiTheme="majorBidi" w:eastAsia="Calibri" w:hAnsiTheme="majorBidi"/>
          <w:sz w:val="30"/>
          <w:szCs w:val="30"/>
          <w:cs/>
          <w:lang w:eastAsia="en-GB"/>
        </w:rPr>
        <w:t xml:space="preserve"> เดือนหรือน้อยกว่านับแต่วันที่ได้มา </w:t>
      </w:r>
      <w:r w:rsidRPr="00C327F6">
        <w:rPr>
          <w:rFonts w:asciiTheme="majorBidi" w:eastAsia="Calibri" w:hAnsiTheme="majorBidi" w:hint="cs"/>
          <w:sz w:val="30"/>
          <w:szCs w:val="30"/>
          <w:cs/>
          <w:lang w:eastAsia="en-GB"/>
        </w:rPr>
        <w:t>ทั้งนี้ไม่รวมเงินฝากธนาคารที่มีภาระผูกพัน</w:t>
      </w:r>
      <w:r w:rsidRPr="00C327F6">
        <w:rPr>
          <w:rFonts w:asciiTheme="majorBidi" w:eastAsia="Calibri" w:hAnsiTheme="majorBidi"/>
          <w:sz w:val="30"/>
          <w:szCs w:val="30"/>
          <w:cs/>
          <w:lang w:eastAsia="en-GB"/>
        </w:rPr>
        <w:t xml:space="preserve"> (</w:t>
      </w:r>
      <w:r w:rsidRPr="00C327F6">
        <w:rPr>
          <w:rFonts w:asciiTheme="majorBidi" w:eastAsia="Calibri" w:hAnsiTheme="majorBidi" w:hint="cs"/>
          <w:sz w:val="30"/>
          <w:szCs w:val="30"/>
          <w:cs/>
          <w:lang w:eastAsia="en-GB"/>
        </w:rPr>
        <w:t>ถ้ามี</w:t>
      </w:r>
      <w:r w:rsidRPr="00C327F6">
        <w:rPr>
          <w:rFonts w:asciiTheme="majorBidi" w:eastAsia="Calibri" w:hAnsiTheme="majorBidi"/>
          <w:sz w:val="30"/>
          <w:szCs w:val="30"/>
          <w:cs/>
          <w:lang w:eastAsia="en-GB"/>
        </w:rPr>
        <w:t>)</w:t>
      </w:r>
      <w:r w:rsidRPr="00C327F6">
        <w:rPr>
          <w:rFonts w:asciiTheme="majorBidi" w:eastAsia="Calibri" w:hAnsiTheme="majorBidi" w:hint="cs"/>
          <w:sz w:val="30"/>
          <w:szCs w:val="30"/>
          <w:cs/>
          <w:lang w:eastAsia="en-GB"/>
        </w:rPr>
        <w:t xml:space="preserve"> </w:t>
      </w:r>
    </w:p>
    <w:p w14:paraId="733FD38D" w14:textId="77777777" w:rsidR="007B12EA" w:rsidRPr="00C327F6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/>
          <w:sz w:val="30"/>
          <w:szCs w:val="30"/>
          <w:lang w:eastAsia="en-GB"/>
        </w:rPr>
      </w:pPr>
    </w:p>
    <w:p w14:paraId="72A3CA12" w14:textId="77777777" w:rsidR="007B12EA" w:rsidRPr="00C327F6" w:rsidRDefault="007B12EA" w:rsidP="003722C7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C327F6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ลูกหนี้การค้า</w:t>
      </w:r>
    </w:p>
    <w:p w14:paraId="108C0C81" w14:textId="77777777" w:rsidR="007B12EA" w:rsidRPr="00C327F6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D8230DF" w14:textId="211A06E7" w:rsidR="00A91E4B" w:rsidRPr="00C327F6" w:rsidRDefault="007B12EA" w:rsidP="007B12E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ลูกหนี้การค้ารับรู้เมื่อ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327F6">
        <w:rPr>
          <w:rFonts w:asciiTheme="majorBidi" w:hAnsiTheme="majorBidi" w:cstheme="majorBidi"/>
          <w:sz w:val="30"/>
          <w:szCs w:val="30"/>
          <w:cs/>
        </w:rPr>
        <w:t>บริษัทมีสิทธิที่ปราศจากเงื่อนไขในการได้รับสิ่งตอบแทนตามสัญญา ลูกหนี้การค้า</w:t>
      </w:r>
      <w:r w:rsidR="00B31F0F" w:rsidRPr="00C327F6">
        <w:rPr>
          <w:rFonts w:asciiTheme="majorBidi" w:hAnsiTheme="majorBidi" w:cstheme="majorBidi" w:hint="cs"/>
          <w:sz w:val="30"/>
          <w:szCs w:val="30"/>
          <w:cs/>
        </w:rPr>
        <w:t xml:space="preserve">          </w:t>
      </w:r>
      <w:r w:rsidRPr="00C327F6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="00A91E4B" w:rsidRPr="00C327F6">
        <w:rPr>
          <w:rFonts w:asciiTheme="majorBidi" w:hAnsiTheme="majorBidi" w:cstheme="majorBidi" w:hint="cs"/>
          <w:sz w:val="30"/>
          <w:szCs w:val="30"/>
          <w:cs/>
        </w:rPr>
        <w:t>เกิดขึ้น</w:t>
      </w:r>
    </w:p>
    <w:p w14:paraId="55483813" w14:textId="77777777" w:rsidR="00A91E4B" w:rsidRPr="00C327F6" w:rsidRDefault="00A91E4B" w:rsidP="007B12E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5243C9" w14:textId="77777777" w:rsidR="007E79EE" w:rsidRPr="00C327F6" w:rsidRDefault="007E79EE" w:rsidP="007B12E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3406E6" w14:textId="3C264CE4" w:rsidR="007B12EA" w:rsidRPr="00C327F6" w:rsidRDefault="007B12EA" w:rsidP="007B12E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 w:hint="cs"/>
          <w:sz w:val="30"/>
          <w:szCs w:val="30"/>
          <w:cs/>
        </w:rPr>
        <w:lastRenderedPageBreak/>
        <w:t>กลุ่ม</w:t>
      </w:r>
      <w:r w:rsidRPr="00C327F6">
        <w:rPr>
          <w:rFonts w:asciiTheme="majorBidi" w:hAnsiTheme="majorBidi" w:cstheme="majorBidi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="00B31F0F" w:rsidRPr="00C327F6">
        <w:rPr>
          <w:rFonts w:asciiTheme="majorBidi" w:hAnsiTheme="majorBidi" w:cstheme="majorBidi"/>
          <w:sz w:val="30"/>
          <w:szCs w:val="30"/>
        </w:rPr>
        <w:t xml:space="preserve">    </w:t>
      </w:r>
      <w:r w:rsidRPr="00C327F6">
        <w:rPr>
          <w:rFonts w:asciiTheme="majorBidi" w:hAnsiTheme="majorBidi" w:cstheme="majorBidi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โดยนำข้อมูลผลขาดทุนที่เกิดขึ้นในอดีต</w:t>
      </w:r>
      <w:r w:rsidR="00A91E4B" w:rsidRPr="00C327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31F0F" w:rsidRPr="00C327F6"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C327F6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E9B7ABC" w14:textId="77777777" w:rsidR="007E79EE" w:rsidRPr="00C327F6" w:rsidRDefault="007E79EE" w:rsidP="007B12E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1AC890" w14:textId="77777777" w:rsidR="007B12EA" w:rsidRPr="00C327F6" w:rsidRDefault="007B12EA" w:rsidP="003722C7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C327F6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สินค้าคงเหลือ</w:t>
      </w:r>
    </w:p>
    <w:p w14:paraId="2E8D20CB" w14:textId="77777777" w:rsidR="007B12EA" w:rsidRPr="00C327F6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72FD579" w14:textId="21B04B09" w:rsidR="007B12EA" w:rsidRPr="00C327F6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 ต้นทุนของสินค้าคำนวณ</w:t>
      </w:r>
      <w:r w:rsidR="00B31F0F" w:rsidRPr="00C327F6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C327F6">
        <w:rPr>
          <w:rFonts w:asciiTheme="majorBidi" w:hAnsiTheme="majorBidi" w:cstheme="majorBidi"/>
          <w:sz w:val="30"/>
          <w:szCs w:val="30"/>
          <w:cs/>
        </w:rPr>
        <w:t>โดยใช้วิธีถัวเฉลี่ยถ่วงน้ำหนัก</w:t>
      </w:r>
      <w:bookmarkStart w:id="2" w:name="_Hlk87562734"/>
      <w:r w:rsidRPr="00C327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ราคาทุนรวมถึงต้นทุนทางตรงที่เกี่ยวข้องกับการได้มาของสินค้าคงเหลือ </w:t>
      </w:r>
      <w:bookmarkEnd w:id="2"/>
      <w:r w:rsidRPr="00C327F6">
        <w:rPr>
          <w:rFonts w:asciiTheme="majorBidi" w:hAnsiTheme="majorBidi" w:cstheme="majorBidi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</w:t>
      </w:r>
      <w:r w:rsidR="00BC4227" w:rsidRPr="00C327F6">
        <w:rPr>
          <w:rFonts w:asciiTheme="majorBidi" w:hAnsiTheme="majorBidi" w:cstheme="majorBidi" w:hint="cs"/>
          <w:sz w:val="30"/>
          <w:szCs w:val="30"/>
          <w:cs/>
        </w:rPr>
        <w:t>ใช้จ่ายใน</w:t>
      </w:r>
      <w:r w:rsidRPr="00C327F6">
        <w:rPr>
          <w:rFonts w:asciiTheme="majorBidi" w:hAnsiTheme="majorBidi" w:cstheme="majorBidi"/>
          <w:sz w:val="30"/>
          <w:szCs w:val="30"/>
          <w:cs/>
        </w:rPr>
        <w:t>การผลิตอย่างเหมาะสม</w:t>
      </w:r>
      <w:r w:rsidRPr="00C327F6">
        <w:rPr>
          <w:rFonts w:asciiTheme="majorBidi" w:hAnsiTheme="majorBidi"/>
          <w:sz w:val="30"/>
          <w:szCs w:val="30"/>
          <w:cs/>
        </w:rPr>
        <w:t>โดยคำนึงถึงระดับกำลังการผลิตตามปกติ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 ทั้งนี้ มูลค่าสุทธิที่จะได้รับเป็นการประมาณราคาที่จะขายได้จาก</w:t>
      </w:r>
      <w:r w:rsidR="00B31F0F" w:rsidRPr="00C327F6">
        <w:rPr>
          <w:rFonts w:asciiTheme="majorBidi" w:hAnsiTheme="majorBidi" w:cstheme="majorBidi" w:hint="cs"/>
          <w:sz w:val="30"/>
          <w:szCs w:val="30"/>
          <w:cs/>
        </w:rPr>
        <w:t xml:space="preserve">             </w:t>
      </w:r>
      <w:r w:rsidRPr="00C327F6">
        <w:rPr>
          <w:rFonts w:asciiTheme="majorBidi" w:hAnsiTheme="majorBidi" w:cstheme="majorBidi"/>
          <w:sz w:val="30"/>
          <w:szCs w:val="30"/>
          <w:cs/>
        </w:rPr>
        <w:t>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  <w:r w:rsidRPr="00C327F6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</w:p>
    <w:p w14:paraId="011D78F9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2B69F3A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C327F6">
        <w:rPr>
          <w:rFonts w:asciiTheme="majorBidi" w:hAnsiTheme="majorBidi"/>
          <w:sz w:val="30"/>
          <w:szCs w:val="30"/>
          <w:cs/>
          <w:lang w:val="th-TH"/>
        </w:rPr>
        <w:t>ค่าเผื่อสินค้าเสื่อมสภาพ</w:t>
      </w:r>
      <w:r w:rsidRPr="00C327F6">
        <w:rPr>
          <w:rFonts w:asciiTheme="majorBidi" w:hAnsiTheme="majorBidi" w:hint="cs"/>
          <w:sz w:val="30"/>
          <w:szCs w:val="30"/>
          <w:cs/>
          <w:lang w:val="th-TH"/>
        </w:rPr>
        <w:t xml:space="preserve"> หมดอายุ เสียหาย</w:t>
      </w:r>
      <w:r w:rsidRPr="00C327F6">
        <w:rPr>
          <w:rFonts w:asciiTheme="majorBidi" w:hAnsiTheme="majorBidi"/>
          <w:sz w:val="30"/>
          <w:szCs w:val="30"/>
          <w:cs/>
          <w:lang w:val="th-TH"/>
        </w:rPr>
        <w:t>ของสินค้าสำเร็จรูป วัตถุดิบ อะไหล่และวัสดุเพื่อการซ่อมบำรุงจะถูกบันทึกสำหรับรายการที่เสื่อมสภาพหรือคาดว่าจะขายไม่ได้</w:t>
      </w:r>
    </w:p>
    <w:p w14:paraId="72821951" w14:textId="77777777" w:rsidR="00B12317" w:rsidRPr="00C327F6" w:rsidRDefault="00B12317" w:rsidP="007B12E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F42FE54" w14:textId="17A3E916" w:rsidR="00B12317" w:rsidRPr="00C327F6" w:rsidRDefault="00B12317" w:rsidP="00B12317">
      <w:pPr>
        <w:pStyle w:val="Heading8"/>
        <w:numPr>
          <w:ilvl w:val="1"/>
          <w:numId w:val="12"/>
        </w:numPr>
        <w:tabs>
          <w:tab w:val="clear" w:pos="518"/>
          <w:tab w:val="num" w:pos="576"/>
        </w:tabs>
        <w:ind w:left="576" w:hanging="576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C327F6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สินทรัพย์ไม่หมุนเวีย</w:t>
      </w:r>
      <w:r w:rsidRPr="00C327F6">
        <w:rPr>
          <w:rFonts w:asciiTheme="majorBidi" w:hAnsiTheme="majorBidi" w:cstheme="majorBidi" w:hint="cs"/>
          <w:i/>
          <w:iCs/>
          <w:sz w:val="30"/>
          <w:szCs w:val="30"/>
          <w:cs/>
          <w:lang w:val="en-US" w:eastAsia="en-US"/>
        </w:rPr>
        <w:t>นและ</w:t>
      </w:r>
      <w:r w:rsidRPr="00C327F6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กลุ่มสินทรัพย์ที่จะจำหน่ายที่จัดประเภทเป็นสินทรัพย์ที่ถือไว้เพื่อขาย</w:t>
      </w:r>
    </w:p>
    <w:p w14:paraId="682392D6" w14:textId="77777777" w:rsidR="00B12317" w:rsidRPr="00C327F6" w:rsidRDefault="00B12317" w:rsidP="00B12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37C51008" w14:textId="7E170DFE" w:rsidR="00B12317" w:rsidRPr="00C327F6" w:rsidRDefault="00B12317" w:rsidP="00B12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C327F6">
        <w:rPr>
          <w:rFonts w:asciiTheme="majorBidi" w:hAnsiTheme="majorBidi"/>
          <w:sz w:val="30"/>
          <w:szCs w:val="30"/>
          <w:cs/>
          <w:lang w:val="th-TH"/>
        </w:rPr>
        <w:t>สินทรัพย์ไม่หมุนเวียน</w:t>
      </w:r>
      <w:r w:rsidRPr="00C327F6">
        <w:rPr>
          <w:rFonts w:asciiTheme="majorBidi" w:hAnsiTheme="majorBidi" w:hint="cs"/>
          <w:sz w:val="30"/>
          <w:szCs w:val="30"/>
          <w:cs/>
          <w:lang w:val="th-TH"/>
        </w:rPr>
        <w:t>และ</w:t>
      </w:r>
      <w:r w:rsidRPr="00C327F6">
        <w:rPr>
          <w:rFonts w:asciiTheme="majorBidi" w:hAnsiTheme="majorBidi"/>
          <w:sz w:val="30"/>
          <w:szCs w:val="30"/>
          <w:cs/>
          <w:lang w:val="th-TH"/>
        </w:rPr>
        <w:t>กลุ่มสินทรัพย์ที่ยกเลิกซึ่งประกอบด้วยสินทรัพย์และหนี้สิน 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 สินทรัพย์หรือส่วนประกอบของกลุ่มสินทรัพย์ที่ยกเลิกวัดมูลค่าด้วยจำนวนที่ต่ำกว่าระหว่างมูลค่าตามบัญชีกับมูลค่ายุติธรรมหักต้นทุนในการขาย ขาดทุนจากการด้อยค่าสำหรับกลุ่มสินทรัพย์ที่ยกเลิกนำไปปันส่วนให้กับค่าความนิยมเป็นลำดับแรก แล้วจึงปันส่วนให้กับยอดคงเหลือของสินทรัพย์และหนี้สินตามสัดส่วน ยกเว้นไม่ปันส่วนรายการขาดทุนให้กับสินค้าคงเหลือ สินทรัพย์ทางการเงิน สินทรัพย์ภาษีเงินได้รอการตัดบัญชี และอสังหาริมทรัพย์เพื่อการลงทุน</w:t>
      </w:r>
      <w:r w:rsidRPr="00C327F6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C327F6">
        <w:rPr>
          <w:rFonts w:asciiTheme="majorBidi" w:hAnsiTheme="majorBidi"/>
          <w:sz w:val="30"/>
          <w:szCs w:val="30"/>
          <w:cs/>
          <w:lang w:val="th-TH"/>
        </w:rPr>
        <w:t xml:space="preserve">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  </w:t>
      </w:r>
    </w:p>
    <w:p w14:paraId="1E04D927" w14:textId="77777777" w:rsidR="00B12317" w:rsidRPr="00C327F6" w:rsidRDefault="00B12317" w:rsidP="00B12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/>
          <w:sz w:val="30"/>
          <w:szCs w:val="30"/>
          <w:lang w:val="th-TH"/>
        </w:rPr>
      </w:pPr>
    </w:p>
    <w:p w14:paraId="3B0B6344" w14:textId="592FEAA0" w:rsidR="00B12317" w:rsidRPr="00C327F6" w:rsidRDefault="00B12317" w:rsidP="00B12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C327F6">
        <w:rPr>
          <w:rFonts w:asciiTheme="majorBidi" w:hAnsiTheme="majorBidi"/>
          <w:sz w:val="30"/>
          <w:szCs w:val="30"/>
          <w:cs/>
          <w:lang w:val="th-TH"/>
        </w:rPr>
        <w:t>สินทรัพย์ไม่มีตัวตนและ</w:t>
      </w:r>
      <w:r w:rsidR="00A76A8D" w:rsidRPr="00C327F6">
        <w:rPr>
          <w:rFonts w:asciiTheme="majorBidi" w:hAnsiTheme="majorBidi" w:hint="cs"/>
          <w:sz w:val="30"/>
          <w:szCs w:val="30"/>
          <w:cs/>
          <w:lang w:val="th-TH"/>
        </w:rPr>
        <w:t xml:space="preserve">ที่ดิน </w:t>
      </w:r>
      <w:r w:rsidRPr="00C327F6">
        <w:rPr>
          <w:rFonts w:asciiTheme="majorBidi" w:hAnsiTheme="majorBidi"/>
          <w:sz w:val="30"/>
          <w:szCs w:val="30"/>
          <w:cs/>
          <w:lang w:val="th-TH"/>
        </w:rPr>
        <w:t>อาคารและอุปกรณ์ที่ถูกจัดประเภทเป็นสินทรัพย์ที่ถือไว้เพื่อขายจะหยุดบันทึก</w:t>
      </w:r>
      <w:r w:rsidR="00B31F0F" w:rsidRPr="00C327F6">
        <w:rPr>
          <w:rFonts w:asciiTheme="majorBidi" w:hAnsiTheme="majorBidi" w:hint="cs"/>
          <w:sz w:val="30"/>
          <w:szCs w:val="30"/>
          <w:cs/>
          <w:lang w:val="th-TH"/>
        </w:rPr>
        <w:t xml:space="preserve">                     </w:t>
      </w:r>
      <w:r w:rsidRPr="00C327F6">
        <w:rPr>
          <w:rFonts w:asciiTheme="majorBidi" w:hAnsiTheme="majorBidi"/>
          <w:sz w:val="30"/>
          <w:szCs w:val="30"/>
          <w:cs/>
          <w:lang w:val="th-TH"/>
        </w:rPr>
        <w:t>ค่าตัดจำหน่ายหรือค่าเสื่อมราคา รวมถึงเงินลงทุนตามวิธีส่วนได้เสียก็จะหยุดบันทึกตามวิธีส่วนได้เสีย</w:t>
      </w:r>
    </w:p>
    <w:p w14:paraId="13076BCF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EBFAD2F" w14:textId="77777777" w:rsidR="007B12EA" w:rsidRPr="00C327F6" w:rsidRDefault="007B12EA" w:rsidP="003722C7">
      <w:pPr>
        <w:pStyle w:val="ListParagraph"/>
        <w:numPr>
          <w:ilvl w:val="1"/>
          <w:numId w:val="12"/>
        </w:numPr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th-TH"/>
        </w:rPr>
      </w:pPr>
      <w:r w:rsidRPr="00C327F6">
        <w:rPr>
          <w:rFonts w:asciiTheme="majorBidi" w:eastAsia="MS Mincho" w:hAnsiTheme="majorBidi" w:hint="cs"/>
          <w:b/>
          <w:bCs/>
          <w:i/>
          <w:i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3A639467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19411354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>หักค่าเสื่อมราคาสะสมและขาดทุนจากการด้อยค่า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>สะสม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 ต้นทุนรวมค่าใช้จ่ายทางตรงเพื่อให้ได้มาซึ่งอสังหาริมทรัพย์เพื่อการลงทุน ต้นทุนการก่อสร้าง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C327F6">
        <w:rPr>
          <w:rFonts w:asciiTheme="majorBidi" w:hAnsiTheme="majorBidi" w:cstheme="majorBidi"/>
          <w:sz w:val="30"/>
          <w:szCs w:val="30"/>
          <w:cs/>
        </w:rPr>
        <w:t>ที่กิจการก่อสร้างเองรวมถึงต้นทุนการกู้ยืม</w:t>
      </w:r>
    </w:p>
    <w:p w14:paraId="708F442C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3730D7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C327F6">
        <w:rPr>
          <w:rFonts w:asciiTheme="majorBidi" w:hAnsiTheme="majorBidi" w:cstheme="majorBidi"/>
          <w:spacing w:val="2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ค่าเสื่อมราคาคำนวณโดยวิธีเส้นตรงตามอายุการให้ประโยชน์โดยประมาณของอาคารและส่วนปรับปรุง</w:t>
      </w:r>
      <w:r w:rsidRPr="00C327F6">
        <w:rPr>
          <w:rFonts w:asciiTheme="majorBidi" w:hAnsiTheme="majorBidi" w:cstheme="majorBidi" w:hint="cs"/>
          <w:spacing w:val="2"/>
          <w:sz w:val="30"/>
          <w:szCs w:val="30"/>
          <w:cs/>
        </w:rPr>
        <w:t>อาคาร</w:t>
      </w:r>
      <w:r w:rsidRPr="00C327F6">
        <w:rPr>
          <w:rFonts w:asciiTheme="majorBidi" w:hAnsiTheme="majorBidi" w:cstheme="majorBidi"/>
          <w:spacing w:val="2"/>
          <w:sz w:val="30"/>
          <w:szCs w:val="30"/>
          <w:cs/>
        </w:rPr>
        <w:t xml:space="preserve">จำนวน </w:t>
      </w:r>
      <w:r w:rsidRPr="00C327F6">
        <w:rPr>
          <w:rFonts w:asciiTheme="majorBidi" w:hAnsiTheme="majorBidi" w:cstheme="majorBidi"/>
          <w:spacing w:val="2"/>
          <w:sz w:val="30"/>
          <w:szCs w:val="30"/>
        </w:rPr>
        <w:t xml:space="preserve">10 - 30 </w:t>
      </w:r>
      <w:r w:rsidRPr="00C327F6">
        <w:rPr>
          <w:rFonts w:asciiTheme="majorBidi" w:hAnsiTheme="majorBidi" w:cstheme="majorBidi"/>
          <w:spacing w:val="2"/>
          <w:sz w:val="30"/>
          <w:szCs w:val="30"/>
          <w:cs/>
        </w:rPr>
        <w:t xml:space="preserve">ปีและรับรู้ในกำไรหรือขาดทุน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37596E77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EF9435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0E15B250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716660AE" w14:textId="77777777" w:rsidR="007B12EA" w:rsidRPr="00C327F6" w:rsidRDefault="007B12EA" w:rsidP="003722C7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C327F6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 xml:space="preserve">ที่ดิน อาคารและอุปกรณ์ </w:t>
      </w:r>
    </w:p>
    <w:p w14:paraId="7F97E732" w14:textId="77777777" w:rsidR="007B12EA" w:rsidRPr="00C327F6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18D7044" w14:textId="77777777" w:rsidR="007B12EA" w:rsidRPr="00C327F6" w:rsidRDefault="007B12EA" w:rsidP="007B12E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</w:t>
      </w:r>
      <w:r w:rsidRPr="00C327F6">
        <w:rPr>
          <w:rFonts w:asciiTheme="majorBidi" w:hAnsiTheme="majorBidi"/>
          <w:sz w:val="30"/>
          <w:szCs w:val="30"/>
          <w:cs/>
        </w:rPr>
        <w:t>ผลขาดทุนจากการด้อยค่าสะสม</w:t>
      </w:r>
    </w:p>
    <w:p w14:paraId="2A188100" w14:textId="77777777" w:rsidR="007B12EA" w:rsidRPr="00C327F6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66F027C" w14:textId="79185F25" w:rsidR="007B12EA" w:rsidRPr="00C327F6" w:rsidRDefault="007B12EA" w:rsidP="00A91E4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ราคาทุนรวมถึงต้นทุนการกู้ยืม และต้นทุนในการรื้อถอน การขนย้าย การบูรณะสถานที่ตั้งของสินทรัพย์</w:t>
      </w:r>
      <w:r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รวมถึงกำไรหรือขาดทุนจากการป้องกันความเสี่ยงในกระแสเงินสดจากการซื้อที่ดิน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 xml:space="preserve">อาคารและอุปกรณ์ที่เป็นเงินตราต่างประเทศซึ่งถูกโอนจากกำไรขาดทุนเบ็ดเสร็จอื่น </w:t>
      </w:r>
    </w:p>
    <w:p w14:paraId="5BBF18BD" w14:textId="77777777" w:rsidR="007B12EA" w:rsidRPr="00C327F6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24E9F8" w14:textId="77777777" w:rsidR="007B12EA" w:rsidRPr="00C327F6" w:rsidRDefault="007B12EA" w:rsidP="007B12E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793D5EF7" w14:textId="77777777" w:rsidR="00A73DDF" w:rsidRPr="00C327F6" w:rsidRDefault="00A73DDF" w:rsidP="007B12E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12A765" w14:textId="77777777" w:rsidR="007B12EA" w:rsidRPr="00C327F6" w:rsidRDefault="007B12EA" w:rsidP="007B12E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327F6">
        <w:rPr>
          <w:rFonts w:asciiTheme="majorBidi" w:hAnsiTheme="majorBidi" w:cstheme="majorBidi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63D53CAC" w14:textId="77777777" w:rsidR="007E79EE" w:rsidRPr="00C327F6" w:rsidRDefault="007E79EE" w:rsidP="007B12E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81A54F" w14:textId="77777777" w:rsidR="007E79EE" w:rsidRPr="00C327F6" w:rsidRDefault="007E79EE" w:rsidP="007B12E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1719D6" w14:textId="77777777" w:rsidR="007E79EE" w:rsidRPr="00C327F6" w:rsidRDefault="007E79EE" w:rsidP="007B12E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AC90E6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73FC523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C327F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547A93AD" w14:textId="77777777" w:rsidR="007B12EA" w:rsidRPr="00C327F6" w:rsidRDefault="007B12EA" w:rsidP="007B12EA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327F6">
        <w:rPr>
          <w:rFonts w:asciiTheme="majorBidi" w:hAnsiTheme="majorBidi" w:cstheme="majorBidi"/>
          <w:spacing w:val="-4"/>
          <w:sz w:val="30"/>
          <w:szCs w:val="30"/>
          <w:cs/>
        </w:rPr>
        <w:t>ค่าเสื่อมราคาคำนวณ</w:t>
      </w:r>
      <w:r w:rsidRPr="00C327F6">
        <w:rPr>
          <w:rFonts w:asciiTheme="majorBidi" w:eastAsia="Calibri" w:hAnsiTheme="majorBidi" w:cstheme="majorBidi"/>
          <w:spacing w:val="-4"/>
          <w:sz w:val="30"/>
          <w:szCs w:val="30"/>
          <w:cs/>
        </w:rPr>
        <w:t>โดย</w:t>
      </w:r>
      <w:r w:rsidRPr="00C327F6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C327F6">
        <w:rPr>
          <w:rFonts w:asciiTheme="majorBidi" w:eastAsia="Calibri" w:hAnsiTheme="majorBidi" w:cstheme="majorBidi"/>
          <w:spacing w:val="-4"/>
          <w:sz w:val="30"/>
          <w:szCs w:val="30"/>
          <w:cs/>
          <w:lang w:eastAsia="en-GB"/>
        </w:rPr>
        <w:t>และรับรู้ในกำไรหรือ</w:t>
      </w:r>
      <w:r w:rsidRPr="00C327F6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ขาดทุน ทั้งนี้ </w:t>
      </w:r>
      <w:r w:rsidRPr="00C327F6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Pr="00C327F6">
        <w:rPr>
          <w:rFonts w:asciiTheme="majorBidi" w:hAnsiTheme="majorBidi" w:cstheme="majorBidi"/>
          <w:spacing w:val="-4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14:paraId="7D802404" w14:textId="77777777" w:rsidR="007B12EA" w:rsidRPr="00C327F6" w:rsidRDefault="007B12EA" w:rsidP="007B12EA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7F2BB4B" w14:textId="77777777" w:rsidR="007B12EA" w:rsidRPr="00C327F6" w:rsidRDefault="007B12EA" w:rsidP="007B12EA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7608003D" w14:textId="77777777" w:rsidR="007B12EA" w:rsidRPr="00C327F6" w:rsidRDefault="007B12EA" w:rsidP="007B12EA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7260" w:type="dxa"/>
        <w:tblInd w:w="450" w:type="dxa"/>
        <w:tblLook w:val="04A0" w:firstRow="1" w:lastRow="0" w:firstColumn="1" w:lastColumn="0" w:noHBand="0" w:noVBand="1"/>
      </w:tblPr>
      <w:tblGrid>
        <w:gridCol w:w="5390"/>
        <w:gridCol w:w="1195"/>
        <w:gridCol w:w="675"/>
      </w:tblGrid>
      <w:tr w:rsidR="004D5290" w:rsidRPr="00C327F6" w14:paraId="101281E1" w14:textId="77777777" w:rsidTr="00FB2AAC">
        <w:tc>
          <w:tcPr>
            <w:tcW w:w="5390" w:type="dxa"/>
            <w:hideMark/>
          </w:tcPr>
          <w:p w14:paraId="2BFE15C1" w14:textId="77777777" w:rsidR="007B12EA" w:rsidRPr="00C327F6" w:rsidRDefault="007B12EA" w:rsidP="00FB2A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4D954EAD" w14:textId="48BFB6D3" w:rsidR="007B12EA" w:rsidRPr="00C327F6" w:rsidRDefault="007B12EA" w:rsidP="00FB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468"/>
                <w:tab w:val="right" w:pos="79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5 - </w:t>
            </w:r>
            <w:r w:rsidR="00361388" w:rsidRPr="00C327F6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675" w:type="dxa"/>
            <w:hideMark/>
          </w:tcPr>
          <w:p w14:paraId="73F81A36" w14:textId="77777777" w:rsidR="007B12EA" w:rsidRPr="00C327F6" w:rsidRDefault="007B12EA" w:rsidP="00FB2A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D5290" w:rsidRPr="00C327F6" w14:paraId="4CDD743B" w14:textId="77777777" w:rsidTr="00FB2AAC">
        <w:tc>
          <w:tcPr>
            <w:tcW w:w="5390" w:type="dxa"/>
            <w:hideMark/>
          </w:tcPr>
          <w:p w14:paraId="310D5CBF" w14:textId="77777777" w:rsidR="007B12EA" w:rsidRPr="00C327F6" w:rsidRDefault="007B12EA" w:rsidP="00FB2A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14:paraId="68ABD437" w14:textId="5D254D88" w:rsidR="007B12EA" w:rsidRPr="00C327F6" w:rsidRDefault="00A8453B" w:rsidP="00FB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468"/>
                <w:tab w:val="right" w:pos="79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B12EA"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4F26CA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675" w:type="dxa"/>
            <w:hideMark/>
          </w:tcPr>
          <w:p w14:paraId="22F9311A" w14:textId="77777777" w:rsidR="007B12EA" w:rsidRPr="00C327F6" w:rsidRDefault="007B12EA" w:rsidP="00FB2A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D5290" w:rsidRPr="00C327F6" w14:paraId="3A9727D9" w14:textId="77777777" w:rsidTr="00FB2AAC">
        <w:tc>
          <w:tcPr>
            <w:tcW w:w="5390" w:type="dxa"/>
            <w:hideMark/>
          </w:tcPr>
          <w:p w14:paraId="66C0E7B4" w14:textId="77777777" w:rsidR="007B12EA" w:rsidRPr="00C327F6" w:rsidRDefault="007B12EA" w:rsidP="00FB2A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 เครื่องจักร อุปกรณ์ และเครื่องมือเครื่องใช้โรงงาน</w:t>
            </w:r>
          </w:p>
        </w:tc>
        <w:tc>
          <w:tcPr>
            <w:tcW w:w="1195" w:type="dxa"/>
          </w:tcPr>
          <w:p w14:paraId="1185D04A" w14:textId="77777777" w:rsidR="007B12EA" w:rsidRPr="00C327F6" w:rsidRDefault="007B12EA" w:rsidP="00FB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468"/>
                <w:tab w:val="right" w:pos="79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 50</w:t>
            </w:r>
          </w:p>
        </w:tc>
        <w:tc>
          <w:tcPr>
            <w:tcW w:w="675" w:type="dxa"/>
            <w:hideMark/>
          </w:tcPr>
          <w:p w14:paraId="55946FF0" w14:textId="77777777" w:rsidR="007B12EA" w:rsidRPr="00C327F6" w:rsidRDefault="007B12EA" w:rsidP="00FB2A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D5290" w:rsidRPr="00C327F6" w14:paraId="43A2713B" w14:textId="77777777" w:rsidTr="00FB2AAC">
        <w:tc>
          <w:tcPr>
            <w:tcW w:w="5390" w:type="dxa"/>
          </w:tcPr>
          <w:p w14:paraId="53E08B9E" w14:textId="77777777" w:rsidR="007B12EA" w:rsidRPr="00C327F6" w:rsidRDefault="007B12EA" w:rsidP="00FB2A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195" w:type="dxa"/>
          </w:tcPr>
          <w:p w14:paraId="685919CB" w14:textId="53F65317" w:rsidR="007B12EA" w:rsidRPr="00C327F6" w:rsidRDefault="007B12EA" w:rsidP="00FB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468"/>
                <w:tab w:val="right" w:pos="79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A8453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8453B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675" w:type="dxa"/>
          </w:tcPr>
          <w:p w14:paraId="3D3F6214" w14:textId="77777777" w:rsidR="007B12EA" w:rsidRPr="00C327F6" w:rsidRDefault="007B12EA" w:rsidP="00FB2A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B12EA" w:rsidRPr="00C327F6" w14:paraId="076F1C86" w14:textId="77777777" w:rsidTr="00FB2AAC">
        <w:tc>
          <w:tcPr>
            <w:tcW w:w="5390" w:type="dxa"/>
            <w:hideMark/>
          </w:tcPr>
          <w:p w14:paraId="49DEC7B7" w14:textId="77777777" w:rsidR="007B12EA" w:rsidRPr="00C327F6" w:rsidRDefault="007B12EA" w:rsidP="00FB2A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02A084CF" w14:textId="77777777" w:rsidR="007B12EA" w:rsidRPr="00C327F6" w:rsidRDefault="007B12EA" w:rsidP="00FB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468"/>
                <w:tab w:val="right" w:pos="79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5 - 25</w:t>
            </w:r>
          </w:p>
        </w:tc>
        <w:tc>
          <w:tcPr>
            <w:tcW w:w="675" w:type="dxa"/>
            <w:hideMark/>
          </w:tcPr>
          <w:p w14:paraId="6313BE0E" w14:textId="77777777" w:rsidR="007B12EA" w:rsidRPr="00C327F6" w:rsidRDefault="007B12EA" w:rsidP="00FB2A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DDADFDC" w14:textId="77777777" w:rsidR="007E79EE" w:rsidRPr="00C327F6" w:rsidRDefault="007E79EE" w:rsidP="007E79EE">
      <w:pPr>
        <w:pStyle w:val="Heading8"/>
        <w:spacing w:line="240" w:lineRule="auto"/>
        <w:ind w:left="547"/>
        <w:jc w:val="both"/>
        <w:rPr>
          <w:rFonts w:asciiTheme="majorBidi" w:hAnsiTheme="majorBidi" w:cstheme="majorBidi"/>
          <w:b w:val="0"/>
          <w:bCs w:val="0"/>
          <w:i/>
          <w:iCs/>
          <w:sz w:val="28"/>
          <w:szCs w:val="28"/>
          <w:lang w:val="th-TH" w:eastAsia="en-US"/>
        </w:rPr>
      </w:pPr>
    </w:p>
    <w:p w14:paraId="13A8EA52" w14:textId="26BE4E9F" w:rsidR="007B12EA" w:rsidRPr="00C327F6" w:rsidRDefault="007B12EA" w:rsidP="003722C7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C327F6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ค่าความนิยม</w:t>
      </w:r>
    </w:p>
    <w:p w14:paraId="52320CFA" w14:textId="77777777" w:rsidR="007B12EA" w:rsidRPr="00C327F6" w:rsidRDefault="007B12EA" w:rsidP="007B12EA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6528ADB5" w14:textId="77777777" w:rsidR="007B12EA" w:rsidRPr="00C327F6" w:rsidRDefault="007B12EA" w:rsidP="007B12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54319B3C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</w:p>
    <w:p w14:paraId="712DAD08" w14:textId="77777777" w:rsidR="007B12EA" w:rsidRPr="00C327F6" w:rsidRDefault="007B12EA" w:rsidP="003722C7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C327F6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สินทรัพย์ไม่มีตัวตน</w:t>
      </w:r>
    </w:p>
    <w:p w14:paraId="005405BE" w14:textId="77777777" w:rsidR="007B12EA" w:rsidRPr="00C327F6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326D0AFD" w14:textId="77777777" w:rsidR="007B12EA" w:rsidRPr="00C327F6" w:rsidRDefault="007B12EA" w:rsidP="007B12EA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327F6">
        <w:rPr>
          <w:rFonts w:asciiTheme="majorBidi" w:eastAsia="Calibri" w:hAnsiTheme="majorBidi" w:cstheme="majorBidi"/>
          <w:sz w:val="30"/>
          <w:szCs w:val="30"/>
          <w:cs/>
        </w:rPr>
        <w:t>สินทรัพย์ไม่มีตัวตน</w:t>
      </w:r>
      <w:r w:rsidRPr="00C327F6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วัดมูลค่าด้วยราคาทุนหักค่าตัดจำหน่ายสะสมและผลขาดทุนจากการด้อยค่าสะสม ค่าใช้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C327F6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และรับรู้ในกำไรหรือขาดทุน</w:t>
      </w:r>
      <w:r w:rsidRPr="00C327F6">
        <w:rPr>
          <w:rFonts w:asciiTheme="majorBidi" w:hAnsiTheme="majorBidi" w:cstheme="majorBidi"/>
          <w:sz w:val="30"/>
          <w:szCs w:val="30"/>
        </w:rPr>
        <w:t xml:space="preserve">           </w:t>
      </w:r>
      <w:r w:rsidRPr="00C327F6">
        <w:rPr>
          <w:rFonts w:asciiTheme="majorBidi" w:hAnsiTheme="majorBidi"/>
          <w:sz w:val="30"/>
          <w:szCs w:val="30"/>
          <w:cs/>
        </w:rPr>
        <w:t xml:space="preserve">โดยเริ่มตัดจำหน่ายสินทรัพย์ไม่มีตัวตนเมื่อสินทรัพย์นั้นพร้อมที่จะให้ประโยชน์ </w:t>
      </w:r>
    </w:p>
    <w:p w14:paraId="509AC2E7" w14:textId="77777777" w:rsidR="00A91E4B" w:rsidRPr="00C327F6" w:rsidRDefault="00A91E4B" w:rsidP="007B12EA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919915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 xml:space="preserve">ประมาณการระยะเวลาที่คาดว่าจะได้รับประโยชน์แสดงได้ดังนี้ </w:t>
      </w:r>
    </w:p>
    <w:p w14:paraId="3CAA7AC5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7200" w:type="dxa"/>
        <w:tblInd w:w="450" w:type="dxa"/>
        <w:tblLook w:val="01E0" w:firstRow="1" w:lastRow="1" w:firstColumn="1" w:lastColumn="1" w:noHBand="0" w:noVBand="0"/>
      </w:tblPr>
      <w:tblGrid>
        <w:gridCol w:w="5310"/>
        <w:gridCol w:w="1260"/>
        <w:gridCol w:w="630"/>
      </w:tblGrid>
      <w:tr w:rsidR="004D5290" w:rsidRPr="00C327F6" w14:paraId="72D8FCD7" w14:textId="77777777" w:rsidTr="00FB2AAC">
        <w:tc>
          <w:tcPr>
            <w:tcW w:w="5310" w:type="dxa"/>
            <w:hideMark/>
          </w:tcPr>
          <w:p w14:paraId="73349D9F" w14:textId="77777777" w:rsidR="007B12EA" w:rsidRPr="00C327F6" w:rsidRDefault="007B12EA" w:rsidP="00FB2AAC">
            <w:pPr>
              <w:tabs>
                <w:tab w:val="clear" w:pos="227"/>
                <w:tab w:val="clear" w:pos="454"/>
                <w:tab w:val="clear" w:pos="3742"/>
                <w:tab w:val="left" w:pos="540"/>
                <w:tab w:val="left" w:pos="37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ค่าลิขสิทธิ์สำหรับกระบวนการผลิต</w:t>
            </w:r>
          </w:p>
        </w:tc>
        <w:tc>
          <w:tcPr>
            <w:tcW w:w="1260" w:type="dxa"/>
          </w:tcPr>
          <w:p w14:paraId="448FD698" w14:textId="4E0BBAD9" w:rsidR="007B12EA" w:rsidRPr="00C327F6" w:rsidRDefault="007B12EA" w:rsidP="00FB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3742"/>
                <w:tab w:val="center" w:pos="468"/>
                <w:tab w:val="right" w:pos="840"/>
                <w:tab w:val="left" w:pos="373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10 - </w:t>
            </w:r>
            <w:r w:rsidR="00361388" w:rsidRPr="00C327F6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630" w:type="dxa"/>
            <w:hideMark/>
          </w:tcPr>
          <w:p w14:paraId="5D286C8B" w14:textId="77777777" w:rsidR="007B12EA" w:rsidRPr="00C327F6" w:rsidRDefault="007B12EA" w:rsidP="00FB2AAC">
            <w:pPr>
              <w:tabs>
                <w:tab w:val="clear" w:pos="227"/>
                <w:tab w:val="clear" w:pos="454"/>
                <w:tab w:val="clear" w:pos="3742"/>
                <w:tab w:val="left" w:pos="540"/>
                <w:tab w:val="left" w:pos="37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D5290" w:rsidRPr="00C327F6" w14:paraId="02EA6EF2" w14:textId="77777777" w:rsidTr="00FB2AAC">
        <w:tc>
          <w:tcPr>
            <w:tcW w:w="5310" w:type="dxa"/>
            <w:hideMark/>
          </w:tcPr>
          <w:p w14:paraId="0968B6F9" w14:textId="77777777" w:rsidR="007B12EA" w:rsidRPr="00C327F6" w:rsidRDefault="007B12EA" w:rsidP="00FB2AAC">
            <w:pPr>
              <w:tabs>
                <w:tab w:val="clear" w:pos="227"/>
                <w:tab w:val="clear" w:pos="454"/>
                <w:tab w:val="clear" w:pos="3742"/>
                <w:tab w:val="left" w:pos="540"/>
                <w:tab w:val="left" w:pos="37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คอมพิวเตอร์ซอฟต์แวร์</w:t>
            </w:r>
          </w:p>
        </w:tc>
        <w:tc>
          <w:tcPr>
            <w:tcW w:w="1260" w:type="dxa"/>
          </w:tcPr>
          <w:p w14:paraId="11403378" w14:textId="77777777" w:rsidR="007B12EA" w:rsidRPr="00C327F6" w:rsidRDefault="007B12EA" w:rsidP="00FB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3742"/>
                <w:tab w:val="center" w:pos="468"/>
                <w:tab w:val="right" w:pos="840"/>
                <w:tab w:val="left" w:pos="373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3 - 20</w:t>
            </w:r>
          </w:p>
        </w:tc>
        <w:tc>
          <w:tcPr>
            <w:tcW w:w="630" w:type="dxa"/>
            <w:hideMark/>
          </w:tcPr>
          <w:p w14:paraId="6703413B" w14:textId="77777777" w:rsidR="007B12EA" w:rsidRPr="00C327F6" w:rsidRDefault="007B12EA" w:rsidP="00FB2AAC">
            <w:pPr>
              <w:tabs>
                <w:tab w:val="clear" w:pos="227"/>
                <w:tab w:val="clear" w:pos="454"/>
                <w:tab w:val="clear" w:pos="3742"/>
                <w:tab w:val="left" w:pos="540"/>
                <w:tab w:val="left" w:pos="37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D5290" w:rsidRPr="00C327F6" w14:paraId="103DA507" w14:textId="77777777" w:rsidTr="00FB2AAC">
        <w:tc>
          <w:tcPr>
            <w:tcW w:w="5310" w:type="dxa"/>
            <w:hideMark/>
          </w:tcPr>
          <w:p w14:paraId="76AEECB6" w14:textId="77777777" w:rsidR="007B12EA" w:rsidRPr="00C327F6" w:rsidRDefault="007B12EA" w:rsidP="00FB2AA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สัญญาที่ทำกับลูกค้าและความสัมพันธ์กับลูกค้าที่เกี่ยวข้อง</w:t>
            </w:r>
          </w:p>
        </w:tc>
        <w:tc>
          <w:tcPr>
            <w:tcW w:w="1260" w:type="dxa"/>
          </w:tcPr>
          <w:p w14:paraId="2FBC082B" w14:textId="77777777" w:rsidR="007B12EA" w:rsidRPr="00C327F6" w:rsidRDefault="007B12EA" w:rsidP="00FB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3742"/>
                <w:tab w:val="center" w:pos="468"/>
                <w:tab w:val="right" w:pos="840"/>
                <w:tab w:val="left" w:pos="373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5 - 25</w:t>
            </w:r>
          </w:p>
        </w:tc>
        <w:tc>
          <w:tcPr>
            <w:tcW w:w="630" w:type="dxa"/>
            <w:hideMark/>
          </w:tcPr>
          <w:p w14:paraId="5B922260" w14:textId="77777777" w:rsidR="007B12EA" w:rsidRPr="00C327F6" w:rsidRDefault="007B12EA" w:rsidP="00FB2AAC">
            <w:pPr>
              <w:tabs>
                <w:tab w:val="clear" w:pos="227"/>
                <w:tab w:val="clear" w:pos="454"/>
                <w:tab w:val="clear" w:pos="3742"/>
                <w:tab w:val="left" w:pos="540"/>
                <w:tab w:val="left" w:pos="37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B12EA" w:rsidRPr="00C327F6" w14:paraId="76A0AA93" w14:textId="77777777" w:rsidTr="00FB2AAC">
        <w:tc>
          <w:tcPr>
            <w:tcW w:w="5310" w:type="dxa"/>
            <w:hideMark/>
          </w:tcPr>
          <w:p w14:paraId="27F0C374" w14:textId="77777777" w:rsidR="007B12EA" w:rsidRPr="00C327F6" w:rsidRDefault="007B12EA" w:rsidP="00FB2AAC">
            <w:pPr>
              <w:tabs>
                <w:tab w:val="clear" w:pos="227"/>
                <w:tab w:val="clear" w:pos="454"/>
                <w:tab w:val="clear" w:pos="3742"/>
                <w:tab w:val="left" w:pos="540"/>
                <w:tab w:val="left" w:pos="37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สิทธิในการใช้และการดำเนินการอื่น ๆ</w:t>
            </w:r>
          </w:p>
        </w:tc>
        <w:tc>
          <w:tcPr>
            <w:tcW w:w="1260" w:type="dxa"/>
          </w:tcPr>
          <w:p w14:paraId="5A86FEAC" w14:textId="52463C65" w:rsidR="007B12EA" w:rsidRPr="00C327F6" w:rsidRDefault="007B12EA" w:rsidP="00FB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3742"/>
                <w:tab w:val="center" w:pos="468"/>
                <w:tab w:val="right" w:pos="840"/>
                <w:tab w:val="left" w:pos="373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10 - </w:t>
            </w:r>
            <w:r w:rsidR="00361388" w:rsidRPr="00C327F6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630" w:type="dxa"/>
            <w:hideMark/>
          </w:tcPr>
          <w:p w14:paraId="07E4FBE8" w14:textId="77777777" w:rsidR="007B12EA" w:rsidRPr="00C327F6" w:rsidRDefault="007B12EA" w:rsidP="00FB2AAC">
            <w:pPr>
              <w:tabs>
                <w:tab w:val="clear" w:pos="227"/>
                <w:tab w:val="clear" w:pos="454"/>
                <w:tab w:val="clear" w:pos="3742"/>
                <w:tab w:val="left" w:pos="540"/>
                <w:tab w:val="left" w:pos="37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E41D9A3" w14:textId="77777777" w:rsidR="00B12317" w:rsidRPr="00C327F6" w:rsidRDefault="00B12317" w:rsidP="00B12317">
      <w:pPr>
        <w:pStyle w:val="Heading8"/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20"/>
          <w:szCs w:val="20"/>
          <w:lang w:val="en-US" w:eastAsia="en-US"/>
        </w:rPr>
      </w:pPr>
    </w:p>
    <w:p w14:paraId="641BCE1A" w14:textId="77777777" w:rsidR="008B4195" w:rsidRPr="00C327F6" w:rsidRDefault="008B4195" w:rsidP="008B4195"/>
    <w:p w14:paraId="41D9CDB1" w14:textId="1638DB4D" w:rsidR="007B12EA" w:rsidRPr="00C327F6" w:rsidRDefault="007B12EA" w:rsidP="003722C7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C327F6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lastRenderedPageBreak/>
        <w:t>สัญญาเช่า</w:t>
      </w:r>
    </w:p>
    <w:p w14:paraId="5BB4E799" w14:textId="77777777" w:rsidR="007B12EA" w:rsidRPr="00C327F6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625D2CA" w14:textId="77777777" w:rsidR="007B12EA" w:rsidRPr="00C327F6" w:rsidRDefault="007B12EA" w:rsidP="007B12E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 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327F6">
        <w:rPr>
          <w:rFonts w:asciiTheme="majorBidi" w:hAnsiTheme="majorBidi" w:cstheme="majorBidi"/>
          <w:sz w:val="30"/>
          <w:szCs w:val="30"/>
          <w:cs/>
        </w:rPr>
        <w:t>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414730A" w14:textId="77777777" w:rsidR="007B12EA" w:rsidRPr="00C327F6" w:rsidRDefault="007B12EA" w:rsidP="007B12E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E1071" w14:textId="77777777" w:rsidR="007B12EA" w:rsidRPr="00C327F6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/>
          <w:i/>
          <w:iCs/>
          <w:sz w:val="30"/>
          <w:szCs w:val="30"/>
        </w:rPr>
      </w:pPr>
      <w:r w:rsidRPr="00C327F6">
        <w:rPr>
          <w:rFonts w:asciiTheme="majorBidi" w:hAnsiTheme="majorBidi" w:hint="cs"/>
          <w:i/>
          <w:iCs/>
          <w:sz w:val="30"/>
          <w:szCs w:val="30"/>
          <w:cs/>
        </w:rPr>
        <w:t>กลุ่มบริษัทที่เป็นผู้เช่า</w:t>
      </w:r>
    </w:p>
    <w:p w14:paraId="58196F4E" w14:textId="77777777" w:rsidR="007B12EA" w:rsidRPr="00C327F6" w:rsidRDefault="007B12EA" w:rsidP="007B12E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62CFDC46" w14:textId="77777777" w:rsidR="007B12EA" w:rsidRPr="00C327F6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B425A92" w14:textId="77777777" w:rsidR="007B12EA" w:rsidRPr="00C327F6" w:rsidRDefault="007B12EA" w:rsidP="007B12E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327F6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DD5245D" w14:textId="77777777" w:rsidR="00A73DDF" w:rsidRPr="00C327F6" w:rsidRDefault="00A73DDF" w:rsidP="007B12E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698AF30B" w14:textId="1AAD3452" w:rsidR="007B12EA" w:rsidRPr="00C327F6" w:rsidRDefault="007B12EA" w:rsidP="007B12E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C327F6">
        <w:rPr>
          <w:rFonts w:asciiTheme="majorBidi" w:hAnsiTheme="majorBidi" w:cstheme="majorBidi"/>
          <w:sz w:val="30"/>
          <w:szCs w:val="30"/>
          <w:cs/>
        </w:rPr>
        <w:t>ขาดทุนจากการด้อยค่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>าสะสม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เว้นแต่สัญญาเช่าที่โอนกรรมสิทธิ์ในสินทรัพย์ที่เช่าให้กับบริษัทเมื่อสิ้นสุดสัญญาเช่า หรือบริษัทจะใช้สิทธิในการซื้อสินทรัพย์ ในกรณีนี้จะบันทึกค่าเสื่อมราคาตลอดอายุ</w:t>
      </w:r>
      <w:r w:rsidR="00B31F0F" w:rsidRPr="00C327F6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C327F6">
        <w:rPr>
          <w:rFonts w:asciiTheme="majorBidi" w:hAnsiTheme="majorBidi" w:cstheme="majorBidi"/>
          <w:sz w:val="30"/>
          <w:szCs w:val="30"/>
          <w:cs/>
        </w:rPr>
        <w:t>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C327F6">
        <w:rPr>
          <w:rFonts w:asciiTheme="majorBidi" w:hAnsiTheme="majorBidi" w:cstheme="majorBidi"/>
          <w:sz w:val="30"/>
          <w:szCs w:val="30"/>
        </w:rPr>
        <w:t xml:space="preserve"> </w:t>
      </w:r>
    </w:p>
    <w:p w14:paraId="129AE303" w14:textId="77777777" w:rsidR="007B12EA" w:rsidRPr="00C327F6" w:rsidRDefault="007B12EA" w:rsidP="007B12E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5B03A0C9" w14:textId="77777777" w:rsidR="007B12EA" w:rsidRPr="00C327F6" w:rsidRDefault="007B12EA" w:rsidP="007B12E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C327F6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Pr="00C327F6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กลุ่ม</w:t>
      </w:r>
      <w:r w:rsidRPr="00C327F6">
        <w:rPr>
          <w:rFonts w:asciiTheme="majorBidi" w:hAnsiTheme="majorBidi"/>
          <w:sz w:val="30"/>
          <w:szCs w:val="30"/>
          <w:cs/>
          <w:lang w:val="x-none" w:eastAsia="x-none"/>
        </w:rPr>
        <w:t xml:space="preserve">บริษัทใช้อัตราดอกเบี้ยตามนัยของสัญญาเช่า แต่หากอัตรานั้นไม่สามารถกำหนดได้ </w:t>
      </w:r>
      <w:r w:rsidRPr="00C327F6">
        <w:rPr>
          <w:rFonts w:asciiTheme="majorBidi" w:hAnsiTheme="majorBidi" w:hint="cs"/>
          <w:sz w:val="30"/>
          <w:szCs w:val="30"/>
          <w:cs/>
          <w:lang w:val="x-none" w:eastAsia="x-none"/>
        </w:rPr>
        <w:t>กลุ่ม</w:t>
      </w:r>
      <w:r w:rsidRPr="00C327F6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บริษัทใช้อัตราดอกเบี้ยเงินกู้ยืมส่วนเพิ่มของบริษัทในการคิดลดเป็นมูลค่าปัจจุบัน </w:t>
      </w:r>
    </w:p>
    <w:p w14:paraId="06277AA2" w14:textId="77777777" w:rsidR="00F323A3" w:rsidRPr="00C327F6" w:rsidRDefault="00F323A3" w:rsidP="007B12E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1021A05" w14:textId="30B76196" w:rsidR="007B12EA" w:rsidRPr="00C327F6" w:rsidRDefault="007B12EA" w:rsidP="007B12E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  <w:lang w:val="x-none" w:eastAsia="x-none"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และกลุ่มบริษัทเลือกไม่ประเมินว่าการได้รับส่วนลดค่าเช่าเป็นการเปลี่ยนแปลงสัญญาเช่า กลุ่มบริษัทจะวัดมูลค่า</w:t>
      </w:r>
      <w:r w:rsidRPr="00C327F6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42AADE13" w14:textId="77777777" w:rsidR="008B4195" w:rsidRPr="00C327F6" w:rsidRDefault="008B4195" w:rsidP="007B12E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F536C25" w14:textId="77777777" w:rsidR="008B4195" w:rsidRPr="00C327F6" w:rsidRDefault="008B4195" w:rsidP="007B12E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25175F2" w14:textId="77777777" w:rsidR="007B12EA" w:rsidRPr="00C327F6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/>
          <w:b/>
          <w:i/>
          <w:iCs/>
          <w:sz w:val="30"/>
          <w:szCs w:val="30"/>
        </w:rPr>
      </w:pPr>
      <w:r w:rsidRPr="00C327F6">
        <w:rPr>
          <w:rFonts w:asciiTheme="majorBidi" w:hAnsiTheme="majorBidi" w:hint="cs"/>
          <w:b/>
          <w:i/>
          <w:iCs/>
          <w:sz w:val="30"/>
          <w:szCs w:val="30"/>
          <w:cs/>
        </w:rPr>
        <w:lastRenderedPageBreak/>
        <w:t>กลุ่มบริษัทที่เป็นผู้ให้เช่า</w:t>
      </w:r>
    </w:p>
    <w:p w14:paraId="5A268D38" w14:textId="77777777" w:rsidR="007B12EA" w:rsidRPr="00C327F6" w:rsidRDefault="007B12EA" w:rsidP="007B12E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327F6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1404820D" w14:textId="77777777" w:rsidR="007B12EA" w:rsidRPr="00C327F6" w:rsidRDefault="007B12EA" w:rsidP="007B12E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BFDE4FF" w14:textId="00B8A3BE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C327F6">
        <w:rPr>
          <w:rFonts w:asciiTheme="majorBidi" w:hAnsiTheme="majorBidi" w:hint="cs"/>
          <w:sz w:val="30"/>
          <w:szCs w:val="30"/>
          <w:cs/>
          <w:lang w:val="th-TH"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</w:t>
      </w:r>
      <w:r w:rsidRPr="00C327F6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  <w:lang w:val="th-TH"/>
        </w:rPr>
        <w:t>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</w:t>
      </w:r>
      <w:r w:rsidR="00B31F0F" w:rsidRPr="00C327F6">
        <w:rPr>
          <w:rFonts w:asciiTheme="majorBidi" w:hAnsiTheme="majorBidi" w:hint="cs"/>
          <w:sz w:val="30"/>
          <w:szCs w:val="30"/>
          <w:cs/>
          <w:lang w:val="th-TH"/>
        </w:rPr>
        <w:t xml:space="preserve">      </w:t>
      </w:r>
      <w:r w:rsidRPr="00C327F6">
        <w:rPr>
          <w:rFonts w:asciiTheme="majorBidi" w:hAnsiTheme="majorBidi" w:hint="cs"/>
          <w:sz w:val="30"/>
          <w:szCs w:val="30"/>
          <w:cs/>
          <w:lang w:val="th-TH"/>
        </w:rPr>
        <w:t>วิธีเส้นตรงตลอดอายุสัญญาเช่า</w:t>
      </w:r>
      <w:r w:rsidRPr="00C327F6">
        <w:rPr>
          <w:rFonts w:asciiTheme="majorBidi" w:hAnsiTheme="majorBidi"/>
          <w:sz w:val="30"/>
          <w:szCs w:val="30"/>
          <w:cs/>
          <w:lang w:val="th-TH"/>
        </w:rPr>
        <w:t xml:space="preserve">  </w:t>
      </w:r>
    </w:p>
    <w:p w14:paraId="2646CDED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th-TH"/>
        </w:rPr>
      </w:pPr>
    </w:p>
    <w:p w14:paraId="0556B4EC" w14:textId="77777777" w:rsidR="007B12EA" w:rsidRPr="00C327F6" w:rsidRDefault="007B12EA" w:rsidP="003722C7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C327F6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การด้อยค่าสินทรัพย์ที่ไม่ใช่สินทรัพย์ทางการเงิน</w:t>
      </w:r>
    </w:p>
    <w:p w14:paraId="6A678192" w14:textId="77777777" w:rsidR="007B12EA" w:rsidRPr="00C327F6" w:rsidRDefault="007B12EA" w:rsidP="007B12E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FE2B4F4" w14:textId="77777777" w:rsidR="007B12EA" w:rsidRPr="00C327F6" w:rsidRDefault="007B12EA" w:rsidP="007B12E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C327F6">
        <w:rPr>
          <w:rFonts w:asciiTheme="majorBidi" w:hAnsiTheme="majorBidi" w:cstheme="majorBidi"/>
          <w:spacing w:val="4"/>
          <w:sz w:val="30"/>
          <w:szCs w:val="30"/>
          <w:cs/>
        </w:rPr>
        <w:t>ยอดสินทรัพย์ตามบัญชีของ</w:t>
      </w:r>
      <w:r w:rsidRPr="00C327F6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</w:t>
      </w:r>
      <w:r w:rsidRPr="00C327F6">
        <w:rPr>
          <w:rFonts w:asciiTheme="majorBidi" w:hAnsiTheme="majorBidi" w:cstheme="majorBidi"/>
          <w:spacing w:val="4"/>
          <w:sz w:val="30"/>
          <w:szCs w:val="30"/>
          <w:cs/>
        </w:rPr>
        <w:t>บริษัทได้รับการทบทวน ณ ทุกวันที่รายงานว่ามีข้อบ่งชี้เรื่องการด้อยค่าหรือไม่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 ในกรณีที่มีข้อบ่งชี้จะทำการประมาณมูลค่าสินทรัพย์ที่คาดว่าจะได้รับคืน </w:t>
      </w:r>
      <w:r w:rsidRPr="00C327F6">
        <w:rPr>
          <w:rFonts w:asciiTheme="majorBidi" w:hAnsiTheme="majorBidi" w:hint="cs"/>
          <w:sz w:val="30"/>
          <w:szCs w:val="30"/>
          <w:cs/>
        </w:rPr>
        <w:t>สำหรับค่าความนิยมและสินทรัพย์ไม่มีตัวตนที่มีอายุการให้ประโยชน์ไม่ทราบแน่นอน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หรือยังไม่พร้อมใช้งาน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จะประมาณมูลค่าที่คาดว่าจะได้รับคืนทุกปีในช่วงเวลาเดียวกัน</w:t>
      </w:r>
    </w:p>
    <w:p w14:paraId="4CE8E745" w14:textId="77777777" w:rsidR="008B4195" w:rsidRPr="00C327F6" w:rsidRDefault="008B4195" w:rsidP="007B12E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76671E" w14:textId="77777777" w:rsidR="007B12EA" w:rsidRPr="00C327F6" w:rsidRDefault="007B12EA" w:rsidP="007B12E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365E89AB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</w:p>
    <w:p w14:paraId="63D43F8F" w14:textId="77777777" w:rsidR="007B12EA" w:rsidRPr="00C327F6" w:rsidRDefault="007B12EA" w:rsidP="007B12E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pacing w:val="6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</w:t>
      </w:r>
      <w:r w:rsidRPr="00C327F6">
        <w:rPr>
          <w:rFonts w:asciiTheme="majorBidi" w:hAnsiTheme="majorBidi" w:cstheme="majorBidi"/>
          <w:spacing w:val="2"/>
          <w:sz w:val="30"/>
          <w:szCs w:val="30"/>
          <w:cs/>
        </w:rPr>
        <w:t>ใน</w:t>
      </w:r>
      <w:r w:rsidRPr="00C327F6">
        <w:rPr>
          <w:rFonts w:asciiTheme="majorBidi" w:hAnsiTheme="majorBidi" w:cstheme="majorBidi"/>
          <w:sz w:val="30"/>
          <w:szCs w:val="30"/>
          <w:cs/>
        </w:rPr>
        <w:t>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60973F77" w14:textId="77777777" w:rsidR="007B12EA" w:rsidRPr="00C327F6" w:rsidRDefault="007B12EA" w:rsidP="007B12E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56AB55D" w14:textId="77777777" w:rsidR="007B12EA" w:rsidRPr="00C327F6" w:rsidRDefault="007B12EA" w:rsidP="007B12E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Pr="00C327F6">
        <w:rPr>
          <w:rFonts w:asciiTheme="majorBidi" w:hAnsiTheme="majorBidi" w:hint="cs"/>
          <w:sz w:val="30"/>
          <w:szCs w:val="30"/>
          <w:cs/>
        </w:rPr>
        <w:t xml:space="preserve">ยกเว้นขาดทุนจากการด้อยค่าของค่าความนิยมจะไม่มีการปรับปรุงกลับรายการ </w:t>
      </w:r>
      <w:r w:rsidRPr="00C327F6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C327F6">
        <w:rPr>
          <w:rFonts w:asciiTheme="majorBidi" w:hAnsiTheme="majorBidi" w:cstheme="majorBidi"/>
          <w:sz w:val="30"/>
          <w:szCs w:val="30"/>
        </w:rPr>
        <w:t xml:space="preserve"> </w:t>
      </w:r>
    </w:p>
    <w:p w14:paraId="36C7AC5B" w14:textId="77777777" w:rsidR="00A91E4B" w:rsidRPr="00C327F6" w:rsidRDefault="00A91E4B" w:rsidP="007B12E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125262E3" w14:textId="77777777" w:rsidR="008B4195" w:rsidRPr="00C327F6" w:rsidRDefault="008B4195" w:rsidP="007B12E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3EE90A60" w14:textId="77777777" w:rsidR="008B4195" w:rsidRPr="00C327F6" w:rsidRDefault="008B4195" w:rsidP="007B12E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1D535983" w14:textId="77777777" w:rsidR="007B12EA" w:rsidRPr="00C327F6" w:rsidRDefault="007B12EA" w:rsidP="003722C7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C327F6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lastRenderedPageBreak/>
        <w:t xml:space="preserve">ผลประโยชน์ของพนักงาน </w:t>
      </w:r>
    </w:p>
    <w:p w14:paraId="219DB575" w14:textId="77777777" w:rsidR="007B12EA" w:rsidRPr="00C327F6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A470C31" w14:textId="77777777" w:rsidR="007B12EA" w:rsidRPr="00C327F6" w:rsidRDefault="007B12EA" w:rsidP="007B12EA">
      <w:pPr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C327F6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52AB809A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327F6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</w:t>
      </w:r>
      <w:r w:rsidRPr="00C327F6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Pr="00C327F6">
        <w:rPr>
          <w:rFonts w:asciiTheme="majorBidi" w:hAnsiTheme="majorBidi" w:cstheme="majorBidi"/>
          <w:i/>
          <w:sz w:val="30"/>
          <w:szCs w:val="30"/>
          <w:cs/>
        </w:rPr>
        <w:t>บริษัทจะถูกรับรู้เป็นค่าใช้จ่ายพนักงานในกำไรหรือขาดทุนในรอบระยะเวลาที่พนักงานได้ทำงานให้กับ</w:t>
      </w:r>
      <w:r w:rsidRPr="00C327F6">
        <w:rPr>
          <w:rFonts w:asciiTheme="majorBidi" w:hAnsiTheme="majorBidi" w:cstheme="majorBidi" w:hint="cs"/>
          <w:i/>
          <w:sz w:val="30"/>
          <w:szCs w:val="30"/>
          <w:cs/>
        </w:rPr>
        <w:t>บริษัท</w:t>
      </w:r>
      <w:r w:rsidRPr="00C327F6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</w:p>
    <w:p w14:paraId="0E0501CF" w14:textId="77777777" w:rsidR="00A73DDF" w:rsidRPr="00C327F6" w:rsidRDefault="00A73DDF" w:rsidP="007B12E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398DDAA" w14:textId="77777777" w:rsidR="007B12EA" w:rsidRPr="00C327F6" w:rsidRDefault="007B12EA" w:rsidP="007B12EA">
      <w:pPr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C327F6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2A7C9C86" w14:textId="77777777" w:rsidR="007B12EA" w:rsidRPr="00C327F6" w:rsidRDefault="007B12EA" w:rsidP="007B12EA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ภาระผูกพันสุทธิของ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327F6">
        <w:rPr>
          <w:rFonts w:asciiTheme="majorBidi" w:hAnsiTheme="majorBidi" w:cstheme="majorBidi"/>
          <w:sz w:val="30"/>
          <w:szCs w:val="30"/>
          <w:cs/>
        </w:rPr>
        <w:t>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โดยสุทธิจากมูลค่ายุติธรรมของสินทรัพย์โครงการ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การคำนวณภาระผูกพันของโครงการผลประโยชน์ที่กำหนดไว้นั้น</w:t>
      </w:r>
      <w:r w:rsidRPr="00C327F6">
        <w:rPr>
          <w:rFonts w:asciiTheme="majorBidi" w:hAnsiTheme="majorBidi" w:cstheme="majorBidi"/>
          <w:sz w:val="30"/>
          <w:szCs w:val="30"/>
          <w:cs/>
        </w:rPr>
        <w:t>จัดทำโดยนักคณิตศาสตร์ประกันภัยที่ได้รับอนุญาตเป็นประจำทุก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</w:rPr>
        <w:t xml:space="preserve">3 </w:t>
      </w:r>
      <w:r w:rsidRPr="00C327F6">
        <w:rPr>
          <w:rFonts w:asciiTheme="majorBidi" w:hAnsiTheme="majorBidi" w:cstheme="majorBidi"/>
          <w:sz w:val="30"/>
          <w:szCs w:val="30"/>
          <w:cs/>
        </w:rPr>
        <w:t>ปี โดยวิธีคิดลดแต่ละหน่วยที่ประมาณการไว้</w:t>
      </w:r>
      <w:r w:rsidRPr="00C327F6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</w:p>
    <w:p w14:paraId="098D8B63" w14:textId="77777777" w:rsidR="007B12EA" w:rsidRPr="00C327F6" w:rsidRDefault="007B12EA" w:rsidP="007B12E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6290C1D" w14:textId="65FCF3E8" w:rsidR="007B12EA" w:rsidRPr="00C327F6" w:rsidRDefault="007B12EA" w:rsidP="007B12E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327F6">
        <w:rPr>
          <w:rFonts w:asciiTheme="majorBidi" w:hAnsiTheme="majorBidi" w:cstheme="majorBidi"/>
          <w:i/>
          <w:sz w:val="30"/>
          <w:szCs w:val="30"/>
          <w:cs/>
        </w:rPr>
        <w:t xml:space="preserve">ในการวัดมูลค่าใหม่ของหนี้สินผลประโยชน์ที่กำหนดไว้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Pr="00C327F6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Pr="00C327F6">
        <w:rPr>
          <w:rFonts w:asciiTheme="majorBidi" w:hAnsiTheme="majorBidi" w:cstheme="majorBidi"/>
          <w:i/>
          <w:sz w:val="30"/>
          <w:szCs w:val="30"/>
          <w:cs/>
        </w:rPr>
        <w:t>บริษัทกำหนดดอกเบี้ยจ่ายของหนี้สินผลประโยชน์ที่กำหนดไว้โดยใช้อัตราคิดลดที่ใช้วัดมูลค่าภาระผูกพันตามโครงการผลประโยชน์โดยคำนึงถึงการเปลี่ยนแปลงใด</w:t>
      </w:r>
      <w:r w:rsidRPr="00C327F6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ดอกเบี้ยจ่ายและค่าใช้จ่ายอื่น</w:t>
      </w:r>
      <w:r w:rsidRPr="00C327F6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i/>
          <w:sz w:val="30"/>
          <w:szCs w:val="30"/>
          <w:cs/>
        </w:rPr>
        <w:t>ๆ ที่เกี่ยวข้องกับโครงการผลประโยชน์รับรู้ในกำไรหรือขาดทุน</w:t>
      </w:r>
    </w:p>
    <w:p w14:paraId="3FC28263" w14:textId="77777777" w:rsidR="007B12EA" w:rsidRPr="00C327F6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sz w:val="30"/>
          <w:szCs w:val="30"/>
          <w:lang w:val="x-none" w:eastAsia="x-none"/>
        </w:rPr>
      </w:pPr>
    </w:p>
    <w:p w14:paraId="2410DF3E" w14:textId="77777777" w:rsidR="007B12EA" w:rsidRPr="00C327F6" w:rsidRDefault="007B12EA" w:rsidP="007B12E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327F6">
        <w:rPr>
          <w:rFonts w:asciiTheme="majorBidi" w:hAnsiTheme="majorBidi" w:cstheme="majorBidi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Pr="00C327F6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Pr="00C327F6">
        <w:rPr>
          <w:rFonts w:asciiTheme="majorBidi" w:hAnsiTheme="majorBidi" w:cstheme="majorBidi"/>
          <w:i/>
          <w:sz w:val="30"/>
          <w:szCs w:val="30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14:paraId="365107BE" w14:textId="77777777" w:rsidR="007B12EA" w:rsidRPr="00C327F6" w:rsidRDefault="007B12EA" w:rsidP="007B12E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5DA2E308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  <w:lang w:val="x-none" w:eastAsia="x-none"/>
        </w:rPr>
      </w:pPr>
      <w:r w:rsidRPr="00C327F6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ภาระผูกพันสุทธิของ</w:t>
      </w:r>
      <w:r w:rsidRPr="00C327F6">
        <w:rPr>
          <w:rFonts w:asciiTheme="majorBidi" w:hAnsiTheme="majorBidi" w:cstheme="majorBidi" w:hint="cs"/>
          <w:i/>
          <w:sz w:val="30"/>
          <w:szCs w:val="30"/>
          <w:cs/>
          <w:lang w:val="x-none" w:eastAsia="x-none"/>
        </w:rPr>
        <w:t>กลุ่ม</w:t>
      </w:r>
      <w:r w:rsidRPr="00C327F6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บริษัทที่เป็นผลประโยชน์ระยะยาวของพนักงานเป็นผลประโยชน์ในอนาคตที่เกิดจาก</w:t>
      </w:r>
      <w:r w:rsidRPr="00C327F6">
        <w:rPr>
          <w:rFonts w:asciiTheme="majorBidi" w:hAnsiTheme="majorBidi" w:cstheme="majorBidi"/>
          <w:i/>
          <w:sz w:val="30"/>
          <w:szCs w:val="30"/>
          <w:lang w:eastAsia="x-none"/>
        </w:rPr>
        <w:t xml:space="preserve">                   </w:t>
      </w:r>
      <w:r w:rsidRPr="00C327F6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การทำงานของพนักงานในงวดปัจจุบันและงวดก่อน</w:t>
      </w:r>
      <w:r w:rsidRPr="00C327F6">
        <w:rPr>
          <w:rFonts w:asciiTheme="majorBidi" w:hAnsiTheme="majorBidi" w:cstheme="majorBidi"/>
          <w:i/>
          <w:sz w:val="30"/>
          <w:szCs w:val="30"/>
          <w:lang w:eastAsia="x-none"/>
        </w:rPr>
        <w:t xml:space="preserve"> </w:t>
      </w:r>
      <w:r w:rsidRPr="00C327F6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4CEC9008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  <w:lang w:val="x-none" w:eastAsia="x-none"/>
        </w:rPr>
      </w:pPr>
    </w:p>
    <w:p w14:paraId="2A5E72DA" w14:textId="77777777" w:rsidR="007B12EA" w:rsidRPr="00C327F6" w:rsidRDefault="007B12EA" w:rsidP="007B12EA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  <w:lang w:val="x-none" w:eastAsia="x-none"/>
        </w:rPr>
      </w:pPr>
      <w:r w:rsidRPr="00C327F6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C327F6">
        <w:rPr>
          <w:rFonts w:asciiTheme="majorBidi" w:hAnsiTheme="majorBidi" w:cstheme="majorBidi" w:hint="cs"/>
          <w:i/>
          <w:sz w:val="30"/>
          <w:szCs w:val="30"/>
          <w:cs/>
          <w:lang w:val="x-none" w:eastAsia="x-none"/>
        </w:rPr>
        <w:t>กลุ่ม</w:t>
      </w:r>
      <w:r w:rsidRPr="00C327F6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บริษัทไม่สามารถยกเลิก</w:t>
      </w:r>
      <w:r w:rsidRPr="00C327F6">
        <w:rPr>
          <w:rFonts w:asciiTheme="majorBidi" w:hAnsiTheme="majorBidi" w:cstheme="majorBidi"/>
          <w:i/>
          <w:spacing w:val="4"/>
          <w:sz w:val="30"/>
          <w:szCs w:val="30"/>
          <w:cs/>
          <w:lang w:val="x-none" w:eastAsia="x-none"/>
        </w:rPr>
        <w:t>ข้อเสนอการให้ผลประโยชน์ดังกล่าวได้อีกต่อไป หรือเมื่อ</w:t>
      </w:r>
      <w:r w:rsidRPr="00C327F6">
        <w:rPr>
          <w:rFonts w:asciiTheme="majorBidi" w:hAnsiTheme="majorBidi" w:cstheme="majorBidi" w:hint="cs"/>
          <w:i/>
          <w:spacing w:val="4"/>
          <w:sz w:val="30"/>
          <w:szCs w:val="30"/>
          <w:cs/>
          <w:lang w:val="x-none" w:eastAsia="x-none"/>
        </w:rPr>
        <w:t>กลุ่ม</w:t>
      </w:r>
      <w:r w:rsidRPr="00C327F6">
        <w:rPr>
          <w:rFonts w:asciiTheme="majorBidi" w:hAnsiTheme="majorBidi" w:cstheme="majorBidi"/>
          <w:i/>
          <w:spacing w:val="4"/>
          <w:sz w:val="30"/>
          <w:szCs w:val="30"/>
          <w:cs/>
          <w:lang w:val="x-none" w:eastAsia="x-none"/>
        </w:rPr>
        <w:t>บริษัทรับรู้ต้นทุนสำหรับการปรับโครงสร้าง</w:t>
      </w:r>
      <w:r w:rsidRPr="00C327F6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 xml:space="preserve"> หากระยะเวลาการจ่ายผลประโยชน์เกินกว่า </w:t>
      </w:r>
      <w:r w:rsidRPr="00C327F6">
        <w:rPr>
          <w:rFonts w:asciiTheme="majorBidi" w:hAnsiTheme="majorBidi" w:cstheme="majorBidi"/>
          <w:iCs/>
          <w:sz w:val="30"/>
          <w:szCs w:val="30"/>
          <w:lang w:val="x-none" w:eastAsia="x-none"/>
        </w:rPr>
        <w:t>12</w:t>
      </w:r>
      <w:r w:rsidRPr="00C327F6">
        <w:rPr>
          <w:rFonts w:asciiTheme="majorBidi" w:hAnsiTheme="majorBidi" w:cstheme="majorBidi"/>
          <w:i/>
          <w:sz w:val="30"/>
          <w:szCs w:val="30"/>
          <w:lang w:val="x-none" w:eastAsia="x-none"/>
        </w:rPr>
        <w:t xml:space="preserve"> </w:t>
      </w:r>
      <w:r w:rsidRPr="00C327F6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0468D6E9" w14:textId="77777777" w:rsidR="007B12EA" w:rsidRPr="00C327F6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sz w:val="24"/>
          <w:szCs w:val="24"/>
          <w:lang w:val="x-none" w:eastAsia="x-none"/>
        </w:rPr>
      </w:pPr>
    </w:p>
    <w:p w14:paraId="45096796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lang w:val="x-none" w:eastAsia="x-none"/>
        </w:rPr>
      </w:pPr>
      <w:r w:rsidRPr="00C327F6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lastRenderedPageBreak/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</w:t>
      </w:r>
      <w:r w:rsidRPr="00C327F6">
        <w:rPr>
          <w:rFonts w:asciiTheme="majorBidi" w:hAnsiTheme="majorBidi" w:cstheme="majorBidi" w:hint="cs"/>
          <w:i/>
          <w:sz w:val="30"/>
          <w:szCs w:val="30"/>
          <w:cs/>
          <w:lang w:val="x-none" w:eastAsia="x-none"/>
        </w:rPr>
        <w:t>กลุ่ม</w:t>
      </w:r>
      <w:r w:rsidRPr="00C327F6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4D7AF26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1670D7D" w14:textId="77777777" w:rsidR="007B12EA" w:rsidRPr="00C327F6" w:rsidRDefault="007B12EA" w:rsidP="003722C7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C327F6">
        <w:rPr>
          <w:rFonts w:asciiTheme="majorBidi" w:hAnsiTheme="majorBidi" w:cstheme="majorBidi" w:hint="cs"/>
          <w:i/>
          <w:iCs/>
          <w:sz w:val="30"/>
          <w:szCs w:val="30"/>
          <w:cs/>
          <w:lang w:val="th-TH" w:eastAsia="en-US"/>
        </w:rPr>
        <w:t>ประมาณการหนี้สิน</w:t>
      </w:r>
    </w:p>
    <w:p w14:paraId="597D2F3A" w14:textId="77777777" w:rsidR="007B12EA" w:rsidRPr="00C327F6" w:rsidRDefault="007B12EA" w:rsidP="007B12EA">
      <w:pPr>
        <w:pStyle w:val="Heading8"/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24"/>
          <w:szCs w:val="24"/>
          <w:lang w:val="en-US" w:eastAsia="en-US"/>
        </w:rPr>
      </w:pPr>
    </w:p>
    <w:p w14:paraId="3289B477" w14:textId="77777777" w:rsidR="007B12EA" w:rsidRPr="00C327F6" w:rsidRDefault="007B12EA" w:rsidP="007B12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/>
          <w:sz w:val="30"/>
          <w:szCs w:val="30"/>
        </w:rPr>
      </w:pPr>
      <w:r w:rsidRPr="00C327F6">
        <w:rPr>
          <w:rFonts w:asciiTheme="majorBidi" w:hAnsiTheme="majorBidi" w:hint="cs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C327F6">
        <w:rPr>
          <w:rFonts w:asciiTheme="majorBidi" w:hAnsiTheme="majorBidi"/>
          <w:sz w:val="30"/>
          <w:szCs w:val="30"/>
          <w:cs/>
        </w:rPr>
        <w:t xml:space="preserve">  </w:t>
      </w:r>
      <w:r w:rsidRPr="00C327F6">
        <w:rPr>
          <w:rFonts w:asciiTheme="majorBidi" w:hAnsiTheme="majorBidi" w:hint="cs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  <w:r w:rsidRPr="00C327F6">
        <w:rPr>
          <w:rFonts w:asciiTheme="majorBidi" w:hAnsiTheme="majorBidi"/>
          <w:sz w:val="30"/>
          <w:szCs w:val="30"/>
          <w:cs/>
        </w:rPr>
        <w:t xml:space="preserve">  </w:t>
      </w:r>
    </w:p>
    <w:p w14:paraId="5B2318C6" w14:textId="77777777" w:rsidR="00EC01D8" w:rsidRPr="00C327F6" w:rsidRDefault="00EC01D8" w:rsidP="007B12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/>
          <w:sz w:val="24"/>
          <w:szCs w:val="24"/>
        </w:rPr>
      </w:pPr>
    </w:p>
    <w:p w14:paraId="24CEC028" w14:textId="23EF5C03" w:rsidR="00EC01D8" w:rsidRPr="00C327F6" w:rsidRDefault="00EC01D8" w:rsidP="003722C7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C327F6">
        <w:rPr>
          <w:rFonts w:asciiTheme="majorBidi" w:hAnsiTheme="majorBidi" w:cstheme="majorBidi" w:hint="cs"/>
          <w:i/>
          <w:iCs/>
          <w:sz w:val="30"/>
          <w:szCs w:val="30"/>
          <w:cs/>
          <w:lang w:val="th-TH" w:eastAsia="en-US"/>
        </w:rPr>
        <w:t>หุ้นกู้ด้อยสิทธิที่มีลักษณะคล้ายทุน</w:t>
      </w:r>
      <w:r w:rsidR="00780BCC" w:rsidRPr="00C327F6">
        <w:rPr>
          <w:rFonts w:asciiTheme="majorBidi" w:hAnsiTheme="majorBidi" w:cstheme="majorBidi" w:hint="cs"/>
          <w:i/>
          <w:iCs/>
          <w:sz w:val="30"/>
          <w:szCs w:val="30"/>
          <w:cs/>
          <w:lang w:val="th-TH" w:eastAsia="en-US"/>
        </w:rPr>
        <w:t>ฯ</w:t>
      </w:r>
    </w:p>
    <w:p w14:paraId="2AAE886A" w14:textId="77777777" w:rsidR="00EC01D8" w:rsidRPr="00C327F6" w:rsidRDefault="00EC01D8" w:rsidP="00EC01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/>
          <w:b/>
          <w:bCs/>
          <w:strike/>
          <w:sz w:val="24"/>
          <w:szCs w:val="24"/>
        </w:rPr>
      </w:pPr>
    </w:p>
    <w:p w14:paraId="04B401BC" w14:textId="51778AF5" w:rsidR="00EC01D8" w:rsidRPr="00C327F6" w:rsidRDefault="00EC01D8" w:rsidP="00EC01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/>
          <w:sz w:val="30"/>
          <w:szCs w:val="30"/>
        </w:rPr>
      </w:pPr>
      <w:r w:rsidRPr="00C327F6">
        <w:rPr>
          <w:rFonts w:asciiTheme="majorBidi" w:hAnsiTheme="majorBidi" w:hint="cs"/>
          <w:sz w:val="30"/>
          <w:szCs w:val="30"/>
          <w:cs/>
        </w:rPr>
        <w:t>หุ้นกู้ด้อยสิทธิที่มีลักษณะคล้ายทุน</w:t>
      </w:r>
      <w:r w:rsidR="00780BCC" w:rsidRPr="00C327F6">
        <w:rPr>
          <w:rFonts w:asciiTheme="majorBidi" w:hAnsiTheme="majorBidi" w:hint="cs"/>
          <w:sz w:val="30"/>
          <w:szCs w:val="30"/>
          <w:cs/>
        </w:rPr>
        <w:t>ฯ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ไถ่ถอนเมื่อเลิกกิจการรับรู้ในส่วนของผู้ถือหุ้น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ซึ่งบริษัทมีสิทธิและดุลยพินิจ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แต่เพียงผู้เดียวในการไถ่ถอนหุ้นกู้ก่อนกําหนดตามเงื่อนไขที่ระบุไว้ในข้อกําหนดหุ้นกู้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และมีสิทธิเลื่อนการจ่ายชําระดอกเบี้ยและดอกเบี้ยสะสมค้างชําระ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โดยไม่จํากัดระยะเวลาและจํานวนครั้ง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และการจ่ายชําระดอกเบี้ยนั้นขึ้นอยู่กับ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ดุลยพินิจของบริษัท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ดังนั้นการจ่ายชําระดอกเบี้ยจะถือเสมือนการจ่ายเงินปันผลและจะรับรู้โดยตรงในส่วนของผู้ถือหุ้น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เมื่อมีภาระในการจ่ายชําระดอกเบี้ยเกิดขึ้น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การจ่ายชําระดอกเบี้ยรับรู้ในงบกระแสเงินสดในลักษณะ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เดียวกันกับการจ่ายเงินปันผลให้แก่ผู้ถือหุ้นสามัญ</w:t>
      </w:r>
    </w:p>
    <w:p w14:paraId="6C3D1A23" w14:textId="218C7770" w:rsidR="00EC01D8" w:rsidRPr="00C327F6" w:rsidRDefault="00EC01D8" w:rsidP="007B12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24180EE8" w14:textId="77777777" w:rsidR="007B12EA" w:rsidRPr="00C327F6" w:rsidRDefault="007B12EA" w:rsidP="003722C7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C327F6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การวัดมูลค่ายุติธรรม</w:t>
      </w:r>
    </w:p>
    <w:p w14:paraId="4A00A62F" w14:textId="77777777" w:rsidR="007B12EA" w:rsidRPr="00C327F6" w:rsidRDefault="007B12EA" w:rsidP="007B12E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5F432FE" w14:textId="77777777" w:rsidR="007B12EA" w:rsidRPr="00C327F6" w:rsidRDefault="007B12EA" w:rsidP="007B12E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327F6">
        <w:rPr>
          <w:rFonts w:asciiTheme="majorBidi" w:hAnsiTheme="majorBidi" w:cstheme="majorBidi"/>
          <w:sz w:val="30"/>
          <w:szCs w:val="30"/>
          <w:cs/>
        </w:rPr>
        <w:t>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454EC8D" w14:textId="77777777" w:rsidR="007B12EA" w:rsidRPr="00C327F6" w:rsidRDefault="007B12EA" w:rsidP="007B12E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903B27D" w14:textId="77777777" w:rsidR="007B12EA" w:rsidRPr="00C327F6" w:rsidRDefault="007B12EA" w:rsidP="007B12E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การวัดมูลค่ายุติธรรมของสินทรัพย์หรือหนี้สิน 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327F6">
        <w:rPr>
          <w:rFonts w:asciiTheme="majorBidi" w:hAnsiTheme="majorBidi" w:cstheme="majorBidi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</w:t>
      </w:r>
      <w:r w:rsidRPr="00C327F6"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7DE35A5F" w14:textId="77777777" w:rsidR="007B12EA" w:rsidRPr="00C327F6" w:rsidRDefault="007B12EA" w:rsidP="003722C7">
      <w:pPr>
        <w:pStyle w:val="block"/>
        <w:numPr>
          <w:ilvl w:val="0"/>
          <w:numId w:val="11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327F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C327F6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C327F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  <w:r w:rsidRPr="00C327F6">
        <w:rPr>
          <w:rFonts w:asciiTheme="majorBidi" w:hAnsiTheme="majorBidi"/>
          <w:sz w:val="30"/>
          <w:szCs w:val="30"/>
          <w:cs/>
          <w:lang w:bidi="th-TH"/>
        </w:rPr>
        <w:t>และกิจการสามารถเข้าถึงตลาดนั้น ณ วันที่วัดมูลค่า</w:t>
      </w:r>
    </w:p>
    <w:p w14:paraId="160EDD1C" w14:textId="77777777" w:rsidR="007B12EA" w:rsidRPr="00C327F6" w:rsidRDefault="007B12EA" w:rsidP="003722C7">
      <w:pPr>
        <w:pStyle w:val="block"/>
        <w:numPr>
          <w:ilvl w:val="0"/>
          <w:numId w:val="11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327F6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C327F6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C327F6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327F6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5345328B" w14:textId="77777777" w:rsidR="007B12EA" w:rsidRPr="00C327F6" w:rsidRDefault="007B12EA" w:rsidP="003722C7">
      <w:pPr>
        <w:pStyle w:val="block"/>
        <w:numPr>
          <w:ilvl w:val="0"/>
          <w:numId w:val="11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327F6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C327F6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C327F6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0B0E141" w14:textId="77777777" w:rsidR="007B12EA" w:rsidRPr="00C327F6" w:rsidRDefault="007B12EA" w:rsidP="007B12EA">
      <w:pPr>
        <w:pStyle w:val="block"/>
        <w:spacing w:after="0" w:line="240" w:lineRule="atLeast"/>
        <w:ind w:left="720" w:right="-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3CBE3D86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327F6">
        <w:rPr>
          <w:rFonts w:asciiTheme="majorBidi" w:hAnsiTheme="majorBidi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C327F6">
        <w:rPr>
          <w:rFonts w:asciiTheme="majorBidi" w:hAnsiTheme="majorBidi" w:hint="cs"/>
          <w:sz w:val="30"/>
          <w:szCs w:val="30"/>
          <w:cs/>
        </w:rPr>
        <w:t xml:space="preserve"> </w:t>
      </w:r>
      <w:r w:rsidRPr="00C327F6">
        <w:rPr>
          <w:rFonts w:asciiTheme="majorBidi" w:hAnsiTheme="majorBidi"/>
          <w:sz w:val="30"/>
          <w:szCs w:val="30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94B1F62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01FFED6A" w14:textId="77777777" w:rsidR="007B12EA" w:rsidRPr="00C327F6" w:rsidRDefault="007B12EA" w:rsidP="003722C7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C327F6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รายได้จากสัญญาที่ทำกับลูกค้า</w:t>
      </w:r>
    </w:p>
    <w:p w14:paraId="5243A3D2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7F07E7F" w14:textId="77777777" w:rsidR="007B12EA" w:rsidRPr="00C327F6" w:rsidRDefault="007B12EA" w:rsidP="003722C7">
      <w:pPr>
        <w:pStyle w:val="ListParagraph"/>
        <w:numPr>
          <w:ilvl w:val="0"/>
          <w:numId w:val="1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327F6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30317207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327F6">
        <w:rPr>
          <w:rFonts w:asciiTheme="majorBidi" w:hAnsiTheme="majorBidi" w:cstheme="majorBidi"/>
          <w:sz w:val="30"/>
          <w:szCs w:val="30"/>
        </w:rPr>
        <w:tab/>
      </w:r>
      <w:r w:rsidRPr="00C327F6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C327F6">
        <w:rPr>
          <w:rFonts w:asciiTheme="majorBidi" w:hAnsiTheme="majorBidi" w:cstheme="majorBidi"/>
          <w:spacing w:val="4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</w:t>
      </w:r>
      <w:r w:rsidRPr="00C327F6">
        <w:rPr>
          <w:rFonts w:asciiTheme="majorBidi" w:hAnsiTheme="majorBidi" w:cstheme="majorBidi"/>
          <w:sz w:val="30"/>
          <w:szCs w:val="30"/>
          <w:cs/>
        </w:rPr>
        <w:t>ภาษีขายอื่น</w:t>
      </w:r>
      <w:r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>ๆ และแสดงสุทธิจากส่วนลดการค้าและส่วนลดตามปริมาณ</w:t>
      </w:r>
    </w:p>
    <w:p w14:paraId="73F0509B" w14:textId="77777777" w:rsidR="007B12EA" w:rsidRPr="00C327F6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55130E2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</w:rPr>
        <w:tab/>
      </w:r>
      <w:r w:rsidRPr="00C327F6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76CD4190" w14:textId="77777777" w:rsidR="007B12EA" w:rsidRPr="00C327F6" w:rsidRDefault="007B12EA" w:rsidP="007B12E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592DFE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ab/>
      </w:r>
      <w:r w:rsidRPr="00C327F6">
        <w:rPr>
          <w:rFonts w:asciiTheme="majorBidi" w:hAnsiTheme="majorBidi" w:cstheme="majorBidi" w:hint="cs"/>
          <w:sz w:val="30"/>
          <w:szCs w:val="30"/>
          <w:cs/>
        </w:rPr>
        <w:t>รายได้จากการให้บริการรับรู้ตามภาระที่ต้องปฎิบัติโดยรับรู้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>เวลาใดเวลาหนึ่งเมื่อได้ให้บริการลูกค้าเสร็จสิ้นแล้วหรือรับรู้ตลอดช่วงเวลาที่ให้บริการตามขั้นความสำเร็จของสัญญา</w:t>
      </w:r>
    </w:p>
    <w:p w14:paraId="16579ECE" w14:textId="77777777" w:rsidR="00A73DDF" w:rsidRPr="00C327F6" w:rsidRDefault="00A73DDF" w:rsidP="007B12E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F970A8" w14:textId="77777777" w:rsidR="007B12EA" w:rsidRPr="00C327F6" w:rsidRDefault="007B12EA" w:rsidP="003722C7">
      <w:pPr>
        <w:pStyle w:val="ListParagraph"/>
        <w:numPr>
          <w:ilvl w:val="0"/>
          <w:numId w:val="13"/>
        </w:num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327F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ยอดคงเหลือของสัญญา </w:t>
      </w:r>
    </w:p>
    <w:p w14:paraId="126399A7" w14:textId="77777777" w:rsidR="007B12EA" w:rsidRPr="00C327F6" w:rsidRDefault="007B12EA" w:rsidP="00F323A3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           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      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120A4D20" w14:textId="77777777" w:rsidR="007B12EA" w:rsidRPr="00C327F6" w:rsidRDefault="007B12EA" w:rsidP="00F32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</w:p>
    <w:p w14:paraId="303D739B" w14:textId="77777777" w:rsidR="007B12EA" w:rsidRPr="00C327F6" w:rsidRDefault="007B12EA" w:rsidP="007B12EA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รวมถึงเงินรับล่วงหน้าจากลูกค้าเป็นภาระผูกพันที่จะต้องโอนสินค้าหรือบริการให้กับลูกค้า หนี้สินที่เกิดจากสัญญารวมถึงเงินรับล่วงหน้าจากลูกค้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                </w:t>
      </w:r>
    </w:p>
    <w:p w14:paraId="2D729196" w14:textId="77777777" w:rsidR="00A91E4B" w:rsidRPr="00C327F6" w:rsidRDefault="00A91E4B" w:rsidP="007B12EA">
      <w:pPr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5CA839D9" w14:textId="77777777" w:rsidR="007B12EA" w:rsidRPr="00C327F6" w:rsidRDefault="007B12EA" w:rsidP="003722C7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C327F6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ภาษีเงินได้</w:t>
      </w:r>
    </w:p>
    <w:p w14:paraId="3CC017F1" w14:textId="77777777" w:rsidR="007B12EA" w:rsidRPr="00C327F6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306357C9" w14:textId="2DBE92E0" w:rsidR="007B12EA" w:rsidRPr="00C327F6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</w:t>
      </w:r>
      <w:r w:rsidR="00594583"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="00594583" w:rsidRPr="00C327F6">
        <w:rPr>
          <w:rFonts w:asciiTheme="majorBidi" w:hAnsiTheme="majorBidi" w:cstheme="majorBidi" w:hint="cs"/>
          <w:sz w:val="30"/>
          <w:szCs w:val="30"/>
          <w:cs/>
        </w:rPr>
        <w:t>ภาษีเงินได้ขั้นต่ำส่วนเพิ่มตามหลักภาษีเงินได้เสาหลักที่สอง และ</w:t>
      </w:r>
      <w:r w:rsidRPr="00C327F6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ภาษีเงินได้รอการตัดบัญชีซึ่งรับรู้ในกำไรหรือขาดทุนเว้นแต่</w:t>
      </w:r>
      <w:r w:rsidRPr="00C327F6">
        <w:rPr>
          <w:rFonts w:asciiTheme="majorBidi" w:hAnsiTheme="majorBidi" w:hint="cs"/>
          <w:sz w:val="30"/>
          <w:szCs w:val="30"/>
          <w:cs/>
        </w:rPr>
        <w:t>รายการที่เกี่ยวข้องในการรวมธุรกิจ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หรือ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รายการที่รับรู้โดยตรงในส่วนของผู้ถือหุ้นหรือกำไรขาดทุนเบ็ดเสร็จอื่น </w:t>
      </w:r>
    </w:p>
    <w:p w14:paraId="5CEB19A9" w14:textId="77777777" w:rsidR="00A91E4B" w:rsidRPr="00C327F6" w:rsidRDefault="00A91E4B" w:rsidP="007B12E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1EF8F79" w14:textId="485B885B" w:rsidR="00A91E4B" w:rsidRPr="00C327F6" w:rsidRDefault="00A91E4B" w:rsidP="007B12E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hint="cs"/>
          <w:sz w:val="30"/>
          <w:szCs w:val="30"/>
          <w:cs/>
        </w:rPr>
        <w:lastRenderedPageBreak/>
        <w:t>กลุ่มบริษัทประเมินว่าการจัดเก็บภาษีเงินได้ขั้นต่ำส่วนเพิ่มซึ่งกำหนดให้ต้องจ่ายภายใต้กฎการคำนวณภาษีเงินได้</w:t>
      </w:r>
      <w:r w:rsidR="00B31F0F" w:rsidRPr="00C327F6">
        <w:rPr>
          <w:rFonts w:asciiTheme="majorBidi" w:hAnsiTheme="majorBidi" w:hint="cs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เสาหลักที่สองเป็นภาษีเงินได้ตามมาตรฐานการบัญชีฉบับที่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="008707C0" w:rsidRPr="00C327F6">
        <w:rPr>
          <w:rFonts w:asciiTheme="majorBidi" w:hAnsiTheme="majorBidi"/>
          <w:sz w:val="30"/>
          <w:szCs w:val="30"/>
        </w:rPr>
        <w:t>12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กลุ่มบริษัทใช้ข้อ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และรับรู้เป็นภาษีเงินได้งวดปัจจุบันเมื่อเกิดขึ้น</w:t>
      </w:r>
    </w:p>
    <w:p w14:paraId="6E2B8EB0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80DD985" w14:textId="77777777" w:rsidR="007B12EA" w:rsidRPr="00C327F6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</w:t>
      </w:r>
      <w:r w:rsidRPr="00C327F6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>ตลอดจนการปรับปรุงทางภาษีที่เกี่ยวกับรายการในปีก่อน</w:t>
      </w:r>
      <w:r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>ๆ</w:t>
      </w:r>
      <w:r w:rsidRPr="00C327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665E863A" w14:textId="77777777" w:rsidR="007B12EA" w:rsidRPr="00C327F6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35040C7" w14:textId="2C8EF3C8" w:rsidR="007B12EA" w:rsidRPr="00C327F6" w:rsidRDefault="007B12EA" w:rsidP="007B12EA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ภาษีเงินได้รอการตัดบัญชีจะไม่ถูกรับรู้เมื่อเกิดจากผลแตกต่างชั่วคราวสำหรับ</w:t>
      </w:r>
      <w:r w:rsidRPr="00C327F6">
        <w:rPr>
          <w:rFonts w:asciiTheme="majorBidi" w:hAnsiTheme="majorBidi" w:hint="cs"/>
          <w:spacing w:val="-2"/>
          <w:sz w:val="30"/>
          <w:szCs w:val="30"/>
          <w:cs/>
        </w:rPr>
        <w:t>การรับรู้ค่าความนิยมในครั้งแรก</w:t>
      </w:r>
      <w:r w:rsidRPr="00C327F6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Pr="00C327F6">
        <w:rPr>
          <w:rFonts w:asciiTheme="majorBidi" w:hAnsiTheme="majorBidi" w:hint="cs"/>
          <w:spacing w:val="-2"/>
          <w:sz w:val="30"/>
          <w:szCs w:val="30"/>
          <w:cs/>
        </w:rPr>
        <w:t>หรือไม่ส่งผลกระทบต่อกำไรขาดทุนทางบัญชีและทางภาษี</w:t>
      </w:r>
      <w:r w:rsidRPr="00C327F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Pr="00C327F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pacing w:val="-2"/>
          <w:sz w:val="30"/>
          <w:szCs w:val="30"/>
          <w:cs/>
        </w:rPr>
        <w:t>วันที่เกิดรายการนั้น</w:t>
      </w:r>
      <w:r w:rsidRPr="00C327F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pacing w:val="-2"/>
          <w:sz w:val="30"/>
          <w:szCs w:val="30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Pr="00C327F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Pr="00C327F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pacing w:val="-2"/>
          <w:sz w:val="30"/>
          <w:szCs w:val="30"/>
          <w:cs/>
        </w:rPr>
        <w:t>วันที่เกิดรายการนั้น</w:t>
      </w:r>
      <w:r w:rsidRPr="00C327F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pacing w:val="-2"/>
          <w:sz w:val="30"/>
          <w:szCs w:val="30"/>
          <w:cs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7AFA4189" w14:textId="77777777" w:rsidR="00A73DDF" w:rsidRPr="00C327F6" w:rsidRDefault="00A73DDF" w:rsidP="007B12EA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378DAF56" w14:textId="114E114C" w:rsidR="007B12EA" w:rsidRPr="00C327F6" w:rsidRDefault="007B12EA" w:rsidP="007B12EA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pacing w:val="6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327F6">
        <w:rPr>
          <w:rFonts w:asciiTheme="majorBidi" w:hAnsiTheme="majorBidi" w:cstheme="majorBidi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  <w:r w:rsidRPr="00C327F6">
        <w:rPr>
          <w:rFonts w:asciiTheme="majorBidi" w:hAnsiTheme="majorBidi" w:hint="cs"/>
          <w:sz w:val="30"/>
          <w:szCs w:val="30"/>
          <w:cs/>
        </w:rPr>
        <w:t>เฉพาะกิจการ</w:t>
      </w:r>
    </w:p>
    <w:p w14:paraId="518C4571" w14:textId="77777777" w:rsidR="007B12EA" w:rsidRPr="00C327F6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D50D9AB" w14:textId="77777777" w:rsidR="007B12EA" w:rsidRPr="00C327F6" w:rsidRDefault="007B12EA" w:rsidP="007B12EA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>สิ้นรอบระยะเวลารายงานและ</w:t>
      </w:r>
      <w:r w:rsidRPr="00C327F6">
        <w:rPr>
          <w:rFonts w:asciiTheme="majorBidi" w:hAnsiTheme="majorBidi" w:cstheme="majorBidi"/>
          <w:sz w:val="30"/>
          <w:szCs w:val="30"/>
          <w:cs/>
        </w:rPr>
        <w:t>จะถูกปรับลดลงเท่าที่ประโยชน์ทางภาษีจะมีโอกาสถูกใช้จริง</w:t>
      </w:r>
    </w:p>
    <w:p w14:paraId="6775C875" w14:textId="77777777" w:rsidR="00AE2D7D" w:rsidRPr="00C327F6" w:rsidRDefault="00AE2D7D" w:rsidP="007B12EA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B07AA2A" w14:textId="722B044B" w:rsidR="00AE2D7D" w:rsidRPr="00C327F6" w:rsidRDefault="00AE2D7D" w:rsidP="00AE2D7D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C327F6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กำไร</w:t>
      </w:r>
      <w:r w:rsidR="002538AE" w:rsidRPr="00C327F6">
        <w:rPr>
          <w:rFonts w:asciiTheme="majorBidi" w:hAnsiTheme="majorBidi" w:cstheme="majorBidi" w:hint="cs"/>
          <w:i/>
          <w:iCs/>
          <w:sz w:val="30"/>
          <w:szCs w:val="30"/>
          <w:cs/>
          <w:lang w:val="th-TH" w:eastAsia="en-US"/>
        </w:rPr>
        <w:t xml:space="preserve"> </w:t>
      </w:r>
      <w:r w:rsidR="002538AE" w:rsidRPr="00C327F6">
        <w:rPr>
          <w:rFonts w:asciiTheme="majorBidi" w:hAnsiTheme="majorBidi" w:cstheme="majorBidi" w:hint="cs"/>
          <w:i/>
          <w:iCs/>
          <w:sz w:val="30"/>
          <w:szCs w:val="30"/>
          <w:cs/>
          <w:lang w:val="en-US" w:eastAsia="en-US"/>
        </w:rPr>
        <w:t xml:space="preserve">(ขาดทุน) </w:t>
      </w:r>
      <w:r w:rsidRPr="00C327F6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ต่อหุ้น</w:t>
      </w:r>
    </w:p>
    <w:p w14:paraId="0072B761" w14:textId="77777777" w:rsidR="002538AE" w:rsidRPr="00C327F6" w:rsidRDefault="002538AE" w:rsidP="002538AE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5B2B3712" w14:textId="7BFEBD01" w:rsidR="00637FF3" w:rsidRPr="00C327F6" w:rsidRDefault="0081527C" w:rsidP="00982D06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C327F6">
        <w:rPr>
          <w:rFonts w:asciiTheme="majorBidi" w:hAnsiTheme="majorBidi" w:hint="cs"/>
          <w:sz w:val="30"/>
          <w:szCs w:val="30"/>
          <w:cs/>
        </w:rPr>
        <w:t>กำไร</w:t>
      </w:r>
      <w:r w:rsidRPr="00C327F6">
        <w:rPr>
          <w:rFonts w:asciiTheme="majorBidi" w:hAnsiTheme="majorBidi"/>
          <w:sz w:val="30"/>
          <w:szCs w:val="30"/>
          <w:cs/>
        </w:rPr>
        <w:t xml:space="preserve"> (</w:t>
      </w:r>
      <w:r w:rsidRPr="00C327F6">
        <w:rPr>
          <w:rFonts w:asciiTheme="majorBidi" w:hAnsiTheme="majorBidi" w:hint="cs"/>
          <w:sz w:val="30"/>
          <w:szCs w:val="30"/>
          <w:cs/>
        </w:rPr>
        <w:t>ขาดทุน</w:t>
      </w:r>
      <w:r w:rsidRPr="00C327F6">
        <w:rPr>
          <w:rFonts w:asciiTheme="majorBidi" w:hAnsiTheme="majorBidi"/>
          <w:sz w:val="30"/>
          <w:szCs w:val="30"/>
          <w:cs/>
        </w:rPr>
        <w:t xml:space="preserve">) </w:t>
      </w:r>
      <w:r w:rsidRPr="00C327F6">
        <w:rPr>
          <w:rFonts w:asciiTheme="majorBidi" w:hAnsiTheme="majorBidi" w:hint="cs"/>
          <w:sz w:val="30"/>
          <w:szCs w:val="30"/>
          <w:cs/>
        </w:rPr>
        <w:t>ต่อหุ้นขั้นพื้นฐานคำนวณโดยการหารกำไรหรือขาดทุนที่เป็นส่วนของผู้ถือหุ้นสามัญของบริษัท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="00B31F0F" w:rsidRPr="00C327F6">
        <w:rPr>
          <w:rFonts w:asciiTheme="majorBidi" w:hAnsiTheme="majorBidi" w:hint="cs"/>
          <w:sz w:val="30"/>
          <w:szCs w:val="30"/>
          <w:cs/>
        </w:rPr>
        <w:t xml:space="preserve">   </w:t>
      </w:r>
      <w:r w:rsidRPr="00C327F6">
        <w:rPr>
          <w:rFonts w:asciiTheme="majorBidi" w:hAnsiTheme="majorBidi" w:hint="cs"/>
          <w:sz w:val="30"/>
          <w:szCs w:val="30"/>
          <w:cs/>
        </w:rPr>
        <w:t>หักดอกเบี้ยสำหรับ</w:t>
      </w:r>
      <w:r w:rsidR="00F97C8F" w:rsidRPr="00C327F6">
        <w:rPr>
          <w:rFonts w:asciiTheme="majorBidi" w:hAnsiTheme="majorBidi" w:hint="cs"/>
          <w:sz w:val="30"/>
          <w:szCs w:val="30"/>
          <w:cs/>
        </w:rPr>
        <w:t>ปีของ</w:t>
      </w:r>
      <w:r w:rsidRPr="00C327F6">
        <w:rPr>
          <w:rFonts w:asciiTheme="majorBidi" w:hAnsiTheme="majorBidi" w:hint="cs"/>
          <w:sz w:val="30"/>
          <w:szCs w:val="30"/>
          <w:cs/>
        </w:rPr>
        <w:t>หุ้นกู้ด้อยสิทธิที่มีลักษณะคล้ายทุ</w:t>
      </w:r>
      <w:r w:rsidR="00D83EDD" w:rsidRPr="00C327F6">
        <w:rPr>
          <w:rFonts w:asciiTheme="majorBidi" w:hAnsiTheme="majorBidi" w:hint="cs"/>
          <w:sz w:val="30"/>
          <w:szCs w:val="30"/>
          <w:cs/>
        </w:rPr>
        <w:t>นฯ</w:t>
      </w:r>
      <w:r w:rsidRPr="00C327F6">
        <w:rPr>
          <w:rFonts w:asciiTheme="majorBidi" w:hAnsiTheme="majorBidi" w:hint="cs"/>
          <w:sz w:val="30"/>
          <w:szCs w:val="30"/>
          <w:cs/>
        </w:rPr>
        <w:t>ไม่ว่าจะบันทึกค้างจ่ายหรือไม่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ด้วยจำนวนหุ้นสามัญถัวเฉลี่ยถ่วงน้ำหนักที่</w:t>
      </w:r>
      <w:r w:rsidR="00F97C8F" w:rsidRPr="00C327F6">
        <w:rPr>
          <w:rFonts w:asciiTheme="majorBidi" w:hAnsiTheme="majorBidi" w:hint="cs"/>
          <w:sz w:val="30"/>
          <w:szCs w:val="30"/>
          <w:cs/>
        </w:rPr>
        <w:t>มีอยู่ระหว่างปี</w:t>
      </w:r>
    </w:p>
    <w:p w14:paraId="7EA9A403" w14:textId="77777777" w:rsidR="00982D06" w:rsidRPr="00C327F6" w:rsidRDefault="00982D06" w:rsidP="00982D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E9B47A" w14:textId="77777777" w:rsidR="008B4195" w:rsidRPr="00C327F6" w:rsidRDefault="008B4195" w:rsidP="00982D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CA4972" w14:textId="77777777" w:rsidR="008B4195" w:rsidRPr="00C327F6" w:rsidRDefault="008B4195" w:rsidP="00982D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0"/>
    <w:p w14:paraId="521F14C2" w14:textId="77777777" w:rsidR="00B01189" w:rsidRPr="00C327F6" w:rsidRDefault="00B01189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327F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8FA58C8" w14:textId="3D3680F9" w:rsidR="00B61540" w:rsidRPr="00C327F6" w:rsidRDefault="00B61540" w:rsidP="00755A56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EFEA87F" w14:textId="303EF1A7" w:rsidR="00BD734A" w:rsidRPr="00C327F6" w:rsidRDefault="00BD734A" w:rsidP="00755A56">
      <w:pPr>
        <w:spacing w:line="240" w:lineRule="auto"/>
        <w:ind w:left="540" w:right="45"/>
        <w:jc w:val="thaiDistribute"/>
        <w:rPr>
          <w:rFonts w:asciiTheme="majorBidi" w:hAnsiTheme="majorBidi"/>
          <w:sz w:val="30"/>
          <w:szCs w:val="30"/>
        </w:rPr>
      </w:pPr>
      <w:r w:rsidRPr="00C327F6">
        <w:rPr>
          <w:rFonts w:asciiTheme="majorBidi" w:hAnsiTheme="majorBidi" w:hint="cs"/>
          <w:sz w:val="30"/>
          <w:szCs w:val="30"/>
          <w:cs/>
        </w:rPr>
        <w:t>บุคคลหรือกิจการที่เกี่ยวข้องกัน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หมายถึง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บุคคลหรือกิจการที่มีอำนาจควบคุม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หรือบุคคล</w:t>
      </w:r>
      <w:r w:rsidRPr="00C327F6">
        <w:rPr>
          <w:rFonts w:asciiTheme="majorBidi" w:hAnsiTheme="majorBidi" w:hint="cs"/>
          <w:spacing w:val="4"/>
          <w:sz w:val="30"/>
          <w:szCs w:val="30"/>
          <w:cs/>
        </w:rPr>
        <w:t>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</w:t>
      </w:r>
      <w:r w:rsidRPr="00C327F6">
        <w:rPr>
          <w:rFonts w:asciiTheme="majorBidi" w:hAnsiTheme="majorBidi" w:hint="cs"/>
          <w:spacing w:val="6"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</w:t>
      </w:r>
      <w:r w:rsidRPr="00C327F6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pacing w:val="6"/>
          <w:sz w:val="30"/>
          <w:szCs w:val="30"/>
          <w:cs/>
        </w:rPr>
        <w:t>หรือมีอิทธิพลอย่างมีสาระสำคัญใน</w:t>
      </w:r>
      <w:r w:rsidRPr="00C327F6">
        <w:rPr>
          <w:rFonts w:asciiTheme="majorBidi" w:hAnsiTheme="majorBidi" w:hint="cs"/>
          <w:sz w:val="30"/>
          <w:szCs w:val="30"/>
          <w:cs/>
        </w:rPr>
        <w:t>การตัดสินใจทางการเงินและการบริหารต่อบุคคลหรือกิจการนั้น</w:t>
      </w:r>
    </w:p>
    <w:p w14:paraId="3F89CEE4" w14:textId="77777777" w:rsidR="00A91E4B" w:rsidRPr="00C327F6" w:rsidRDefault="00A91E4B" w:rsidP="00755A56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9B0B6DE" w14:textId="2A8BEE07" w:rsidR="002611BD" w:rsidRPr="00C327F6" w:rsidRDefault="002611BD" w:rsidP="00755A56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C327F6">
        <w:rPr>
          <w:rFonts w:ascii="Angsana New" w:hAnsi="Angsana New" w:hint="cs"/>
          <w:b/>
          <w:sz w:val="30"/>
          <w:szCs w:val="30"/>
          <w:cs/>
        </w:rPr>
        <w:t>ความสัมพันธ์ที่มีกับ</w:t>
      </w:r>
      <w:r w:rsidR="009F1B5A" w:rsidRPr="00C327F6">
        <w:rPr>
          <w:rFonts w:ascii="Angsana New" w:hAnsi="Angsana New" w:hint="cs"/>
          <w:b/>
          <w:sz w:val="30"/>
          <w:szCs w:val="30"/>
          <w:cs/>
        </w:rPr>
        <w:t>บริษัทใหญ่</w:t>
      </w:r>
      <w:r w:rsidR="00E53C8A" w:rsidRPr="00C327F6">
        <w:rPr>
          <w:rFonts w:ascii="Angsana New" w:hAnsi="Angsana New" w:hint="cs"/>
          <w:b/>
          <w:sz w:val="30"/>
          <w:szCs w:val="30"/>
          <w:cs/>
        </w:rPr>
        <w:t>ของกลุ่มบริษัท</w:t>
      </w:r>
      <w:r w:rsidR="009F1B5A" w:rsidRPr="00C327F6">
        <w:rPr>
          <w:rFonts w:ascii="Angsana New" w:hAnsi="Angsana New"/>
          <w:b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b/>
          <w:sz w:val="30"/>
          <w:szCs w:val="30"/>
          <w:cs/>
        </w:rPr>
        <w:t>บริษัทย่อย</w:t>
      </w:r>
      <w:r w:rsidRPr="00C327F6">
        <w:rPr>
          <w:rFonts w:ascii="Angsana New" w:hAnsi="Angsana New"/>
          <w:b/>
          <w:sz w:val="30"/>
          <w:szCs w:val="30"/>
        </w:rPr>
        <w:t xml:space="preserve"> </w:t>
      </w:r>
      <w:r w:rsidRPr="00C327F6">
        <w:rPr>
          <w:rFonts w:ascii="Angsana New" w:hAnsi="Angsana New" w:hint="cs"/>
          <w:b/>
          <w:sz w:val="30"/>
          <w:szCs w:val="30"/>
          <w:cs/>
        </w:rPr>
        <w:t>บริษัทร่วม</w:t>
      </w:r>
      <w:r w:rsidRPr="00C327F6">
        <w:rPr>
          <w:rFonts w:ascii="Angsana New" w:hAnsi="Angsana New"/>
          <w:b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b/>
          <w:sz w:val="30"/>
          <w:szCs w:val="30"/>
          <w:cs/>
        </w:rPr>
        <w:t>และการร่วมค้าได้เปิดเผยในหมายเหตุข้อ</w:t>
      </w:r>
      <w:r w:rsidRPr="00C327F6">
        <w:rPr>
          <w:rFonts w:ascii="Angsana New" w:hAnsi="Angsana New"/>
          <w:bCs/>
          <w:sz w:val="30"/>
          <w:szCs w:val="30"/>
          <w:cs/>
        </w:rPr>
        <w:t xml:space="preserve"> </w:t>
      </w:r>
      <w:r w:rsidR="0065617B" w:rsidRPr="00C327F6">
        <w:rPr>
          <w:rFonts w:ascii="Angsana New" w:hAnsi="Angsana New"/>
          <w:bCs/>
          <w:sz w:val="30"/>
          <w:szCs w:val="30"/>
        </w:rPr>
        <w:t>1</w:t>
      </w:r>
      <w:r w:rsidR="00A934E6" w:rsidRPr="00C327F6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A934E6" w:rsidRPr="00C327F6">
        <w:rPr>
          <w:rFonts w:ascii="Angsana New" w:hAnsi="Angsana New" w:hint="cs"/>
          <w:b/>
          <w:sz w:val="30"/>
          <w:szCs w:val="30"/>
          <w:cs/>
        </w:rPr>
        <w:t>ข้อ</w:t>
      </w:r>
      <w:r w:rsidR="0065617B" w:rsidRPr="00C327F6">
        <w:rPr>
          <w:rFonts w:ascii="Angsana New" w:hAnsi="Angsana New"/>
          <w:bCs/>
          <w:sz w:val="30"/>
          <w:szCs w:val="30"/>
        </w:rPr>
        <w:t xml:space="preserve"> </w:t>
      </w:r>
      <w:r w:rsidR="00A91E4B" w:rsidRPr="00C327F6">
        <w:rPr>
          <w:rFonts w:ascii="Angsana New" w:hAnsi="Angsana New"/>
          <w:bCs/>
          <w:sz w:val="30"/>
          <w:szCs w:val="30"/>
        </w:rPr>
        <w:t>8</w:t>
      </w:r>
      <w:r w:rsidR="009711BC" w:rsidRPr="00C327F6">
        <w:rPr>
          <w:rFonts w:ascii="Angsana New" w:hAnsi="Angsana New"/>
          <w:bCs/>
          <w:sz w:val="30"/>
          <w:szCs w:val="30"/>
        </w:rPr>
        <w:t xml:space="preserve"> </w:t>
      </w:r>
      <w:r w:rsidR="0065617B" w:rsidRPr="00C327F6">
        <w:rPr>
          <w:rFonts w:ascii="Angsana New" w:hAnsi="Angsana New" w:hint="cs"/>
          <w:b/>
          <w:sz w:val="30"/>
          <w:szCs w:val="30"/>
          <w:cs/>
        </w:rPr>
        <w:t>และ</w:t>
      </w:r>
      <w:r w:rsidR="00A934E6" w:rsidRPr="00C327F6">
        <w:rPr>
          <w:rFonts w:ascii="Angsana New" w:hAnsi="Angsana New" w:hint="cs"/>
          <w:b/>
          <w:spacing w:val="2"/>
          <w:sz w:val="30"/>
          <w:szCs w:val="30"/>
          <w:cs/>
        </w:rPr>
        <w:t xml:space="preserve">ข้อ </w:t>
      </w:r>
      <w:r w:rsidR="00A91E4B" w:rsidRPr="00C327F6">
        <w:rPr>
          <w:rFonts w:ascii="Angsana New" w:hAnsi="Angsana New"/>
          <w:bCs/>
          <w:spacing w:val="2"/>
          <w:sz w:val="30"/>
          <w:szCs w:val="30"/>
        </w:rPr>
        <w:t>9</w:t>
      </w:r>
      <w:r w:rsidRPr="00C327F6">
        <w:rPr>
          <w:rFonts w:ascii="Angsana New" w:hAnsi="Angsana New"/>
          <w:b/>
          <w:spacing w:val="2"/>
          <w:sz w:val="30"/>
          <w:szCs w:val="30"/>
          <w:cs/>
        </w:rPr>
        <w:t xml:space="preserve"> </w:t>
      </w:r>
      <w:r w:rsidR="0099184D" w:rsidRPr="00C327F6">
        <w:rPr>
          <w:rFonts w:ascii="Angsana New" w:hAnsi="Angsana New" w:hint="cs"/>
          <w:b/>
          <w:spacing w:val="2"/>
          <w:sz w:val="30"/>
          <w:szCs w:val="30"/>
          <w:cs/>
        </w:rPr>
        <w:t>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</w:t>
      </w:r>
      <w:r w:rsidR="0099184D" w:rsidRPr="00C327F6">
        <w:rPr>
          <w:rFonts w:ascii="Angsana New" w:hAnsi="Angsana New" w:hint="cs"/>
          <w:b/>
          <w:sz w:val="30"/>
          <w:szCs w:val="30"/>
          <w:cs/>
        </w:rPr>
        <w:t>มีดังต่อไปนี้</w:t>
      </w:r>
    </w:p>
    <w:p w14:paraId="713EE8FB" w14:textId="77777777" w:rsidR="00B07790" w:rsidRPr="00C327F6" w:rsidRDefault="00B07790" w:rsidP="00755A56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7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2"/>
        <w:gridCol w:w="4949"/>
      </w:tblGrid>
      <w:tr w:rsidR="004D5290" w:rsidRPr="00C327F6" w14:paraId="048751DB" w14:textId="77777777" w:rsidTr="008B4195">
        <w:trPr>
          <w:trHeight w:val="20"/>
          <w:tblHeader/>
        </w:trPr>
        <w:tc>
          <w:tcPr>
            <w:tcW w:w="3510" w:type="dxa"/>
          </w:tcPr>
          <w:p w14:paraId="77B6901B" w14:textId="77777777" w:rsidR="0099184D" w:rsidRPr="00C327F6" w:rsidRDefault="0099184D" w:rsidP="00C278B6">
            <w:pPr>
              <w:spacing w:line="240" w:lineRule="auto"/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62" w:type="dxa"/>
          </w:tcPr>
          <w:p w14:paraId="2D0723C6" w14:textId="3F157B6E" w:rsidR="0099184D" w:rsidRPr="00C327F6" w:rsidRDefault="0099184D" w:rsidP="00F34451">
            <w:pPr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4949" w:type="dxa"/>
          </w:tcPr>
          <w:p w14:paraId="05F4344E" w14:textId="77777777" w:rsidR="0099184D" w:rsidRPr="00C327F6" w:rsidRDefault="0099184D" w:rsidP="00C278B6">
            <w:pPr>
              <w:spacing w:line="240" w:lineRule="auto"/>
              <w:ind w:left="144" w:right="-108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4D5290" w:rsidRPr="00C327F6" w14:paraId="4C9DDFC9" w14:textId="77777777" w:rsidTr="008B4195">
        <w:trPr>
          <w:trHeight w:val="20"/>
        </w:trPr>
        <w:tc>
          <w:tcPr>
            <w:tcW w:w="3510" w:type="dxa"/>
          </w:tcPr>
          <w:p w14:paraId="0494C58F" w14:textId="4A30337A" w:rsidR="000C341D" w:rsidRPr="00C327F6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บริษัท เวนคอเรกซ์ (ไทยแลนด์) จำกัด</w:t>
            </w:r>
          </w:p>
        </w:tc>
        <w:tc>
          <w:tcPr>
            <w:tcW w:w="1262" w:type="dxa"/>
          </w:tcPr>
          <w:p w14:paraId="5A6BB233" w14:textId="3633A796" w:rsidR="000C341D" w:rsidRPr="00C327F6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70A031A8" w14:textId="59264280" w:rsidR="000C341D" w:rsidRPr="00C327F6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21DFC" w:rsidRPr="00C327F6">
              <w:rPr>
                <w:rFonts w:ascii="Angsana New" w:hAnsi="Angsana New" w:hint="cs"/>
                <w:sz w:val="28"/>
                <w:szCs w:val="28"/>
                <w:cs/>
              </w:rPr>
              <w:t>กลุ่มบริษัทถือหุ้นร้อยละ</w:t>
            </w:r>
            <w:r w:rsidR="00F21DFC" w:rsidRPr="00C327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707C0" w:rsidRPr="00C327F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4D5290" w:rsidRPr="00C327F6" w14:paraId="76342304" w14:textId="77777777" w:rsidTr="008B4195">
        <w:trPr>
          <w:trHeight w:val="20"/>
        </w:trPr>
        <w:tc>
          <w:tcPr>
            <w:tcW w:w="3510" w:type="dxa"/>
          </w:tcPr>
          <w:p w14:paraId="664F9535" w14:textId="77777777" w:rsidR="00A61F9C" w:rsidRPr="00C327F6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 xml:space="preserve">รักษาความปลอดภัย เอ็นพีซี </w:t>
            </w:r>
          </w:p>
          <w:p w14:paraId="3E5EC468" w14:textId="3A68ECC2" w:rsidR="000C341D" w:rsidRPr="00C327F6" w:rsidRDefault="000C341D" w:rsidP="00A61F9C">
            <w:pPr>
              <w:tabs>
                <w:tab w:val="clear" w:pos="3742"/>
                <w:tab w:val="left" w:pos="3735"/>
              </w:tabs>
              <w:spacing w:line="240" w:lineRule="auto"/>
              <w:ind w:left="191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เอสแอนด์อี จำกัด</w:t>
            </w:r>
          </w:p>
        </w:tc>
        <w:tc>
          <w:tcPr>
            <w:tcW w:w="1262" w:type="dxa"/>
          </w:tcPr>
          <w:p w14:paraId="54A1B06F" w14:textId="54DFFD24" w:rsidR="000C341D" w:rsidRPr="00C327F6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59FA6651" w14:textId="2FFF3D7F" w:rsidR="000C341D" w:rsidRPr="00C327F6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กลุ่มบริษัทถือหุ้นร้อยละ </w:t>
            </w:r>
            <w:r w:rsidRPr="00C327F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4D5290" w:rsidRPr="00C327F6" w14:paraId="08121B1A" w14:textId="77777777" w:rsidTr="008B4195">
        <w:trPr>
          <w:trHeight w:val="20"/>
        </w:trPr>
        <w:tc>
          <w:tcPr>
            <w:tcW w:w="3510" w:type="dxa"/>
          </w:tcPr>
          <w:p w14:paraId="0C386CF1" w14:textId="6DE70ECB" w:rsidR="000C341D" w:rsidRPr="00C327F6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บริษัท ออลเน็กซ์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>ประเทศไทย) จำกัด</w:t>
            </w:r>
          </w:p>
        </w:tc>
        <w:tc>
          <w:tcPr>
            <w:tcW w:w="1262" w:type="dxa"/>
          </w:tcPr>
          <w:p w14:paraId="6BB823E1" w14:textId="542F83E5" w:rsidR="000C341D" w:rsidRPr="00C327F6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12454FC6" w14:textId="3DE3D5A9" w:rsidR="000C341D" w:rsidRPr="00C327F6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กลุ่มบริษัทถือหุ้นร้อยละ </w:t>
            </w:r>
            <w:r w:rsidRPr="00C327F6">
              <w:rPr>
                <w:rFonts w:ascii="Angsana New" w:hAnsi="Angsana New"/>
                <w:sz w:val="28"/>
                <w:szCs w:val="28"/>
              </w:rPr>
              <w:t>94.96</w:t>
            </w:r>
          </w:p>
        </w:tc>
      </w:tr>
      <w:tr w:rsidR="004D5290" w:rsidRPr="00C327F6" w14:paraId="3EF08937" w14:textId="77777777" w:rsidTr="008B4195">
        <w:trPr>
          <w:trHeight w:val="20"/>
        </w:trPr>
        <w:tc>
          <w:tcPr>
            <w:tcW w:w="3510" w:type="dxa"/>
          </w:tcPr>
          <w:p w14:paraId="5592C3B1" w14:textId="68889CB1" w:rsidR="000C341D" w:rsidRPr="00C327F6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Allnex Austria GmbH</w:t>
            </w:r>
          </w:p>
        </w:tc>
        <w:tc>
          <w:tcPr>
            <w:tcW w:w="1262" w:type="dxa"/>
          </w:tcPr>
          <w:p w14:paraId="7A6A533C" w14:textId="5BF02C82" w:rsidR="000C341D" w:rsidRPr="00C327F6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ออสเตรีย</w:t>
            </w:r>
          </w:p>
        </w:tc>
        <w:tc>
          <w:tcPr>
            <w:tcW w:w="4949" w:type="dxa"/>
          </w:tcPr>
          <w:p w14:paraId="5C082140" w14:textId="27E85AE2" w:rsidR="000C341D" w:rsidRPr="00C327F6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กลุ่มบริษัทถือหุ้นร้อยละ </w:t>
            </w:r>
            <w:r w:rsidRPr="00C327F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4D5290" w:rsidRPr="00C327F6" w14:paraId="19EA4361" w14:textId="77777777" w:rsidTr="008B4195">
        <w:trPr>
          <w:trHeight w:val="20"/>
        </w:trPr>
        <w:tc>
          <w:tcPr>
            <w:tcW w:w="3510" w:type="dxa"/>
          </w:tcPr>
          <w:p w14:paraId="421BCC77" w14:textId="17F359E9" w:rsidR="000C341D" w:rsidRPr="00C327F6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Allnex Belgium SA/NV</w:t>
            </w:r>
          </w:p>
        </w:tc>
        <w:tc>
          <w:tcPr>
            <w:tcW w:w="1262" w:type="dxa"/>
          </w:tcPr>
          <w:p w14:paraId="3F7FC347" w14:textId="6DCCEFE5" w:rsidR="000C341D" w:rsidRPr="00C327F6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เบลเยียม</w:t>
            </w:r>
          </w:p>
        </w:tc>
        <w:tc>
          <w:tcPr>
            <w:tcW w:w="4949" w:type="dxa"/>
          </w:tcPr>
          <w:p w14:paraId="237350AA" w14:textId="6A1C237E" w:rsidR="000C341D" w:rsidRPr="00C327F6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กลุ่มบริษัทถือหุ้นร้อยละ </w:t>
            </w:r>
            <w:r w:rsidRPr="00C327F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4D5290" w:rsidRPr="00C327F6" w14:paraId="0F8B8F67" w14:textId="77777777" w:rsidTr="008B4195">
        <w:trPr>
          <w:trHeight w:val="20"/>
        </w:trPr>
        <w:tc>
          <w:tcPr>
            <w:tcW w:w="3510" w:type="dxa"/>
          </w:tcPr>
          <w:p w14:paraId="0B6A774E" w14:textId="3883A5DE" w:rsidR="000C341D" w:rsidRPr="00C327F6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Allnex Management Gmb</w:t>
            </w:r>
            <w:r w:rsidR="00334797">
              <w:rPr>
                <w:rFonts w:ascii="Angsana New" w:hAnsi="Angsana New"/>
                <w:sz w:val="28"/>
                <w:szCs w:val="28"/>
              </w:rPr>
              <w:t>H</w:t>
            </w:r>
          </w:p>
        </w:tc>
        <w:tc>
          <w:tcPr>
            <w:tcW w:w="1262" w:type="dxa"/>
          </w:tcPr>
          <w:p w14:paraId="0E6F9047" w14:textId="0A929F84" w:rsidR="000C341D" w:rsidRPr="00C327F6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เยอรมนี</w:t>
            </w:r>
          </w:p>
        </w:tc>
        <w:tc>
          <w:tcPr>
            <w:tcW w:w="4949" w:type="dxa"/>
          </w:tcPr>
          <w:p w14:paraId="68FEBC52" w14:textId="35FE35F7" w:rsidR="000C341D" w:rsidRPr="00C327F6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กลุ่มบริษัทถือหุ้นร้อยละ 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100 </w:t>
            </w:r>
          </w:p>
        </w:tc>
      </w:tr>
      <w:tr w:rsidR="004D5290" w:rsidRPr="00C327F6" w14:paraId="455FF08C" w14:textId="77777777" w:rsidTr="008B4195">
        <w:trPr>
          <w:trHeight w:val="20"/>
        </w:trPr>
        <w:tc>
          <w:tcPr>
            <w:tcW w:w="3510" w:type="dxa"/>
          </w:tcPr>
          <w:p w14:paraId="7F3E54D7" w14:textId="7469023E" w:rsidR="000C341D" w:rsidRPr="00C327F6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Allnex New Zealand Limited</w:t>
            </w:r>
          </w:p>
        </w:tc>
        <w:tc>
          <w:tcPr>
            <w:tcW w:w="1262" w:type="dxa"/>
          </w:tcPr>
          <w:p w14:paraId="1549C993" w14:textId="7B880998" w:rsidR="000C341D" w:rsidRPr="00C327F6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นิวซีแลนด์</w:t>
            </w:r>
          </w:p>
        </w:tc>
        <w:tc>
          <w:tcPr>
            <w:tcW w:w="4949" w:type="dxa"/>
          </w:tcPr>
          <w:p w14:paraId="4AC6BD7B" w14:textId="2CE4FCD6" w:rsidR="000C341D" w:rsidRPr="00C327F6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กลุ่มบริษัทถือหุ้นร้อยละ </w:t>
            </w:r>
            <w:r w:rsidRPr="00C327F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4D5290" w:rsidRPr="00C327F6" w14:paraId="5BE33A7C" w14:textId="77777777" w:rsidTr="008B4195">
        <w:trPr>
          <w:trHeight w:val="20"/>
        </w:trPr>
        <w:tc>
          <w:tcPr>
            <w:tcW w:w="3510" w:type="dxa"/>
          </w:tcPr>
          <w:p w14:paraId="470730A3" w14:textId="67C477E1" w:rsidR="000C341D" w:rsidRPr="00C327F6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Allnex Resins Australia Pty. Ltd.</w:t>
            </w:r>
          </w:p>
        </w:tc>
        <w:tc>
          <w:tcPr>
            <w:tcW w:w="1262" w:type="dxa"/>
          </w:tcPr>
          <w:p w14:paraId="79E1B375" w14:textId="7737E048" w:rsidR="000C341D" w:rsidRPr="00C327F6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4949" w:type="dxa"/>
          </w:tcPr>
          <w:p w14:paraId="62AE82F7" w14:textId="35A4196D" w:rsidR="000C341D" w:rsidRPr="00C327F6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กลุ่มบริษัทถือหุ้นร้อยละ </w:t>
            </w:r>
            <w:r w:rsidRPr="00C327F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4D5290" w:rsidRPr="00C327F6" w14:paraId="17BB6945" w14:textId="77777777" w:rsidTr="008B4195">
        <w:trPr>
          <w:trHeight w:val="20"/>
        </w:trPr>
        <w:tc>
          <w:tcPr>
            <w:tcW w:w="3510" w:type="dxa"/>
          </w:tcPr>
          <w:p w14:paraId="0BA2436E" w14:textId="2C9BF5CE" w:rsidR="000C341D" w:rsidRPr="00C327F6" w:rsidRDefault="000C341D" w:rsidP="00A61F9C">
            <w:pPr>
              <w:tabs>
                <w:tab w:val="clear" w:pos="3742"/>
                <w:tab w:val="left" w:pos="3735"/>
              </w:tabs>
              <w:spacing w:line="240" w:lineRule="auto"/>
              <w:ind w:left="191" w:right="-108" w:hanging="191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 xml:space="preserve">GC America Sustainability Corporation </w:t>
            </w:r>
            <w:r w:rsidRPr="00C327F6">
              <w:rPr>
                <w:rFonts w:ascii="Angsana New" w:hAnsi="Angsana New"/>
                <w:sz w:val="28"/>
                <w:szCs w:val="28"/>
              </w:rPr>
              <w:br/>
            </w:r>
          </w:p>
        </w:tc>
        <w:tc>
          <w:tcPr>
            <w:tcW w:w="1262" w:type="dxa"/>
          </w:tcPr>
          <w:p w14:paraId="6B017726" w14:textId="337D1FB1" w:rsidR="000C341D" w:rsidRPr="00C327F6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4949" w:type="dxa"/>
          </w:tcPr>
          <w:p w14:paraId="407712F5" w14:textId="77777777" w:rsidR="00A61F9C" w:rsidRPr="00C327F6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กลุ่มบริษัทถือหุ้นร้อยละ 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100 </w:t>
            </w:r>
          </w:p>
          <w:p w14:paraId="49F1322D" w14:textId="77777777" w:rsidR="00A61F9C" w:rsidRPr="00C327F6" w:rsidRDefault="000C341D" w:rsidP="00E5755C">
            <w:pPr>
              <w:spacing w:line="240" w:lineRule="auto"/>
              <w:ind w:left="165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มีกรรมการร่วมกันกับบริษัท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>และมีผู้บริหารของบริษัท</w:t>
            </w:r>
          </w:p>
          <w:p w14:paraId="3244E2BE" w14:textId="331F118E" w:rsidR="000C341D" w:rsidRPr="00C327F6" w:rsidRDefault="000C341D" w:rsidP="00E5755C">
            <w:pPr>
              <w:spacing w:line="240" w:lineRule="auto"/>
              <w:ind w:left="165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เป็นกรรมการ</w:t>
            </w:r>
          </w:p>
        </w:tc>
      </w:tr>
      <w:tr w:rsidR="004D5290" w:rsidRPr="00C327F6" w14:paraId="0FEC04B4" w14:textId="77777777" w:rsidTr="008B4195">
        <w:trPr>
          <w:trHeight w:val="20"/>
        </w:trPr>
        <w:tc>
          <w:tcPr>
            <w:tcW w:w="3510" w:type="dxa"/>
          </w:tcPr>
          <w:p w14:paraId="2A2BFCB0" w14:textId="5E788D8F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GC Marketing Solutions (Shanghai) Co., Ltd.</w:t>
            </w:r>
          </w:p>
        </w:tc>
        <w:tc>
          <w:tcPr>
            <w:tcW w:w="1262" w:type="dxa"/>
          </w:tcPr>
          <w:p w14:paraId="7489AAA6" w14:textId="7032D129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จีน</w:t>
            </w:r>
          </w:p>
        </w:tc>
        <w:tc>
          <w:tcPr>
            <w:tcW w:w="4949" w:type="dxa"/>
          </w:tcPr>
          <w:p w14:paraId="6064A3C7" w14:textId="50EA5B1B" w:rsidR="00FF2B43" w:rsidRPr="00C327F6" w:rsidRDefault="00FF2B43" w:rsidP="00F21DFC">
            <w:pPr>
              <w:tabs>
                <w:tab w:val="clear" w:pos="227"/>
                <w:tab w:val="left" w:pos="25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กลุ่มบริษัทถือหุ้นร้อยละ </w:t>
            </w:r>
            <w:r w:rsidRPr="00C327F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4D5290" w:rsidRPr="00C327F6" w14:paraId="1E4384BE" w14:textId="77777777" w:rsidTr="008B4195">
        <w:trPr>
          <w:trHeight w:val="20"/>
        </w:trPr>
        <w:tc>
          <w:tcPr>
            <w:tcW w:w="3510" w:type="dxa"/>
          </w:tcPr>
          <w:p w14:paraId="4A3E4BE1" w14:textId="6509EF61" w:rsidR="00FF2B43" w:rsidRPr="00C327F6" w:rsidRDefault="00FF2B43" w:rsidP="000C341D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 xml:space="preserve">GC Marketing Solutions Myanmar Co., Ltd. </w:t>
            </w:r>
          </w:p>
        </w:tc>
        <w:tc>
          <w:tcPr>
            <w:tcW w:w="1262" w:type="dxa"/>
          </w:tcPr>
          <w:p w14:paraId="52F1DE83" w14:textId="02E2AD30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เมียนมา</w:t>
            </w:r>
          </w:p>
        </w:tc>
        <w:tc>
          <w:tcPr>
            <w:tcW w:w="4949" w:type="dxa"/>
          </w:tcPr>
          <w:p w14:paraId="23F23763" w14:textId="15ACAEEB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กลุ่มบริษัทถือหุ้นร้อยละ </w:t>
            </w:r>
            <w:r w:rsidRPr="00C327F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4D5290" w:rsidRPr="00C327F6" w14:paraId="78E0436D" w14:textId="77777777" w:rsidTr="008B4195">
        <w:trPr>
          <w:trHeight w:val="20"/>
        </w:trPr>
        <w:tc>
          <w:tcPr>
            <w:tcW w:w="3510" w:type="dxa"/>
          </w:tcPr>
          <w:p w14:paraId="1F483435" w14:textId="6CEE6465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 xml:space="preserve">GC Marketing Solutions Vietnam Co., Ltd. </w:t>
            </w:r>
          </w:p>
        </w:tc>
        <w:tc>
          <w:tcPr>
            <w:tcW w:w="1262" w:type="dxa"/>
          </w:tcPr>
          <w:p w14:paraId="30079E29" w14:textId="4429444D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949" w:type="dxa"/>
          </w:tcPr>
          <w:p w14:paraId="2F4B5A9F" w14:textId="491DBAB1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กลุ่มบริษัทถือหุ้นร้อยละ </w:t>
            </w:r>
            <w:r w:rsidRPr="00C327F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4D5290" w:rsidRPr="00C327F6" w14:paraId="6689D276" w14:textId="77777777" w:rsidTr="008B4195">
        <w:trPr>
          <w:trHeight w:val="20"/>
        </w:trPr>
        <w:tc>
          <w:tcPr>
            <w:tcW w:w="3510" w:type="dxa"/>
          </w:tcPr>
          <w:p w14:paraId="4E87993E" w14:textId="71771EAE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Nuplex Resins (Vietnam) Pty Ltd.</w:t>
            </w:r>
          </w:p>
        </w:tc>
        <w:tc>
          <w:tcPr>
            <w:tcW w:w="1262" w:type="dxa"/>
          </w:tcPr>
          <w:p w14:paraId="430EC80C" w14:textId="2A9A19A0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949" w:type="dxa"/>
          </w:tcPr>
          <w:p w14:paraId="291D5D1C" w14:textId="49943FBB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กลุ่มบริษัทถือหุ้นร้อยละ 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100 </w:t>
            </w:r>
          </w:p>
        </w:tc>
      </w:tr>
      <w:tr w:rsidR="004D5290" w:rsidRPr="00C327F6" w14:paraId="288DBFF4" w14:textId="77777777" w:rsidTr="008B4195">
        <w:trPr>
          <w:trHeight w:val="20"/>
        </w:trPr>
        <w:tc>
          <w:tcPr>
            <w:tcW w:w="3510" w:type="dxa"/>
          </w:tcPr>
          <w:p w14:paraId="19A83B11" w14:textId="418A88AC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PT GCM Marketing Solutions Indonesia</w:t>
            </w:r>
          </w:p>
        </w:tc>
        <w:tc>
          <w:tcPr>
            <w:tcW w:w="1262" w:type="dxa"/>
          </w:tcPr>
          <w:p w14:paraId="65EEB638" w14:textId="69055EB3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4949" w:type="dxa"/>
          </w:tcPr>
          <w:p w14:paraId="11D16148" w14:textId="6E0C2EA8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กลุ่มบริษัทถือหุ้นร้อยละ </w:t>
            </w:r>
            <w:r w:rsidRPr="00C327F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4D5290" w:rsidRPr="00C327F6" w14:paraId="5412D0C0" w14:textId="77777777" w:rsidTr="008B4195">
        <w:trPr>
          <w:trHeight w:val="20"/>
        </w:trPr>
        <w:tc>
          <w:tcPr>
            <w:tcW w:w="3510" w:type="dxa"/>
          </w:tcPr>
          <w:p w14:paraId="505BEA28" w14:textId="0FCA1CD3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PTTGC International (Netherlands) B.V.</w:t>
            </w:r>
          </w:p>
        </w:tc>
        <w:tc>
          <w:tcPr>
            <w:tcW w:w="1262" w:type="dxa"/>
          </w:tcPr>
          <w:p w14:paraId="7132F2F2" w14:textId="11F80408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เนเธอร์แลนด์</w:t>
            </w:r>
          </w:p>
        </w:tc>
        <w:tc>
          <w:tcPr>
            <w:tcW w:w="4949" w:type="dxa"/>
          </w:tcPr>
          <w:p w14:paraId="306BA540" w14:textId="77777777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กลุ่มบริษัทถือหุ้นร้อยละ 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100 </w:t>
            </w:r>
          </w:p>
          <w:p w14:paraId="7A846B6F" w14:textId="77777777" w:rsidR="00F21DFC" w:rsidRPr="00C327F6" w:rsidRDefault="00F21DFC" w:rsidP="00F21DFC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FF2B43" w:rsidRPr="00C327F6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มีกรรมการร่วมกันกับบริษัท</w:t>
            </w:r>
            <w:r w:rsidR="00FF2B43"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 w:hint="cs"/>
                <w:sz w:val="28"/>
                <w:szCs w:val="28"/>
                <w:cs/>
              </w:rPr>
              <w:t>และมีผู้บริหารของบริษัท</w:t>
            </w:r>
          </w:p>
          <w:p w14:paraId="4A9F15C4" w14:textId="1CF3388F" w:rsidR="00FF2B43" w:rsidRPr="00C327F6" w:rsidRDefault="00F21DFC" w:rsidP="00F21DFC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 w:hint="cs"/>
                <w:sz w:val="28"/>
                <w:szCs w:val="28"/>
                <w:cs/>
              </w:rPr>
              <w:t xml:space="preserve">   เป็นกรรมการ</w:t>
            </w:r>
          </w:p>
        </w:tc>
      </w:tr>
      <w:tr w:rsidR="004D5290" w:rsidRPr="00C327F6" w14:paraId="42EFE8C3" w14:textId="77777777" w:rsidTr="008B4195">
        <w:trPr>
          <w:trHeight w:val="20"/>
        </w:trPr>
        <w:tc>
          <w:tcPr>
            <w:tcW w:w="3510" w:type="dxa"/>
          </w:tcPr>
          <w:p w14:paraId="0EC77A73" w14:textId="77777777" w:rsidR="008B4195" w:rsidRPr="00C327F6" w:rsidRDefault="008B4195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5B1527D" w14:textId="77777777" w:rsidR="008B4195" w:rsidRPr="00C327F6" w:rsidRDefault="008B4195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49" w:type="dxa"/>
          </w:tcPr>
          <w:p w14:paraId="4EB64E8A" w14:textId="77777777" w:rsidR="008B4195" w:rsidRPr="00C327F6" w:rsidRDefault="008B4195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5290" w:rsidRPr="00C327F6" w14:paraId="425F8B35" w14:textId="77777777" w:rsidTr="008B4195">
        <w:trPr>
          <w:trHeight w:val="20"/>
        </w:trPr>
        <w:tc>
          <w:tcPr>
            <w:tcW w:w="3510" w:type="dxa"/>
          </w:tcPr>
          <w:p w14:paraId="6627E6AE" w14:textId="1795F4FB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lastRenderedPageBreak/>
              <w:t>Vencorex Holding</w:t>
            </w:r>
          </w:p>
        </w:tc>
        <w:tc>
          <w:tcPr>
            <w:tcW w:w="1262" w:type="dxa"/>
          </w:tcPr>
          <w:p w14:paraId="23C98072" w14:textId="39507306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ฝรั่งเศส</w:t>
            </w:r>
          </w:p>
        </w:tc>
        <w:tc>
          <w:tcPr>
            <w:tcW w:w="4949" w:type="dxa"/>
          </w:tcPr>
          <w:p w14:paraId="2D1ECB29" w14:textId="5143E8DF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969CD" w:rsidRPr="00C327F6">
              <w:rPr>
                <w:rFonts w:ascii="Angsana New" w:hAnsi="Angsana New" w:hint="cs"/>
                <w:sz w:val="28"/>
                <w:szCs w:val="28"/>
                <w:cs/>
              </w:rPr>
              <w:t>กลุ่มบริษัท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 xml:space="preserve">ถือหุ้นร้อยละ 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100 </w:t>
            </w:r>
          </w:p>
          <w:p w14:paraId="04516A16" w14:textId="652B50A5" w:rsidR="00FF2B43" w:rsidRPr="00C327F6" w:rsidRDefault="00FF2B43" w:rsidP="00A969CD">
            <w:pPr>
              <w:spacing w:line="240" w:lineRule="auto"/>
              <w:ind w:left="165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และมีผู้บริหารของบริษัทเป็นกรรมการ</w:t>
            </w:r>
          </w:p>
        </w:tc>
      </w:tr>
      <w:tr w:rsidR="004D5290" w:rsidRPr="00C327F6" w14:paraId="4611A7A3" w14:textId="77777777" w:rsidTr="008B4195">
        <w:trPr>
          <w:trHeight w:val="20"/>
        </w:trPr>
        <w:tc>
          <w:tcPr>
            <w:tcW w:w="3510" w:type="dxa"/>
          </w:tcPr>
          <w:p w14:paraId="666C5974" w14:textId="6552A618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trike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บริษัท เก็คโค่-วัน จำกัด</w:t>
            </w:r>
          </w:p>
        </w:tc>
        <w:tc>
          <w:tcPr>
            <w:tcW w:w="1262" w:type="dxa"/>
          </w:tcPr>
          <w:p w14:paraId="65B091E0" w14:textId="51A75D26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41D93D4E" w14:textId="411389EC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4D5290" w:rsidRPr="00C327F6" w14:paraId="2B3D229D" w14:textId="77777777" w:rsidTr="008B4195">
        <w:trPr>
          <w:trHeight w:val="20"/>
        </w:trPr>
        <w:tc>
          <w:tcPr>
            <w:tcW w:w="3510" w:type="dxa"/>
          </w:tcPr>
          <w:p w14:paraId="2E58EAF0" w14:textId="60CD93BE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บริษัท เอนเนอร์ยี่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>คอมเพล็กซ์ จำกัด</w:t>
            </w:r>
          </w:p>
        </w:tc>
        <w:tc>
          <w:tcPr>
            <w:tcW w:w="1262" w:type="dxa"/>
          </w:tcPr>
          <w:p w14:paraId="2439C10C" w14:textId="12B5FDA5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56AFA441" w14:textId="5778C28E" w:rsidR="00FF2B43" w:rsidRPr="00C327F6" w:rsidRDefault="00FF2B43" w:rsidP="00A969C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D5290" w:rsidRPr="00C327F6" w14:paraId="28B1EC1B" w14:textId="77777777" w:rsidTr="008B4195">
        <w:trPr>
          <w:trHeight w:val="20"/>
        </w:trPr>
        <w:tc>
          <w:tcPr>
            <w:tcW w:w="3510" w:type="dxa"/>
          </w:tcPr>
          <w:p w14:paraId="6E9B886F" w14:textId="280ABAEC" w:rsidR="00FF2B43" w:rsidRPr="00C327F6" w:rsidRDefault="00FF2B43" w:rsidP="008B4195">
            <w:pPr>
              <w:tabs>
                <w:tab w:val="clear" w:pos="3742"/>
                <w:tab w:val="left" w:pos="3735"/>
              </w:tabs>
              <w:spacing w:line="240" w:lineRule="auto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บริษัท โกลบอลเพาเวอร์ ซินเนอร์ยี่ จำกัด (มหาชน)</w:t>
            </w:r>
          </w:p>
        </w:tc>
        <w:tc>
          <w:tcPr>
            <w:tcW w:w="1262" w:type="dxa"/>
          </w:tcPr>
          <w:p w14:paraId="5FCDF459" w14:textId="3B54F829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7DB81EE9" w14:textId="3E5863C3" w:rsidR="00A969CD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 xml:space="preserve">บริษัทถือหุ้นร้อยละ 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10 </w:t>
            </w:r>
          </w:p>
          <w:p w14:paraId="7B23D511" w14:textId="67FD1355" w:rsidR="00FF2B43" w:rsidRPr="00C327F6" w:rsidRDefault="00A969C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FF2B43" w:rsidRPr="00C327F6">
              <w:rPr>
                <w:rFonts w:ascii="Angsana New" w:hAnsi="Angsana New"/>
                <w:sz w:val="28"/>
                <w:szCs w:val="28"/>
                <w:cs/>
              </w:rPr>
              <w:t>มีบริษัทใหญ่เป็นผู้ถือหุ้น</w:t>
            </w:r>
            <w:r w:rsidR="00FF2B43"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34886" w:rsidRPr="00C327F6">
              <w:rPr>
                <w:rFonts w:ascii="Angsana New" w:hAnsi="Angsana New" w:hint="cs"/>
                <w:sz w:val="28"/>
                <w:szCs w:val="28"/>
                <w:cs/>
              </w:rPr>
              <w:t>และมีกรรมการร่วมกันกับบริษัท</w:t>
            </w:r>
          </w:p>
        </w:tc>
      </w:tr>
      <w:tr w:rsidR="004D5290" w:rsidRPr="00C327F6" w14:paraId="7AA37505" w14:textId="77777777" w:rsidTr="008B4195">
        <w:trPr>
          <w:trHeight w:val="20"/>
        </w:trPr>
        <w:tc>
          <w:tcPr>
            <w:tcW w:w="3510" w:type="dxa"/>
          </w:tcPr>
          <w:p w14:paraId="4CBB9642" w14:textId="42BF68C4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บริษัท โกลว์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 xml:space="preserve">เอสพีพี 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2" w:type="dxa"/>
          </w:tcPr>
          <w:p w14:paraId="538042A2" w14:textId="106CD7D5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7A8926D3" w14:textId="4337B608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4D5290" w:rsidRPr="00C327F6" w14:paraId="52314779" w14:textId="77777777" w:rsidTr="008B4195">
        <w:trPr>
          <w:trHeight w:val="20"/>
        </w:trPr>
        <w:tc>
          <w:tcPr>
            <w:tcW w:w="3510" w:type="dxa"/>
          </w:tcPr>
          <w:p w14:paraId="6BCD3122" w14:textId="38164853" w:rsidR="00FF2B43" w:rsidRPr="00C327F6" w:rsidRDefault="00FF2B43" w:rsidP="00A61F9C">
            <w:pPr>
              <w:tabs>
                <w:tab w:val="clear" w:pos="3742"/>
                <w:tab w:val="left" w:pos="3735"/>
              </w:tabs>
              <w:spacing w:line="240" w:lineRule="auto"/>
              <w:ind w:left="191" w:right="-108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บริษัท โกลว์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 xml:space="preserve">เอสพีพี 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2" w:type="dxa"/>
          </w:tcPr>
          <w:p w14:paraId="39E2C9FB" w14:textId="69494A28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4C6B79ED" w14:textId="3F047D10" w:rsidR="00FF2B43" w:rsidRPr="00C327F6" w:rsidRDefault="00FF2B43" w:rsidP="00A969C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4D5290" w:rsidRPr="00C327F6" w14:paraId="7622C197" w14:textId="77777777" w:rsidTr="008B4195">
        <w:trPr>
          <w:trHeight w:val="20"/>
        </w:trPr>
        <w:tc>
          <w:tcPr>
            <w:tcW w:w="3510" w:type="dxa"/>
          </w:tcPr>
          <w:p w14:paraId="37F2E061" w14:textId="4234B0B1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บริษัท โกลว์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 xml:space="preserve">เอสพีพี 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2" w:type="dxa"/>
          </w:tcPr>
          <w:p w14:paraId="7B96B417" w14:textId="01DFE767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5F87C1CD" w14:textId="3E133B2A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4D5290" w:rsidRPr="00C327F6" w14:paraId="4708B8D4" w14:textId="77777777" w:rsidTr="008B4195">
        <w:trPr>
          <w:trHeight w:val="20"/>
        </w:trPr>
        <w:tc>
          <w:tcPr>
            <w:tcW w:w="3510" w:type="dxa"/>
          </w:tcPr>
          <w:p w14:paraId="2E69C22E" w14:textId="3AC6B44A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บริษัท โกลว์ ไอพีพี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2" w:type="dxa"/>
          </w:tcPr>
          <w:p w14:paraId="2A4B3029" w14:textId="2451122B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21835962" w14:textId="19FA6421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4D5290" w:rsidRPr="00C327F6" w14:paraId="6F3858FD" w14:textId="77777777" w:rsidTr="008B4195">
        <w:trPr>
          <w:trHeight w:val="20"/>
        </w:trPr>
        <w:tc>
          <w:tcPr>
            <w:tcW w:w="3510" w:type="dxa"/>
          </w:tcPr>
          <w:p w14:paraId="158322A5" w14:textId="6D3B52D9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บริษัท โกลว์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>พลังงาน จำกัด (มหาชน)</w:t>
            </w:r>
          </w:p>
        </w:tc>
        <w:tc>
          <w:tcPr>
            <w:tcW w:w="1262" w:type="dxa"/>
          </w:tcPr>
          <w:p w14:paraId="62D4DEA5" w14:textId="76650131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1B6E3D74" w14:textId="390801AA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4D5290" w:rsidRPr="00C327F6" w14:paraId="4F4B0CB7" w14:textId="77777777" w:rsidTr="008B4195">
        <w:trPr>
          <w:trHeight w:val="20"/>
        </w:trPr>
        <w:tc>
          <w:tcPr>
            <w:tcW w:w="3510" w:type="dxa"/>
          </w:tcPr>
          <w:p w14:paraId="34A767A5" w14:textId="174250F0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บริษัท ไทยพาราไซลีน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2" w:type="dxa"/>
          </w:tcPr>
          <w:p w14:paraId="153FFB7D" w14:textId="1F673AF5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529F9605" w14:textId="7911654C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4D5290" w:rsidRPr="00C327F6" w14:paraId="546C62FB" w14:textId="77777777" w:rsidTr="008B4195">
        <w:trPr>
          <w:trHeight w:val="20"/>
        </w:trPr>
        <w:tc>
          <w:tcPr>
            <w:tcW w:w="3510" w:type="dxa"/>
          </w:tcPr>
          <w:p w14:paraId="0D33AC97" w14:textId="50585F50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บริษัท ไทยลู้บเบส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262" w:type="dxa"/>
          </w:tcPr>
          <w:p w14:paraId="1270C3BF" w14:textId="5805DE83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0B123448" w14:textId="5B542EA4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4D5290" w:rsidRPr="00C327F6" w14:paraId="3E562DC2" w14:textId="77777777" w:rsidTr="008B4195">
        <w:trPr>
          <w:trHeight w:val="20"/>
        </w:trPr>
        <w:tc>
          <w:tcPr>
            <w:tcW w:w="3510" w:type="dxa"/>
          </w:tcPr>
          <w:p w14:paraId="145337A0" w14:textId="34C8FC56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บริษัท ไทยออยล์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2" w:type="dxa"/>
          </w:tcPr>
          <w:p w14:paraId="5789A740" w14:textId="19B3E5F2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56E22FF2" w14:textId="1D322FB9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</w:p>
        </w:tc>
      </w:tr>
      <w:tr w:rsidR="004D5290" w:rsidRPr="00C327F6" w14:paraId="26DE92E5" w14:textId="77777777" w:rsidTr="008B4195">
        <w:trPr>
          <w:trHeight w:val="20"/>
        </w:trPr>
        <w:tc>
          <w:tcPr>
            <w:tcW w:w="3510" w:type="dxa"/>
          </w:tcPr>
          <w:p w14:paraId="4FC2B778" w14:textId="0411E193" w:rsidR="00FF2B43" w:rsidRPr="00C327F6" w:rsidRDefault="00FF2B43" w:rsidP="000C341D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บริษัท ไออาร์พีซี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>โพลีออล จำกัด</w:t>
            </w:r>
          </w:p>
        </w:tc>
        <w:tc>
          <w:tcPr>
            <w:tcW w:w="1262" w:type="dxa"/>
          </w:tcPr>
          <w:p w14:paraId="7C054FCB" w14:textId="653525E3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72D31521" w14:textId="41C74AD9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4D5290" w:rsidRPr="00C327F6" w14:paraId="56982676" w14:textId="77777777" w:rsidTr="008B4195">
        <w:trPr>
          <w:trHeight w:val="20"/>
        </w:trPr>
        <w:tc>
          <w:tcPr>
            <w:tcW w:w="3510" w:type="dxa"/>
          </w:tcPr>
          <w:p w14:paraId="37ECDCD9" w14:textId="3382DA3A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บริษัท ไออาร์พีซี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2" w:type="dxa"/>
          </w:tcPr>
          <w:p w14:paraId="14E140B5" w14:textId="557EDBB7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207C2B5C" w14:textId="20FCF5BD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</w:p>
        </w:tc>
      </w:tr>
      <w:tr w:rsidR="004D5290" w:rsidRPr="00C327F6" w14:paraId="5CCDE476" w14:textId="77777777" w:rsidTr="008B4195">
        <w:trPr>
          <w:trHeight w:val="20"/>
        </w:trPr>
        <w:tc>
          <w:tcPr>
            <w:tcW w:w="3510" w:type="dxa"/>
          </w:tcPr>
          <w:p w14:paraId="6103421F" w14:textId="09B773C0" w:rsidR="00FF2B43" w:rsidRPr="00C327F6" w:rsidRDefault="00FF2B43" w:rsidP="008B4195">
            <w:pPr>
              <w:tabs>
                <w:tab w:val="clear" w:pos="3742"/>
                <w:tab w:val="left" w:pos="3735"/>
              </w:tabs>
              <w:spacing w:line="240" w:lineRule="auto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z w:val="28"/>
                <w:szCs w:val="28"/>
                <w:cs/>
              </w:rPr>
              <w:t>ดับบลิวเอชเอ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z w:val="28"/>
                <w:szCs w:val="28"/>
                <w:cs/>
              </w:rPr>
              <w:t>อินดัสเตรียล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z w:val="28"/>
                <w:szCs w:val="28"/>
                <w:cs/>
              </w:rPr>
              <w:t>เอสเตท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z w:val="28"/>
                <w:szCs w:val="28"/>
                <w:cs/>
              </w:rPr>
              <w:t>ระยอง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2" w:type="dxa"/>
          </w:tcPr>
          <w:p w14:paraId="550C9C9E" w14:textId="0443BD4E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5FE12ED1" w14:textId="5533742C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 w:hint="cs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4D5290" w:rsidRPr="00C327F6" w14:paraId="54A75699" w14:textId="77777777" w:rsidTr="008B4195">
        <w:trPr>
          <w:trHeight w:val="20"/>
        </w:trPr>
        <w:tc>
          <w:tcPr>
            <w:tcW w:w="3510" w:type="dxa"/>
          </w:tcPr>
          <w:p w14:paraId="5D1E1332" w14:textId="04B0807E" w:rsidR="00FF2B43" w:rsidRPr="00C327F6" w:rsidRDefault="00FF2B43" w:rsidP="008B4195">
            <w:pPr>
              <w:tabs>
                <w:tab w:val="clear" w:pos="3742"/>
                <w:tab w:val="left" w:pos="3735"/>
              </w:tabs>
              <w:spacing w:line="240" w:lineRule="auto"/>
              <w:ind w:left="165" w:right="-108" w:hanging="165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บริษัท ทรานส์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>ไทย-มาเลเซีย (ประเทศไทย) จำกัด</w:t>
            </w:r>
          </w:p>
        </w:tc>
        <w:tc>
          <w:tcPr>
            <w:tcW w:w="1262" w:type="dxa"/>
          </w:tcPr>
          <w:p w14:paraId="65D34119" w14:textId="20B6E176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74755769" w14:textId="0D7CB7F4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</w:p>
        </w:tc>
      </w:tr>
      <w:tr w:rsidR="004D5290" w:rsidRPr="00C327F6" w14:paraId="41BB53F2" w14:textId="77777777" w:rsidTr="008B4195">
        <w:trPr>
          <w:trHeight w:val="20"/>
        </w:trPr>
        <w:tc>
          <w:tcPr>
            <w:tcW w:w="3510" w:type="dxa"/>
          </w:tcPr>
          <w:p w14:paraId="32B20460" w14:textId="7FAE0CB6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บริษัท ท็อปเน็กซ์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>อินเตอร์เนชั่นแนล จำกัด</w:t>
            </w:r>
          </w:p>
        </w:tc>
        <w:tc>
          <w:tcPr>
            <w:tcW w:w="1262" w:type="dxa"/>
          </w:tcPr>
          <w:p w14:paraId="725E93B7" w14:textId="27540216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3155C034" w14:textId="34F8999A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4D5290" w:rsidRPr="00C327F6" w14:paraId="5FFC55B6" w14:textId="77777777" w:rsidTr="008B4195">
        <w:trPr>
          <w:trHeight w:val="20"/>
        </w:trPr>
        <w:tc>
          <w:tcPr>
            <w:tcW w:w="3510" w:type="dxa"/>
          </w:tcPr>
          <w:p w14:paraId="4A904893" w14:textId="12579888" w:rsidR="00FF2B43" w:rsidRPr="00C327F6" w:rsidRDefault="00FF2B43" w:rsidP="00A61F9C">
            <w:pPr>
              <w:tabs>
                <w:tab w:val="clear" w:pos="3742"/>
                <w:tab w:val="left" w:pos="3735"/>
              </w:tabs>
              <w:spacing w:line="240" w:lineRule="auto"/>
              <w:ind w:left="191" w:right="-108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>ท่อส่งปิโตรเลียมไทย จำกัด</w:t>
            </w:r>
          </w:p>
        </w:tc>
        <w:tc>
          <w:tcPr>
            <w:tcW w:w="1262" w:type="dxa"/>
          </w:tcPr>
          <w:p w14:paraId="1C3D0B31" w14:textId="5BEF4BD4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6CE31DD5" w14:textId="6AB5AE18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4D5290" w:rsidRPr="00C327F6" w14:paraId="0DF60389" w14:textId="77777777" w:rsidTr="008B4195">
        <w:trPr>
          <w:trHeight w:val="20"/>
        </w:trPr>
        <w:tc>
          <w:tcPr>
            <w:tcW w:w="3510" w:type="dxa"/>
          </w:tcPr>
          <w:p w14:paraId="10942C84" w14:textId="33931BA9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บริษัท บิซิเนส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>เซอร์วิสเซส อัลไลแอนซ์ จำกัด</w:t>
            </w:r>
          </w:p>
        </w:tc>
        <w:tc>
          <w:tcPr>
            <w:tcW w:w="1262" w:type="dxa"/>
          </w:tcPr>
          <w:p w14:paraId="1F7C885D" w14:textId="5D7F4498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5BE1684A" w14:textId="77777777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16AD87D" w14:textId="77777777" w:rsidR="00FF2B43" w:rsidRPr="00C327F6" w:rsidRDefault="00FF2B43" w:rsidP="00E5755C">
            <w:pPr>
              <w:tabs>
                <w:tab w:val="clear" w:pos="227"/>
                <w:tab w:val="left" w:pos="165"/>
              </w:tabs>
              <w:spacing w:line="240" w:lineRule="auto"/>
              <w:ind w:left="165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โดยบริษัทและบริษัทร่วมแห่งหนึ่ง ถือหุ้นบุริมสิทธิบริษัทละ</w:t>
            </w:r>
          </w:p>
          <w:p w14:paraId="07882B69" w14:textId="4C4E848F" w:rsidR="00FF2B43" w:rsidRPr="00C327F6" w:rsidRDefault="008B4195" w:rsidP="008B4195">
            <w:pPr>
              <w:spacing w:line="240" w:lineRule="auto"/>
              <w:ind w:left="255" w:right="-108" w:hanging="25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FF2B43" w:rsidRPr="00C327F6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FF2B43" w:rsidRPr="00C327F6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="00FF2B43" w:rsidRPr="00C327F6">
              <w:rPr>
                <w:rFonts w:ascii="Angsana New" w:hAnsi="Angsana New"/>
                <w:sz w:val="28"/>
                <w:szCs w:val="28"/>
                <w:cs/>
              </w:rPr>
              <w:t>เท่ากัน</w:t>
            </w:r>
          </w:p>
        </w:tc>
      </w:tr>
      <w:tr w:rsidR="004D5290" w:rsidRPr="00C327F6" w14:paraId="1604544A" w14:textId="77777777" w:rsidTr="008B4195">
        <w:trPr>
          <w:trHeight w:val="20"/>
        </w:trPr>
        <w:tc>
          <w:tcPr>
            <w:tcW w:w="3510" w:type="dxa"/>
          </w:tcPr>
          <w:p w14:paraId="70D7941F" w14:textId="12C56282" w:rsidR="00FF2B43" w:rsidRPr="00C327F6" w:rsidRDefault="00FF2B43" w:rsidP="008B4195">
            <w:pPr>
              <w:tabs>
                <w:tab w:val="clear" w:pos="3742"/>
                <w:tab w:val="left" w:pos="3735"/>
              </w:tabs>
              <w:spacing w:line="240" w:lineRule="auto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>ปตท.น้ำมันและการค้าปลีก จำกัด (มหาชน)</w:t>
            </w:r>
          </w:p>
        </w:tc>
        <w:tc>
          <w:tcPr>
            <w:tcW w:w="1262" w:type="dxa"/>
          </w:tcPr>
          <w:p w14:paraId="195A6EC9" w14:textId="4FAA6274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3D58E2DF" w14:textId="65C07EFC" w:rsidR="00FF2B43" w:rsidRPr="00C327F6" w:rsidRDefault="00FF2B43" w:rsidP="005C4392">
            <w:pPr>
              <w:tabs>
                <w:tab w:val="clear" w:pos="227"/>
                <w:tab w:val="left" w:pos="16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</w:p>
        </w:tc>
      </w:tr>
      <w:tr w:rsidR="004D5290" w:rsidRPr="00C327F6" w14:paraId="6DB8D5A5" w14:textId="77777777" w:rsidTr="008B4195">
        <w:trPr>
          <w:trHeight w:val="20"/>
        </w:trPr>
        <w:tc>
          <w:tcPr>
            <w:tcW w:w="3510" w:type="dxa"/>
          </w:tcPr>
          <w:p w14:paraId="3F22551A" w14:textId="0628D9C8" w:rsidR="00FF2B43" w:rsidRPr="00C327F6" w:rsidRDefault="00FF2B43" w:rsidP="008B4195">
            <w:pPr>
              <w:tabs>
                <w:tab w:val="clear" w:pos="3742"/>
                <w:tab w:val="left" w:pos="3735"/>
              </w:tabs>
              <w:spacing w:line="240" w:lineRule="auto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บริษัท ปตท.สผ.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>เอนเนอร์ยี่ ดีเวลลอปเมนท์ จำกัด</w:t>
            </w:r>
          </w:p>
        </w:tc>
        <w:tc>
          <w:tcPr>
            <w:tcW w:w="1262" w:type="dxa"/>
          </w:tcPr>
          <w:p w14:paraId="2327A575" w14:textId="3686CE53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43033945" w14:textId="391B27FE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4D5290" w:rsidRPr="00C327F6" w14:paraId="59B833EC" w14:textId="77777777" w:rsidTr="008B4195">
        <w:trPr>
          <w:trHeight w:val="20"/>
        </w:trPr>
        <w:tc>
          <w:tcPr>
            <w:tcW w:w="3510" w:type="dxa"/>
          </w:tcPr>
          <w:p w14:paraId="66E90304" w14:textId="06FE447C" w:rsidR="00FF2B43" w:rsidRPr="00C327F6" w:rsidRDefault="00FF2B43" w:rsidP="00A61F9C">
            <w:pPr>
              <w:tabs>
                <w:tab w:val="clear" w:pos="3742"/>
                <w:tab w:val="left" w:pos="3735"/>
              </w:tabs>
              <w:spacing w:line="240" w:lineRule="auto"/>
              <w:ind w:left="191" w:right="-108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บริษัท ปตท.สผ.สยาม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2" w:type="dxa"/>
          </w:tcPr>
          <w:p w14:paraId="142595D6" w14:textId="0E5597B7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00F1DD02" w14:textId="073E63FE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4D5290" w:rsidRPr="00C327F6" w14:paraId="2020972E" w14:textId="77777777" w:rsidTr="008B4195">
        <w:trPr>
          <w:trHeight w:val="20"/>
        </w:trPr>
        <w:tc>
          <w:tcPr>
            <w:tcW w:w="3510" w:type="dxa"/>
          </w:tcPr>
          <w:p w14:paraId="5F3B9FBD" w14:textId="3B3AFF13" w:rsidR="00FF2B43" w:rsidRPr="00C327F6" w:rsidRDefault="00FF2B43" w:rsidP="008B4195">
            <w:pPr>
              <w:tabs>
                <w:tab w:val="clear" w:pos="3742"/>
                <w:tab w:val="left" w:pos="3735"/>
              </w:tabs>
              <w:spacing w:line="240" w:lineRule="auto"/>
              <w:ind w:left="165" w:right="-108" w:hanging="165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 xml:space="preserve">ปตท.สผ.อินเตอร์เนชั่นแนล จำกัด </w:t>
            </w:r>
            <w:r w:rsidR="008B4195" w:rsidRPr="00C327F6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>(สาขา ย่างกุ้ง)</w:t>
            </w:r>
          </w:p>
        </w:tc>
        <w:tc>
          <w:tcPr>
            <w:tcW w:w="1262" w:type="dxa"/>
          </w:tcPr>
          <w:p w14:paraId="0D6BF9EB" w14:textId="555D079F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025F6133" w14:textId="55FE41C1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4D5290" w:rsidRPr="00C327F6" w14:paraId="2E2ABDA6" w14:textId="77777777" w:rsidTr="008B4195">
        <w:trPr>
          <w:trHeight w:val="20"/>
        </w:trPr>
        <w:tc>
          <w:tcPr>
            <w:tcW w:w="3510" w:type="dxa"/>
          </w:tcPr>
          <w:p w14:paraId="1D54754A" w14:textId="68B25FDC" w:rsidR="00FF2B43" w:rsidRPr="00C327F6" w:rsidRDefault="00FF2B43" w:rsidP="008B4195">
            <w:pPr>
              <w:tabs>
                <w:tab w:val="clear" w:pos="3742"/>
                <w:tab w:val="left" w:pos="3735"/>
              </w:tabs>
              <w:spacing w:line="240" w:lineRule="auto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lastRenderedPageBreak/>
              <w:t>บริษัท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>ปตท.สำรวจและผลิตปิโตรเลียม จำกัด (มหาชน)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2" w:type="dxa"/>
          </w:tcPr>
          <w:p w14:paraId="4C245D7E" w14:textId="0F0FB6FA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27C54050" w14:textId="77777777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2A237ACC" w14:textId="6AEDC58A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5290" w:rsidRPr="00C327F6" w14:paraId="6902C99B" w14:textId="77777777" w:rsidTr="008B4195">
        <w:trPr>
          <w:trHeight w:val="20"/>
        </w:trPr>
        <w:tc>
          <w:tcPr>
            <w:tcW w:w="3510" w:type="dxa"/>
          </w:tcPr>
          <w:p w14:paraId="38BA6578" w14:textId="48D1F762" w:rsidR="00FF2B43" w:rsidRPr="00C327F6" w:rsidRDefault="00FF2B43" w:rsidP="00A61F9C">
            <w:pPr>
              <w:tabs>
                <w:tab w:val="clear" w:pos="3742"/>
                <w:tab w:val="left" w:pos="3735"/>
              </w:tabs>
              <w:spacing w:line="240" w:lineRule="auto"/>
              <w:ind w:left="191" w:right="-108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บริษัท พีทีที แทงค์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>เทอร์มินัล จำกัด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2" w:type="dxa"/>
          </w:tcPr>
          <w:p w14:paraId="61D3701A" w14:textId="059BBE5A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07F66676" w14:textId="77777777" w:rsidR="005C4392" w:rsidRPr="00C327F6" w:rsidRDefault="00FF2B43" w:rsidP="005C4392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780888A" w14:textId="486C90A8" w:rsidR="00FF2B43" w:rsidRPr="00C327F6" w:rsidRDefault="005C4392" w:rsidP="008B4195">
            <w:pPr>
              <w:spacing w:line="240" w:lineRule="auto"/>
              <w:ind w:left="255" w:right="-108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และมีกรรมการร่วมกันกับบริษัท</w:t>
            </w:r>
          </w:p>
        </w:tc>
      </w:tr>
      <w:tr w:rsidR="004D5290" w:rsidRPr="00C327F6" w14:paraId="3039E11B" w14:textId="77777777" w:rsidTr="008B4195">
        <w:trPr>
          <w:trHeight w:val="20"/>
        </w:trPr>
        <w:tc>
          <w:tcPr>
            <w:tcW w:w="3510" w:type="dxa"/>
          </w:tcPr>
          <w:p w14:paraId="5B373C74" w14:textId="3FE3846F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บริษัท พีทีที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>แอลเอ็นจี จำกัด</w:t>
            </w:r>
          </w:p>
        </w:tc>
        <w:tc>
          <w:tcPr>
            <w:tcW w:w="1262" w:type="dxa"/>
          </w:tcPr>
          <w:p w14:paraId="711709ED" w14:textId="7128855F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1BE4B67F" w14:textId="38F86E39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D5290" w:rsidRPr="00C327F6" w14:paraId="5BAF3AF4" w14:textId="77777777" w:rsidTr="008B4195">
        <w:trPr>
          <w:trHeight w:val="20"/>
        </w:trPr>
        <w:tc>
          <w:tcPr>
            <w:tcW w:w="3510" w:type="dxa"/>
          </w:tcPr>
          <w:p w14:paraId="0A2F5D30" w14:textId="291AFDE3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z w:val="28"/>
                <w:szCs w:val="28"/>
                <w:cs/>
              </w:rPr>
              <w:t>ลาบิกซ์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2" w:type="dxa"/>
          </w:tcPr>
          <w:p w14:paraId="5616C18B" w14:textId="32814766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420BD9CC" w14:textId="6DC42012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 w:hint="cs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4D5290" w:rsidRPr="00C327F6" w14:paraId="4E232F88" w14:textId="77777777" w:rsidTr="008B4195">
        <w:trPr>
          <w:trHeight w:val="20"/>
        </w:trPr>
        <w:tc>
          <w:tcPr>
            <w:tcW w:w="3510" w:type="dxa"/>
          </w:tcPr>
          <w:p w14:paraId="45072A6D" w14:textId="01D34484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>ศักดิ์ไชยสิทธิ จำกัด</w:t>
            </w:r>
          </w:p>
        </w:tc>
        <w:tc>
          <w:tcPr>
            <w:tcW w:w="1262" w:type="dxa"/>
          </w:tcPr>
          <w:p w14:paraId="3EF3787B" w14:textId="6C855D87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1D61DB35" w14:textId="725815E9" w:rsidR="00FF2B43" w:rsidRPr="00C327F6" w:rsidRDefault="00FF2B43" w:rsidP="005C4392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D5290" w:rsidRPr="00C327F6" w14:paraId="6F11A421" w14:textId="77777777" w:rsidTr="008B4195">
        <w:trPr>
          <w:trHeight w:val="20"/>
        </w:trPr>
        <w:tc>
          <w:tcPr>
            <w:tcW w:w="3510" w:type="dxa"/>
          </w:tcPr>
          <w:p w14:paraId="5BAB8A5D" w14:textId="50332039" w:rsidR="00FF2B43" w:rsidRPr="00C327F6" w:rsidRDefault="00FF2B43" w:rsidP="008B4195">
            <w:pPr>
              <w:tabs>
                <w:tab w:val="clear" w:pos="3742"/>
                <w:tab w:val="left" w:pos="3735"/>
              </w:tabs>
              <w:spacing w:line="240" w:lineRule="auto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บริษัท อูเบะ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>เคมิคอลล์ (เอเชีย) จำกัด (มหาชน)</w:t>
            </w:r>
          </w:p>
        </w:tc>
        <w:tc>
          <w:tcPr>
            <w:tcW w:w="1262" w:type="dxa"/>
          </w:tcPr>
          <w:p w14:paraId="5EE7FD02" w14:textId="382F61C1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04E20CCC" w14:textId="20194298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D5290" w:rsidRPr="00C327F6" w14:paraId="7FB6C8C6" w14:textId="77777777" w:rsidTr="008B4195">
        <w:trPr>
          <w:trHeight w:val="20"/>
        </w:trPr>
        <w:tc>
          <w:tcPr>
            <w:tcW w:w="3510" w:type="dxa"/>
          </w:tcPr>
          <w:p w14:paraId="1A7D1A98" w14:textId="0B140BF8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Carigali - PTTEPI Operating Co</w:t>
            </w:r>
            <w:r w:rsidR="0070374C" w:rsidRPr="00C327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27F6">
              <w:rPr>
                <w:rFonts w:ascii="Angsana New" w:hAnsi="Angsana New"/>
                <w:sz w:val="28"/>
                <w:szCs w:val="28"/>
              </w:rPr>
              <w:t>Sdn Bhd</w:t>
            </w:r>
          </w:p>
        </w:tc>
        <w:tc>
          <w:tcPr>
            <w:tcW w:w="1262" w:type="dxa"/>
          </w:tcPr>
          <w:p w14:paraId="4C71F78F" w14:textId="3AECAC4B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 w:hint="cs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4949" w:type="dxa"/>
          </w:tcPr>
          <w:p w14:paraId="4B330795" w14:textId="519388AC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 w:hint="cs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4D5290" w:rsidRPr="00C327F6" w14:paraId="54D92EB4" w14:textId="77777777" w:rsidTr="008B4195">
        <w:trPr>
          <w:trHeight w:val="20"/>
        </w:trPr>
        <w:tc>
          <w:tcPr>
            <w:tcW w:w="3510" w:type="dxa"/>
          </w:tcPr>
          <w:p w14:paraId="12D284C5" w14:textId="2DA95022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PT.Tirta Surya Raya</w:t>
            </w:r>
          </w:p>
        </w:tc>
        <w:tc>
          <w:tcPr>
            <w:tcW w:w="1262" w:type="dxa"/>
          </w:tcPr>
          <w:p w14:paraId="313C39EE" w14:textId="5A728496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4949" w:type="dxa"/>
          </w:tcPr>
          <w:p w14:paraId="6E873A6C" w14:textId="44F7C62F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4D5290" w:rsidRPr="00C327F6" w14:paraId="3F40C917" w14:textId="77777777" w:rsidTr="008B4195">
        <w:trPr>
          <w:trHeight w:val="20"/>
        </w:trPr>
        <w:tc>
          <w:tcPr>
            <w:tcW w:w="3510" w:type="dxa"/>
          </w:tcPr>
          <w:p w14:paraId="2AE197C4" w14:textId="31E63919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PTT International Trading London Ltd.</w:t>
            </w:r>
          </w:p>
        </w:tc>
        <w:tc>
          <w:tcPr>
            <w:tcW w:w="1262" w:type="dxa"/>
          </w:tcPr>
          <w:p w14:paraId="2B881505" w14:textId="0F9FD673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อังกฤษ</w:t>
            </w:r>
          </w:p>
        </w:tc>
        <w:tc>
          <w:tcPr>
            <w:tcW w:w="4949" w:type="dxa"/>
          </w:tcPr>
          <w:p w14:paraId="1E9B19FD" w14:textId="57409906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</w:p>
        </w:tc>
      </w:tr>
      <w:tr w:rsidR="004D5290" w:rsidRPr="00C327F6" w14:paraId="239D906F" w14:textId="77777777" w:rsidTr="008B4195">
        <w:trPr>
          <w:trHeight w:val="20"/>
        </w:trPr>
        <w:tc>
          <w:tcPr>
            <w:tcW w:w="3510" w:type="dxa"/>
          </w:tcPr>
          <w:p w14:paraId="0294FF50" w14:textId="550574CC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PTT International Trading Pte. Ltd.</w:t>
            </w:r>
          </w:p>
        </w:tc>
        <w:tc>
          <w:tcPr>
            <w:tcW w:w="1262" w:type="dxa"/>
          </w:tcPr>
          <w:p w14:paraId="291352B7" w14:textId="4303E993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949" w:type="dxa"/>
          </w:tcPr>
          <w:p w14:paraId="29309EB5" w14:textId="77777777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</w:p>
          <w:p w14:paraId="6559083A" w14:textId="4945449E" w:rsidR="005C4392" w:rsidRPr="00C327F6" w:rsidRDefault="005C4392" w:rsidP="008B4195">
            <w:pPr>
              <w:spacing w:line="240" w:lineRule="auto"/>
              <w:ind w:right="-108" w:firstLine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และมีกรรมการร่วมกันกับบริษัท</w:t>
            </w:r>
          </w:p>
        </w:tc>
      </w:tr>
      <w:tr w:rsidR="004D5290" w:rsidRPr="00C327F6" w14:paraId="6A49352C" w14:textId="77777777" w:rsidTr="008B4195">
        <w:trPr>
          <w:trHeight w:val="20"/>
        </w:trPr>
        <w:tc>
          <w:tcPr>
            <w:tcW w:w="3510" w:type="dxa"/>
          </w:tcPr>
          <w:p w14:paraId="6EBAB35C" w14:textId="353934EF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PTT International Trading USA Inc.</w:t>
            </w:r>
          </w:p>
        </w:tc>
        <w:tc>
          <w:tcPr>
            <w:tcW w:w="1262" w:type="dxa"/>
          </w:tcPr>
          <w:p w14:paraId="0B7FC3BD" w14:textId="0250301F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4949" w:type="dxa"/>
          </w:tcPr>
          <w:p w14:paraId="3F84F21E" w14:textId="56989B98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</w:p>
        </w:tc>
      </w:tr>
      <w:tr w:rsidR="004D5290" w:rsidRPr="00C327F6" w14:paraId="1E659036" w14:textId="77777777" w:rsidTr="008B4195">
        <w:trPr>
          <w:trHeight w:val="20"/>
        </w:trPr>
        <w:tc>
          <w:tcPr>
            <w:tcW w:w="3510" w:type="dxa"/>
          </w:tcPr>
          <w:p w14:paraId="1589D5BE" w14:textId="0FAB4FAA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PTT MEA Ltd.</w:t>
            </w:r>
          </w:p>
        </w:tc>
        <w:tc>
          <w:tcPr>
            <w:tcW w:w="1262" w:type="dxa"/>
          </w:tcPr>
          <w:p w14:paraId="63D99E0E" w14:textId="5D41EF44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สหรัฐอาหรับเอมิเรตส์</w:t>
            </w:r>
          </w:p>
        </w:tc>
        <w:tc>
          <w:tcPr>
            <w:tcW w:w="4949" w:type="dxa"/>
          </w:tcPr>
          <w:p w14:paraId="2E917C98" w14:textId="16957F44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4D5290" w:rsidRPr="00C327F6" w14:paraId="7373BBE1" w14:textId="77777777" w:rsidTr="008B4195">
        <w:trPr>
          <w:trHeight w:val="20"/>
        </w:trPr>
        <w:tc>
          <w:tcPr>
            <w:tcW w:w="3510" w:type="dxa"/>
          </w:tcPr>
          <w:p w14:paraId="395A3BEA" w14:textId="3215B042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PTTEP SP Limited</w:t>
            </w:r>
          </w:p>
        </w:tc>
        <w:tc>
          <w:tcPr>
            <w:tcW w:w="1262" w:type="dxa"/>
          </w:tcPr>
          <w:p w14:paraId="55B940BF" w14:textId="74AB5690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อังกฤษ</w:t>
            </w:r>
          </w:p>
        </w:tc>
        <w:tc>
          <w:tcPr>
            <w:tcW w:w="4949" w:type="dxa"/>
          </w:tcPr>
          <w:p w14:paraId="3EF5B6D4" w14:textId="5C0BBF5B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FF2B43" w:rsidRPr="00C327F6" w14:paraId="1BC91497" w14:textId="77777777" w:rsidTr="008B4195">
        <w:trPr>
          <w:trHeight w:val="20"/>
        </w:trPr>
        <w:tc>
          <w:tcPr>
            <w:tcW w:w="3510" w:type="dxa"/>
          </w:tcPr>
          <w:p w14:paraId="39FB90EA" w14:textId="5701AEBD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TOP Solvent (Vietnam) LLC.</w:t>
            </w:r>
          </w:p>
        </w:tc>
        <w:tc>
          <w:tcPr>
            <w:tcW w:w="1262" w:type="dxa"/>
          </w:tcPr>
          <w:p w14:paraId="02F32353" w14:textId="783EB952" w:rsidR="00FF2B43" w:rsidRPr="00C327F6" w:rsidRDefault="00FF2B43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949" w:type="dxa"/>
          </w:tcPr>
          <w:p w14:paraId="449ED11D" w14:textId="7157BBAD" w:rsidR="00FF2B43" w:rsidRPr="00C327F6" w:rsidRDefault="00FF2B43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</w:tbl>
    <w:p w14:paraId="18BE17DF" w14:textId="77777777" w:rsidR="00A27750" w:rsidRPr="00C327F6" w:rsidRDefault="00A27750" w:rsidP="000C341D">
      <w:pPr>
        <w:spacing w:line="240" w:lineRule="auto"/>
        <w:ind w:right="-108"/>
        <w:jc w:val="thaiDistribute"/>
        <w:rPr>
          <w:rFonts w:ascii="Angsana New" w:hAnsi="Angsana New"/>
          <w:sz w:val="28"/>
          <w:szCs w:val="28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60"/>
        <w:gridCol w:w="1088"/>
        <w:gridCol w:w="272"/>
        <w:gridCol w:w="1054"/>
        <w:gridCol w:w="6"/>
        <w:gridCol w:w="243"/>
        <w:gridCol w:w="1086"/>
        <w:gridCol w:w="238"/>
        <w:gridCol w:w="1084"/>
      </w:tblGrid>
      <w:tr w:rsidR="004D5290" w:rsidRPr="00C327F6" w14:paraId="7E8E5012" w14:textId="77777777" w:rsidTr="00096E8F">
        <w:trPr>
          <w:tblHeader/>
        </w:trPr>
        <w:tc>
          <w:tcPr>
            <w:tcW w:w="4260" w:type="dxa"/>
          </w:tcPr>
          <w:p w14:paraId="1E38C1A4" w14:textId="77777777" w:rsidR="006851BF" w:rsidRPr="00C327F6" w:rsidRDefault="006851BF" w:rsidP="008B252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10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รายการที่สำคัญกับบุคคลหรือกิจการที่เกี่ยวข้องกัน </w:t>
            </w:r>
          </w:p>
        </w:tc>
        <w:tc>
          <w:tcPr>
            <w:tcW w:w="2414" w:type="dxa"/>
            <w:gridSpan w:val="3"/>
          </w:tcPr>
          <w:p w14:paraId="02697F1B" w14:textId="77777777" w:rsidR="006851BF" w:rsidRPr="00C327F6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  <w:gridSpan w:val="2"/>
          </w:tcPr>
          <w:p w14:paraId="243DF013" w14:textId="77777777" w:rsidR="006851BF" w:rsidRPr="00C327F6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8" w:type="dxa"/>
            <w:gridSpan w:val="3"/>
          </w:tcPr>
          <w:p w14:paraId="772FC465" w14:textId="77777777" w:rsidR="006851BF" w:rsidRPr="00C327F6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D5290" w:rsidRPr="00C327F6" w14:paraId="6DBBB827" w14:textId="77777777" w:rsidTr="00096E8F">
        <w:trPr>
          <w:tblHeader/>
        </w:trPr>
        <w:tc>
          <w:tcPr>
            <w:tcW w:w="4260" w:type="dxa"/>
          </w:tcPr>
          <w:p w14:paraId="34A2CCA2" w14:textId="77777777" w:rsidR="00F6410C" w:rsidRPr="00C327F6" w:rsidRDefault="00F6410C" w:rsidP="00F6410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  <w:r w:rsidRPr="00C327F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Pr="00C327F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8" w:type="dxa"/>
          </w:tcPr>
          <w:p w14:paraId="649133B3" w14:textId="06ED3C22" w:rsidR="00F6410C" w:rsidRPr="00C327F6" w:rsidRDefault="00BD2F2E" w:rsidP="00F6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2" w:type="dxa"/>
          </w:tcPr>
          <w:p w14:paraId="3179337E" w14:textId="77777777" w:rsidR="00F6410C" w:rsidRPr="00C327F6" w:rsidRDefault="00F6410C" w:rsidP="00F6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11B93DF8" w14:textId="4729BDBC" w:rsidR="00F6410C" w:rsidRPr="00C327F6" w:rsidRDefault="00BD2F2E" w:rsidP="00F6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</w:tcPr>
          <w:p w14:paraId="0A8B1ABB" w14:textId="77777777" w:rsidR="00F6410C" w:rsidRPr="00C327F6" w:rsidRDefault="00F6410C" w:rsidP="00F6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58D1DED" w14:textId="6EE80B17" w:rsidR="00F6410C" w:rsidRPr="00C327F6" w:rsidRDefault="00BD2F2E" w:rsidP="00F6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61C1C418" w14:textId="77777777" w:rsidR="00F6410C" w:rsidRPr="00C327F6" w:rsidRDefault="00F6410C" w:rsidP="00F6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18CB2FF" w14:textId="41D2B2E8" w:rsidR="00F6410C" w:rsidRPr="00C327F6" w:rsidRDefault="00BD2F2E" w:rsidP="00F6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D5290" w:rsidRPr="00C327F6" w14:paraId="28DA5992" w14:textId="77777777" w:rsidTr="00096E8F">
        <w:trPr>
          <w:tblHeader/>
        </w:trPr>
        <w:tc>
          <w:tcPr>
            <w:tcW w:w="4260" w:type="dxa"/>
          </w:tcPr>
          <w:p w14:paraId="55949000" w14:textId="77777777" w:rsidR="006851BF" w:rsidRPr="00C327F6" w:rsidRDefault="006851BF" w:rsidP="008B252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1" w:type="dxa"/>
            <w:gridSpan w:val="8"/>
          </w:tcPr>
          <w:p w14:paraId="3F653621" w14:textId="77777777" w:rsidR="006851BF" w:rsidRPr="00C327F6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5290" w:rsidRPr="00C327F6" w14:paraId="09658E08" w14:textId="77777777" w:rsidTr="00096E8F">
        <w:tc>
          <w:tcPr>
            <w:tcW w:w="4260" w:type="dxa"/>
          </w:tcPr>
          <w:p w14:paraId="5BAAF7C0" w14:textId="0213A7D1" w:rsidR="006851BF" w:rsidRPr="00C327F6" w:rsidRDefault="006851BF" w:rsidP="008B2524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E53C8A" w:rsidRPr="00C327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8" w:type="dxa"/>
          </w:tcPr>
          <w:p w14:paraId="48EF660E" w14:textId="77777777" w:rsidR="006851BF" w:rsidRPr="00C327F6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32AF0BE" w14:textId="77777777" w:rsidR="006851BF" w:rsidRPr="00C327F6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416271B4" w14:textId="77777777" w:rsidR="006851BF" w:rsidRPr="00C327F6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8B0E792" w14:textId="77777777" w:rsidR="006851BF" w:rsidRPr="00C327F6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35B0BC6F" w14:textId="77777777" w:rsidR="006851BF" w:rsidRPr="00C327F6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5839B37B" w14:textId="77777777" w:rsidR="006851BF" w:rsidRPr="00C327F6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8A768A0" w14:textId="77777777" w:rsidR="006851BF" w:rsidRPr="00C327F6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5290" w:rsidRPr="00C327F6" w14:paraId="378093EE" w14:textId="77777777" w:rsidTr="00096E8F">
        <w:tc>
          <w:tcPr>
            <w:tcW w:w="4260" w:type="dxa"/>
          </w:tcPr>
          <w:p w14:paraId="18067C76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8" w:type="dxa"/>
          </w:tcPr>
          <w:p w14:paraId="4BE16D25" w14:textId="0723785C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15,993</w:t>
            </w:r>
          </w:p>
        </w:tc>
        <w:tc>
          <w:tcPr>
            <w:tcW w:w="272" w:type="dxa"/>
          </w:tcPr>
          <w:p w14:paraId="2224F9B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7F8C89B7" w14:textId="72815824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22,903</w:t>
            </w:r>
          </w:p>
        </w:tc>
        <w:tc>
          <w:tcPr>
            <w:tcW w:w="243" w:type="dxa"/>
          </w:tcPr>
          <w:p w14:paraId="4D8C2013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3B756A4" w14:textId="4953AAB2" w:rsidR="00BD2F2E" w:rsidRPr="00C327F6" w:rsidRDefault="0002679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15,744</w:t>
            </w:r>
          </w:p>
        </w:tc>
        <w:tc>
          <w:tcPr>
            <w:tcW w:w="238" w:type="dxa"/>
          </w:tcPr>
          <w:p w14:paraId="7B838DF8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0EA4C5F" w14:textId="4C4B28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22,687</w:t>
            </w:r>
          </w:p>
        </w:tc>
      </w:tr>
      <w:tr w:rsidR="004D5290" w:rsidRPr="00C327F6" w14:paraId="10CF6D5D" w14:textId="77777777" w:rsidTr="00096E8F">
        <w:tc>
          <w:tcPr>
            <w:tcW w:w="4260" w:type="dxa"/>
          </w:tcPr>
          <w:p w14:paraId="5AB7ECE0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8" w:type="dxa"/>
          </w:tcPr>
          <w:p w14:paraId="5D072364" w14:textId="6553BAA3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268,015</w:t>
            </w:r>
          </w:p>
        </w:tc>
        <w:tc>
          <w:tcPr>
            <w:tcW w:w="272" w:type="dxa"/>
          </w:tcPr>
          <w:p w14:paraId="75E5A13F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0567D9A3" w14:textId="3A081C5E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348,848</w:t>
            </w:r>
          </w:p>
        </w:tc>
        <w:tc>
          <w:tcPr>
            <w:tcW w:w="243" w:type="dxa"/>
          </w:tcPr>
          <w:p w14:paraId="7C14FD7B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C4D4B86" w14:textId="23BA5334" w:rsidR="00BD2F2E" w:rsidRPr="00C327F6" w:rsidRDefault="0002679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267,196</w:t>
            </w:r>
          </w:p>
        </w:tc>
        <w:tc>
          <w:tcPr>
            <w:tcW w:w="238" w:type="dxa"/>
          </w:tcPr>
          <w:p w14:paraId="4C5726A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671A4E3" w14:textId="3C77B935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347,989</w:t>
            </w:r>
          </w:p>
        </w:tc>
      </w:tr>
      <w:tr w:rsidR="004D5290" w:rsidRPr="00C327F6" w14:paraId="3F184748" w14:textId="77777777" w:rsidTr="00096E8F">
        <w:tc>
          <w:tcPr>
            <w:tcW w:w="4260" w:type="dxa"/>
          </w:tcPr>
          <w:p w14:paraId="00A3348C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8" w:type="dxa"/>
          </w:tcPr>
          <w:p w14:paraId="10239556" w14:textId="28493C32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72" w:type="dxa"/>
          </w:tcPr>
          <w:p w14:paraId="4024B9BE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5BF68786" w14:textId="64F5654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43" w:type="dxa"/>
          </w:tcPr>
          <w:p w14:paraId="1BBA0B94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B5AF5D2" w14:textId="08903945" w:rsidR="00BD2F2E" w:rsidRPr="00C327F6" w:rsidRDefault="0002679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38" w:type="dxa"/>
          </w:tcPr>
          <w:p w14:paraId="7B9556F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B358411" w14:textId="69EE4610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4D5290" w:rsidRPr="00C327F6" w14:paraId="32FAF9C7" w14:textId="77777777" w:rsidTr="00096E8F">
        <w:tc>
          <w:tcPr>
            <w:tcW w:w="4260" w:type="dxa"/>
          </w:tcPr>
          <w:p w14:paraId="21737D75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8" w:type="dxa"/>
          </w:tcPr>
          <w:p w14:paraId="66A0C559" w14:textId="6A1F90A2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2" w:type="dxa"/>
          </w:tcPr>
          <w:p w14:paraId="40BFCAFD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18DB15B8" w14:textId="3DD447DB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43" w:type="dxa"/>
          </w:tcPr>
          <w:p w14:paraId="27DCE419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0276C05" w14:textId="170657EA" w:rsidR="00BD2F2E" w:rsidRPr="00C327F6" w:rsidRDefault="0002679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8" w:type="dxa"/>
          </w:tcPr>
          <w:p w14:paraId="6367ECF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4FA577C" w14:textId="0869F0AE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4D5290" w:rsidRPr="00C327F6" w14:paraId="41860A15" w14:textId="77777777" w:rsidTr="00096E8F">
        <w:tc>
          <w:tcPr>
            <w:tcW w:w="4260" w:type="dxa"/>
          </w:tcPr>
          <w:p w14:paraId="614D16F1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8" w:type="dxa"/>
          </w:tcPr>
          <w:p w14:paraId="6575F89C" w14:textId="0CB80E3D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2" w:type="dxa"/>
          </w:tcPr>
          <w:p w14:paraId="79CF697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250CD5B1" w14:textId="7E6B6163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43" w:type="dxa"/>
          </w:tcPr>
          <w:p w14:paraId="786E9F4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6E10E35" w14:textId="3F1FDA33" w:rsidR="00BD2F2E" w:rsidRPr="00C327F6" w:rsidRDefault="0002679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38" w:type="dxa"/>
          </w:tcPr>
          <w:p w14:paraId="42EACFB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52F4565" w14:textId="1C9C7CFD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4D5290" w:rsidRPr="00C327F6" w14:paraId="55F4F236" w14:textId="77777777" w:rsidTr="00096E8F">
        <w:tc>
          <w:tcPr>
            <w:tcW w:w="4260" w:type="dxa"/>
          </w:tcPr>
          <w:p w14:paraId="4E3DB207" w14:textId="70449961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2FE38DB0" w14:textId="1A6A04BD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7BF55EE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12505FC2" w14:textId="04A3C931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076563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6D6536C" w14:textId="5FDB8C5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74B2F1A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A5ABC42" w14:textId="0091439D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1F44E0E2" w14:textId="77777777" w:rsidTr="00096E8F">
        <w:tc>
          <w:tcPr>
            <w:tcW w:w="4260" w:type="dxa"/>
          </w:tcPr>
          <w:p w14:paraId="30FCF156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72C34369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7FE04D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770B682A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0BA813D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A0DC6E4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D9403FB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2695DEC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D5290" w:rsidRPr="00C327F6" w14:paraId="71EE4227" w14:textId="77777777" w:rsidTr="00096E8F">
        <w:tc>
          <w:tcPr>
            <w:tcW w:w="4260" w:type="dxa"/>
          </w:tcPr>
          <w:p w14:paraId="69DB194C" w14:textId="77777777" w:rsidR="008B4195" w:rsidRPr="00C327F6" w:rsidRDefault="008B4195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15666A81" w14:textId="77777777" w:rsidR="008B4195" w:rsidRPr="00C327F6" w:rsidRDefault="008B419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5108DF0" w14:textId="77777777" w:rsidR="008B4195" w:rsidRPr="00C327F6" w:rsidRDefault="008B419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3721F712" w14:textId="77777777" w:rsidR="008B4195" w:rsidRPr="00C327F6" w:rsidRDefault="008B419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2D1040F0" w14:textId="77777777" w:rsidR="008B4195" w:rsidRPr="00C327F6" w:rsidRDefault="008B419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397F108" w14:textId="77777777" w:rsidR="008B4195" w:rsidRPr="00C327F6" w:rsidRDefault="008B419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706A270" w14:textId="77777777" w:rsidR="008B4195" w:rsidRPr="00C327F6" w:rsidRDefault="008B419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492770F" w14:textId="77777777" w:rsidR="008B4195" w:rsidRPr="00C327F6" w:rsidRDefault="008B419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D5290" w:rsidRPr="00C327F6" w14:paraId="5E5566BF" w14:textId="77777777" w:rsidTr="00096E8F">
        <w:tc>
          <w:tcPr>
            <w:tcW w:w="4260" w:type="dxa"/>
          </w:tcPr>
          <w:p w14:paraId="3073EFC8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088" w:type="dxa"/>
          </w:tcPr>
          <w:p w14:paraId="6AC2A68B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87C08FF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59720B0F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71F11EC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DFF4B8C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602184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969E3D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0AD71FAC" w14:textId="77777777" w:rsidTr="00096E8F">
        <w:tc>
          <w:tcPr>
            <w:tcW w:w="4260" w:type="dxa"/>
          </w:tcPr>
          <w:p w14:paraId="0D539278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8" w:type="dxa"/>
          </w:tcPr>
          <w:p w14:paraId="5A26BA58" w14:textId="0C070518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AC79704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75F92E25" w14:textId="460DAA6E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36C3C6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A55F1BE" w14:textId="12462927" w:rsidR="00BD2F2E" w:rsidRPr="00C327F6" w:rsidRDefault="0002679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36,632</w:t>
            </w:r>
          </w:p>
        </w:tc>
        <w:tc>
          <w:tcPr>
            <w:tcW w:w="238" w:type="dxa"/>
          </w:tcPr>
          <w:p w14:paraId="6E27D40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8FDC765" w14:textId="04A93879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44,431</w:t>
            </w:r>
          </w:p>
        </w:tc>
      </w:tr>
      <w:tr w:rsidR="004D5290" w:rsidRPr="00C327F6" w14:paraId="42DFB530" w14:textId="77777777" w:rsidTr="00096E8F">
        <w:tc>
          <w:tcPr>
            <w:tcW w:w="4260" w:type="dxa"/>
          </w:tcPr>
          <w:p w14:paraId="79E6C2E0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8" w:type="dxa"/>
          </w:tcPr>
          <w:p w14:paraId="24CF10D3" w14:textId="045B0F69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6C5357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46A0BC4B" w14:textId="3CB684C2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F646D94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ACC828E" w14:textId="1491CCCE" w:rsidR="00BD2F2E" w:rsidRPr="00C327F6" w:rsidRDefault="0002679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8,172</w:t>
            </w:r>
          </w:p>
        </w:tc>
        <w:tc>
          <w:tcPr>
            <w:tcW w:w="238" w:type="dxa"/>
          </w:tcPr>
          <w:p w14:paraId="42B97FD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16A377E" w14:textId="695FFEC5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9,285</w:t>
            </w:r>
          </w:p>
        </w:tc>
      </w:tr>
      <w:tr w:rsidR="004D5290" w:rsidRPr="00C327F6" w14:paraId="43F68A4E" w14:textId="77777777" w:rsidTr="00096E8F">
        <w:tc>
          <w:tcPr>
            <w:tcW w:w="4260" w:type="dxa"/>
          </w:tcPr>
          <w:p w14:paraId="1B36D92B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8" w:type="dxa"/>
          </w:tcPr>
          <w:p w14:paraId="2235FB39" w14:textId="346AF0A2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BF380D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17A193DE" w14:textId="1731CB3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CB2592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1122AA4" w14:textId="10CF8EDE" w:rsidR="00BD2F2E" w:rsidRPr="00C327F6" w:rsidRDefault="0002679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2,432</w:t>
            </w:r>
          </w:p>
        </w:tc>
        <w:tc>
          <w:tcPr>
            <w:tcW w:w="238" w:type="dxa"/>
          </w:tcPr>
          <w:p w14:paraId="40FAC5BF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F810700" w14:textId="617C4D12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2,908</w:t>
            </w:r>
          </w:p>
        </w:tc>
      </w:tr>
      <w:tr w:rsidR="004D5290" w:rsidRPr="00C327F6" w14:paraId="68D8C010" w14:textId="77777777" w:rsidTr="00096E8F">
        <w:tc>
          <w:tcPr>
            <w:tcW w:w="4260" w:type="dxa"/>
          </w:tcPr>
          <w:p w14:paraId="64249D30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8" w:type="dxa"/>
          </w:tcPr>
          <w:p w14:paraId="6BAF25E2" w14:textId="059E4741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94D3B13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62E01800" w14:textId="7D855281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A05988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3B88B44" w14:textId="45E3EDD2" w:rsidR="00BD2F2E" w:rsidRPr="00C327F6" w:rsidRDefault="0002679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238" w:type="dxa"/>
          </w:tcPr>
          <w:p w14:paraId="69C399F3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FF5EED9" w14:textId="040E487B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2,921</w:t>
            </w:r>
          </w:p>
        </w:tc>
      </w:tr>
      <w:tr w:rsidR="004D5290" w:rsidRPr="00C327F6" w14:paraId="098E85CC" w14:textId="77777777" w:rsidTr="00096E8F">
        <w:tc>
          <w:tcPr>
            <w:tcW w:w="4260" w:type="dxa"/>
          </w:tcPr>
          <w:p w14:paraId="5E4D1FB8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8" w:type="dxa"/>
          </w:tcPr>
          <w:p w14:paraId="4FC6C3FD" w14:textId="24203845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7599B34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63A3C8A5" w14:textId="6D8C4AEF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D5548F8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BDD2290" w14:textId="2AC72ACF" w:rsidR="00BD2F2E" w:rsidRPr="00C327F6" w:rsidRDefault="0002679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610</w:t>
            </w:r>
          </w:p>
        </w:tc>
        <w:tc>
          <w:tcPr>
            <w:tcW w:w="238" w:type="dxa"/>
          </w:tcPr>
          <w:p w14:paraId="1D83F1AA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9DACA44" w14:textId="043D760F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</w:tr>
      <w:tr w:rsidR="004D5290" w:rsidRPr="00C327F6" w14:paraId="22AD144D" w14:textId="77777777" w:rsidTr="00096E8F">
        <w:tc>
          <w:tcPr>
            <w:tcW w:w="4260" w:type="dxa"/>
          </w:tcPr>
          <w:p w14:paraId="3BAF9696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8" w:type="dxa"/>
          </w:tcPr>
          <w:p w14:paraId="5A30CA2A" w14:textId="031B76A1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CC886A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53E25C87" w14:textId="0613AB3E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E049929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17485E0" w14:textId="340CCB87" w:rsidR="00BD2F2E" w:rsidRPr="00C327F6" w:rsidRDefault="0002679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2,934</w:t>
            </w:r>
          </w:p>
        </w:tc>
        <w:tc>
          <w:tcPr>
            <w:tcW w:w="238" w:type="dxa"/>
          </w:tcPr>
          <w:p w14:paraId="6E409CE4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FCFD1B6" w14:textId="62ED482B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3,713</w:t>
            </w:r>
          </w:p>
        </w:tc>
      </w:tr>
      <w:tr w:rsidR="004D5290" w:rsidRPr="00C327F6" w14:paraId="7A86ECB4" w14:textId="77777777" w:rsidTr="00096E8F">
        <w:tc>
          <w:tcPr>
            <w:tcW w:w="4260" w:type="dxa"/>
          </w:tcPr>
          <w:p w14:paraId="64F09800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8" w:type="dxa"/>
          </w:tcPr>
          <w:p w14:paraId="7D042385" w14:textId="4FA29D82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2D3984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2A84E808" w14:textId="0CD8BA59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7C63C6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B07BF18" w14:textId="4F7AC046" w:rsidR="00BD2F2E" w:rsidRPr="00C327F6" w:rsidRDefault="0002679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  <w:tc>
          <w:tcPr>
            <w:tcW w:w="238" w:type="dxa"/>
          </w:tcPr>
          <w:p w14:paraId="133AAB6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CCD496E" w14:textId="2F97195A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</w:tr>
      <w:tr w:rsidR="004D5290" w:rsidRPr="00C327F6" w14:paraId="1DEBF38A" w14:textId="77777777" w:rsidTr="00096E8F">
        <w:tc>
          <w:tcPr>
            <w:tcW w:w="4260" w:type="dxa"/>
          </w:tcPr>
          <w:p w14:paraId="2533BD3D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088" w:type="dxa"/>
          </w:tcPr>
          <w:p w14:paraId="4CEF8CC6" w14:textId="2C8165B6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CF869F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0104E625" w14:textId="2D08F62B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3FDD7A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C46328D" w14:textId="40E0144E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1,571</w:t>
            </w:r>
          </w:p>
        </w:tc>
        <w:tc>
          <w:tcPr>
            <w:tcW w:w="238" w:type="dxa"/>
          </w:tcPr>
          <w:p w14:paraId="1C0E224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544DD55" w14:textId="6E409BEE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1,371</w:t>
            </w:r>
          </w:p>
        </w:tc>
      </w:tr>
      <w:tr w:rsidR="004D5290" w:rsidRPr="00C327F6" w:rsidDel="00050A95" w14:paraId="7186E285" w14:textId="77777777" w:rsidTr="00096E8F">
        <w:tc>
          <w:tcPr>
            <w:tcW w:w="4260" w:type="dxa"/>
          </w:tcPr>
          <w:p w14:paraId="7FEAB545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8" w:type="dxa"/>
          </w:tcPr>
          <w:p w14:paraId="6A39047C" w14:textId="41099E5E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" w:type="dxa"/>
          </w:tcPr>
          <w:p w14:paraId="286E02F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gridSpan w:val="2"/>
          </w:tcPr>
          <w:p w14:paraId="1F7438CA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48B3514F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6" w:type="dxa"/>
          </w:tcPr>
          <w:p w14:paraId="224318D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031BF0F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4" w:type="dxa"/>
          </w:tcPr>
          <w:p w14:paraId="61F7911D" w14:textId="77777777" w:rsidR="00BD2F2E" w:rsidRPr="00C327F6" w:rsidDel="00050A95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4D5290" w:rsidRPr="00C327F6" w14:paraId="1746F31E" w14:textId="77777777" w:rsidTr="00096E8F">
        <w:tc>
          <w:tcPr>
            <w:tcW w:w="4260" w:type="dxa"/>
          </w:tcPr>
          <w:p w14:paraId="5EAD091E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8" w:type="dxa"/>
          </w:tcPr>
          <w:p w14:paraId="2F43A708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516B9D4B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287E39B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D78D17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F0772C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BCA316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6D5130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1D2A5B91" w14:textId="77777777" w:rsidTr="00096E8F">
        <w:tc>
          <w:tcPr>
            <w:tcW w:w="4260" w:type="dxa"/>
          </w:tcPr>
          <w:p w14:paraId="17E99301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8" w:type="dxa"/>
          </w:tcPr>
          <w:p w14:paraId="76B93D50" w14:textId="0D94038A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14,003</w:t>
            </w:r>
          </w:p>
        </w:tc>
        <w:tc>
          <w:tcPr>
            <w:tcW w:w="272" w:type="dxa"/>
          </w:tcPr>
          <w:p w14:paraId="3B722FDB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26A2BFE6" w14:textId="4F2C8518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15,730</w:t>
            </w:r>
          </w:p>
        </w:tc>
        <w:tc>
          <w:tcPr>
            <w:tcW w:w="243" w:type="dxa"/>
          </w:tcPr>
          <w:p w14:paraId="4CA89E24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BC79EC5" w14:textId="756FB229" w:rsidR="00BD2F2E" w:rsidRPr="00C327F6" w:rsidRDefault="0002679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10,785</w:t>
            </w:r>
          </w:p>
        </w:tc>
        <w:tc>
          <w:tcPr>
            <w:tcW w:w="238" w:type="dxa"/>
          </w:tcPr>
          <w:p w14:paraId="3422E7A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A1D9D5A" w14:textId="1C94E7F4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12,996</w:t>
            </w:r>
          </w:p>
        </w:tc>
      </w:tr>
      <w:tr w:rsidR="004D5290" w:rsidRPr="00C327F6" w14:paraId="77EBAC1C" w14:textId="77777777" w:rsidTr="00096E8F">
        <w:tc>
          <w:tcPr>
            <w:tcW w:w="4260" w:type="dxa"/>
          </w:tcPr>
          <w:p w14:paraId="7D07834B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8" w:type="dxa"/>
          </w:tcPr>
          <w:p w14:paraId="2444C83D" w14:textId="4A0DCE01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3,591</w:t>
            </w:r>
          </w:p>
        </w:tc>
        <w:tc>
          <w:tcPr>
            <w:tcW w:w="272" w:type="dxa"/>
          </w:tcPr>
          <w:p w14:paraId="7DC2868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2AAFD5FE" w14:textId="2552496F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4,087</w:t>
            </w:r>
          </w:p>
        </w:tc>
        <w:tc>
          <w:tcPr>
            <w:tcW w:w="243" w:type="dxa"/>
          </w:tcPr>
          <w:p w14:paraId="36B128F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57CA42E" w14:textId="10682646" w:rsidR="00BD2F2E" w:rsidRPr="00C327F6" w:rsidRDefault="0002679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3,436</w:t>
            </w:r>
          </w:p>
        </w:tc>
        <w:tc>
          <w:tcPr>
            <w:tcW w:w="238" w:type="dxa"/>
          </w:tcPr>
          <w:p w14:paraId="59B3518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F4A7EB4" w14:textId="073DE426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3,752</w:t>
            </w:r>
          </w:p>
        </w:tc>
      </w:tr>
      <w:tr w:rsidR="004D5290" w:rsidRPr="00C327F6" w14:paraId="75A660C4" w14:textId="77777777" w:rsidTr="00096E8F">
        <w:tc>
          <w:tcPr>
            <w:tcW w:w="4260" w:type="dxa"/>
          </w:tcPr>
          <w:p w14:paraId="27369D84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8" w:type="dxa"/>
          </w:tcPr>
          <w:p w14:paraId="7545A7CB" w14:textId="62D4906B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2" w:type="dxa"/>
          </w:tcPr>
          <w:p w14:paraId="0C430498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0213F9CA" w14:textId="541FBA13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43" w:type="dxa"/>
          </w:tcPr>
          <w:p w14:paraId="5362613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0379875" w14:textId="0658C763" w:rsidR="00BD2F2E" w:rsidRPr="00C327F6" w:rsidRDefault="0002679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38" w:type="dxa"/>
          </w:tcPr>
          <w:p w14:paraId="6FE06A1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F52C6EE" w14:textId="2806B876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4D5290" w:rsidRPr="00C327F6" w14:paraId="7C08CC65" w14:textId="77777777" w:rsidTr="00096E8F">
        <w:tc>
          <w:tcPr>
            <w:tcW w:w="4260" w:type="dxa"/>
          </w:tcPr>
          <w:p w14:paraId="0ADB23E9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8" w:type="dxa"/>
          </w:tcPr>
          <w:p w14:paraId="13FD59EB" w14:textId="0FB5382F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96F4FA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3E4FBE37" w14:textId="0510ACDA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4412A43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2FEFD7F" w14:textId="0A567CBE" w:rsidR="00BD2F2E" w:rsidRPr="00C327F6" w:rsidRDefault="0002679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238" w:type="dxa"/>
          </w:tcPr>
          <w:p w14:paraId="2B4FAA9C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A50E25D" w14:textId="24B0FDEA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</w:tr>
      <w:tr w:rsidR="004D5290" w:rsidRPr="00C327F6" w14:paraId="34679E94" w14:textId="77777777" w:rsidTr="00096E8F">
        <w:tc>
          <w:tcPr>
            <w:tcW w:w="4260" w:type="dxa"/>
          </w:tcPr>
          <w:p w14:paraId="78962AE2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8" w:type="dxa"/>
          </w:tcPr>
          <w:p w14:paraId="33F82B65" w14:textId="791A47F4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272" w:type="dxa"/>
          </w:tcPr>
          <w:p w14:paraId="52A58EF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346997CE" w14:textId="549A3F4B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243" w:type="dxa"/>
          </w:tcPr>
          <w:p w14:paraId="51F1950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BEEE331" w14:textId="429F6B13" w:rsidR="00BD2F2E" w:rsidRPr="00C327F6" w:rsidRDefault="0002679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238" w:type="dxa"/>
          </w:tcPr>
          <w:p w14:paraId="568EAABD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A38E9A1" w14:textId="54BAC162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</w:tr>
      <w:tr w:rsidR="004D5290" w:rsidRPr="00C327F6" w14:paraId="76F7DB4E" w14:textId="77777777" w:rsidTr="00096E8F">
        <w:tc>
          <w:tcPr>
            <w:tcW w:w="4260" w:type="dxa"/>
          </w:tcPr>
          <w:p w14:paraId="063B6C7C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8" w:type="dxa"/>
          </w:tcPr>
          <w:p w14:paraId="30BD86EC" w14:textId="6731A74B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272" w:type="dxa"/>
          </w:tcPr>
          <w:p w14:paraId="71EDD63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4C3FC496" w14:textId="54AAF1BB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397</w:t>
            </w:r>
          </w:p>
        </w:tc>
        <w:tc>
          <w:tcPr>
            <w:tcW w:w="243" w:type="dxa"/>
          </w:tcPr>
          <w:p w14:paraId="456588C8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33D35C6" w14:textId="1BDCD46E" w:rsidR="00BD2F2E" w:rsidRPr="00C327F6" w:rsidRDefault="0002679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238" w:type="dxa"/>
          </w:tcPr>
          <w:p w14:paraId="3E44D3F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1842E79" w14:textId="71C980C1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</w:tr>
      <w:tr w:rsidR="004D5290" w:rsidRPr="00C327F6" w14:paraId="4312F7CA" w14:textId="77777777" w:rsidTr="00096E8F">
        <w:tc>
          <w:tcPr>
            <w:tcW w:w="4260" w:type="dxa"/>
          </w:tcPr>
          <w:p w14:paraId="1DA52936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8" w:type="dxa"/>
          </w:tcPr>
          <w:p w14:paraId="642AC96B" w14:textId="1E9F40AA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2,127</w:t>
            </w:r>
          </w:p>
        </w:tc>
        <w:tc>
          <w:tcPr>
            <w:tcW w:w="272" w:type="dxa"/>
          </w:tcPr>
          <w:p w14:paraId="587DEEAD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723A56C2" w14:textId="0B524ACA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2,408</w:t>
            </w:r>
          </w:p>
        </w:tc>
        <w:tc>
          <w:tcPr>
            <w:tcW w:w="243" w:type="dxa"/>
          </w:tcPr>
          <w:p w14:paraId="431F509B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364152A" w14:textId="039BAD4C" w:rsidR="00BD2F2E" w:rsidRPr="00C327F6" w:rsidRDefault="0002679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1,955</w:t>
            </w:r>
          </w:p>
        </w:tc>
        <w:tc>
          <w:tcPr>
            <w:tcW w:w="238" w:type="dxa"/>
          </w:tcPr>
          <w:p w14:paraId="518CB15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D7C4294" w14:textId="498A99C8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2,086</w:t>
            </w:r>
          </w:p>
        </w:tc>
      </w:tr>
      <w:tr w:rsidR="004D5290" w:rsidRPr="00C327F6" w14:paraId="3FC14998" w14:textId="77777777" w:rsidTr="00096E8F">
        <w:tc>
          <w:tcPr>
            <w:tcW w:w="4260" w:type="dxa"/>
          </w:tcPr>
          <w:p w14:paraId="097D0B96" w14:textId="33CEC219" w:rsidR="009A1035" w:rsidRPr="00C327F6" w:rsidRDefault="009A1035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088" w:type="dxa"/>
          </w:tcPr>
          <w:p w14:paraId="1D323703" w14:textId="36C7ADAF" w:rsidR="009A1035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2" w:type="dxa"/>
          </w:tcPr>
          <w:p w14:paraId="2A752670" w14:textId="77777777" w:rsidR="009A1035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6B5060F0" w14:textId="255ED26A" w:rsidR="009A1035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5A3D79E" w14:textId="77777777" w:rsidR="009A1035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99388C2" w14:textId="3D8AE60A" w:rsidR="009A1035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38" w:type="dxa"/>
          </w:tcPr>
          <w:p w14:paraId="2BF27BCE" w14:textId="77777777" w:rsidR="009A1035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0845519" w14:textId="14A7F350" w:rsidR="009A1035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290" w:rsidRPr="00C327F6" w14:paraId="3264D7AB" w14:textId="77777777" w:rsidTr="00096E8F">
        <w:tc>
          <w:tcPr>
            <w:tcW w:w="4260" w:type="dxa"/>
          </w:tcPr>
          <w:p w14:paraId="79E279F0" w14:textId="2028E95A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8" w:type="dxa"/>
          </w:tcPr>
          <w:p w14:paraId="006CED4B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" w:type="dxa"/>
          </w:tcPr>
          <w:p w14:paraId="6DD8088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gridSpan w:val="2"/>
          </w:tcPr>
          <w:p w14:paraId="13CBD1F4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0D42316B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6" w:type="dxa"/>
          </w:tcPr>
          <w:p w14:paraId="3F6E9D0E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118BEAFF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4" w:type="dxa"/>
          </w:tcPr>
          <w:p w14:paraId="3FC2E1FF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4D5290" w:rsidRPr="00C327F6" w14:paraId="26C98315" w14:textId="77777777" w:rsidTr="00096E8F">
        <w:tc>
          <w:tcPr>
            <w:tcW w:w="4260" w:type="dxa"/>
          </w:tcPr>
          <w:p w14:paraId="49B8D9EC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8" w:type="dxa"/>
          </w:tcPr>
          <w:p w14:paraId="538D0EE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581511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2D0FC5E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12808C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7E4CC2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F78A73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2B2F76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2B39D48F" w14:textId="77777777" w:rsidTr="00096E8F">
        <w:tc>
          <w:tcPr>
            <w:tcW w:w="4260" w:type="dxa"/>
          </w:tcPr>
          <w:p w14:paraId="1BB6889C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8" w:type="dxa"/>
          </w:tcPr>
          <w:p w14:paraId="44A39A32" w14:textId="6B07E338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6,557</w:t>
            </w:r>
          </w:p>
        </w:tc>
        <w:tc>
          <w:tcPr>
            <w:tcW w:w="272" w:type="dxa"/>
          </w:tcPr>
          <w:p w14:paraId="535F3B9E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077EF2DF" w14:textId="356D74DF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8,957</w:t>
            </w:r>
          </w:p>
        </w:tc>
        <w:tc>
          <w:tcPr>
            <w:tcW w:w="243" w:type="dxa"/>
          </w:tcPr>
          <w:p w14:paraId="2C37F9A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A714EAF" w14:textId="1C14D23C" w:rsidR="00BD2F2E" w:rsidRPr="00C327F6" w:rsidRDefault="0002679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5,266</w:t>
            </w:r>
          </w:p>
        </w:tc>
        <w:tc>
          <w:tcPr>
            <w:tcW w:w="238" w:type="dxa"/>
          </w:tcPr>
          <w:p w14:paraId="67E499AA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7E805F8" w14:textId="0C0EAB68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6,775</w:t>
            </w:r>
          </w:p>
        </w:tc>
      </w:tr>
      <w:tr w:rsidR="004D5290" w:rsidRPr="00C327F6" w14:paraId="0022192E" w14:textId="77777777" w:rsidTr="00096E8F">
        <w:tc>
          <w:tcPr>
            <w:tcW w:w="4260" w:type="dxa"/>
          </w:tcPr>
          <w:p w14:paraId="649C4724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8" w:type="dxa"/>
          </w:tcPr>
          <w:p w14:paraId="5A621E12" w14:textId="05034A4A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272" w:type="dxa"/>
          </w:tcPr>
          <w:p w14:paraId="01288B4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0B7319FA" w14:textId="233E6C2F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243" w:type="dxa"/>
          </w:tcPr>
          <w:p w14:paraId="59B84BBC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E3E4E51" w14:textId="7F3BA8CD" w:rsidR="00BD2F2E" w:rsidRPr="00C327F6" w:rsidRDefault="0002679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38" w:type="dxa"/>
          </w:tcPr>
          <w:p w14:paraId="074F4183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690E807" w14:textId="0AA57EBE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4D5290" w:rsidRPr="00C327F6" w14:paraId="4FA43DA4" w14:textId="77777777" w:rsidTr="00096E8F">
        <w:tc>
          <w:tcPr>
            <w:tcW w:w="4260" w:type="dxa"/>
          </w:tcPr>
          <w:p w14:paraId="372CBBE0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8" w:type="dxa"/>
          </w:tcPr>
          <w:p w14:paraId="4A3042C3" w14:textId="6A45B067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87E188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587F6C73" w14:textId="38F55A38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B705238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F0EEB0A" w14:textId="750BE44A" w:rsidR="00BD2F2E" w:rsidRPr="00C327F6" w:rsidRDefault="0002679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  <w:tc>
          <w:tcPr>
            <w:tcW w:w="238" w:type="dxa"/>
          </w:tcPr>
          <w:p w14:paraId="4A5B970E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6BEC54F" w14:textId="2361B55A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</w:tr>
      <w:tr w:rsidR="004D5290" w:rsidRPr="00C327F6" w14:paraId="7D1C5C5C" w14:textId="77777777" w:rsidTr="00096E8F">
        <w:tc>
          <w:tcPr>
            <w:tcW w:w="4260" w:type="dxa"/>
          </w:tcPr>
          <w:p w14:paraId="6ADDA387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8" w:type="dxa"/>
          </w:tcPr>
          <w:p w14:paraId="53D761E9" w14:textId="6A1E6458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72" w:type="dxa"/>
          </w:tcPr>
          <w:p w14:paraId="08D408D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4963770B" w14:textId="186EAB45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243" w:type="dxa"/>
          </w:tcPr>
          <w:p w14:paraId="07DACC8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FE4D6E4" w14:textId="22A93C7E" w:rsidR="00BD2F2E" w:rsidRPr="00C327F6" w:rsidRDefault="0002679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38" w:type="dxa"/>
          </w:tcPr>
          <w:p w14:paraId="3914DB18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02601B4" w14:textId="500B68BF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 158</w:t>
            </w:r>
          </w:p>
        </w:tc>
      </w:tr>
      <w:tr w:rsidR="004D5290" w:rsidRPr="00C327F6" w14:paraId="2F130A6D" w14:textId="77777777" w:rsidTr="00096E8F">
        <w:tc>
          <w:tcPr>
            <w:tcW w:w="4260" w:type="dxa"/>
          </w:tcPr>
          <w:p w14:paraId="44102CEF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8" w:type="dxa"/>
          </w:tcPr>
          <w:p w14:paraId="3B989BE0" w14:textId="7AD82591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272" w:type="dxa"/>
          </w:tcPr>
          <w:p w14:paraId="68A0AC0D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76F55A18" w14:textId="5813B4AA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243" w:type="dxa"/>
          </w:tcPr>
          <w:p w14:paraId="3D8E2FB9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2C9A05B" w14:textId="577602D2" w:rsidR="00BD2F2E" w:rsidRPr="00C327F6" w:rsidRDefault="0002679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466</w:t>
            </w:r>
          </w:p>
        </w:tc>
        <w:tc>
          <w:tcPr>
            <w:tcW w:w="238" w:type="dxa"/>
          </w:tcPr>
          <w:p w14:paraId="5C1975DC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7CB589B" w14:textId="7D04694F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</w:tr>
      <w:tr w:rsidR="004D5290" w:rsidRPr="00C327F6" w14:paraId="5904744C" w14:textId="77777777" w:rsidTr="00096E8F">
        <w:tc>
          <w:tcPr>
            <w:tcW w:w="4260" w:type="dxa"/>
          </w:tcPr>
          <w:p w14:paraId="0883C274" w14:textId="77777777" w:rsidR="00BD2F2E" w:rsidRPr="00C327F6" w:rsidRDefault="00BD2F2E" w:rsidP="00BD2F2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088" w:type="dxa"/>
          </w:tcPr>
          <w:p w14:paraId="41C7A13A" w14:textId="681FC900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272" w:type="dxa"/>
          </w:tcPr>
          <w:p w14:paraId="2280F3AE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48112A3C" w14:textId="29732699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43" w:type="dxa"/>
            <w:vAlign w:val="bottom"/>
          </w:tcPr>
          <w:p w14:paraId="558E195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476ED467" w14:textId="40F68B77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38" w:type="dxa"/>
            <w:vAlign w:val="bottom"/>
          </w:tcPr>
          <w:p w14:paraId="01D75D4C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E22D2F9" w14:textId="6398A2CD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4D5290" w:rsidRPr="00C327F6" w14:paraId="6DE442C4" w14:textId="77777777" w:rsidTr="00096E8F">
        <w:tc>
          <w:tcPr>
            <w:tcW w:w="4260" w:type="dxa"/>
          </w:tcPr>
          <w:p w14:paraId="0C7602E7" w14:textId="77777777" w:rsidR="008B4195" w:rsidRPr="00C327F6" w:rsidRDefault="008B4195" w:rsidP="00BD2F2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265A0866" w14:textId="77777777" w:rsidR="008B4195" w:rsidRPr="00C327F6" w:rsidRDefault="008B419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700F889" w14:textId="77777777" w:rsidR="008B4195" w:rsidRPr="00C327F6" w:rsidRDefault="008B419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2B4B848D" w14:textId="77777777" w:rsidR="008B4195" w:rsidRPr="00C327F6" w:rsidRDefault="008B419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0B28D477" w14:textId="77777777" w:rsidR="008B4195" w:rsidRPr="00C327F6" w:rsidRDefault="008B419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386B9865" w14:textId="77777777" w:rsidR="008B4195" w:rsidRPr="00C327F6" w:rsidRDefault="008B419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12C23941" w14:textId="77777777" w:rsidR="008B4195" w:rsidRPr="00C327F6" w:rsidRDefault="008B419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01B2EEE" w14:textId="77777777" w:rsidR="008B4195" w:rsidRPr="00C327F6" w:rsidRDefault="008B419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2603D1DF" w14:textId="77777777" w:rsidTr="00096E8F">
        <w:trPr>
          <w:trHeight w:val="389"/>
        </w:trPr>
        <w:tc>
          <w:tcPr>
            <w:tcW w:w="4260" w:type="dxa"/>
          </w:tcPr>
          <w:p w14:paraId="1AEE7049" w14:textId="77777777" w:rsidR="00BD2F2E" w:rsidRPr="00C327F6" w:rsidRDefault="00BD2F2E" w:rsidP="00BD2F2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8" w:type="dxa"/>
          </w:tcPr>
          <w:p w14:paraId="485670D8" w14:textId="77777777" w:rsidR="00BD2F2E" w:rsidRPr="00C327F6" w:rsidRDefault="00BD2F2E" w:rsidP="00BD2F2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" w:type="dxa"/>
          </w:tcPr>
          <w:p w14:paraId="3733DD85" w14:textId="77777777" w:rsidR="00BD2F2E" w:rsidRPr="00C327F6" w:rsidRDefault="00BD2F2E" w:rsidP="00BD2F2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gridSpan w:val="2"/>
          </w:tcPr>
          <w:p w14:paraId="5BC602FE" w14:textId="77777777" w:rsidR="00BD2F2E" w:rsidRPr="00C327F6" w:rsidRDefault="00BD2F2E" w:rsidP="00BD2F2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566DB5A5" w14:textId="77777777" w:rsidR="00BD2F2E" w:rsidRPr="00C327F6" w:rsidRDefault="00BD2F2E" w:rsidP="00BD2F2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6" w:type="dxa"/>
          </w:tcPr>
          <w:p w14:paraId="49DE5FF2" w14:textId="77777777" w:rsidR="00BD2F2E" w:rsidRPr="00C327F6" w:rsidRDefault="00BD2F2E" w:rsidP="00BD2F2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73139B0E" w14:textId="77777777" w:rsidR="00BD2F2E" w:rsidRPr="00C327F6" w:rsidRDefault="00BD2F2E" w:rsidP="00BD2F2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4" w:type="dxa"/>
          </w:tcPr>
          <w:p w14:paraId="5230679D" w14:textId="77777777" w:rsidR="00BD2F2E" w:rsidRPr="00C327F6" w:rsidRDefault="00BD2F2E" w:rsidP="00BD2F2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D5290" w:rsidRPr="00C327F6" w14:paraId="01D0CA39" w14:textId="77777777" w:rsidTr="00096E8F">
        <w:tc>
          <w:tcPr>
            <w:tcW w:w="4260" w:type="dxa"/>
          </w:tcPr>
          <w:p w14:paraId="7B9717B3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8" w:type="dxa"/>
          </w:tcPr>
          <w:p w14:paraId="6E75170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D00474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2EBB0E0A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91665A8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B46B79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2FD3833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761E66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4716FA66" w14:textId="77777777" w:rsidTr="00096E8F">
        <w:tc>
          <w:tcPr>
            <w:tcW w:w="4260" w:type="dxa"/>
          </w:tcPr>
          <w:p w14:paraId="41EAA73A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8" w:type="dxa"/>
          </w:tcPr>
          <w:p w14:paraId="621E3097" w14:textId="050EED0F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183,049</w:t>
            </w:r>
          </w:p>
        </w:tc>
        <w:tc>
          <w:tcPr>
            <w:tcW w:w="272" w:type="dxa"/>
          </w:tcPr>
          <w:p w14:paraId="3B3AFD8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611BFFE0" w14:textId="2D28F869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243,913</w:t>
            </w:r>
          </w:p>
        </w:tc>
        <w:tc>
          <w:tcPr>
            <w:tcW w:w="243" w:type="dxa"/>
          </w:tcPr>
          <w:p w14:paraId="0A340F3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A3783FA" w14:textId="4C5FE056" w:rsidR="00BD2F2E" w:rsidRPr="00C327F6" w:rsidRDefault="0002679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176,192</w:t>
            </w:r>
          </w:p>
        </w:tc>
        <w:tc>
          <w:tcPr>
            <w:tcW w:w="238" w:type="dxa"/>
          </w:tcPr>
          <w:p w14:paraId="0ECEB1A4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A818D50" w14:textId="35880284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236,489</w:t>
            </w:r>
          </w:p>
        </w:tc>
      </w:tr>
      <w:tr w:rsidR="004D5290" w:rsidRPr="00C327F6" w14:paraId="3C9C1E4D" w14:textId="77777777" w:rsidTr="00096E8F">
        <w:tc>
          <w:tcPr>
            <w:tcW w:w="4260" w:type="dxa"/>
          </w:tcPr>
          <w:p w14:paraId="5790E7B5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8" w:type="dxa"/>
          </w:tcPr>
          <w:p w14:paraId="6D15DD9F" w14:textId="58F64C7F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20,787</w:t>
            </w:r>
          </w:p>
        </w:tc>
        <w:tc>
          <w:tcPr>
            <w:tcW w:w="272" w:type="dxa"/>
          </w:tcPr>
          <w:p w14:paraId="7AE418EA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1B9CC877" w14:textId="6D1E036D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37,113</w:t>
            </w:r>
          </w:p>
        </w:tc>
        <w:tc>
          <w:tcPr>
            <w:tcW w:w="243" w:type="dxa"/>
          </w:tcPr>
          <w:p w14:paraId="68C32FA8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308233D" w14:textId="605E4C67" w:rsidR="00BD2F2E" w:rsidRPr="00C327F6" w:rsidRDefault="0002679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19,021</w:t>
            </w:r>
          </w:p>
        </w:tc>
        <w:tc>
          <w:tcPr>
            <w:tcW w:w="238" w:type="dxa"/>
          </w:tcPr>
          <w:p w14:paraId="0A3CA18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30D344C" w14:textId="3AC82818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31,211</w:t>
            </w:r>
          </w:p>
        </w:tc>
      </w:tr>
      <w:tr w:rsidR="004D5290" w:rsidRPr="00C327F6" w14:paraId="395865DD" w14:textId="77777777" w:rsidTr="00096E8F">
        <w:tc>
          <w:tcPr>
            <w:tcW w:w="4260" w:type="dxa"/>
          </w:tcPr>
          <w:p w14:paraId="4C434FE1" w14:textId="7C0DB819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กำไร</w:t>
            </w:r>
            <w:r w:rsidRPr="00C327F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จากตราสารอนุพันธ์สุทธิ</w:t>
            </w:r>
          </w:p>
        </w:tc>
        <w:tc>
          <w:tcPr>
            <w:tcW w:w="1088" w:type="dxa"/>
          </w:tcPr>
          <w:p w14:paraId="4D5C57C2" w14:textId="6C5762F7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72" w:type="dxa"/>
          </w:tcPr>
          <w:p w14:paraId="6A9F9254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06BD8D17" w14:textId="5EF4205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243" w:type="dxa"/>
          </w:tcPr>
          <w:p w14:paraId="30DA666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59735FD" w14:textId="798A985E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38" w:type="dxa"/>
          </w:tcPr>
          <w:p w14:paraId="54FF0A1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732223D" w14:textId="2594932D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</w:tr>
      <w:tr w:rsidR="004D5290" w:rsidRPr="00C327F6" w14:paraId="0B04BD6D" w14:textId="77777777" w:rsidTr="00096E8F">
        <w:tc>
          <w:tcPr>
            <w:tcW w:w="4260" w:type="dxa"/>
          </w:tcPr>
          <w:p w14:paraId="0F4891C0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8" w:type="dxa"/>
          </w:tcPr>
          <w:p w14:paraId="6E0C2AA5" w14:textId="1E196D65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272" w:type="dxa"/>
          </w:tcPr>
          <w:p w14:paraId="63CCE91C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4717CA09" w14:textId="7983A488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243" w:type="dxa"/>
          </w:tcPr>
          <w:p w14:paraId="76AEA69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538E6B6" w14:textId="206A283F" w:rsidR="00BD2F2E" w:rsidRPr="00C327F6" w:rsidRDefault="0002679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238" w:type="dxa"/>
          </w:tcPr>
          <w:p w14:paraId="12F7AC7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29FE443" w14:textId="34C915F6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</w:tr>
      <w:tr w:rsidR="004D5290" w:rsidRPr="00C327F6" w14:paraId="0628023B" w14:textId="77777777" w:rsidTr="00096E8F">
        <w:tc>
          <w:tcPr>
            <w:tcW w:w="4260" w:type="dxa"/>
          </w:tcPr>
          <w:p w14:paraId="4FE3C554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8" w:type="dxa"/>
          </w:tcPr>
          <w:p w14:paraId="70161356" w14:textId="11779120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272" w:type="dxa"/>
          </w:tcPr>
          <w:p w14:paraId="19F0B2B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4204123B" w14:textId="602B4735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243" w:type="dxa"/>
          </w:tcPr>
          <w:p w14:paraId="313C4AC9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10DC354" w14:textId="154BD09A" w:rsidR="00BD2F2E" w:rsidRPr="00C327F6" w:rsidRDefault="0002679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238" w:type="dxa"/>
          </w:tcPr>
          <w:p w14:paraId="380B6434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80FEDF1" w14:textId="6D29CC83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1,126</w:t>
            </w:r>
          </w:p>
        </w:tc>
      </w:tr>
      <w:tr w:rsidR="004D5290" w:rsidRPr="00C327F6" w14:paraId="46BC0FDB" w14:textId="77777777" w:rsidTr="00096E8F">
        <w:tc>
          <w:tcPr>
            <w:tcW w:w="4260" w:type="dxa"/>
          </w:tcPr>
          <w:p w14:paraId="47EA5671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8" w:type="dxa"/>
          </w:tcPr>
          <w:p w14:paraId="0403120F" w14:textId="33074115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14:paraId="04D8773C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7F62EB98" w14:textId="76FD7EB0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10F52C4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8B004E5" w14:textId="188E5EC4" w:rsidR="00BD2F2E" w:rsidRPr="00C327F6" w:rsidRDefault="0002679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03B89704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B86356A" w14:textId="1108C123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D5290" w:rsidRPr="00C327F6" w14:paraId="25FB2A90" w14:textId="77777777" w:rsidTr="00096E8F">
        <w:tc>
          <w:tcPr>
            <w:tcW w:w="4260" w:type="dxa"/>
          </w:tcPr>
          <w:p w14:paraId="37B91110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8" w:type="dxa"/>
          </w:tcPr>
          <w:p w14:paraId="51D057BF" w14:textId="1CAB20E3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272" w:type="dxa"/>
          </w:tcPr>
          <w:p w14:paraId="40C3186C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178CBF81" w14:textId="654C4938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43" w:type="dxa"/>
          </w:tcPr>
          <w:p w14:paraId="0D9B6A4B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E497C17" w14:textId="667C0494" w:rsidR="00BD2F2E" w:rsidRPr="00C327F6" w:rsidRDefault="0002679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238" w:type="dxa"/>
          </w:tcPr>
          <w:p w14:paraId="042A44B8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49AE975" w14:textId="719C488E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</w:tr>
      <w:tr w:rsidR="004D5290" w:rsidRPr="00C327F6" w14:paraId="0CFF699C" w14:textId="77777777" w:rsidTr="00096E8F">
        <w:tc>
          <w:tcPr>
            <w:tcW w:w="4260" w:type="dxa"/>
          </w:tcPr>
          <w:p w14:paraId="2F9C8FDC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left="256" w:right="16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088" w:type="dxa"/>
            <w:vAlign w:val="bottom"/>
          </w:tcPr>
          <w:p w14:paraId="2447B195" w14:textId="4D513B2E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  <w:vAlign w:val="bottom"/>
          </w:tcPr>
          <w:p w14:paraId="6D745F9E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24851CF9" w14:textId="6F86BD2B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1B53794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021E84E" w14:textId="40584394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8" w:type="dxa"/>
          </w:tcPr>
          <w:p w14:paraId="6FD9D35F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28ED7F4" w14:textId="56D50EDB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290" w:rsidRPr="00C327F6" w14:paraId="5E4768E1" w14:textId="77777777" w:rsidTr="00AE2D7D">
        <w:trPr>
          <w:trHeight w:val="137"/>
        </w:trPr>
        <w:tc>
          <w:tcPr>
            <w:tcW w:w="4260" w:type="dxa"/>
          </w:tcPr>
          <w:p w14:paraId="3D834177" w14:textId="77777777" w:rsidR="00BD2F2E" w:rsidRPr="00C327F6" w:rsidRDefault="00BD2F2E" w:rsidP="00BD2F2E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14:paraId="6F734A1E" w14:textId="77777777" w:rsidR="00BD2F2E" w:rsidRPr="00C327F6" w:rsidRDefault="00BD2F2E" w:rsidP="00BD2F2E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34EF6393" w14:textId="77777777" w:rsidR="00BD2F2E" w:rsidRPr="00C327F6" w:rsidRDefault="00BD2F2E" w:rsidP="00BD2F2E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5ECBCFD9" w14:textId="77777777" w:rsidR="00BD2F2E" w:rsidRPr="00C327F6" w:rsidRDefault="00BD2F2E" w:rsidP="00BD2F2E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4BF1A2AE" w14:textId="77777777" w:rsidR="00BD2F2E" w:rsidRPr="00C327F6" w:rsidRDefault="00BD2F2E" w:rsidP="00BD2F2E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6" w:type="dxa"/>
          </w:tcPr>
          <w:p w14:paraId="0FFAC7CD" w14:textId="77777777" w:rsidR="00BD2F2E" w:rsidRPr="00C327F6" w:rsidRDefault="00BD2F2E" w:rsidP="00BD2F2E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22CFCE1A" w14:textId="77777777" w:rsidR="00BD2F2E" w:rsidRPr="00C327F6" w:rsidRDefault="00BD2F2E" w:rsidP="00BD2F2E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4" w:type="dxa"/>
          </w:tcPr>
          <w:p w14:paraId="192291FD" w14:textId="77777777" w:rsidR="00BD2F2E" w:rsidRPr="00C327F6" w:rsidRDefault="00BD2F2E" w:rsidP="00BD2F2E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D5290" w:rsidRPr="00C327F6" w14:paraId="150B84A9" w14:textId="77777777" w:rsidTr="00096E8F">
        <w:tc>
          <w:tcPr>
            <w:tcW w:w="4260" w:type="dxa"/>
          </w:tcPr>
          <w:p w14:paraId="748F7500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8" w:type="dxa"/>
          </w:tcPr>
          <w:p w14:paraId="3E88651B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19B8A1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170C45B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CDAE594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4A63AC8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829C03A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4C06C6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1177873B" w14:textId="77777777" w:rsidTr="00096E8F">
        <w:tc>
          <w:tcPr>
            <w:tcW w:w="4260" w:type="dxa"/>
          </w:tcPr>
          <w:p w14:paraId="75ED07C1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8" w:type="dxa"/>
          </w:tcPr>
          <w:p w14:paraId="214F787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0CC4E5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38E4FC93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3BA5F0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FDB993B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6924D8B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5B5908F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1A11DD3F" w14:textId="77777777" w:rsidTr="00096E8F">
        <w:tc>
          <w:tcPr>
            <w:tcW w:w="4260" w:type="dxa"/>
          </w:tcPr>
          <w:p w14:paraId="318BAEA3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8" w:type="dxa"/>
          </w:tcPr>
          <w:p w14:paraId="56B772A3" w14:textId="02A78D3B" w:rsidR="00BD2F2E" w:rsidRPr="00C327F6" w:rsidRDefault="008707C0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</w:rPr>
              <w:t>372</w:t>
            </w:r>
          </w:p>
        </w:tc>
        <w:tc>
          <w:tcPr>
            <w:tcW w:w="272" w:type="dxa"/>
          </w:tcPr>
          <w:p w14:paraId="56B5C5BC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166F9411" w14:textId="4F599FCC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243" w:type="dxa"/>
          </w:tcPr>
          <w:p w14:paraId="519010B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EDD18D7" w14:textId="145647E5" w:rsidR="00BD2F2E" w:rsidRPr="00C327F6" w:rsidRDefault="00E94FA1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238" w:type="dxa"/>
          </w:tcPr>
          <w:p w14:paraId="230EAEF9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55B4926" w14:textId="4139E85E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</w:tr>
      <w:tr w:rsidR="004D5290" w:rsidRPr="00C327F6" w14:paraId="3165C635" w14:textId="77777777" w:rsidTr="00096E8F">
        <w:tc>
          <w:tcPr>
            <w:tcW w:w="4260" w:type="dxa"/>
          </w:tcPr>
          <w:p w14:paraId="3A617455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ผลประโยชน์หลังออกจากงานและ  </w:t>
            </w:r>
          </w:p>
          <w:p w14:paraId="47B8AE6E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13088BBA" w14:textId="1A1C6C40" w:rsidR="00BD2F2E" w:rsidRPr="00C327F6" w:rsidRDefault="008707C0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72" w:type="dxa"/>
            <w:vAlign w:val="bottom"/>
          </w:tcPr>
          <w:p w14:paraId="49E5294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bottom w:val="single" w:sz="4" w:space="0" w:color="auto"/>
            </w:tcBorders>
            <w:vAlign w:val="bottom"/>
          </w:tcPr>
          <w:p w14:paraId="776D3FF0" w14:textId="056BC883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43" w:type="dxa"/>
          </w:tcPr>
          <w:p w14:paraId="353ACE6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4AD30C70" w14:textId="77777777" w:rsidR="00E94FA1" w:rsidRPr="00C327F6" w:rsidRDefault="00E94FA1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E28AC2" w14:textId="54D6ADB6" w:rsidR="00BD2F2E" w:rsidRPr="00C327F6" w:rsidRDefault="00E94FA1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69F1E90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46DDCFB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E899EB" w14:textId="05C331E0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D2F2E" w:rsidRPr="00C327F6" w14:paraId="71C2D8E8" w14:textId="77777777" w:rsidTr="00096E8F">
        <w:tc>
          <w:tcPr>
            <w:tcW w:w="4260" w:type="dxa"/>
          </w:tcPr>
          <w:p w14:paraId="2871AB9C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2BD136AC" w14:textId="73DF2187" w:rsidR="00BD2F2E" w:rsidRPr="00C327F6" w:rsidRDefault="008707C0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377</w:t>
            </w:r>
          </w:p>
        </w:tc>
        <w:tc>
          <w:tcPr>
            <w:tcW w:w="272" w:type="dxa"/>
          </w:tcPr>
          <w:p w14:paraId="142B246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203492" w14:textId="4F8BDD26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</w:t>
            </w:r>
          </w:p>
        </w:tc>
        <w:tc>
          <w:tcPr>
            <w:tcW w:w="243" w:type="dxa"/>
          </w:tcPr>
          <w:p w14:paraId="2C8DA4E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50FAE510" w14:textId="3D828FE2" w:rsidR="00BD2F2E" w:rsidRPr="00C327F6" w:rsidRDefault="00E94FA1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</w:t>
            </w:r>
          </w:p>
        </w:tc>
        <w:tc>
          <w:tcPr>
            <w:tcW w:w="238" w:type="dxa"/>
          </w:tcPr>
          <w:p w14:paraId="44327FC9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05D2E37" w14:textId="07636250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</w:t>
            </w:r>
          </w:p>
        </w:tc>
      </w:tr>
    </w:tbl>
    <w:p w14:paraId="10B86F63" w14:textId="6FE45EA2" w:rsidR="00194ED3" w:rsidRPr="00C327F6" w:rsidRDefault="00194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7"/>
        <w:gridCol w:w="1113"/>
        <w:gridCol w:w="236"/>
        <w:gridCol w:w="1115"/>
        <w:gridCol w:w="239"/>
        <w:gridCol w:w="1020"/>
      </w:tblGrid>
      <w:tr w:rsidR="004D5290" w:rsidRPr="00C327F6" w14:paraId="1E25B386" w14:textId="77777777" w:rsidTr="00221DF1">
        <w:trPr>
          <w:tblHeader/>
        </w:trPr>
        <w:tc>
          <w:tcPr>
            <w:tcW w:w="4230" w:type="dxa"/>
          </w:tcPr>
          <w:p w14:paraId="33B0D66B" w14:textId="1A4269A1" w:rsidR="00C63AC1" w:rsidRPr="00C327F6" w:rsidRDefault="008B24DA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21E84C4" w14:textId="77777777" w:rsidR="00C63AC1" w:rsidRPr="00C327F6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7D80808" w14:textId="77777777" w:rsidR="00C63AC1" w:rsidRPr="00C327F6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05B8D08F" w14:textId="77777777" w:rsidR="00C63AC1" w:rsidRPr="00C327F6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D5290" w:rsidRPr="00C327F6" w14:paraId="0E297B80" w14:textId="77777777" w:rsidTr="00221DF1">
        <w:trPr>
          <w:tblHeader/>
        </w:trPr>
        <w:tc>
          <w:tcPr>
            <w:tcW w:w="4230" w:type="dxa"/>
          </w:tcPr>
          <w:p w14:paraId="0ED943B8" w14:textId="1BE84A16" w:rsidR="003F2CE8" w:rsidRPr="00C327F6" w:rsidRDefault="003F2CE8" w:rsidP="003F2CE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4007A3FD" w14:textId="7785CD14" w:rsidR="003F2CE8" w:rsidRPr="00C327F6" w:rsidRDefault="00BD2F2E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7" w:type="dxa"/>
          </w:tcPr>
          <w:p w14:paraId="002AF8F5" w14:textId="77777777" w:rsidR="003F2CE8" w:rsidRPr="00C327F6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B9D6C87" w14:textId="15F766F4" w:rsidR="003F2CE8" w:rsidRPr="00C327F6" w:rsidRDefault="00BD2F2E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1594040" w14:textId="77777777" w:rsidR="003F2CE8" w:rsidRPr="00C327F6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802AADC" w14:textId="62E788A6" w:rsidR="003F2CE8" w:rsidRPr="00C327F6" w:rsidRDefault="00BD2F2E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29619FCA" w14:textId="77777777" w:rsidR="003F2CE8" w:rsidRPr="00C327F6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13BCCB8" w14:textId="4F566FA2" w:rsidR="003F2CE8" w:rsidRPr="00C327F6" w:rsidRDefault="00BD2F2E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D5290" w:rsidRPr="00C327F6" w14:paraId="278B7B55" w14:textId="77777777" w:rsidTr="00221DF1">
        <w:trPr>
          <w:tblHeader/>
        </w:trPr>
        <w:tc>
          <w:tcPr>
            <w:tcW w:w="4230" w:type="dxa"/>
          </w:tcPr>
          <w:p w14:paraId="68738A01" w14:textId="46A04A32" w:rsidR="00C63AC1" w:rsidRPr="00C327F6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33824485" w14:textId="77777777" w:rsidR="00C63AC1" w:rsidRPr="00C327F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5290" w:rsidRPr="00C327F6" w14:paraId="203ACADA" w14:textId="77777777" w:rsidTr="00193790">
        <w:tc>
          <w:tcPr>
            <w:tcW w:w="4230" w:type="dxa"/>
          </w:tcPr>
          <w:p w14:paraId="2D073DA1" w14:textId="4205A4AD" w:rsidR="00C63AC1" w:rsidRPr="00C327F6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09D4037D" w14:textId="77777777" w:rsidR="00C63AC1" w:rsidRPr="00C327F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5967627" w14:textId="77777777" w:rsidR="00C63AC1" w:rsidRPr="00C327F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183F824C" w14:textId="77777777" w:rsidR="00C63AC1" w:rsidRPr="00C327F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7766610" w14:textId="77777777" w:rsidR="00C63AC1" w:rsidRPr="00C327F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4366673" w14:textId="77777777" w:rsidR="00C63AC1" w:rsidRPr="00C327F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6054688" w14:textId="77777777" w:rsidR="00C63AC1" w:rsidRPr="00C327F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736FB9E0" w14:textId="77777777" w:rsidR="00C63AC1" w:rsidRPr="00C327F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5290" w:rsidRPr="00C327F6" w14:paraId="3805B20A" w14:textId="77777777" w:rsidTr="00193790">
        <w:tc>
          <w:tcPr>
            <w:tcW w:w="4230" w:type="dxa"/>
          </w:tcPr>
          <w:p w14:paraId="0A84C612" w14:textId="49124D7F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22AF4ED9" w14:textId="3ABA719B" w:rsidR="00BD2F2E" w:rsidRPr="00C327F6" w:rsidRDefault="004B2754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1,697</w:t>
            </w:r>
          </w:p>
        </w:tc>
        <w:tc>
          <w:tcPr>
            <w:tcW w:w="237" w:type="dxa"/>
          </w:tcPr>
          <w:p w14:paraId="3A70980D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C85ED90" w14:textId="28B70809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2,012</w:t>
            </w:r>
          </w:p>
        </w:tc>
        <w:tc>
          <w:tcPr>
            <w:tcW w:w="236" w:type="dxa"/>
          </w:tcPr>
          <w:p w14:paraId="08F761B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156B7581" w14:textId="6161D95B" w:rsidR="00BD2F2E" w:rsidRPr="00C327F6" w:rsidRDefault="004B2754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1,549</w:t>
            </w:r>
          </w:p>
        </w:tc>
        <w:tc>
          <w:tcPr>
            <w:tcW w:w="239" w:type="dxa"/>
          </w:tcPr>
          <w:p w14:paraId="5687A42A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CB1B1FB" w14:textId="5CE48DAC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1,954</w:t>
            </w:r>
          </w:p>
        </w:tc>
      </w:tr>
      <w:tr w:rsidR="004D5290" w:rsidRPr="00C327F6" w14:paraId="1E04E982" w14:textId="77777777" w:rsidTr="00193790">
        <w:tc>
          <w:tcPr>
            <w:tcW w:w="4230" w:type="dxa"/>
          </w:tcPr>
          <w:p w14:paraId="4D8C0AE4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08A9DD4" w14:textId="1DA52592" w:rsidR="00BD2F2E" w:rsidRPr="00C327F6" w:rsidRDefault="004B2754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0D58F0E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BDDD90A" w14:textId="16DCA739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DC1D03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F51E7C4" w14:textId="0BBCD50E" w:rsidR="00BD2F2E" w:rsidRPr="00C327F6" w:rsidRDefault="004B2754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4,043</w:t>
            </w:r>
          </w:p>
        </w:tc>
        <w:tc>
          <w:tcPr>
            <w:tcW w:w="239" w:type="dxa"/>
          </w:tcPr>
          <w:p w14:paraId="5434FE5A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00EACB9" w14:textId="11EBBCA6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6,195</w:t>
            </w:r>
          </w:p>
        </w:tc>
      </w:tr>
      <w:tr w:rsidR="004D5290" w:rsidRPr="00C327F6" w14:paraId="44E2A381" w14:textId="77777777" w:rsidTr="00193790">
        <w:tc>
          <w:tcPr>
            <w:tcW w:w="4230" w:type="dxa"/>
          </w:tcPr>
          <w:p w14:paraId="3D7EF1D3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A0FFE13" w14:textId="70F8F8A9" w:rsidR="00BD2F2E" w:rsidRPr="00C327F6" w:rsidRDefault="004B2754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2,422</w:t>
            </w:r>
          </w:p>
        </w:tc>
        <w:tc>
          <w:tcPr>
            <w:tcW w:w="237" w:type="dxa"/>
          </w:tcPr>
          <w:p w14:paraId="6292F13F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A3DEFA1" w14:textId="0F60C108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2,177</w:t>
            </w:r>
          </w:p>
        </w:tc>
        <w:tc>
          <w:tcPr>
            <w:tcW w:w="236" w:type="dxa"/>
          </w:tcPr>
          <w:p w14:paraId="751EC2FC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82B3309" w14:textId="6CC89228" w:rsidR="00BD2F2E" w:rsidRPr="00C327F6" w:rsidRDefault="004B2754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1,726</w:t>
            </w:r>
          </w:p>
        </w:tc>
        <w:tc>
          <w:tcPr>
            <w:tcW w:w="239" w:type="dxa"/>
          </w:tcPr>
          <w:p w14:paraId="6C51B2EA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549A243" w14:textId="6A803918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1,494</w:t>
            </w:r>
          </w:p>
        </w:tc>
      </w:tr>
      <w:tr w:rsidR="004D5290" w:rsidRPr="00C327F6" w:rsidDel="00545430" w14:paraId="209227E5" w14:textId="77777777" w:rsidTr="00193790">
        <w:tc>
          <w:tcPr>
            <w:tcW w:w="4230" w:type="dxa"/>
          </w:tcPr>
          <w:p w14:paraId="45A76A6C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2AA93EA" w14:textId="247BA366" w:rsidR="00BD2F2E" w:rsidRPr="00C327F6" w:rsidRDefault="004B2754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  <w:tc>
          <w:tcPr>
            <w:tcW w:w="237" w:type="dxa"/>
          </w:tcPr>
          <w:p w14:paraId="24F95A5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D0A94E5" w14:textId="7EA9C4D1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934</w:t>
            </w:r>
          </w:p>
        </w:tc>
        <w:tc>
          <w:tcPr>
            <w:tcW w:w="236" w:type="dxa"/>
          </w:tcPr>
          <w:p w14:paraId="69FEC2E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D87C3C0" w14:textId="0FE6A646" w:rsidR="00BD2F2E" w:rsidRPr="00C327F6" w:rsidRDefault="004B2754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239" w:type="dxa"/>
          </w:tcPr>
          <w:p w14:paraId="0C6D808F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FE99F53" w14:textId="352D580E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</w:tr>
      <w:tr w:rsidR="004D5290" w:rsidRPr="00C327F6" w14:paraId="71CB3B5E" w14:textId="77777777" w:rsidTr="00193790">
        <w:tc>
          <w:tcPr>
            <w:tcW w:w="4230" w:type="dxa"/>
          </w:tcPr>
          <w:p w14:paraId="22112F85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58C50E" w14:textId="1F1020CC" w:rsidR="00BD2F2E" w:rsidRPr="00C327F6" w:rsidRDefault="004B2754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11,990</w:t>
            </w:r>
          </w:p>
        </w:tc>
        <w:tc>
          <w:tcPr>
            <w:tcW w:w="237" w:type="dxa"/>
          </w:tcPr>
          <w:p w14:paraId="508C655B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5192189" w14:textId="0FEF78D9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14,643</w:t>
            </w:r>
          </w:p>
        </w:tc>
        <w:tc>
          <w:tcPr>
            <w:tcW w:w="236" w:type="dxa"/>
          </w:tcPr>
          <w:p w14:paraId="2028579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46B42480" w14:textId="35DADB4B" w:rsidR="00BD2F2E" w:rsidRPr="00C327F6" w:rsidRDefault="004B2754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11,544</w:t>
            </w:r>
          </w:p>
        </w:tc>
        <w:tc>
          <w:tcPr>
            <w:tcW w:w="239" w:type="dxa"/>
          </w:tcPr>
          <w:p w14:paraId="07E91FA4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56F8197" w14:textId="0A0838AE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14,004</w:t>
            </w:r>
          </w:p>
        </w:tc>
      </w:tr>
      <w:tr w:rsidR="004D5290" w:rsidRPr="00C327F6" w14:paraId="225A54ED" w14:textId="77777777" w:rsidTr="00193790">
        <w:tc>
          <w:tcPr>
            <w:tcW w:w="4230" w:type="dxa"/>
          </w:tcPr>
          <w:p w14:paraId="1CB18A39" w14:textId="77777777" w:rsidR="00BD2F2E" w:rsidRPr="00C327F6" w:rsidRDefault="00BD2F2E" w:rsidP="00BD2F2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1076F6" w14:textId="073D5D31" w:rsidR="00BD2F2E" w:rsidRPr="00C327F6" w:rsidRDefault="004B2754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16,892</w:t>
            </w:r>
          </w:p>
        </w:tc>
        <w:tc>
          <w:tcPr>
            <w:tcW w:w="237" w:type="dxa"/>
          </w:tcPr>
          <w:p w14:paraId="2CB0956F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D61838B" w14:textId="0A89B4CF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19,766</w:t>
            </w:r>
          </w:p>
        </w:tc>
        <w:tc>
          <w:tcPr>
            <w:tcW w:w="236" w:type="dxa"/>
          </w:tcPr>
          <w:p w14:paraId="71001228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2AC57E3F" w14:textId="77075741" w:rsidR="00BD2F2E" w:rsidRPr="00C327F6" w:rsidRDefault="004B2754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19,337</w:t>
            </w:r>
          </w:p>
        </w:tc>
        <w:tc>
          <w:tcPr>
            <w:tcW w:w="239" w:type="dxa"/>
          </w:tcPr>
          <w:p w14:paraId="7588F82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22A4ABAA" w14:textId="71EEC8CF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24,207</w:t>
            </w:r>
          </w:p>
        </w:tc>
      </w:tr>
      <w:tr w:rsidR="004D5290" w:rsidRPr="00C327F6" w14:paraId="28EAB719" w14:textId="77777777" w:rsidTr="00193790">
        <w:tc>
          <w:tcPr>
            <w:tcW w:w="4230" w:type="dxa"/>
          </w:tcPr>
          <w:p w14:paraId="52DCF941" w14:textId="5C58728D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531539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861E0AE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DF55D29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03D89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3990BDF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1693CF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D545FC3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0BBA3F26" w14:textId="77777777" w:rsidTr="00193790">
        <w:tc>
          <w:tcPr>
            <w:tcW w:w="4230" w:type="dxa"/>
          </w:tcPr>
          <w:p w14:paraId="585072EB" w14:textId="77777777" w:rsidR="008B4195" w:rsidRPr="00C327F6" w:rsidRDefault="008B4195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557AEA" w14:textId="77777777" w:rsidR="008B4195" w:rsidRPr="00C327F6" w:rsidRDefault="008B419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75918CE" w14:textId="77777777" w:rsidR="008B4195" w:rsidRPr="00C327F6" w:rsidRDefault="008B419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01980B5" w14:textId="77777777" w:rsidR="008B4195" w:rsidRPr="00C327F6" w:rsidRDefault="008B419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6B92D8" w14:textId="77777777" w:rsidR="008B4195" w:rsidRPr="00C327F6" w:rsidRDefault="008B419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2ED424F" w14:textId="77777777" w:rsidR="008B4195" w:rsidRPr="00C327F6" w:rsidRDefault="008B419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315A25F" w14:textId="77777777" w:rsidR="008B4195" w:rsidRPr="00C327F6" w:rsidRDefault="008B419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002EFE8" w14:textId="77777777" w:rsidR="008B4195" w:rsidRPr="00C327F6" w:rsidRDefault="008B419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221DC242" w14:textId="77777777" w:rsidTr="00193790">
        <w:tc>
          <w:tcPr>
            <w:tcW w:w="4230" w:type="dxa"/>
          </w:tcPr>
          <w:p w14:paraId="7322B70B" w14:textId="0BA9D3D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C327F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15D51E2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BF198A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E7A0F23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A3B51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26610B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09AFCAB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4DBDF99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53A177B3" w14:textId="77777777" w:rsidTr="00193790">
        <w:tc>
          <w:tcPr>
            <w:tcW w:w="4230" w:type="dxa"/>
          </w:tcPr>
          <w:p w14:paraId="6AB21100" w14:textId="5E33DB59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4C432197" w14:textId="3685E01F" w:rsidR="00BD2F2E" w:rsidRPr="00C327F6" w:rsidRDefault="004B2754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  <w:tc>
          <w:tcPr>
            <w:tcW w:w="237" w:type="dxa"/>
          </w:tcPr>
          <w:p w14:paraId="466C699C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81C51A6" w14:textId="35F00CC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236" w:type="dxa"/>
          </w:tcPr>
          <w:p w14:paraId="01752E3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779BBF6" w14:textId="588BA559" w:rsidR="00BD2F2E" w:rsidRPr="00C327F6" w:rsidRDefault="004B2754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  <w:tc>
          <w:tcPr>
            <w:tcW w:w="239" w:type="dxa"/>
          </w:tcPr>
          <w:p w14:paraId="642C7BA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99065E3" w14:textId="74D38A03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</w:tr>
      <w:tr w:rsidR="004D5290" w:rsidRPr="00C327F6" w14:paraId="48A68451" w14:textId="77777777" w:rsidTr="00193790">
        <w:tc>
          <w:tcPr>
            <w:tcW w:w="4230" w:type="dxa"/>
          </w:tcPr>
          <w:p w14:paraId="7479FDBE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7085B90" w14:textId="48F3DF7A" w:rsidR="00BD2F2E" w:rsidRPr="00C327F6" w:rsidRDefault="004B2754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6AD486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0BF6DE3" w14:textId="514E019D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E7687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A9F969D" w14:textId="297BFF67" w:rsidR="00BD2F2E" w:rsidRPr="00C327F6" w:rsidRDefault="004B2754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239" w:type="dxa"/>
          </w:tcPr>
          <w:p w14:paraId="6761E8C3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22B77FA" w14:textId="4A8D756D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</w:tr>
      <w:tr w:rsidR="004D5290" w:rsidRPr="00C327F6" w14:paraId="303B979B" w14:textId="77777777" w:rsidTr="00193790">
        <w:tc>
          <w:tcPr>
            <w:tcW w:w="4230" w:type="dxa"/>
          </w:tcPr>
          <w:p w14:paraId="372EF0BE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ED67048" w14:textId="46CAFBBE" w:rsidR="00BD2F2E" w:rsidRPr="00C327F6" w:rsidRDefault="004B2754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37" w:type="dxa"/>
          </w:tcPr>
          <w:p w14:paraId="239E4A08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A8AE083" w14:textId="0C9DA9A6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36" w:type="dxa"/>
          </w:tcPr>
          <w:p w14:paraId="0CD3BFA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26B6C9D" w14:textId="05F05848" w:rsidR="00BD2F2E" w:rsidRPr="00C327F6" w:rsidRDefault="004B2754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9" w:type="dxa"/>
          </w:tcPr>
          <w:p w14:paraId="5E3296CE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5D03985" w14:textId="0B51DF50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4D5290" w:rsidRPr="00C327F6" w14:paraId="1C70A557" w14:textId="77777777" w:rsidTr="00193790">
        <w:tc>
          <w:tcPr>
            <w:tcW w:w="4230" w:type="dxa"/>
          </w:tcPr>
          <w:p w14:paraId="7933EB8C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57E05CAF" w14:textId="4F951DC5" w:rsidR="00BD2F2E" w:rsidRPr="00C327F6" w:rsidRDefault="004B2754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37" w:type="dxa"/>
          </w:tcPr>
          <w:p w14:paraId="5550851B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D0F4D5B" w14:textId="729346E9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14:paraId="1F1748CB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B505814" w14:textId="3136618B" w:rsidR="00BD2F2E" w:rsidRPr="00C327F6" w:rsidRDefault="004B2754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9" w:type="dxa"/>
          </w:tcPr>
          <w:p w14:paraId="344FEA48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8DB9F06" w14:textId="55636CF0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4D5290" w:rsidRPr="00C327F6" w14:paraId="2068FDCE" w14:textId="77777777" w:rsidTr="00193790">
        <w:tc>
          <w:tcPr>
            <w:tcW w:w="4230" w:type="dxa"/>
          </w:tcPr>
          <w:p w14:paraId="2883AD55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9D6E98" w14:textId="4618E127" w:rsidR="00BD2F2E" w:rsidRPr="00C327F6" w:rsidRDefault="004B2754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  <w:tc>
          <w:tcPr>
            <w:tcW w:w="237" w:type="dxa"/>
          </w:tcPr>
          <w:p w14:paraId="58A89974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713E7FB" w14:textId="7E1DC290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236" w:type="dxa"/>
          </w:tcPr>
          <w:p w14:paraId="31B7772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662ED61" w14:textId="1C7B5D15" w:rsidR="00BD2F2E" w:rsidRPr="00C327F6" w:rsidRDefault="004B2754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  <w:tc>
          <w:tcPr>
            <w:tcW w:w="239" w:type="dxa"/>
          </w:tcPr>
          <w:p w14:paraId="7C3996C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8592EE6" w14:textId="438135D9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</w:tr>
      <w:tr w:rsidR="004D5290" w:rsidRPr="00C327F6" w14:paraId="45134C2A" w14:textId="77777777" w:rsidTr="00193790">
        <w:tc>
          <w:tcPr>
            <w:tcW w:w="4230" w:type="dxa"/>
          </w:tcPr>
          <w:p w14:paraId="76DD8FEA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E6FA2C" w14:textId="734302A5" w:rsidR="00BD2F2E" w:rsidRPr="00C327F6" w:rsidRDefault="004B2754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1,052</w:t>
            </w:r>
          </w:p>
        </w:tc>
        <w:tc>
          <w:tcPr>
            <w:tcW w:w="237" w:type="dxa"/>
          </w:tcPr>
          <w:p w14:paraId="34182EB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EC42BCC" w14:textId="5647F83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</w:t>
            </w:r>
          </w:p>
        </w:tc>
        <w:tc>
          <w:tcPr>
            <w:tcW w:w="236" w:type="dxa"/>
          </w:tcPr>
          <w:p w14:paraId="66D0EF5F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787C0D8A" w14:textId="30856F4E" w:rsidR="00BD2F2E" w:rsidRPr="00C327F6" w:rsidRDefault="004B2754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1,086</w:t>
            </w:r>
          </w:p>
        </w:tc>
        <w:tc>
          <w:tcPr>
            <w:tcW w:w="239" w:type="dxa"/>
          </w:tcPr>
          <w:p w14:paraId="4A2054E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5565FFCD" w14:textId="27BBC90D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1,448</w:t>
            </w:r>
          </w:p>
        </w:tc>
      </w:tr>
      <w:tr w:rsidR="004D5290" w:rsidRPr="00C327F6" w14:paraId="73D41C10" w14:textId="77777777" w:rsidTr="00194ED3">
        <w:tc>
          <w:tcPr>
            <w:tcW w:w="4230" w:type="dxa"/>
          </w:tcPr>
          <w:p w14:paraId="40A7AC15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818342" w14:textId="51F3E4F3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37" w:type="dxa"/>
          </w:tcPr>
          <w:p w14:paraId="32956ED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29C91AE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</w:tcPr>
          <w:p w14:paraId="2318B9C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069BB5D4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39" w:type="dxa"/>
          </w:tcPr>
          <w:p w14:paraId="1E9B31C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42D155C4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4D5290" w:rsidRPr="00C327F6" w14:paraId="33A46BBC" w14:textId="77777777" w:rsidTr="00193790">
        <w:tc>
          <w:tcPr>
            <w:tcW w:w="4230" w:type="dxa"/>
          </w:tcPr>
          <w:p w14:paraId="6F08C371" w14:textId="77B3946C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 - สินทรัพย์หมุนเวียน</w:t>
            </w:r>
          </w:p>
        </w:tc>
        <w:tc>
          <w:tcPr>
            <w:tcW w:w="1080" w:type="dxa"/>
          </w:tcPr>
          <w:p w14:paraId="3E3EB5FE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6D8B98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4351306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CB9BAA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1C3A621A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06D23339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4903D8E4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5290" w:rsidRPr="00C327F6" w14:paraId="36C6C4A2" w14:textId="77777777" w:rsidTr="00193790">
        <w:tc>
          <w:tcPr>
            <w:tcW w:w="4230" w:type="dxa"/>
          </w:tcPr>
          <w:p w14:paraId="36983F2C" w14:textId="69E8F404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BC483D" w14:textId="746B8E92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237" w:type="dxa"/>
          </w:tcPr>
          <w:p w14:paraId="172C0A0E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0F8A6FEA" w14:textId="7EFB58E0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CF419A8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4B891DF8" w14:textId="5C1854D8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239" w:type="dxa"/>
          </w:tcPr>
          <w:p w14:paraId="664F880F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423A6E8" w14:textId="6E559658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D5290" w:rsidRPr="00C327F6" w14:paraId="76C06954" w14:textId="77777777" w:rsidTr="00193790">
        <w:tc>
          <w:tcPr>
            <w:tcW w:w="4230" w:type="dxa"/>
          </w:tcPr>
          <w:p w14:paraId="3CE63A9A" w14:textId="28E63198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630D32" w14:textId="43B85113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237" w:type="dxa"/>
          </w:tcPr>
          <w:p w14:paraId="5DFE1C8A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899D11E" w14:textId="4FFDA346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3FF856D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352797EC" w14:textId="6AAC75C8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239" w:type="dxa"/>
          </w:tcPr>
          <w:p w14:paraId="4AFC063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187186A" w14:textId="1065AE38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4D5290" w:rsidRPr="00C327F6" w14:paraId="6C72303B" w14:textId="77777777" w:rsidTr="00193790">
        <w:tc>
          <w:tcPr>
            <w:tcW w:w="4230" w:type="dxa"/>
          </w:tcPr>
          <w:p w14:paraId="076E85B0" w14:textId="7AFF11AB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ind w:right="-101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</w:tcPr>
          <w:p w14:paraId="360B582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37" w:type="dxa"/>
          </w:tcPr>
          <w:p w14:paraId="6C409D63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13" w:type="dxa"/>
          </w:tcPr>
          <w:p w14:paraId="05E2D009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</w:tcPr>
          <w:p w14:paraId="6953A07D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15" w:type="dxa"/>
          </w:tcPr>
          <w:p w14:paraId="4840D698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39" w:type="dxa"/>
          </w:tcPr>
          <w:p w14:paraId="7A75505E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20" w:type="dxa"/>
          </w:tcPr>
          <w:p w14:paraId="01992D79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4D5290" w:rsidRPr="00C327F6" w14:paraId="6C9FAB31" w14:textId="77777777" w:rsidTr="00193790">
        <w:tc>
          <w:tcPr>
            <w:tcW w:w="4230" w:type="dxa"/>
          </w:tcPr>
          <w:p w14:paraId="7342DBE8" w14:textId="6CA611A3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ind w:right="-10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C327F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66FB53DB" w14:textId="68D135B1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2CCED1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1AAFB6B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004E09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40BE8FC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99E9D5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0506B02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5290" w:rsidRPr="00C327F6" w14:paraId="0A6A038B" w14:textId="77777777" w:rsidTr="00193790">
        <w:tc>
          <w:tcPr>
            <w:tcW w:w="4230" w:type="dxa"/>
          </w:tcPr>
          <w:p w14:paraId="44776266" w14:textId="1B55A955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06B69A" w14:textId="6C53EC30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397F9BB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8542EDD" w14:textId="32DED1E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96830A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92DFDA8" w14:textId="3632B971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1,424</w:t>
            </w:r>
          </w:p>
        </w:tc>
        <w:tc>
          <w:tcPr>
            <w:tcW w:w="239" w:type="dxa"/>
          </w:tcPr>
          <w:p w14:paraId="54690CF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D225D81" w14:textId="71914E3F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1,824</w:t>
            </w:r>
          </w:p>
        </w:tc>
      </w:tr>
      <w:tr w:rsidR="004D5290" w:rsidRPr="00C327F6" w14:paraId="56F4320D" w14:textId="77777777" w:rsidTr="00193790">
        <w:tc>
          <w:tcPr>
            <w:tcW w:w="4230" w:type="dxa"/>
          </w:tcPr>
          <w:p w14:paraId="2016B1A2" w14:textId="0518B492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A947EE" w14:textId="6A98E2B3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639322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B45E0F5" w14:textId="67CA09B8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D3C1F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60C3F119" w14:textId="0E41D832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1,424</w:t>
            </w:r>
          </w:p>
        </w:tc>
        <w:tc>
          <w:tcPr>
            <w:tcW w:w="239" w:type="dxa"/>
          </w:tcPr>
          <w:p w14:paraId="58052EE9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59E590E3" w14:textId="680EAD1B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1,824</w:t>
            </w:r>
          </w:p>
        </w:tc>
      </w:tr>
      <w:tr w:rsidR="004D5290" w:rsidRPr="00C327F6" w14:paraId="719D2BFD" w14:textId="77777777" w:rsidTr="00194ED3">
        <w:tc>
          <w:tcPr>
            <w:tcW w:w="4230" w:type="dxa"/>
          </w:tcPr>
          <w:p w14:paraId="23B2F899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F7BD5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37" w:type="dxa"/>
          </w:tcPr>
          <w:p w14:paraId="72271EBF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61D3806B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09F26C9B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343D20B8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39" w:type="dxa"/>
          </w:tcPr>
          <w:p w14:paraId="281D055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7C62B3EB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4D5290" w:rsidRPr="00C327F6" w14:paraId="142986DC" w14:textId="77777777" w:rsidTr="00193790">
        <w:tc>
          <w:tcPr>
            <w:tcW w:w="4230" w:type="dxa"/>
          </w:tcPr>
          <w:p w14:paraId="3D511872" w14:textId="51B870D1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C327F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</w:tcPr>
          <w:p w14:paraId="6B239F29" w14:textId="39E232AC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09DC84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50182FDE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AF131B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220CF9B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6D3EEB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6B78CBA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5290" w:rsidRPr="00C327F6" w14:paraId="6DD10F7D" w14:textId="77777777" w:rsidTr="00193790">
        <w:tc>
          <w:tcPr>
            <w:tcW w:w="4230" w:type="dxa"/>
          </w:tcPr>
          <w:p w14:paraId="4806FDAF" w14:textId="084C2E2B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F3F0E8C" w14:textId="063DD136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11DE0E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24917A4" w14:textId="5785E856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91CCABE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209A9E89" w14:textId="68029DB4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9" w:type="dxa"/>
          </w:tcPr>
          <w:p w14:paraId="66C0BA7E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0ABF73FB" w14:textId="0F0FB1C6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48,291</w:t>
            </w:r>
          </w:p>
        </w:tc>
      </w:tr>
      <w:tr w:rsidR="004D5290" w:rsidRPr="00C327F6" w14:paraId="63B6F5FE" w14:textId="77777777" w:rsidTr="00193790">
        <w:tc>
          <w:tcPr>
            <w:tcW w:w="4230" w:type="dxa"/>
          </w:tcPr>
          <w:p w14:paraId="02770E7C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7360EC" w14:textId="50DCC9EB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  <w:tc>
          <w:tcPr>
            <w:tcW w:w="237" w:type="dxa"/>
          </w:tcPr>
          <w:p w14:paraId="615A083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5FA0597" w14:textId="7657F4F5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  <w:tc>
          <w:tcPr>
            <w:tcW w:w="236" w:type="dxa"/>
          </w:tcPr>
          <w:p w14:paraId="73B5430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0BD84C57" w14:textId="22D06462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  <w:tc>
          <w:tcPr>
            <w:tcW w:w="239" w:type="dxa"/>
          </w:tcPr>
          <w:p w14:paraId="03F56A78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9022E4B" w14:textId="3AA2AE93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</w:tr>
      <w:tr w:rsidR="004D5290" w:rsidRPr="00C327F6" w14:paraId="57B40775" w14:textId="77777777" w:rsidTr="00193790">
        <w:tc>
          <w:tcPr>
            <w:tcW w:w="4230" w:type="dxa"/>
          </w:tcPr>
          <w:p w14:paraId="167F86BF" w14:textId="1936747E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6105CF" w14:textId="68823D05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874</w:t>
            </w:r>
          </w:p>
        </w:tc>
        <w:tc>
          <w:tcPr>
            <w:tcW w:w="237" w:type="dxa"/>
          </w:tcPr>
          <w:p w14:paraId="6628A76B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40ABB02D" w14:textId="3FB81DA9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947</w:t>
            </w:r>
          </w:p>
        </w:tc>
        <w:tc>
          <w:tcPr>
            <w:tcW w:w="236" w:type="dxa"/>
          </w:tcPr>
          <w:p w14:paraId="1592954D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3376747A" w14:textId="6BB30278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909</w:t>
            </w:r>
          </w:p>
        </w:tc>
        <w:tc>
          <w:tcPr>
            <w:tcW w:w="239" w:type="dxa"/>
          </w:tcPr>
          <w:p w14:paraId="625F4D6D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7D2A3805" w14:textId="1BA5E832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49,238</w:t>
            </w:r>
          </w:p>
        </w:tc>
      </w:tr>
      <w:tr w:rsidR="004D5290" w:rsidRPr="00C327F6" w14:paraId="5873496E" w14:textId="77777777" w:rsidTr="00193790">
        <w:tc>
          <w:tcPr>
            <w:tcW w:w="4230" w:type="dxa"/>
          </w:tcPr>
          <w:p w14:paraId="08F22BF7" w14:textId="0636B770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8D45B9" w14:textId="0BEBCF92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(74)</w:t>
            </w:r>
          </w:p>
        </w:tc>
        <w:tc>
          <w:tcPr>
            <w:tcW w:w="237" w:type="dxa"/>
          </w:tcPr>
          <w:p w14:paraId="3FB89D6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87A5D8B" w14:textId="3807AB16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(67)</w:t>
            </w:r>
          </w:p>
        </w:tc>
        <w:tc>
          <w:tcPr>
            <w:tcW w:w="236" w:type="dxa"/>
          </w:tcPr>
          <w:p w14:paraId="7963660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54DEDC9" w14:textId="5F6A6E98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(74)</w:t>
            </w:r>
          </w:p>
        </w:tc>
        <w:tc>
          <w:tcPr>
            <w:tcW w:w="239" w:type="dxa"/>
          </w:tcPr>
          <w:p w14:paraId="49A830BB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4624163" w14:textId="3D547755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(67)</w:t>
            </w:r>
          </w:p>
        </w:tc>
      </w:tr>
      <w:tr w:rsidR="004D5290" w:rsidRPr="00C327F6" w14:paraId="12A791D2" w14:textId="77777777" w:rsidTr="00193790">
        <w:tc>
          <w:tcPr>
            <w:tcW w:w="4230" w:type="dxa"/>
          </w:tcPr>
          <w:p w14:paraId="4BBC33DE" w14:textId="1C73129C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1EB00E" w14:textId="3E2E278B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237" w:type="dxa"/>
          </w:tcPr>
          <w:p w14:paraId="4A54CBD9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21D179A" w14:textId="0F6DEC5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36" w:type="dxa"/>
          </w:tcPr>
          <w:p w14:paraId="211F4BA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48A553C7" w14:textId="4D6950AE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835</w:t>
            </w:r>
          </w:p>
        </w:tc>
        <w:tc>
          <w:tcPr>
            <w:tcW w:w="239" w:type="dxa"/>
          </w:tcPr>
          <w:p w14:paraId="098BCF8A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53A5973B" w14:textId="0BCD528E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49,171</w:t>
            </w:r>
          </w:p>
        </w:tc>
      </w:tr>
      <w:tr w:rsidR="004D5290" w:rsidRPr="00C327F6" w14:paraId="34C4DAC0" w14:textId="77777777" w:rsidTr="00193790">
        <w:tc>
          <w:tcPr>
            <w:tcW w:w="4230" w:type="dxa"/>
          </w:tcPr>
          <w:p w14:paraId="4F7B4647" w14:textId="6AA1E738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743F6F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37" w:type="dxa"/>
          </w:tcPr>
          <w:p w14:paraId="1565840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72859E8E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</w:tcPr>
          <w:p w14:paraId="0B20B463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00B4E4C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39" w:type="dxa"/>
          </w:tcPr>
          <w:p w14:paraId="36B868BA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5B966C48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4D5290" w:rsidRPr="00C327F6" w14:paraId="1F66448F" w14:textId="77777777" w:rsidTr="00193790">
        <w:tc>
          <w:tcPr>
            <w:tcW w:w="4230" w:type="dxa"/>
          </w:tcPr>
          <w:p w14:paraId="7DF73086" w14:textId="36A28969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0F0D7CA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3737214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4EEC1C3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03579A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42447ED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58C209E4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2702543C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5290" w:rsidRPr="00C327F6" w14:paraId="559D2D6A" w14:textId="77777777" w:rsidTr="00193790">
        <w:tc>
          <w:tcPr>
            <w:tcW w:w="4230" w:type="dxa"/>
          </w:tcPr>
          <w:p w14:paraId="15821683" w14:textId="1B1D5C06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3AA65564" w14:textId="70D35864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63,189</w:t>
            </w:r>
          </w:p>
        </w:tc>
        <w:tc>
          <w:tcPr>
            <w:tcW w:w="237" w:type="dxa"/>
          </w:tcPr>
          <w:p w14:paraId="1A26A0D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56F524D5" w14:textId="21C4E0FB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44,870</w:t>
            </w:r>
          </w:p>
        </w:tc>
        <w:tc>
          <w:tcPr>
            <w:tcW w:w="236" w:type="dxa"/>
          </w:tcPr>
          <w:p w14:paraId="1592D939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3DA40B04" w14:textId="4C57996B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63,134</w:t>
            </w:r>
          </w:p>
        </w:tc>
        <w:tc>
          <w:tcPr>
            <w:tcW w:w="239" w:type="dxa"/>
          </w:tcPr>
          <w:p w14:paraId="594771D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24E739B2" w14:textId="088E5251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44,802</w:t>
            </w:r>
          </w:p>
        </w:tc>
      </w:tr>
      <w:tr w:rsidR="004D5290" w:rsidRPr="00C327F6" w14:paraId="71D25DE0" w14:textId="77777777" w:rsidTr="00193790">
        <w:tc>
          <w:tcPr>
            <w:tcW w:w="4230" w:type="dxa"/>
          </w:tcPr>
          <w:p w14:paraId="1D2041D3" w14:textId="2E684C31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98A0501" w14:textId="76F2D522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EEEF0E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6F9C7301" w14:textId="7143F4EF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F4EA3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1C94B51" w14:textId="011B7C7D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239" w:type="dxa"/>
          </w:tcPr>
          <w:p w14:paraId="325B436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234E216" w14:textId="1C21C581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</w:tr>
      <w:tr w:rsidR="004D5290" w:rsidRPr="00C327F6" w14:paraId="44FF03A7" w14:textId="77777777" w:rsidTr="00193790">
        <w:tc>
          <w:tcPr>
            <w:tcW w:w="4230" w:type="dxa"/>
          </w:tcPr>
          <w:p w14:paraId="15941EA2" w14:textId="063BFB8F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E67EE69" w14:textId="7E29DD2A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237" w:type="dxa"/>
          </w:tcPr>
          <w:p w14:paraId="24322FE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463766C" w14:textId="5F9F0740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236" w:type="dxa"/>
          </w:tcPr>
          <w:p w14:paraId="66C2E31A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D8F3C6D" w14:textId="6FCFE114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239" w:type="dxa"/>
          </w:tcPr>
          <w:p w14:paraId="5B0E159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465EFC39" w14:textId="3A6247EE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</w:tr>
      <w:tr w:rsidR="004D5290" w:rsidRPr="00C327F6" w14:paraId="629938A8" w14:textId="77777777" w:rsidTr="00193790">
        <w:tc>
          <w:tcPr>
            <w:tcW w:w="4230" w:type="dxa"/>
          </w:tcPr>
          <w:p w14:paraId="69BFFC6C" w14:textId="2B1F7F8A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05439D2B" w14:textId="7D58DA93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37" w:type="dxa"/>
          </w:tcPr>
          <w:p w14:paraId="0DF13D9C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7AD54BFB" w14:textId="0137B42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36" w:type="dxa"/>
          </w:tcPr>
          <w:p w14:paraId="63D0D2DE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D36840F" w14:textId="72A43356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39" w:type="dxa"/>
          </w:tcPr>
          <w:p w14:paraId="0F75257E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1C2C17C9" w14:textId="0ADCF191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4D5290" w:rsidRPr="00C327F6" w14:paraId="262F6181" w14:textId="77777777" w:rsidTr="00193790">
        <w:tc>
          <w:tcPr>
            <w:tcW w:w="4230" w:type="dxa"/>
          </w:tcPr>
          <w:p w14:paraId="7AE56E04" w14:textId="02BC5886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BA93DA" w14:textId="37029D2E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2,117</w:t>
            </w:r>
          </w:p>
        </w:tc>
        <w:tc>
          <w:tcPr>
            <w:tcW w:w="237" w:type="dxa"/>
          </w:tcPr>
          <w:p w14:paraId="66C7017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7B9001F3" w14:textId="139A0DCE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2,010</w:t>
            </w:r>
          </w:p>
        </w:tc>
        <w:tc>
          <w:tcPr>
            <w:tcW w:w="236" w:type="dxa"/>
          </w:tcPr>
          <w:p w14:paraId="5EA7D1AB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72379D7" w14:textId="2BFD5D85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1,861</w:t>
            </w:r>
          </w:p>
        </w:tc>
        <w:tc>
          <w:tcPr>
            <w:tcW w:w="239" w:type="dxa"/>
          </w:tcPr>
          <w:p w14:paraId="57061C73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07E3E79" w14:textId="0743595C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1,638</w:t>
            </w:r>
          </w:p>
        </w:tc>
      </w:tr>
      <w:tr w:rsidR="004D5290" w:rsidRPr="00C327F6" w14:paraId="48C8FF4E" w14:textId="77777777" w:rsidTr="00193790">
        <w:tc>
          <w:tcPr>
            <w:tcW w:w="4230" w:type="dxa"/>
          </w:tcPr>
          <w:p w14:paraId="5415BFC3" w14:textId="61F726E1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6A905A" w14:textId="42D2B160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65,560</w:t>
            </w:r>
          </w:p>
        </w:tc>
        <w:tc>
          <w:tcPr>
            <w:tcW w:w="237" w:type="dxa"/>
          </w:tcPr>
          <w:p w14:paraId="5030B7D8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809A990" w14:textId="46005865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47,201</w:t>
            </w:r>
          </w:p>
        </w:tc>
        <w:tc>
          <w:tcPr>
            <w:tcW w:w="236" w:type="dxa"/>
          </w:tcPr>
          <w:p w14:paraId="25BB002F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1202E31E" w14:textId="235C6382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65,540</w:t>
            </w:r>
          </w:p>
        </w:tc>
        <w:tc>
          <w:tcPr>
            <w:tcW w:w="239" w:type="dxa"/>
          </w:tcPr>
          <w:p w14:paraId="13CFB9C9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23171D3A" w14:textId="38335A8D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47,094</w:t>
            </w:r>
          </w:p>
        </w:tc>
      </w:tr>
      <w:tr w:rsidR="004D5290" w:rsidRPr="00C327F6" w14:paraId="49AE1D4C" w14:textId="77777777" w:rsidTr="00AE2D7D">
        <w:trPr>
          <w:trHeight w:val="98"/>
        </w:trPr>
        <w:tc>
          <w:tcPr>
            <w:tcW w:w="4230" w:type="dxa"/>
          </w:tcPr>
          <w:p w14:paraId="31640702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56DA5E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7" w:type="dxa"/>
          </w:tcPr>
          <w:p w14:paraId="3A816D8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12537DC8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280D1BCD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19F05F84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39" w:type="dxa"/>
          </w:tcPr>
          <w:p w14:paraId="358D0ED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7F7F174F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4D5290" w:rsidRPr="00C327F6" w14:paraId="5D7FBC4A" w14:textId="77777777" w:rsidTr="00193790">
        <w:tc>
          <w:tcPr>
            <w:tcW w:w="4230" w:type="dxa"/>
          </w:tcPr>
          <w:p w14:paraId="11DE33BC" w14:textId="505A70F2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 w:rsidRPr="00C327F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14736AE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AD8A47D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542B2C5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750289F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793325A3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3A37E22A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0CEC3A28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5290" w:rsidRPr="00C327F6" w14:paraId="6A1FD408" w14:textId="77777777" w:rsidTr="00193790">
        <w:tc>
          <w:tcPr>
            <w:tcW w:w="4230" w:type="dxa"/>
          </w:tcPr>
          <w:p w14:paraId="5E4159F5" w14:textId="7CAFAA71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0C25035E" w14:textId="495F66CF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237" w:type="dxa"/>
          </w:tcPr>
          <w:p w14:paraId="02FEEE3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09047464" w14:textId="7C74E59E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236" w:type="dxa"/>
          </w:tcPr>
          <w:p w14:paraId="0AF1E8B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7D796A6B" w14:textId="43120C44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239" w:type="dxa"/>
          </w:tcPr>
          <w:p w14:paraId="35F4736D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DFCE666" w14:textId="316D107C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</w:tr>
      <w:tr w:rsidR="004D5290" w:rsidRPr="00C327F6" w14:paraId="658E4C74" w14:textId="77777777" w:rsidTr="00193790">
        <w:tc>
          <w:tcPr>
            <w:tcW w:w="4230" w:type="dxa"/>
          </w:tcPr>
          <w:p w14:paraId="0E6B4E98" w14:textId="1F17EA5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5B2D57D" w14:textId="6BF7E76B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8B5060E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53B64BA2" w14:textId="46098DA1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806C2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40C10581" w14:textId="4DCA7091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1,595</w:t>
            </w:r>
          </w:p>
        </w:tc>
        <w:tc>
          <w:tcPr>
            <w:tcW w:w="239" w:type="dxa"/>
          </w:tcPr>
          <w:p w14:paraId="47FD05B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50D063B7" w14:textId="634E1CE9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923</w:t>
            </w:r>
          </w:p>
        </w:tc>
      </w:tr>
      <w:tr w:rsidR="004D5290" w:rsidRPr="00C327F6" w14:paraId="502A61B6" w14:textId="77777777" w:rsidTr="00193790">
        <w:tc>
          <w:tcPr>
            <w:tcW w:w="4230" w:type="dxa"/>
          </w:tcPr>
          <w:p w14:paraId="6AD9060F" w14:textId="04F36F8B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2CA61AA" w14:textId="5818757C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  <w:tc>
          <w:tcPr>
            <w:tcW w:w="237" w:type="dxa"/>
          </w:tcPr>
          <w:p w14:paraId="4911861B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4052A15C" w14:textId="339E7F48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236" w:type="dxa"/>
          </w:tcPr>
          <w:p w14:paraId="3D05214F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08DBBA34" w14:textId="66FE8330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  <w:tc>
          <w:tcPr>
            <w:tcW w:w="239" w:type="dxa"/>
          </w:tcPr>
          <w:p w14:paraId="708322F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1E097BF" w14:textId="1D34ECD2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</w:tr>
      <w:tr w:rsidR="004D5290" w:rsidRPr="00C327F6" w14:paraId="67912511" w14:textId="77777777" w:rsidTr="00193790">
        <w:tc>
          <w:tcPr>
            <w:tcW w:w="4230" w:type="dxa"/>
          </w:tcPr>
          <w:p w14:paraId="47C2A82F" w14:textId="4647D96A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1BAF828" w14:textId="39BFB177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237" w:type="dxa"/>
          </w:tcPr>
          <w:p w14:paraId="4CCECB48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4595E33" w14:textId="3FE8450D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36" w:type="dxa"/>
          </w:tcPr>
          <w:p w14:paraId="637FAA9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33C01116" w14:textId="0DB0D5F1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39" w:type="dxa"/>
          </w:tcPr>
          <w:p w14:paraId="6A5C559A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34CE243" w14:textId="1E6F4FB9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</w:tr>
      <w:tr w:rsidR="004D5290" w:rsidRPr="00C327F6" w14:paraId="3FBF17AD" w14:textId="77777777" w:rsidTr="00193790">
        <w:tc>
          <w:tcPr>
            <w:tcW w:w="4230" w:type="dxa"/>
          </w:tcPr>
          <w:p w14:paraId="44A8A2E5" w14:textId="20FC2955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7E027C" w14:textId="109FA9C2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237" w:type="dxa"/>
          </w:tcPr>
          <w:p w14:paraId="413219FA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A1B57E0" w14:textId="46729F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236" w:type="dxa"/>
          </w:tcPr>
          <w:p w14:paraId="4606EDDD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12E007B0" w14:textId="16ECC9CA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39" w:type="dxa"/>
          </w:tcPr>
          <w:p w14:paraId="37939A98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49E80C7" w14:textId="7BF5557C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</w:tr>
      <w:tr w:rsidR="004D5290" w:rsidRPr="00C327F6" w14:paraId="137C0847" w14:textId="77777777" w:rsidTr="00193790">
        <w:tc>
          <w:tcPr>
            <w:tcW w:w="4230" w:type="dxa"/>
          </w:tcPr>
          <w:p w14:paraId="4B997F85" w14:textId="1856403F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BDE17D" w14:textId="201C3668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1,212</w:t>
            </w:r>
          </w:p>
        </w:tc>
        <w:tc>
          <w:tcPr>
            <w:tcW w:w="237" w:type="dxa"/>
          </w:tcPr>
          <w:p w14:paraId="41805FE3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4EB5B62" w14:textId="1420A7BF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1,432</w:t>
            </w:r>
          </w:p>
        </w:tc>
        <w:tc>
          <w:tcPr>
            <w:tcW w:w="236" w:type="dxa"/>
          </w:tcPr>
          <w:p w14:paraId="041DA93A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00F1DBD5" w14:textId="47D5585B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2,718</w:t>
            </w:r>
          </w:p>
        </w:tc>
        <w:tc>
          <w:tcPr>
            <w:tcW w:w="239" w:type="dxa"/>
          </w:tcPr>
          <w:p w14:paraId="598B31F9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C09151E" w14:textId="041406BE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2,190</w:t>
            </w:r>
          </w:p>
        </w:tc>
      </w:tr>
      <w:tr w:rsidR="004D5290" w:rsidRPr="00C327F6" w14:paraId="2475CF6B" w14:textId="77777777" w:rsidTr="00095C4B">
        <w:trPr>
          <w:trHeight w:val="116"/>
        </w:trPr>
        <w:tc>
          <w:tcPr>
            <w:tcW w:w="4230" w:type="dxa"/>
          </w:tcPr>
          <w:p w14:paraId="2820D88C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0F203DA4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7" w:type="dxa"/>
          </w:tcPr>
          <w:p w14:paraId="62E97AB1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13" w:type="dxa"/>
          </w:tcPr>
          <w:p w14:paraId="3214C865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62589A57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15" w:type="dxa"/>
          </w:tcPr>
          <w:p w14:paraId="7C25D8AA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9" w:type="dxa"/>
          </w:tcPr>
          <w:p w14:paraId="52F5E286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0" w:type="dxa"/>
          </w:tcPr>
          <w:p w14:paraId="3E0016C1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4D5290" w:rsidRPr="00C327F6" w14:paraId="53C962DD" w14:textId="77777777" w:rsidTr="00193790">
        <w:trPr>
          <w:trHeight w:val="341"/>
        </w:trPr>
        <w:tc>
          <w:tcPr>
            <w:tcW w:w="4230" w:type="dxa"/>
          </w:tcPr>
          <w:p w14:paraId="6D1E3D5D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 - หนี้สินหมุนเวียน</w:t>
            </w:r>
          </w:p>
        </w:tc>
        <w:tc>
          <w:tcPr>
            <w:tcW w:w="1080" w:type="dxa"/>
          </w:tcPr>
          <w:p w14:paraId="3C250B93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439EABA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CEEEA16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974C66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B5AA903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012CEA0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C8DB79A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6B663D92" w14:textId="77777777" w:rsidTr="00193790">
        <w:tc>
          <w:tcPr>
            <w:tcW w:w="4230" w:type="dxa"/>
          </w:tcPr>
          <w:p w14:paraId="6FE2A2E8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908A53" w14:textId="752F5B49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18178FA9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AEF0363" w14:textId="20D73018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E61C143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273FE814" w14:textId="5BFDE35E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59B71EB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121DE9E" w14:textId="0B819526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D5290" w:rsidRPr="00C327F6" w:rsidDel="00C4573B" w14:paraId="583648EA" w14:textId="77777777" w:rsidTr="00193790">
        <w:trPr>
          <w:trHeight w:val="233"/>
        </w:trPr>
        <w:tc>
          <w:tcPr>
            <w:tcW w:w="4230" w:type="dxa"/>
          </w:tcPr>
          <w:p w14:paraId="4C54F2A3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ED46EE" w14:textId="34CDF35C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36C711FF" w14:textId="77777777" w:rsidR="00BD2F2E" w:rsidRPr="00C327F6" w:rsidDel="00C4573B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E0A2F18" w14:textId="52EBD8FD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37BD5BD3" w14:textId="77777777" w:rsidR="00BD2F2E" w:rsidRPr="00C327F6" w:rsidDel="00C4573B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767878A7" w14:textId="360869E9" w:rsidR="00BD2F2E" w:rsidRPr="00C327F6" w:rsidRDefault="009A1035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06B9980E" w14:textId="77777777" w:rsidR="00BD2F2E" w:rsidRPr="00C327F6" w:rsidDel="00C4573B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190B0E74" w14:textId="0D26CB71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4D5290" w:rsidRPr="00C327F6" w14:paraId="529163C9" w14:textId="77777777" w:rsidTr="00193790">
        <w:tc>
          <w:tcPr>
            <w:tcW w:w="4230" w:type="dxa"/>
          </w:tcPr>
          <w:p w14:paraId="129FFFDB" w14:textId="171B237A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</w:tcPr>
          <w:p w14:paraId="1F27300E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3D6B451B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</w:tcPr>
          <w:p w14:paraId="5746E33D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30"/>
              </w:tabs>
              <w:ind w:left="-80" w:right="-10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5889179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</w:rPr>
            </w:pPr>
          </w:p>
        </w:tc>
        <w:tc>
          <w:tcPr>
            <w:tcW w:w="1115" w:type="dxa"/>
          </w:tcPr>
          <w:p w14:paraId="7341A18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9" w:type="dxa"/>
          </w:tcPr>
          <w:p w14:paraId="37DE9854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</w:tcPr>
          <w:p w14:paraId="718691B9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cs/>
              </w:rPr>
            </w:pPr>
          </w:p>
        </w:tc>
      </w:tr>
      <w:tr w:rsidR="004D5290" w:rsidRPr="00C327F6" w14:paraId="3E055109" w14:textId="77777777" w:rsidTr="00193790">
        <w:tc>
          <w:tcPr>
            <w:tcW w:w="4230" w:type="dxa"/>
          </w:tcPr>
          <w:p w14:paraId="3E0B40CC" w14:textId="1563EAC6" w:rsidR="00A73DDF" w:rsidRPr="00C327F6" w:rsidRDefault="00A73DDF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1080" w:type="dxa"/>
          </w:tcPr>
          <w:p w14:paraId="50C1AF2B" w14:textId="77777777" w:rsidR="00A73DDF" w:rsidRPr="00C327F6" w:rsidRDefault="00A73DDF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169F564" w14:textId="77777777" w:rsidR="00A73DDF" w:rsidRPr="00C327F6" w:rsidRDefault="00A73DD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8F7BEF7" w14:textId="77777777" w:rsidR="00A73DDF" w:rsidRPr="00C327F6" w:rsidRDefault="00A73DDF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30"/>
              </w:tabs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65E810" w14:textId="77777777" w:rsidR="00A73DDF" w:rsidRPr="00C327F6" w:rsidRDefault="00A73DD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784A1F3" w14:textId="77777777" w:rsidR="00A73DDF" w:rsidRPr="00C327F6" w:rsidRDefault="00A73DD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1645D5F3" w14:textId="77777777" w:rsidR="00A73DDF" w:rsidRPr="00C327F6" w:rsidRDefault="00A73DD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02D899F" w14:textId="77777777" w:rsidR="00A73DDF" w:rsidRPr="00C327F6" w:rsidRDefault="00A73DD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D5290" w:rsidRPr="00C327F6" w14:paraId="74B75344" w14:textId="77777777" w:rsidTr="00193790">
        <w:tc>
          <w:tcPr>
            <w:tcW w:w="4230" w:type="dxa"/>
          </w:tcPr>
          <w:p w14:paraId="2EAE0058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4500024" w14:textId="755FEEE6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C224C8D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ADFB781" w14:textId="7D1A1928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8FBA7C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BF2132B" w14:textId="2270EF6B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913</w:t>
            </w:r>
          </w:p>
        </w:tc>
        <w:tc>
          <w:tcPr>
            <w:tcW w:w="239" w:type="dxa"/>
          </w:tcPr>
          <w:p w14:paraId="40D636A8" w14:textId="230E73D0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4FBA35E" w14:textId="3491EF59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</w:tr>
      <w:tr w:rsidR="004D5290" w:rsidRPr="00C327F6" w14:paraId="6E8DDB83" w14:textId="77777777" w:rsidTr="00193790">
        <w:tc>
          <w:tcPr>
            <w:tcW w:w="4230" w:type="dxa"/>
          </w:tcPr>
          <w:p w14:paraId="38025D4D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DC227B7" w14:textId="10290A8C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7" w:type="dxa"/>
          </w:tcPr>
          <w:p w14:paraId="2C7A8208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2DB2B9E" w14:textId="64F88499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6" w:type="dxa"/>
          </w:tcPr>
          <w:p w14:paraId="5D254DE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7B295F6A" w14:textId="778DB89A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39" w:type="dxa"/>
          </w:tcPr>
          <w:p w14:paraId="7D3E6BED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EBF5E34" w14:textId="276EB252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4D5290" w:rsidRPr="00C327F6" w14:paraId="75210F09" w14:textId="77777777" w:rsidTr="00193790">
        <w:tc>
          <w:tcPr>
            <w:tcW w:w="4230" w:type="dxa"/>
          </w:tcPr>
          <w:p w14:paraId="5936EFC9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99C8A3" w14:textId="2CDA9775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37" w:type="dxa"/>
          </w:tcPr>
          <w:p w14:paraId="45B2EE28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C673F4E" w14:textId="321DAC74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36" w:type="dxa"/>
          </w:tcPr>
          <w:p w14:paraId="1FF49E2E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06651485" w14:textId="2184F568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949</w:t>
            </w:r>
          </w:p>
        </w:tc>
        <w:tc>
          <w:tcPr>
            <w:tcW w:w="239" w:type="dxa"/>
          </w:tcPr>
          <w:p w14:paraId="6ED0E29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5E90D3FA" w14:textId="5FEED8AA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1,011</w:t>
            </w:r>
          </w:p>
        </w:tc>
      </w:tr>
      <w:tr w:rsidR="004D5290" w:rsidRPr="00C327F6" w14:paraId="080D2124" w14:textId="77777777" w:rsidTr="00AE2D7D">
        <w:trPr>
          <w:trHeight w:val="62"/>
        </w:trPr>
        <w:tc>
          <w:tcPr>
            <w:tcW w:w="4230" w:type="dxa"/>
          </w:tcPr>
          <w:p w14:paraId="4809B268" w14:textId="649AEAFD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70E0F48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7" w:type="dxa"/>
          </w:tcPr>
          <w:p w14:paraId="316D0C48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3" w:type="dxa"/>
          </w:tcPr>
          <w:p w14:paraId="3F7CF8CD" w14:textId="6824621A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ind w:left="-108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3861B7BA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5" w:type="dxa"/>
          </w:tcPr>
          <w:p w14:paraId="17D2199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722C601D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</w:tcPr>
          <w:p w14:paraId="2B702376" w14:textId="59BAA3A2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D5290" w:rsidRPr="00C327F6" w14:paraId="75DA7E5C" w14:textId="77777777" w:rsidTr="00193790">
        <w:trPr>
          <w:trHeight w:val="159"/>
        </w:trPr>
        <w:tc>
          <w:tcPr>
            <w:tcW w:w="4230" w:type="dxa"/>
          </w:tcPr>
          <w:p w14:paraId="0EE0BD5D" w14:textId="464BCA41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5ECD49DD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4977C2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282A7FA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730A6C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D639A9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12E660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C0CE5D8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247D39BA" w14:textId="77777777" w:rsidTr="00193790">
        <w:trPr>
          <w:trHeight w:val="159"/>
        </w:trPr>
        <w:tc>
          <w:tcPr>
            <w:tcW w:w="4230" w:type="dxa"/>
          </w:tcPr>
          <w:p w14:paraId="500301F2" w14:textId="1E36730E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1E6E8180" w14:textId="0BD6B738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237" w:type="dxa"/>
          </w:tcPr>
          <w:p w14:paraId="106AC42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AF3A591" w14:textId="052701A8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236" w:type="dxa"/>
          </w:tcPr>
          <w:p w14:paraId="20239B9F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1115E4A0" w14:textId="78F30C86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  <w:tc>
          <w:tcPr>
            <w:tcW w:w="239" w:type="dxa"/>
          </w:tcPr>
          <w:p w14:paraId="0FF09B0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C7736C7" w14:textId="7ADFA18A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</w:tr>
      <w:tr w:rsidR="004D5290" w:rsidRPr="00C327F6" w14:paraId="07674B7A" w14:textId="77777777" w:rsidTr="00193790">
        <w:trPr>
          <w:trHeight w:val="159"/>
        </w:trPr>
        <w:tc>
          <w:tcPr>
            <w:tcW w:w="4230" w:type="dxa"/>
          </w:tcPr>
          <w:p w14:paraId="731C4858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F104584" w14:textId="473FA88C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E47A20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D1F0463" w14:textId="2C154632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F825C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FCD2425" w14:textId="1F3461E6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9" w:type="dxa"/>
          </w:tcPr>
          <w:p w14:paraId="5BF080C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48903E6" w14:textId="296B4AAE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D5290" w:rsidRPr="00C327F6" w:rsidDel="000008D6" w14:paraId="6544F67B" w14:textId="77777777" w:rsidTr="00193790">
        <w:trPr>
          <w:trHeight w:val="166"/>
        </w:trPr>
        <w:tc>
          <w:tcPr>
            <w:tcW w:w="4230" w:type="dxa"/>
          </w:tcPr>
          <w:p w14:paraId="20C72E49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4476B62" w14:textId="5840BB7D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12,788</w:t>
            </w:r>
          </w:p>
        </w:tc>
        <w:tc>
          <w:tcPr>
            <w:tcW w:w="237" w:type="dxa"/>
          </w:tcPr>
          <w:p w14:paraId="12EF3F4F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F5C6FB8" w14:textId="7F258596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13,469</w:t>
            </w:r>
          </w:p>
        </w:tc>
        <w:tc>
          <w:tcPr>
            <w:tcW w:w="236" w:type="dxa"/>
          </w:tcPr>
          <w:p w14:paraId="1836E4A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CED8E7E" w14:textId="3143D255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11,516</w:t>
            </w:r>
          </w:p>
        </w:tc>
        <w:tc>
          <w:tcPr>
            <w:tcW w:w="239" w:type="dxa"/>
          </w:tcPr>
          <w:p w14:paraId="10802C6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03325FC" w14:textId="2D041CA4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12,145</w:t>
            </w:r>
          </w:p>
        </w:tc>
      </w:tr>
      <w:tr w:rsidR="004D5290" w:rsidRPr="00C327F6" w14:paraId="384A0DDE" w14:textId="77777777" w:rsidTr="00193790">
        <w:trPr>
          <w:trHeight w:val="166"/>
        </w:trPr>
        <w:tc>
          <w:tcPr>
            <w:tcW w:w="4230" w:type="dxa"/>
          </w:tcPr>
          <w:p w14:paraId="696A417B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5EFC74" w14:textId="0D2FC5FB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237" w:type="dxa"/>
          </w:tcPr>
          <w:p w14:paraId="5307AFC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68EF43A0" w14:textId="7EF2703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236" w:type="dxa"/>
          </w:tcPr>
          <w:p w14:paraId="3E024544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8280A01" w14:textId="779AC9BD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239" w:type="dxa"/>
          </w:tcPr>
          <w:p w14:paraId="3314D36E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1000198" w14:textId="4A5C3475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</w:tr>
      <w:tr w:rsidR="004D5290" w:rsidRPr="00C327F6" w14:paraId="20DE38A3" w14:textId="77777777" w:rsidTr="00193790">
        <w:trPr>
          <w:trHeight w:val="166"/>
        </w:trPr>
        <w:tc>
          <w:tcPr>
            <w:tcW w:w="4230" w:type="dxa"/>
          </w:tcPr>
          <w:p w14:paraId="0C02DBD6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B86094" w14:textId="7C7BB660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13,502</w:t>
            </w:r>
          </w:p>
        </w:tc>
        <w:tc>
          <w:tcPr>
            <w:tcW w:w="237" w:type="dxa"/>
          </w:tcPr>
          <w:p w14:paraId="105E04AE" w14:textId="77777777" w:rsidR="00BD2F2E" w:rsidRPr="00C327F6" w:rsidDel="00C4573B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1E644CE" w14:textId="5342A4A6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14,272</w:t>
            </w:r>
          </w:p>
        </w:tc>
        <w:tc>
          <w:tcPr>
            <w:tcW w:w="236" w:type="dxa"/>
          </w:tcPr>
          <w:p w14:paraId="79EA5226" w14:textId="77777777" w:rsidR="00BD2F2E" w:rsidRPr="00C327F6" w:rsidDel="00C4573B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2D5E684E" w14:textId="5DE66F97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12,199</w:t>
            </w:r>
          </w:p>
        </w:tc>
        <w:tc>
          <w:tcPr>
            <w:tcW w:w="239" w:type="dxa"/>
          </w:tcPr>
          <w:p w14:paraId="19D4437E" w14:textId="77777777" w:rsidR="00BD2F2E" w:rsidRPr="00C327F6" w:rsidDel="00C4573B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7F2DF35D" w14:textId="38DFEAFC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12,913</w:t>
            </w:r>
          </w:p>
        </w:tc>
      </w:tr>
      <w:tr w:rsidR="004D5290" w:rsidRPr="00C327F6" w14:paraId="71709159" w14:textId="77777777" w:rsidTr="00193790">
        <w:trPr>
          <w:trHeight w:val="166"/>
        </w:trPr>
        <w:tc>
          <w:tcPr>
            <w:tcW w:w="4230" w:type="dxa"/>
          </w:tcPr>
          <w:p w14:paraId="1DE1D563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BC3EAA9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7" w:type="dxa"/>
          </w:tcPr>
          <w:p w14:paraId="260E6256" w14:textId="77777777" w:rsidR="00BD2F2E" w:rsidRPr="00C327F6" w:rsidDel="00C4573B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13" w:type="dxa"/>
          </w:tcPr>
          <w:p w14:paraId="10DF4A59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6133E849" w14:textId="77777777" w:rsidR="00BD2F2E" w:rsidRPr="00C327F6" w:rsidDel="00C4573B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5" w:type="dxa"/>
          </w:tcPr>
          <w:p w14:paraId="1F631BF4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3834148A" w14:textId="77777777" w:rsidR="00BD2F2E" w:rsidRPr="00C327F6" w:rsidDel="00C4573B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</w:tcPr>
          <w:p w14:paraId="4104D51D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D5290" w:rsidRPr="00C327F6" w14:paraId="7AA55DC4" w14:textId="77777777" w:rsidTr="00193790">
        <w:trPr>
          <w:trHeight w:val="166"/>
        </w:trPr>
        <w:tc>
          <w:tcPr>
            <w:tcW w:w="4230" w:type="dxa"/>
          </w:tcPr>
          <w:p w14:paraId="488D41CA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C327F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</w:tcPr>
          <w:p w14:paraId="6E21CD4E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1CE0AE5" w14:textId="77777777" w:rsidR="00BD2F2E" w:rsidRPr="00C327F6" w:rsidDel="00C4573B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884B9D8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DA9EB0" w14:textId="77777777" w:rsidR="00BD2F2E" w:rsidRPr="00C327F6" w:rsidDel="00C4573B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C068C4B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2410898" w14:textId="77777777" w:rsidR="00BD2F2E" w:rsidRPr="00C327F6" w:rsidDel="00C4573B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13F35F8D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5290" w:rsidRPr="00C327F6" w14:paraId="48F0265E" w14:textId="77777777" w:rsidTr="00193790">
        <w:trPr>
          <w:trHeight w:val="166"/>
        </w:trPr>
        <w:tc>
          <w:tcPr>
            <w:tcW w:w="4230" w:type="dxa"/>
          </w:tcPr>
          <w:p w14:paraId="350B2C3A" w14:textId="7B577398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AC8903" w14:textId="0BAFCAF4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E10E6B2" w14:textId="77777777" w:rsidR="00BD2F2E" w:rsidRPr="00C327F6" w:rsidDel="00C4573B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496F13C1" w14:textId="0164C0A0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555ABD4" w14:textId="77777777" w:rsidR="00BD2F2E" w:rsidRPr="00C327F6" w:rsidDel="00C4573B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02ADC042" w14:textId="24278181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1,359</w:t>
            </w:r>
          </w:p>
        </w:tc>
        <w:tc>
          <w:tcPr>
            <w:tcW w:w="239" w:type="dxa"/>
          </w:tcPr>
          <w:p w14:paraId="5EB54817" w14:textId="77777777" w:rsidR="00BD2F2E" w:rsidRPr="00C327F6" w:rsidDel="00C4573B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B9B8953" w14:textId="0E0FA29F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2,612</w:t>
            </w:r>
          </w:p>
        </w:tc>
      </w:tr>
      <w:tr w:rsidR="004D5290" w:rsidRPr="00C327F6" w14:paraId="11E490D4" w14:textId="77777777" w:rsidTr="00193790">
        <w:trPr>
          <w:trHeight w:val="166"/>
        </w:trPr>
        <w:tc>
          <w:tcPr>
            <w:tcW w:w="4230" w:type="dxa"/>
          </w:tcPr>
          <w:p w14:paraId="3FFCCFAC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B7C60F" w14:textId="7209A2BE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5361FB8" w14:textId="77777777" w:rsidR="00BD2F2E" w:rsidRPr="00C327F6" w:rsidDel="00C4573B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86B8966" w14:textId="20DA7752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82C055" w14:textId="77777777" w:rsidR="00BD2F2E" w:rsidRPr="00C327F6" w:rsidDel="00C4573B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53195225" w14:textId="05A5036F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1,359</w:t>
            </w:r>
          </w:p>
        </w:tc>
        <w:tc>
          <w:tcPr>
            <w:tcW w:w="239" w:type="dxa"/>
          </w:tcPr>
          <w:p w14:paraId="0D714A68" w14:textId="77777777" w:rsidR="00BD2F2E" w:rsidRPr="00C327F6" w:rsidDel="00C4573B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E404003" w14:textId="5828289B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2,612</w:t>
            </w:r>
          </w:p>
        </w:tc>
      </w:tr>
      <w:tr w:rsidR="004D5290" w:rsidRPr="00C327F6" w14:paraId="2C625DC2" w14:textId="77777777" w:rsidTr="00F556EF">
        <w:trPr>
          <w:trHeight w:val="27"/>
        </w:trPr>
        <w:tc>
          <w:tcPr>
            <w:tcW w:w="4230" w:type="dxa"/>
          </w:tcPr>
          <w:p w14:paraId="0894D169" w14:textId="6EFA1F46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0326C0E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96836CB" w14:textId="77777777" w:rsidR="00BD2F2E" w:rsidRPr="00C327F6" w:rsidDel="00C4573B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6E0ADE3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FACC7A" w14:textId="77777777" w:rsidR="00BD2F2E" w:rsidRPr="00C327F6" w:rsidDel="00C4573B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7D8333AA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D620EAC" w14:textId="77777777" w:rsidR="00BD2F2E" w:rsidRPr="00C327F6" w:rsidDel="00C4573B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25D9B78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56EF" w:rsidRPr="00C327F6" w14:paraId="1AC160DB" w14:textId="77777777" w:rsidTr="00F556EF">
        <w:trPr>
          <w:trHeight w:val="27"/>
        </w:trPr>
        <w:tc>
          <w:tcPr>
            <w:tcW w:w="4230" w:type="dxa"/>
          </w:tcPr>
          <w:p w14:paraId="5AB0B752" w14:textId="77777777" w:rsidR="00F556EF" w:rsidRPr="00C327F6" w:rsidRDefault="00F556EF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875B6C1" w14:textId="77777777" w:rsidR="00F556EF" w:rsidRPr="00C327F6" w:rsidRDefault="00F556E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6F0EE84" w14:textId="77777777" w:rsidR="00F556EF" w:rsidRPr="00C327F6" w:rsidDel="00C4573B" w:rsidRDefault="00F556EF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3FB2714" w14:textId="77777777" w:rsidR="00F556EF" w:rsidRPr="00C327F6" w:rsidRDefault="00F556E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16FE0A" w14:textId="77777777" w:rsidR="00F556EF" w:rsidRPr="00C327F6" w:rsidDel="00C4573B" w:rsidRDefault="00F556E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E1C7BF5" w14:textId="77777777" w:rsidR="00F556EF" w:rsidRPr="00C327F6" w:rsidRDefault="00F556E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5CC33EF" w14:textId="77777777" w:rsidR="00F556EF" w:rsidRPr="00C327F6" w:rsidDel="00C4573B" w:rsidRDefault="00F556E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5F107B4" w14:textId="77777777" w:rsidR="00F556EF" w:rsidRPr="00C327F6" w:rsidRDefault="00F556E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147D6BFB" w14:textId="77777777" w:rsidTr="00193790">
        <w:trPr>
          <w:trHeight w:val="166"/>
        </w:trPr>
        <w:tc>
          <w:tcPr>
            <w:tcW w:w="4230" w:type="dxa"/>
          </w:tcPr>
          <w:p w14:paraId="54B3994B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C327F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090CA678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55B035D" w14:textId="77777777" w:rsidR="00BD2F2E" w:rsidRPr="00C327F6" w:rsidDel="00C4573B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F9CE259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A448D2" w14:textId="77777777" w:rsidR="00BD2F2E" w:rsidRPr="00C327F6" w:rsidDel="00C4573B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498A8DFC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375D363" w14:textId="77777777" w:rsidR="00BD2F2E" w:rsidRPr="00C327F6" w:rsidDel="00C4573B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3A3B6ACF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5290" w:rsidRPr="00C327F6" w14:paraId="7AF5F042" w14:textId="77777777" w:rsidTr="00193790">
        <w:trPr>
          <w:trHeight w:val="166"/>
        </w:trPr>
        <w:tc>
          <w:tcPr>
            <w:tcW w:w="4230" w:type="dxa"/>
          </w:tcPr>
          <w:p w14:paraId="08569D33" w14:textId="0228E119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D9680B" w14:textId="76B54463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87968E2" w14:textId="77777777" w:rsidR="00BD2F2E" w:rsidRPr="00C327F6" w:rsidDel="00C4573B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04B95563" w14:textId="0BBD1508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0D5BAE" w14:textId="77777777" w:rsidR="00BD2F2E" w:rsidRPr="00C327F6" w:rsidDel="00C4573B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C82FC32" w14:textId="6153745A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75,201</w:t>
            </w:r>
          </w:p>
        </w:tc>
        <w:tc>
          <w:tcPr>
            <w:tcW w:w="239" w:type="dxa"/>
          </w:tcPr>
          <w:p w14:paraId="48121023" w14:textId="77777777" w:rsidR="00BD2F2E" w:rsidRPr="00C327F6" w:rsidDel="00C4573B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801DFDC" w14:textId="0910EA1D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51,684</w:t>
            </w:r>
          </w:p>
        </w:tc>
      </w:tr>
      <w:tr w:rsidR="004D5290" w:rsidRPr="00C327F6" w14:paraId="26E1E12C" w14:textId="77777777" w:rsidTr="00193790">
        <w:trPr>
          <w:trHeight w:val="166"/>
        </w:trPr>
        <w:tc>
          <w:tcPr>
            <w:tcW w:w="4230" w:type="dxa"/>
          </w:tcPr>
          <w:p w14:paraId="480EFF33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02611EAC" w14:textId="230D836D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2E26979" w14:textId="77777777" w:rsidR="00BD2F2E" w:rsidRPr="00C327F6" w:rsidDel="00C4573B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2F5419E" w14:textId="7B4B005F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E32224" w14:textId="77777777" w:rsidR="00BD2F2E" w:rsidRPr="00C327F6" w:rsidDel="00C4573B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65A18D73" w14:textId="4EBB0C94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75,201</w:t>
            </w:r>
          </w:p>
        </w:tc>
        <w:tc>
          <w:tcPr>
            <w:tcW w:w="239" w:type="dxa"/>
          </w:tcPr>
          <w:p w14:paraId="01BC74D5" w14:textId="77777777" w:rsidR="00BD2F2E" w:rsidRPr="00C327F6" w:rsidDel="00C4573B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35DAD31D" w14:textId="2ACB06D9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51,684</w:t>
            </w:r>
          </w:p>
        </w:tc>
      </w:tr>
      <w:tr w:rsidR="004D5290" w:rsidRPr="00C327F6" w14:paraId="79EF2149" w14:textId="77777777" w:rsidTr="00193790">
        <w:trPr>
          <w:trHeight w:val="166"/>
        </w:trPr>
        <w:tc>
          <w:tcPr>
            <w:tcW w:w="4230" w:type="dxa"/>
          </w:tcPr>
          <w:p w14:paraId="79FA3F94" w14:textId="3706BD5E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660DAD" w14:textId="5877B102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6275188" w14:textId="77777777" w:rsidR="00BD2F2E" w:rsidRPr="00C327F6" w:rsidDel="00C4573B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D6FA447" w14:textId="2C7902FD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FDF169" w14:textId="77777777" w:rsidR="00BD2F2E" w:rsidRPr="00C327F6" w:rsidDel="00C4573B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4F233D22" w14:textId="78DE5E0F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5ED2216" w14:textId="77777777" w:rsidR="00BD2F2E" w:rsidRPr="00C327F6" w:rsidDel="00C4573B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5416C93" w14:textId="2A3B18E3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(835)</w:t>
            </w:r>
          </w:p>
        </w:tc>
      </w:tr>
      <w:tr w:rsidR="00BD2F2E" w:rsidRPr="00C327F6" w14:paraId="7CA33BE9" w14:textId="77777777" w:rsidTr="00193790">
        <w:trPr>
          <w:trHeight w:val="166"/>
        </w:trPr>
        <w:tc>
          <w:tcPr>
            <w:tcW w:w="4230" w:type="dxa"/>
          </w:tcPr>
          <w:p w14:paraId="3FC94D5D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A9BD62" w14:textId="02CE6D5A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2D30EDA" w14:textId="77777777" w:rsidR="00BD2F2E" w:rsidRPr="00C327F6" w:rsidDel="00C4573B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5ED8827" w14:textId="402C586C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8D1A88" w14:textId="77777777" w:rsidR="00BD2F2E" w:rsidRPr="00C327F6" w:rsidDel="00C4573B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743FAF7E" w14:textId="25C63919" w:rsidR="00BD2F2E" w:rsidRPr="00C327F6" w:rsidRDefault="003727C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75,201</w:t>
            </w:r>
          </w:p>
        </w:tc>
        <w:tc>
          <w:tcPr>
            <w:tcW w:w="239" w:type="dxa"/>
          </w:tcPr>
          <w:p w14:paraId="4A3C57AE" w14:textId="77777777" w:rsidR="00BD2F2E" w:rsidRPr="00C327F6" w:rsidDel="00C4573B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07FC7F10" w14:textId="1E4B6160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50,849</w:t>
            </w:r>
          </w:p>
        </w:tc>
      </w:tr>
    </w:tbl>
    <w:p w14:paraId="1862514C" w14:textId="77777777" w:rsidR="002538AE" w:rsidRPr="00C327F6" w:rsidRDefault="002538AE" w:rsidP="00AE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both"/>
        <w:rPr>
          <w:rFonts w:asciiTheme="majorBidi" w:hAnsiTheme="majorBidi" w:cstheme="majorBidi"/>
          <w:sz w:val="28"/>
          <w:szCs w:val="28"/>
        </w:rPr>
      </w:pPr>
    </w:p>
    <w:p w14:paraId="78AE8F28" w14:textId="425D4391" w:rsidR="00392039" w:rsidRPr="00C327F6" w:rsidRDefault="00C9272E" w:rsidP="00664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327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14:paraId="6B740E73" w14:textId="77777777" w:rsidR="00755A56" w:rsidRPr="00C327F6" w:rsidRDefault="00755A5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Theme="majorBidi" w:hAnsiTheme="majorBidi" w:cstheme="majorBidi"/>
          <w:sz w:val="28"/>
          <w:szCs w:val="28"/>
        </w:rPr>
      </w:pPr>
    </w:p>
    <w:p w14:paraId="77F73C97" w14:textId="5F7D3E40" w:rsidR="000E37EF" w:rsidRPr="00C327F6" w:rsidRDefault="007B12EA" w:rsidP="000E3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firstLine="540"/>
        <w:jc w:val="thaiDistribute"/>
        <w:rPr>
          <w:rFonts w:asciiTheme="majorBidi" w:hAnsiTheme="majorBidi"/>
          <w:sz w:val="30"/>
          <w:szCs w:val="30"/>
          <w:cs/>
        </w:rPr>
      </w:pPr>
      <w:r w:rsidRPr="00C327F6">
        <w:rPr>
          <w:rFonts w:asciiTheme="majorBidi" w:hAnsiTheme="majorBidi" w:hint="cs"/>
          <w:sz w:val="30"/>
          <w:szCs w:val="30"/>
          <w:cs/>
        </w:rPr>
        <w:t>ณ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วันที่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/>
          <w:sz w:val="30"/>
          <w:szCs w:val="30"/>
        </w:rPr>
        <w:t xml:space="preserve">31 </w:t>
      </w:r>
      <w:r w:rsidRPr="00C327F6">
        <w:rPr>
          <w:rFonts w:asciiTheme="majorBidi" w:hAnsiTheme="majorBidi" w:hint="cs"/>
          <w:sz w:val="30"/>
          <w:szCs w:val="30"/>
          <w:cs/>
        </w:rPr>
        <w:t>ธันวาคม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="00BD2F2E" w:rsidRPr="00C327F6">
        <w:rPr>
          <w:rFonts w:asciiTheme="majorBidi" w:hAnsiTheme="majorBidi"/>
          <w:sz w:val="30"/>
          <w:szCs w:val="30"/>
        </w:rPr>
        <w:t>2568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สัญญาที่ทำกับกิจการที่เกี่ยวข้องกัน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62DC58E6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firstLine="540"/>
        <w:jc w:val="thaiDistribute"/>
        <w:rPr>
          <w:rFonts w:ascii="Angsana New" w:hAnsi="Angsana New"/>
          <w:sz w:val="28"/>
          <w:szCs w:val="28"/>
        </w:rPr>
      </w:pPr>
    </w:p>
    <w:p w14:paraId="3A4B6D0F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  <w:r w:rsidRPr="00C327F6">
        <w:rPr>
          <w:rFonts w:ascii="Angsana New" w:hAnsi="Angsana New" w:hint="cs"/>
          <w:i/>
          <w:iCs/>
          <w:sz w:val="30"/>
          <w:szCs w:val="30"/>
          <w:cs/>
        </w:rPr>
        <w:t>สัญญาซื้อขายผลิตภัณฑ์</w:t>
      </w:r>
    </w:p>
    <w:p w14:paraId="7AA3BBCD" w14:textId="2247845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บริษัทมีสัญญาซื้อขายเอทิลีนรวมจำนวน </w:t>
      </w:r>
      <w:r w:rsidR="008707C0" w:rsidRPr="00C327F6">
        <w:rPr>
          <w:rFonts w:ascii="Angsana New" w:hAnsi="Angsana New"/>
          <w:sz w:val="30"/>
          <w:szCs w:val="30"/>
        </w:rPr>
        <w:t>3</w:t>
      </w:r>
      <w:r w:rsidRPr="00C327F6">
        <w:rPr>
          <w:rFonts w:ascii="Angsana New" w:hAnsi="Angsana New"/>
          <w:sz w:val="30"/>
          <w:szCs w:val="30"/>
          <w:cs/>
        </w:rPr>
        <w:t xml:space="preserve"> ฉบับ กับกิจการที่เกี่ยวข้องกัน </w:t>
      </w:r>
      <w:r w:rsidRPr="00C327F6">
        <w:rPr>
          <w:rFonts w:ascii="Angsana New" w:hAnsi="Angsana New"/>
          <w:sz w:val="30"/>
          <w:szCs w:val="30"/>
        </w:rPr>
        <w:t>2</w:t>
      </w:r>
      <w:r w:rsidRPr="00C327F6">
        <w:rPr>
          <w:rFonts w:ascii="Angsana New" w:hAnsi="Angsana New"/>
          <w:sz w:val="30"/>
          <w:szCs w:val="30"/>
          <w:cs/>
        </w:rPr>
        <w:t xml:space="preserve"> แห่ง โดยตามสัญญาแต่ละฉบับกำหนดราคาขายอ้างอิงจากราคาเอทิลีนในตลาดโลก สัญญา </w:t>
      </w:r>
      <w:r w:rsidRPr="00C327F6">
        <w:rPr>
          <w:rFonts w:ascii="Angsana New" w:hAnsi="Angsana New"/>
          <w:sz w:val="30"/>
          <w:szCs w:val="30"/>
        </w:rPr>
        <w:t>2</w:t>
      </w:r>
      <w:r w:rsidRPr="00C327F6">
        <w:rPr>
          <w:rFonts w:ascii="Angsana New" w:hAnsi="Angsana New"/>
          <w:sz w:val="30"/>
          <w:szCs w:val="30"/>
          <w:cs/>
        </w:rPr>
        <w:t xml:space="preserve"> ฉบับมีระยะเวลา </w:t>
      </w:r>
      <w:r w:rsidRPr="00C327F6">
        <w:rPr>
          <w:rFonts w:ascii="Angsana New" w:hAnsi="Angsana New"/>
          <w:sz w:val="30"/>
          <w:szCs w:val="30"/>
        </w:rPr>
        <w:t>10</w:t>
      </w:r>
      <w:r w:rsidRPr="00C327F6">
        <w:rPr>
          <w:rFonts w:ascii="Angsana New" w:hAnsi="Angsana New"/>
          <w:sz w:val="30"/>
          <w:szCs w:val="30"/>
          <w:cs/>
        </w:rPr>
        <w:t xml:space="preserve"> ปี และ </w:t>
      </w:r>
      <w:r w:rsidRPr="00C327F6">
        <w:rPr>
          <w:rFonts w:ascii="Angsana New" w:hAnsi="Angsana New"/>
          <w:sz w:val="30"/>
          <w:szCs w:val="30"/>
        </w:rPr>
        <w:t>15</w:t>
      </w:r>
      <w:r w:rsidRPr="00C327F6">
        <w:rPr>
          <w:rFonts w:ascii="Angsana New" w:hAnsi="Angsana New"/>
          <w:sz w:val="30"/>
          <w:szCs w:val="30"/>
          <w:cs/>
        </w:rPr>
        <w:t xml:space="preserve"> ปี  นับจากวันที่ที่มีผลบังคับตามที่ระบุไว้ในแต่ละสัญญา และจะมีผลสิ้นสุดในเดือนธันวาคม </w:t>
      </w:r>
      <w:r w:rsidRPr="00C327F6">
        <w:rPr>
          <w:rFonts w:ascii="Angsana New" w:hAnsi="Angsana New"/>
          <w:sz w:val="30"/>
          <w:szCs w:val="30"/>
        </w:rPr>
        <w:t>2574</w:t>
      </w:r>
      <w:r w:rsidRPr="00C327F6">
        <w:rPr>
          <w:rFonts w:ascii="Angsana New" w:hAnsi="Angsana New"/>
          <w:sz w:val="30"/>
          <w:szCs w:val="30"/>
          <w:cs/>
        </w:rPr>
        <w:t xml:space="preserve"> และเดือนธันวาคม </w:t>
      </w:r>
      <w:r w:rsidRPr="00C327F6">
        <w:rPr>
          <w:rFonts w:ascii="Angsana New" w:hAnsi="Angsana New"/>
          <w:sz w:val="30"/>
          <w:szCs w:val="30"/>
        </w:rPr>
        <w:t>2580</w:t>
      </w:r>
      <w:r w:rsidRPr="00C327F6">
        <w:rPr>
          <w:rFonts w:ascii="Angsana New" w:hAnsi="Angsana New"/>
          <w:sz w:val="30"/>
          <w:szCs w:val="30"/>
          <w:cs/>
        </w:rPr>
        <w:t xml:space="preserve"> ตามลำดับ และอีก </w:t>
      </w:r>
      <w:r w:rsidRPr="00C327F6">
        <w:rPr>
          <w:rFonts w:ascii="Angsana New" w:hAnsi="Angsana New"/>
          <w:sz w:val="30"/>
          <w:szCs w:val="30"/>
        </w:rPr>
        <w:t>1</w:t>
      </w:r>
      <w:r w:rsidRPr="00C327F6">
        <w:rPr>
          <w:rFonts w:ascii="Angsana New" w:hAnsi="Angsana New"/>
          <w:sz w:val="30"/>
          <w:szCs w:val="30"/>
          <w:cs/>
        </w:rPr>
        <w:t xml:space="preserve"> ฉบับมีระยะเวลา </w:t>
      </w:r>
      <w:r w:rsidRPr="00C327F6">
        <w:rPr>
          <w:rFonts w:ascii="Angsana New" w:hAnsi="Angsana New"/>
          <w:sz w:val="30"/>
          <w:szCs w:val="30"/>
        </w:rPr>
        <w:t>10</w:t>
      </w:r>
      <w:r w:rsidRPr="00C327F6">
        <w:rPr>
          <w:rFonts w:ascii="Angsana New" w:hAnsi="Angsana New"/>
          <w:sz w:val="30"/>
          <w:szCs w:val="30"/>
          <w:cs/>
        </w:rPr>
        <w:t xml:space="preserve"> ปี นับจากวันที่โรงงานสามารถเริ่มดำเนินการผลิตเชิงพาณิชย์</w:t>
      </w:r>
    </w:p>
    <w:p w14:paraId="7668A221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8"/>
          <w:szCs w:val="28"/>
        </w:rPr>
      </w:pPr>
    </w:p>
    <w:p w14:paraId="2720B32B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บริษัทมีสัญญาซื้อขายโพรพิลีนรวมจำนวน </w:t>
      </w:r>
      <w:r w:rsidRPr="00C327F6">
        <w:rPr>
          <w:rFonts w:ascii="Angsana New" w:hAnsi="Angsana New"/>
          <w:sz w:val="30"/>
          <w:szCs w:val="30"/>
        </w:rPr>
        <w:t>2</w:t>
      </w:r>
      <w:r w:rsidRPr="00C327F6">
        <w:rPr>
          <w:rFonts w:ascii="Angsana New" w:hAnsi="Angsana New"/>
          <w:sz w:val="30"/>
          <w:szCs w:val="30"/>
          <w:cs/>
        </w:rPr>
        <w:t xml:space="preserve"> ฉบับ กับกิจการที่เกี่ยวข้องกันแห่งหนึ่ง โดยตามสัญญาแต่ละฉบับกำหนดราคาขายอ้างอิงจากราคาเม็ดพลาสติกโพลิโพรพิลีนและราคาโพรพิลีนในตลาดโลก โดยสัญญามีระยะเวลาตั้งแต่ </w:t>
      </w:r>
      <w:r w:rsidRPr="00C327F6">
        <w:rPr>
          <w:rFonts w:ascii="Angsana New" w:hAnsi="Angsana New"/>
          <w:sz w:val="30"/>
          <w:szCs w:val="30"/>
        </w:rPr>
        <w:t>10</w:t>
      </w:r>
      <w:r w:rsidRPr="00C327F6">
        <w:rPr>
          <w:rFonts w:ascii="Angsana New" w:hAnsi="Angsana New"/>
          <w:sz w:val="30"/>
          <w:szCs w:val="30"/>
          <w:cs/>
        </w:rPr>
        <w:t xml:space="preserve"> ปี ถึง </w:t>
      </w:r>
      <w:r w:rsidRPr="00C327F6">
        <w:rPr>
          <w:rFonts w:ascii="Angsana New" w:hAnsi="Angsana New"/>
          <w:sz w:val="30"/>
          <w:szCs w:val="30"/>
        </w:rPr>
        <w:t>15</w:t>
      </w:r>
      <w:r w:rsidRPr="00C327F6">
        <w:rPr>
          <w:rFonts w:ascii="Angsana New" w:hAnsi="Angsana New"/>
          <w:sz w:val="30"/>
          <w:szCs w:val="30"/>
          <w:cs/>
        </w:rPr>
        <w:t xml:space="preserve"> ปี นับจากวันที่ที่มีผลบังคับตามที่ระบุไว้ในแต่ละสัญญา และจะมีผลสิ้นสุดในช่วงเดือนธันวาคม </w:t>
      </w:r>
      <w:r w:rsidRPr="00C327F6">
        <w:rPr>
          <w:rFonts w:ascii="Angsana New" w:hAnsi="Angsana New"/>
          <w:sz w:val="30"/>
          <w:szCs w:val="30"/>
        </w:rPr>
        <w:t>2573</w:t>
      </w:r>
      <w:r w:rsidRPr="00C327F6">
        <w:rPr>
          <w:rFonts w:ascii="Angsana New" w:hAnsi="Angsana New"/>
          <w:sz w:val="30"/>
          <w:szCs w:val="30"/>
          <w:cs/>
        </w:rPr>
        <w:t xml:space="preserve"> ถึงเดือนธันวาคม </w:t>
      </w:r>
      <w:r w:rsidRPr="00C327F6">
        <w:rPr>
          <w:rFonts w:ascii="Angsana New" w:hAnsi="Angsana New"/>
          <w:sz w:val="30"/>
          <w:szCs w:val="30"/>
        </w:rPr>
        <w:t>2580</w:t>
      </w:r>
    </w:p>
    <w:p w14:paraId="2C8630BE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8"/>
          <w:szCs w:val="28"/>
        </w:rPr>
      </w:pPr>
    </w:p>
    <w:p w14:paraId="3308C4BD" w14:textId="255F3A75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 w:hint="cs"/>
          <w:sz w:val="30"/>
          <w:szCs w:val="30"/>
          <w:cs/>
        </w:rPr>
        <w:t>บริษัทมีสัญญาซื้อขายเอทิลีนออกไซด์รวมจำนวน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/>
          <w:sz w:val="30"/>
          <w:szCs w:val="30"/>
        </w:rPr>
        <w:t>2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</w:rPr>
        <w:t>ฉบับกับกิจการที่เกี่ยวข้องกัน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/>
          <w:sz w:val="30"/>
          <w:szCs w:val="30"/>
        </w:rPr>
        <w:t>2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</w:rPr>
        <w:t>แห่ง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</w:rPr>
        <w:t>โดยตามสัญญากำหนดราคาขายอ้างอิงจากรา</w:t>
      </w:r>
      <w:r w:rsidR="00F556EF" w:rsidRPr="00C327F6">
        <w:rPr>
          <w:rFonts w:ascii="Angsana New" w:hAnsi="Angsana New" w:hint="cs"/>
          <w:sz w:val="30"/>
          <w:szCs w:val="30"/>
          <w:cs/>
        </w:rPr>
        <w:t>ค</w:t>
      </w:r>
      <w:r w:rsidRPr="00C327F6">
        <w:rPr>
          <w:rFonts w:ascii="Angsana New" w:hAnsi="Angsana New" w:hint="cs"/>
          <w:sz w:val="30"/>
          <w:szCs w:val="30"/>
          <w:cs/>
        </w:rPr>
        <w:t>าเอทิลีนในตลาดโลก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</w:rPr>
        <w:t>สัญญาหนึ่งฉบับมีระยะเวลา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/>
          <w:sz w:val="30"/>
          <w:szCs w:val="30"/>
        </w:rPr>
        <w:t>15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</w:rPr>
        <w:t>ปี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</w:rPr>
        <w:t>นับจากวันที่ที่มีผลบัง</w:t>
      </w:r>
      <w:r w:rsidR="00F556EF" w:rsidRPr="00C327F6">
        <w:rPr>
          <w:rFonts w:ascii="Angsana New" w:hAnsi="Angsana New" w:hint="cs"/>
          <w:sz w:val="30"/>
          <w:szCs w:val="30"/>
          <w:cs/>
        </w:rPr>
        <w:t>คั</w:t>
      </w:r>
      <w:r w:rsidRPr="00C327F6">
        <w:rPr>
          <w:rFonts w:ascii="Angsana New" w:hAnsi="Angsana New" w:hint="cs"/>
          <w:sz w:val="30"/>
          <w:szCs w:val="30"/>
          <w:cs/>
        </w:rPr>
        <w:t>บตามที่ระบุไว้ในสัญญา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</w:rPr>
        <w:t>จะมีผลสิ้นสุดในเดือนมีนาคม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/>
          <w:sz w:val="30"/>
          <w:szCs w:val="30"/>
        </w:rPr>
        <w:t>2574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</w:rPr>
        <w:t>และเดือนสิงหาคม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/>
          <w:sz w:val="30"/>
          <w:szCs w:val="30"/>
        </w:rPr>
        <w:t>2578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</w:rPr>
        <w:t>สามารถต่ออายุโดยอัตโนมัติ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</w:rPr>
        <w:t>และสามารถสิ้นสุดสัญญาโดยบอกกล่าวให้อีกฝ่ายหนึ่ง</w:t>
      </w:r>
      <w:r w:rsidR="00F556EF" w:rsidRPr="00C327F6">
        <w:rPr>
          <w:rFonts w:ascii="Angsana New" w:hAnsi="Angsana New" w:hint="cs"/>
          <w:sz w:val="30"/>
          <w:szCs w:val="30"/>
          <w:cs/>
        </w:rPr>
        <w:t>ท</w:t>
      </w:r>
      <w:r w:rsidRPr="00C327F6">
        <w:rPr>
          <w:rFonts w:ascii="Angsana New" w:hAnsi="Angsana New" w:hint="cs"/>
          <w:sz w:val="30"/>
          <w:szCs w:val="30"/>
          <w:cs/>
        </w:rPr>
        <w:t>ราบเป็นลายลักษณ์อักษรล่วงหน้าไม่น้อยกว่า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/>
          <w:sz w:val="30"/>
          <w:szCs w:val="30"/>
        </w:rPr>
        <w:t>2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</w:rPr>
        <w:t>ปี</w:t>
      </w:r>
    </w:p>
    <w:p w14:paraId="4EEC2A25" w14:textId="77777777" w:rsidR="008B4195" w:rsidRPr="00C327F6" w:rsidRDefault="008B4195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8"/>
          <w:szCs w:val="28"/>
        </w:rPr>
      </w:pPr>
    </w:p>
    <w:p w14:paraId="58560CA9" w14:textId="1232974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บริษัทมีสัญญาซื้อขายโมโนเอทิลีนไกลคอลกับกิจการที่เกี่ยวข้องกันแห่งหนึ่ง โดยราคาซื้อขายเป็นไปตามที่กำหนดในสัญญา สัญญามีระยะเวลา </w:t>
      </w:r>
      <w:r w:rsidRPr="00C327F6">
        <w:rPr>
          <w:rFonts w:ascii="Angsana New" w:hAnsi="Angsana New"/>
          <w:sz w:val="30"/>
          <w:szCs w:val="30"/>
        </w:rPr>
        <w:t xml:space="preserve">2 </w:t>
      </w:r>
      <w:r w:rsidRPr="00C327F6">
        <w:rPr>
          <w:rFonts w:ascii="Angsana New" w:hAnsi="Angsana New"/>
          <w:sz w:val="30"/>
          <w:szCs w:val="30"/>
          <w:cs/>
        </w:rPr>
        <w:t xml:space="preserve">ปี นับจากวันที่ที่มีผลบังคับตามที่ระบุไว้ในสัญญา และจะมีผลสิ้นสุดในเดือนธันวาคม </w:t>
      </w:r>
      <w:r w:rsidRPr="00C327F6">
        <w:rPr>
          <w:rFonts w:ascii="Angsana New" w:hAnsi="Angsana New"/>
          <w:sz w:val="30"/>
          <w:szCs w:val="30"/>
        </w:rPr>
        <w:t>2569</w:t>
      </w:r>
    </w:p>
    <w:p w14:paraId="78308722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14"/>
          <w:szCs w:val="14"/>
        </w:rPr>
      </w:pPr>
    </w:p>
    <w:p w14:paraId="78BD1816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lastRenderedPageBreak/>
        <w:t>บริษัทมีสัญญาซื้อขายโพรพิลีนออกไซด์กับกิจการที่เกี่ยวข้องกันแห่งหนึ่ง โดยราคาขายอ้างอิงจากราคา</w:t>
      </w:r>
      <w:r w:rsidRPr="00C327F6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C327F6">
        <w:rPr>
          <w:rFonts w:ascii="Angsana New" w:hAnsi="Angsana New"/>
          <w:sz w:val="30"/>
          <w:szCs w:val="30"/>
          <w:cs/>
        </w:rPr>
        <w:t xml:space="preserve">โพรพิลีนออกไซด์ที่ประกาศในตลาด สัญญามีระยะเวลา </w:t>
      </w:r>
      <w:r w:rsidRPr="00C327F6">
        <w:rPr>
          <w:rFonts w:ascii="Angsana New" w:hAnsi="Angsana New"/>
          <w:sz w:val="30"/>
          <w:szCs w:val="30"/>
        </w:rPr>
        <w:t xml:space="preserve">15 </w:t>
      </w:r>
      <w:r w:rsidRPr="00C327F6">
        <w:rPr>
          <w:rFonts w:ascii="Angsana New" w:hAnsi="Angsana New"/>
          <w:sz w:val="30"/>
          <w:szCs w:val="30"/>
          <w:cs/>
        </w:rPr>
        <w:t xml:space="preserve">ปี และจะมีผลสิ้นสุดในเดือนธันวาคม </w:t>
      </w:r>
      <w:r w:rsidRPr="00C327F6">
        <w:rPr>
          <w:rFonts w:ascii="Angsana New" w:hAnsi="Angsana New"/>
          <w:sz w:val="30"/>
          <w:szCs w:val="30"/>
        </w:rPr>
        <w:t>2578</w:t>
      </w:r>
    </w:p>
    <w:p w14:paraId="09520433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2A77C3EA" w14:textId="4A581994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บริษัทมีสัญญาซื้อขายอะซีโตนรวมจำนวน </w:t>
      </w:r>
      <w:r w:rsidRPr="00C327F6">
        <w:rPr>
          <w:rFonts w:ascii="Angsana New" w:hAnsi="Angsana New"/>
          <w:sz w:val="30"/>
          <w:szCs w:val="30"/>
        </w:rPr>
        <w:t xml:space="preserve">2 </w:t>
      </w:r>
      <w:r w:rsidRPr="00C327F6">
        <w:rPr>
          <w:rFonts w:ascii="Angsana New" w:hAnsi="Angsana New"/>
          <w:sz w:val="30"/>
          <w:szCs w:val="30"/>
          <w:cs/>
        </w:rPr>
        <w:t xml:space="preserve">ฉบับกับกิจการที่เกี่ยวข้องกันแห่งหนึ่ง โดยราคาซื้อขายเป็นไปตามที่กำหนดในสัญญา สัญญามีระยะเวลา </w:t>
      </w:r>
      <w:r w:rsidRPr="00C327F6">
        <w:rPr>
          <w:rFonts w:ascii="Angsana New" w:hAnsi="Angsana New"/>
          <w:sz w:val="30"/>
          <w:szCs w:val="30"/>
        </w:rPr>
        <w:t xml:space="preserve">1 </w:t>
      </w:r>
      <w:r w:rsidRPr="00C327F6">
        <w:rPr>
          <w:rFonts w:ascii="Angsana New" w:hAnsi="Angsana New"/>
          <w:sz w:val="30"/>
          <w:szCs w:val="30"/>
          <w:cs/>
        </w:rPr>
        <w:t>ปี นับจากวันที่มีผลบังคับตามที่ระบุไว้ในแต่ละสัญญา และจะมีผลสิ้นสุด</w:t>
      </w:r>
      <w:r w:rsidRPr="00C327F6">
        <w:rPr>
          <w:rFonts w:ascii="Angsana New" w:hAnsi="Angsana New" w:hint="cs"/>
          <w:sz w:val="30"/>
          <w:szCs w:val="30"/>
          <w:cs/>
        </w:rPr>
        <w:t xml:space="preserve">    </w:t>
      </w:r>
      <w:r w:rsidRPr="00C327F6">
        <w:rPr>
          <w:rFonts w:ascii="Angsana New" w:hAnsi="Angsana New"/>
          <w:sz w:val="30"/>
          <w:szCs w:val="30"/>
          <w:cs/>
        </w:rPr>
        <w:t xml:space="preserve">ในเดือนธันวาคม </w:t>
      </w:r>
      <w:r w:rsidRPr="00C327F6">
        <w:rPr>
          <w:rFonts w:ascii="Angsana New" w:hAnsi="Angsana New"/>
          <w:sz w:val="30"/>
          <w:szCs w:val="30"/>
        </w:rPr>
        <w:t>256</w:t>
      </w:r>
      <w:r w:rsidR="006B6AC7" w:rsidRPr="00C327F6">
        <w:rPr>
          <w:rFonts w:ascii="Angsana New" w:hAnsi="Angsana New"/>
          <w:sz w:val="30"/>
          <w:szCs w:val="30"/>
        </w:rPr>
        <w:t>9</w:t>
      </w:r>
    </w:p>
    <w:p w14:paraId="4FA3A200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538ACA77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  <w:r w:rsidRPr="00C327F6">
        <w:rPr>
          <w:rFonts w:ascii="Angsana New" w:hAnsi="Angsana New"/>
          <w:i/>
          <w:iCs/>
          <w:sz w:val="30"/>
          <w:szCs w:val="30"/>
          <w:cs/>
        </w:rPr>
        <w:t xml:space="preserve">สัญญาซื้อขายผลิตภัณฑ์พลอยได้  </w:t>
      </w:r>
    </w:p>
    <w:p w14:paraId="0E8629B9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บริษัทมีสัญญาซื้อขายไฮโดรเจนกับกิจการที่เกี่ยวข้องกันแห่งหนึ่ง โดยตามสัญญากำหนดราคาขายที่อ้างอิงจากราคาก๊าซธรรมชาติสำหรับอุตสาหกรรม สัญญามีระยะเวลา </w:t>
      </w:r>
      <w:r w:rsidRPr="00C327F6">
        <w:rPr>
          <w:rFonts w:ascii="Angsana New" w:hAnsi="Angsana New"/>
          <w:sz w:val="30"/>
          <w:szCs w:val="30"/>
        </w:rPr>
        <w:t xml:space="preserve">19 </w:t>
      </w:r>
      <w:r w:rsidRPr="00C327F6">
        <w:rPr>
          <w:rFonts w:ascii="Angsana New" w:hAnsi="Angsana New"/>
          <w:sz w:val="30"/>
          <w:szCs w:val="30"/>
          <w:cs/>
        </w:rPr>
        <w:t xml:space="preserve">ปี </w:t>
      </w:r>
      <w:r w:rsidRPr="00C327F6">
        <w:rPr>
          <w:rFonts w:ascii="Angsana New" w:hAnsi="Angsana New"/>
          <w:sz w:val="30"/>
          <w:szCs w:val="30"/>
        </w:rPr>
        <w:t xml:space="preserve">9 </w:t>
      </w:r>
      <w:r w:rsidRPr="00C327F6">
        <w:rPr>
          <w:rFonts w:ascii="Angsana New" w:hAnsi="Angsana New"/>
          <w:sz w:val="30"/>
          <w:szCs w:val="30"/>
          <w:cs/>
        </w:rPr>
        <w:t xml:space="preserve">เดือน และจะมีผลสิ้นสุดในช่วงเดือนธันวาคม </w:t>
      </w:r>
      <w:r w:rsidRPr="00C327F6">
        <w:rPr>
          <w:rFonts w:ascii="Angsana New" w:hAnsi="Angsana New"/>
          <w:sz w:val="30"/>
          <w:szCs w:val="30"/>
        </w:rPr>
        <w:t>2571</w:t>
      </w:r>
    </w:p>
    <w:p w14:paraId="4BFB66AA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69E540A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  <w:r w:rsidRPr="00C327F6">
        <w:rPr>
          <w:rFonts w:ascii="Angsana New" w:hAnsi="Angsana New" w:hint="cs"/>
          <w:i/>
          <w:iCs/>
          <w:sz w:val="30"/>
          <w:szCs w:val="30"/>
          <w:cs/>
        </w:rPr>
        <w:t>สัญญาซื้อขายสาธารณูปการและบริการอื่นๆ</w:t>
      </w:r>
    </w:p>
    <w:p w14:paraId="030AB3AA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บริษัทมีสัญญาการจำหน่ายไฟฟ้าจำนวน </w:t>
      </w:r>
      <w:r w:rsidRPr="00C327F6">
        <w:rPr>
          <w:rFonts w:ascii="Angsana New" w:hAnsi="Angsana New"/>
          <w:sz w:val="30"/>
          <w:szCs w:val="30"/>
        </w:rPr>
        <w:t xml:space="preserve">2 </w:t>
      </w:r>
      <w:r w:rsidRPr="00C327F6">
        <w:rPr>
          <w:rFonts w:ascii="Angsana New" w:hAnsi="Angsana New"/>
          <w:sz w:val="30"/>
          <w:szCs w:val="30"/>
          <w:cs/>
        </w:rPr>
        <w:t xml:space="preserve">ฉบับกับกิจการที่เกี่ยวข้องกัน </w:t>
      </w:r>
      <w:r w:rsidRPr="00C327F6">
        <w:rPr>
          <w:rFonts w:ascii="Angsana New" w:hAnsi="Angsana New"/>
          <w:sz w:val="30"/>
          <w:szCs w:val="30"/>
        </w:rPr>
        <w:t xml:space="preserve">2 </w:t>
      </w:r>
      <w:r w:rsidRPr="00C327F6">
        <w:rPr>
          <w:rFonts w:ascii="Angsana New" w:hAnsi="Angsana New"/>
          <w:sz w:val="30"/>
          <w:szCs w:val="30"/>
          <w:cs/>
        </w:rPr>
        <w:t xml:space="preserve">แห่ง โดยตามสัญญากำหนดราคาขายอ้างอิงจากราคาของการไฟฟ้าส่วนภูมิภาค สัญญามีระยะเวลา </w:t>
      </w:r>
      <w:r w:rsidRPr="00C327F6">
        <w:rPr>
          <w:rFonts w:ascii="Angsana New" w:hAnsi="Angsana New"/>
          <w:sz w:val="30"/>
          <w:szCs w:val="30"/>
        </w:rPr>
        <w:t xml:space="preserve">2 </w:t>
      </w:r>
      <w:r w:rsidRPr="00C327F6">
        <w:rPr>
          <w:rFonts w:ascii="Angsana New" w:hAnsi="Angsana New"/>
          <w:sz w:val="30"/>
          <w:szCs w:val="30"/>
          <w:cs/>
        </w:rPr>
        <w:t xml:space="preserve">ปี และ </w:t>
      </w:r>
      <w:r w:rsidRPr="00C327F6">
        <w:rPr>
          <w:rFonts w:ascii="Angsana New" w:hAnsi="Angsana New"/>
          <w:sz w:val="30"/>
          <w:szCs w:val="30"/>
        </w:rPr>
        <w:t xml:space="preserve">15 </w:t>
      </w:r>
      <w:r w:rsidRPr="00C327F6">
        <w:rPr>
          <w:rFonts w:ascii="Angsana New" w:hAnsi="Angsana New"/>
          <w:sz w:val="30"/>
          <w:szCs w:val="30"/>
          <w:cs/>
        </w:rPr>
        <w:t xml:space="preserve">ปี นับจากวันที่ที่มีผลบังคับตามที่ระบุไว้ในแต่ละสัญญา และจะมีผลสิ้นสุดในเดือนมิถุนายน </w:t>
      </w:r>
      <w:r w:rsidRPr="00C327F6">
        <w:rPr>
          <w:rFonts w:ascii="Angsana New" w:hAnsi="Angsana New"/>
          <w:sz w:val="30"/>
          <w:szCs w:val="30"/>
        </w:rPr>
        <w:t xml:space="preserve">2570 </w:t>
      </w:r>
      <w:r w:rsidRPr="00C327F6">
        <w:rPr>
          <w:rFonts w:ascii="Angsana New" w:hAnsi="Angsana New"/>
          <w:sz w:val="30"/>
          <w:szCs w:val="30"/>
          <w:cs/>
        </w:rPr>
        <w:t xml:space="preserve">และเดือนกันยายน </w:t>
      </w:r>
      <w:r w:rsidRPr="00C327F6">
        <w:rPr>
          <w:rFonts w:ascii="Angsana New" w:hAnsi="Angsana New"/>
          <w:sz w:val="30"/>
          <w:szCs w:val="30"/>
        </w:rPr>
        <w:t xml:space="preserve">2572 </w:t>
      </w:r>
      <w:r w:rsidRPr="00C327F6">
        <w:rPr>
          <w:rFonts w:ascii="Angsana New" w:hAnsi="Angsana New"/>
          <w:sz w:val="30"/>
          <w:szCs w:val="30"/>
          <w:cs/>
        </w:rPr>
        <w:t>ตามลำดับ</w:t>
      </w:r>
    </w:p>
    <w:p w14:paraId="4C9B44CB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7BAAF6E3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บริษัทมีสัญญาการจำหน่ายสาธารณูปการจำนวน </w:t>
      </w:r>
      <w:r w:rsidRPr="00C327F6">
        <w:rPr>
          <w:rFonts w:ascii="Angsana New" w:hAnsi="Angsana New"/>
          <w:sz w:val="30"/>
          <w:szCs w:val="30"/>
        </w:rPr>
        <w:t xml:space="preserve">8 </w:t>
      </w:r>
      <w:r w:rsidRPr="00C327F6">
        <w:rPr>
          <w:rFonts w:ascii="Angsana New" w:hAnsi="Angsana New"/>
          <w:sz w:val="30"/>
          <w:szCs w:val="30"/>
          <w:cs/>
        </w:rPr>
        <w:t xml:space="preserve">ฉบับ เพื่อจำหน่ายสาธารณูปการต่าง ๆ เช่น ไฟฟ้า ไอน้ำ และน้ำปรับสภาพ กับกิจการที่เกี่ยวข้องกันแห่งหนึ่ง สัญญามีระยะเวลาตั้งแต่ </w:t>
      </w:r>
      <w:r w:rsidRPr="00C327F6">
        <w:rPr>
          <w:rFonts w:ascii="Angsana New" w:hAnsi="Angsana New"/>
          <w:sz w:val="30"/>
          <w:szCs w:val="30"/>
        </w:rPr>
        <w:t xml:space="preserve">12 </w:t>
      </w:r>
      <w:r w:rsidRPr="00C327F6">
        <w:rPr>
          <w:rFonts w:ascii="Angsana New" w:hAnsi="Angsana New"/>
          <w:sz w:val="30"/>
          <w:szCs w:val="30"/>
          <w:cs/>
        </w:rPr>
        <w:t xml:space="preserve">ปี ถึง </w:t>
      </w:r>
      <w:r w:rsidRPr="00C327F6">
        <w:rPr>
          <w:rFonts w:ascii="Angsana New" w:hAnsi="Angsana New"/>
          <w:sz w:val="30"/>
          <w:szCs w:val="30"/>
        </w:rPr>
        <w:t xml:space="preserve">22 </w:t>
      </w:r>
      <w:r w:rsidRPr="00C327F6">
        <w:rPr>
          <w:rFonts w:ascii="Angsana New" w:hAnsi="Angsana New"/>
          <w:sz w:val="30"/>
          <w:szCs w:val="30"/>
          <w:cs/>
        </w:rPr>
        <w:t xml:space="preserve">ปี </w:t>
      </w:r>
      <w:r w:rsidRPr="00C327F6">
        <w:rPr>
          <w:rFonts w:ascii="Angsana New" w:hAnsi="Angsana New"/>
          <w:sz w:val="30"/>
          <w:szCs w:val="30"/>
        </w:rPr>
        <w:t xml:space="preserve">9 </w:t>
      </w:r>
      <w:r w:rsidRPr="00C327F6">
        <w:rPr>
          <w:rFonts w:ascii="Angsana New" w:hAnsi="Angsana New"/>
          <w:sz w:val="30"/>
          <w:szCs w:val="30"/>
          <w:cs/>
        </w:rPr>
        <w:t>เดือน นับจากวันที่ที่มี</w:t>
      </w:r>
      <w:r w:rsidRPr="00C327F6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C327F6">
        <w:rPr>
          <w:rFonts w:ascii="Angsana New" w:hAnsi="Angsana New"/>
          <w:sz w:val="30"/>
          <w:szCs w:val="30"/>
          <w:cs/>
        </w:rPr>
        <w:t xml:space="preserve">ผลบังคับตามที่ระบุไว้ในแต่ละสัญญา และจะมีผลสิ้นสุดในช่วงเดือนธันวาคม </w:t>
      </w:r>
      <w:r w:rsidRPr="00C327F6">
        <w:rPr>
          <w:rFonts w:ascii="Angsana New" w:hAnsi="Angsana New"/>
          <w:sz w:val="30"/>
          <w:szCs w:val="30"/>
        </w:rPr>
        <w:t xml:space="preserve">2571 </w:t>
      </w:r>
      <w:r w:rsidRPr="00C327F6">
        <w:rPr>
          <w:rFonts w:ascii="Angsana New" w:hAnsi="Angsana New"/>
          <w:sz w:val="30"/>
          <w:szCs w:val="30"/>
          <w:cs/>
        </w:rPr>
        <w:t xml:space="preserve">ถึงเดือนธันวาคม </w:t>
      </w:r>
      <w:r w:rsidRPr="00C327F6">
        <w:rPr>
          <w:rFonts w:ascii="Angsana New" w:hAnsi="Angsana New"/>
          <w:sz w:val="30"/>
          <w:szCs w:val="30"/>
        </w:rPr>
        <w:t>2581</w:t>
      </w:r>
    </w:p>
    <w:p w14:paraId="68CE5CD2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4FCBD5F4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บริษัทและบริษัทย่อยหลายแห่งมีสัญญาซื้อขายไฟฟ้า ไอน้ำและน้ำเพื่อการอุตสาหกรรมจำนวนหลายฉบับกับกิจการที่เกี่ยวข้องกัน </w:t>
      </w:r>
      <w:r w:rsidRPr="00C327F6">
        <w:rPr>
          <w:rFonts w:ascii="Angsana New" w:hAnsi="Angsana New"/>
          <w:sz w:val="30"/>
          <w:szCs w:val="30"/>
        </w:rPr>
        <w:t xml:space="preserve">2 </w:t>
      </w:r>
      <w:r w:rsidRPr="00C327F6">
        <w:rPr>
          <w:rFonts w:ascii="Angsana New" w:hAnsi="Angsana New"/>
          <w:sz w:val="30"/>
          <w:szCs w:val="30"/>
          <w:cs/>
        </w:rPr>
        <w:t xml:space="preserve">แห่ง สัญญามีระยะเวลาตั้งแต่ </w:t>
      </w:r>
      <w:r w:rsidRPr="00C327F6">
        <w:rPr>
          <w:rFonts w:ascii="Angsana New" w:hAnsi="Angsana New"/>
          <w:sz w:val="30"/>
          <w:szCs w:val="30"/>
        </w:rPr>
        <w:t xml:space="preserve">2 </w:t>
      </w:r>
      <w:r w:rsidRPr="00C327F6">
        <w:rPr>
          <w:rFonts w:ascii="Angsana New" w:hAnsi="Angsana New"/>
          <w:sz w:val="30"/>
          <w:szCs w:val="30"/>
          <w:cs/>
        </w:rPr>
        <w:t xml:space="preserve">ปี </w:t>
      </w:r>
      <w:r w:rsidRPr="00C327F6">
        <w:rPr>
          <w:rFonts w:ascii="Angsana New" w:hAnsi="Angsana New"/>
          <w:sz w:val="30"/>
          <w:szCs w:val="30"/>
        </w:rPr>
        <w:t xml:space="preserve">6 </w:t>
      </w:r>
      <w:r w:rsidRPr="00C327F6">
        <w:rPr>
          <w:rFonts w:ascii="Angsana New" w:hAnsi="Angsana New"/>
          <w:sz w:val="30"/>
          <w:szCs w:val="30"/>
          <w:cs/>
        </w:rPr>
        <w:t xml:space="preserve">เดือน ถึง </w:t>
      </w:r>
      <w:r w:rsidRPr="00C327F6">
        <w:rPr>
          <w:rFonts w:ascii="Angsana New" w:hAnsi="Angsana New"/>
          <w:sz w:val="30"/>
          <w:szCs w:val="30"/>
        </w:rPr>
        <w:t xml:space="preserve">25 </w:t>
      </w:r>
      <w:r w:rsidRPr="00C327F6">
        <w:rPr>
          <w:rFonts w:ascii="Angsana New" w:hAnsi="Angsana New"/>
          <w:sz w:val="30"/>
          <w:szCs w:val="30"/>
          <w:cs/>
        </w:rPr>
        <w:t xml:space="preserve">ปี นับจากวันที่ที่มีผลบังคับตามที่ระบุไว้ในแต่ละสัญญา และจะมีผลสิ้นสุดในช่วงเดือนมีนาคม </w:t>
      </w:r>
      <w:r w:rsidRPr="00C327F6">
        <w:rPr>
          <w:rFonts w:ascii="Angsana New" w:hAnsi="Angsana New"/>
          <w:sz w:val="30"/>
          <w:szCs w:val="30"/>
        </w:rPr>
        <w:t xml:space="preserve">2569 </w:t>
      </w:r>
      <w:r w:rsidRPr="00C327F6">
        <w:rPr>
          <w:rFonts w:ascii="Angsana New" w:hAnsi="Angsana New"/>
          <w:sz w:val="30"/>
          <w:szCs w:val="30"/>
          <w:cs/>
        </w:rPr>
        <w:t xml:space="preserve">ถึงเดือนมิถุนายน </w:t>
      </w:r>
      <w:r w:rsidRPr="00C327F6">
        <w:rPr>
          <w:rFonts w:ascii="Angsana New" w:hAnsi="Angsana New"/>
          <w:sz w:val="30"/>
          <w:szCs w:val="30"/>
        </w:rPr>
        <w:t xml:space="preserve">2588 </w:t>
      </w:r>
      <w:r w:rsidRPr="00C327F6">
        <w:rPr>
          <w:rFonts w:ascii="Angsana New" w:hAnsi="Angsana New"/>
          <w:sz w:val="30"/>
          <w:szCs w:val="30"/>
          <w:cs/>
        </w:rPr>
        <w:t>และสัญญาอีกฉบับจะมีผลบังคับต่อเนื่องโดยอัตโนมัติ 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59DBE089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6341BB03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บริษัทมีสัญญาบริการถังเก็บผลิตภัณฑ์และสาธารณูปโภคที่เกี่ยวข้องและการจัดส่งผลิตภัณฑ์ให้กับกิจการที่เกี่ยวข้องกัน สัญญามีระยะเวลา </w:t>
      </w:r>
      <w:r w:rsidRPr="00C327F6">
        <w:rPr>
          <w:rFonts w:ascii="Angsana New" w:hAnsi="Angsana New"/>
          <w:sz w:val="30"/>
          <w:szCs w:val="30"/>
        </w:rPr>
        <w:t xml:space="preserve">4 </w:t>
      </w:r>
      <w:r w:rsidRPr="00C327F6">
        <w:rPr>
          <w:rFonts w:ascii="Angsana New" w:hAnsi="Angsana New"/>
          <w:sz w:val="30"/>
          <w:szCs w:val="30"/>
          <w:cs/>
        </w:rPr>
        <w:t xml:space="preserve">ปี ถึง </w:t>
      </w:r>
      <w:r w:rsidRPr="00C327F6">
        <w:rPr>
          <w:rFonts w:ascii="Angsana New" w:hAnsi="Angsana New"/>
          <w:sz w:val="30"/>
          <w:szCs w:val="30"/>
        </w:rPr>
        <w:t xml:space="preserve">20 </w:t>
      </w:r>
      <w:r w:rsidRPr="00C327F6">
        <w:rPr>
          <w:rFonts w:ascii="Angsana New" w:hAnsi="Angsana New"/>
          <w:sz w:val="30"/>
          <w:szCs w:val="30"/>
          <w:cs/>
        </w:rPr>
        <w:t xml:space="preserve">ปี นับแต่วันที่ที่มีผลบังคับตามที่ระบุไว้ในสัญญา และจะมีผลสิ้นสุดในช่วงเดือนมีนาคม </w:t>
      </w:r>
      <w:r w:rsidRPr="00C327F6">
        <w:rPr>
          <w:rFonts w:ascii="Angsana New" w:hAnsi="Angsana New"/>
          <w:sz w:val="30"/>
          <w:szCs w:val="30"/>
        </w:rPr>
        <w:t xml:space="preserve">2571 </w:t>
      </w:r>
      <w:r w:rsidRPr="00C327F6">
        <w:rPr>
          <w:rFonts w:ascii="Angsana New" w:hAnsi="Angsana New"/>
          <w:sz w:val="30"/>
          <w:szCs w:val="30"/>
          <w:cs/>
        </w:rPr>
        <w:t xml:space="preserve">ถึงเดือนมีนาคม </w:t>
      </w:r>
      <w:r w:rsidRPr="00C327F6">
        <w:rPr>
          <w:rFonts w:ascii="Angsana New" w:hAnsi="Angsana New"/>
          <w:sz w:val="30"/>
          <w:szCs w:val="30"/>
        </w:rPr>
        <w:t xml:space="preserve">2582 </w:t>
      </w:r>
      <w:r w:rsidRPr="00C327F6">
        <w:rPr>
          <w:rFonts w:ascii="Angsana New" w:hAnsi="Angsana New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4B1D4436" w14:textId="77777777" w:rsidR="008B4195" w:rsidRPr="00C327F6" w:rsidRDefault="008B4195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679555FA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  <w:r w:rsidRPr="00C327F6">
        <w:rPr>
          <w:rFonts w:ascii="Angsana New" w:hAnsi="Angsana New"/>
          <w:i/>
          <w:iCs/>
          <w:sz w:val="30"/>
          <w:szCs w:val="30"/>
          <w:cs/>
        </w:rPr>
        <w:t>สัญญาซื้อขายวัตถุดิบและก๊าซเชื้อเพลิง</w:t>
      </w:r>
    </w:p>
    <w:p w14:paraId="671051E0" w14:textId="57F8ADED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บริษัทและบริษัทย่อยแห่งหนึ่ง ได้ทำสัญญาซื้อขายก๊าซธรรมชาติจำนวนหลายฉบับกับบริษัทใหญ่ ซึ่งสัญญามีระยะเวลาตั้งแต่ </w:t>
      </w:r>
      <w:r w:rsidR="00592355" w:rsidRPr="00C327F6">
        <w:rPr>
          <w:rFonts w:ascii="Angsana New" w:hAnsi="Angsana New"/>
          <w:sz w:val="30"/>
          <w:szCs w:val="30"/>
        </w:rPr>
        <w:t xml:space="preserve">5 </w:t>
      </w:r>
      <w:r w:rsidR="00592355" w:rsidRPr="00C327F6">
        <w:rPr>
          <w:rFonts w:ascii="Angsana New" w:hAnsi="Angsana New" w:hint="cs"/>
          <w:sz w:val="30"/>
          <w:szCs w:val="30"/>
          <w:cs/>
        </w:rPr>
        <w:t>ปี</w:t>
      </w:r>
      <w:r w:rsidRPr="00C327F6">
        <w:rPr>
          <w:rFonts w:ascii="Angsana New" w:hAnsi="Angsana New"/>
          <w:sz w:val="30"/>
          <w:szCs w:val="30"/>
          <w:cs/>
        </w:rPr>
        <w:t xml:space="preserve"> ถึง </w:t>
      </w:r>
      <w:r w:rsidRPr="00C327F6">
        <w:rPr>
          <w:rFonts w:ascii="Angsana New" w:hAnsi="Angsana New"/>
          <w:sz w:val="30"/>
          <w:szCs w:val="30"/>
        </w:rPr>
        <w:t xml:space="preserve">25 </w:t>
      </w:r>
      <w:r w:rsidRPr="00C327F6">
        <w:rPr>
          <w:rFonts w:ascii="Angsana New" w:hAnsi="Angsana New"/>
          <w:sz w:val="30"/>
          <w:szCs w:val="30"/>
          <w:cs/>
        </w:rPr>
        <w:t>ปี นับจากวันที่ที่มีผลบังคับตามที่ระบุไว้ในแต่ละสัญญา และจะมีผลสิ้นสุดในช่วงเดือน</w:t>
      </w:r>
      <w:r w:rsidR="00592355" w:rsidRPr="00C327F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92355" w:rsidRPr="00C327F6">
        <w:rPr>
          <w:rFonts w:ascii="Angsana New" w:hAnsi="Angsana New"/>
          <w:sz w:val="30"/>
          <w:szCs w:val="30"/>
        </w:rPr>
        <w:t>2569</w:t>
      </w:r>
      <w:r w:rsidRPr="00C327F6">
        <w:rPr>
          <w:rFonts w:ascii="Angsana New" w:hAnsi="Angsana New"/>
          <w:sz w:val="30"/>
          <w:szCs w:val="30"/>
        </w:rPr>
        <w:t xml:space="preserve"> </w:t>
      </w:r>
      <w:r w:rsidRPr="00C327F6">
        <w:rPr>
          <w:rFonts w:ascii="Angsana New" w:hAnsi="Angsana New"/>
          <w:sz w:val="30"/>
          <w:szCs w:val="30"/>
          <w:cs/>
        </w:rPr>
        <w:t xml:space="preserve">ถึงเดือนธันวาคม </w:t>
      </w:r>
      <w:r w:rsidRPr="00C327F6">
        <w:rPr>
          <w:rFonts w:ascii="Angsana New" w:hAnsi="Angsana New"/>
          <w:sz w:val="30"/>
          <w:szCs w:val="30"/>
        </w:rPr>
        <w:t>2590</w:t>
      </w:r>
    </w:p>
    <w:p w14:paraId="7821FA74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4A922C8D" w14:textId="0B85FD41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lastRenderedPageBreak/>
        <w:t>บริษัทมีสัญญาซื้อขายอีเทน โพรเพน แอลพีจี และเอ็นจีแอลกับบริษัทใหญ่ โดยตามสัญญาได้กำหนดราคาขาย</w:t>
      </w:r>
      <w:r w:rsidR="008014FB" w:rsidRPr="00C327F6">
        <w:rPr>
          <w:rFonts w:ascii="Angsana New" w:hAnsi="Angsana New"/>
          <w:sz w:val="30"/>
          <w:szCs w:val="30"/>
        </w:rPr>
        <w:t xml:space="preserve">        </w:t>
      </w:r>
      <w:r w:rsidRPr="00C327F6">
        <w:rPr>
          <w:rFonts w:ascii="Angsana New" w:hAnsi="Angsana New"/>
          <w:sz w:val="30"/>
          <w:szCs w:val="30"/>
          <w:cs/>
        </w:rPr>
        <w:t xml:space="preserve">อีเทนอ้างอิงจากราคาเม็ดพลาสติกโพลิเอทิลีน ราคาขายโพรเพนและแอลพีจีอ้างอิงจากราคาโพรเพนและบิวเทนในตลาดโลก และราคาขายเอ็นจีแอลอ้างอิงจากราคาประกาศกลางของแนฟทา สัญญามีระยะเวลา </w:t>
      </w:r>
      <w:r w:rsidRPr="00C327F6">
        <w:rPr>
          <w:rFonts w:ascii="Angsana New" w:hAnsi="Angsana New"/>
          <w:sz w:val="30"/>
          <w:szCs w:val="30"/>
        </w:rPr>
        <w:t>11</w:t>
      </w:r>
      <w:r w:rsidRPr="00C327F6">
        <w:rPr>
          <w:rFonts w:ascii="Angsana New" w:hAnsi="Angsana New"/>
          <w:sz w:val="30"/>
          <w:szCs w:val="30"/>
          <w:cs/>
        </w:rPr>
        <w:t xml:space="preserve"> ปี นับจากวันที่ที่มีผลบังคับตามที่ระบุไว้ในสัญญา และจะมีผลสิ้นสุดในเดือนธันวาคม </w:t>
      </w:r>
      <w:r w:rsidRPr="00C327F6">
        <w:rPr>
          <w:rFonts w:ascii="Angsana New" w:hAnsi="Angsana New"/>
          <w:sz w:val="30"/>
          <w:szCs w:val="30"/>
        </w:rPr>
        <w:t>2573</w:t>
      </w:r>
    </w:p>
    <w:p w14:paraId="64C3F32A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8"/>
          <w:szCs w:val="28"/>
        </w:rPr>
      </w:pPr>
    </w:p>
    <w:p w14:paraId="4C547935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>บริษัทมีสัญญาซื้อขายวัตถุดิบที่มีอีเทนเป็นส่วนประกอบในอัตราสูง (</w:t>
      </w:r>
      <w:r w:rsidRPr="00C327F6">
        <w:rPr>
          <w:rFonts w:ascii="Angsana New" w:hAnsi="Angsana New"/>
          <w:sz w:val="30"/>
          <w:szCs w:val="30"/>
        </w:rPr>
        <w:t xml:space="preserve">Ethane Rich Gas) </w:t>
      </w:r>
      <w:r w:rsidRPr="00C327F6">
        <w:rPr>
          <w:rFonts w:ascii="Angsana New" w:hAnsi="Angsana New"/>
          <w:sz w:val="30"/>
          <w:szCs w:val="30"/>
          <w:cs/>
        </w:rPr>
        <w:t>กับกิจการที่เกี่ยวข้องกันแห่งหนึ่ง โดยตามสัญญากำหนดโครงสร้างราคาซื้อขายเป็นราคาอ้างอิงราคาเม็ดพลาสติกโพลิเอทิลีน ราคา</w:t>
      </w:r>
      <w:r w:rsidRPr="00C327F6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C327F6">
        <w:rPr>
          <w:rFonts w:ascii="Angsana New" w:hAnsi="Angsana New"/>
          <w:sz w:val="30"/>
          <w:szCs w:val="30"/>
          <w:cs/>
        </w:rPr>
        <w:t xml:space="preserve">โอเลฟินส์ ราคาโพรเพนในตลาดโลก และราคาก๊าซธรรมชาติในประเทศไทย โดยสัญญามีระยะเวลา </w:t>
      </w:r>
      <w:r w:rsidRPr="00C327F6">
        <w:rPr>
          <w:rFonts w:ascii="Angsana New" w:hAnsi="Angsana New"/>
          <w:sz w:val="30"/>
          <w:szCs w:val="30"/>
        </w:rPr>
        <w:t>9</w:t>
      </w:r>
      <w:r w:rsidRPr="00C327F6">
        <w:rPr>
          <w:rFonts w:ascii="Angsana New" w:hAnsi="Angsana New"/>
          <w:sz w:val="30"/>
          <w:szCs w:val="30"/>
          <w:cs/>
        </w:rPr>
        <w:t xml:space="preserve"> ปี </w:t>
      </w:r>
      <w:r w:rsidRPr="00C327F6">
        <w:rPr>
          <w:rFonts w:ascii="Angsana New" w:hAnsi="Angsana New"/>
          <w:sz w:val="30"/>
          <w:szCs w:val="30"/>
        </w:rPr>
        <w:t>7</w:t>
      </w:r>
      <w:r w:rsidRPr="00C327F6">
        <w:rPr>
          <w:rFonts w:ascii="Angsana New" w:hAnsi="Angsana New"/>
          <w:sz w:val="30"/>
          <w:szCs w:val="30"/>
          <w:cs/>
        </w:rPr>
        <w:t xml:space="preserve"> เดือน และจะมีผลสิ้นสุดในเดือนธันวาคม </w:t>
      </w:r>
      <w:r w:rsidRPr="00C327F6">
        <w:rPr>
          <w:rFonts w:ascii="Angsana New" w:hAnsi="Angsana New"/>
          <w:sz w:val="30"/>
          <w:szCs w:val="30"/>
        </w:rPr>
        <w:t>2573</w:t>
      </w:r>
    </w:p>
    <w:p w14:paraId="5FBAD61F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8"/>
          <w:szCs w:val="28"/>
        </w:rPr>
      </w:pPr>
    </w:p>
    <w:p w14:paraId="1DB5445F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บริษัทมีสัญญาซื้อขายแอมโมเนียกับกิจการที่เกี่ยวข้องกันแห่งหนึ่ง โดยราคาขายเป็นไปตามที่กำหนดในสัญญา สัญญามีระยะเวลา </w:t>
      </w:r>
      <w:r w:rsidRPr="00C327F6">
        <w:rPr>
          <w:rFonts w:ascii="Angsana New" w:hAnsi="Angsana New"/>
          <w:sz w:val="30"/>
          <w:szCs w:val="30"/>
        </w:rPr>
        <w:t xml:space="preserve">13 </w:t>
      </w:r>
      <w:r w:rsidRPr="00C327F6">
        <w:rPr>
          <w:rFonts w:ascii="Angsana New" w:hAnsi="Angsana New"/>
          <w:sz w:val="30"/>
          <w:szCs w:val="30"/>
          <w:cs/>
        </w:rPr>
        <w:t xml:space="preserve">ปี </w:t>
      </w:r>
      <w:r w:rsidRPr="00C327F6">
        <w:rPr>
          <w:rFonts w:ascii="Angsana New" w:hAnsi="Angsana New"/>
          <w:sz w:val="30"/>
          <w:szCs w:val="30"/>
        </w:rPr>
        <w:t xml:space="preserve">2 </w:t>
      </w:r>
      <w:r w:rsidRPr="00C327F6">
        <w:rPr>
          <w:rFonts w:ascii="Angsana New" w:hAnsi="Angsana New"/>
          <w:sz w:val="30"/>
          <w:szCs w:val="30"/>
          <w:cs/>
        </w:rPr>
        <w:t xml:space="preserve">เดือน นับจากวันที่มีผลบังคับตามที่ระบุไว้ในสัญญา และจะมีผลสิ้นสุดในเดือนมีนาคม </w:t>
      </w:r>
      <w:r w:rsidRPr="00C327F6">
        <w:rPr>
          <w:rFonts w:ascii="Angsana New" w:hAnsi="Angsana New"/>
          <w:sz w:val="30"/>
          <w:szCs w:val="30"/>
        </w:rPr>
        <w:t xml:space="preserve">2569 </w:t>
      </w:r>
      <w:r w:rsidRPr="00C327F6">
        <w:rPr>
          <w:rFonts w:ascii="Angsana New" w:hAnsi="Angsana New"/>
          <w:sz w:val="30"/>
          <w:szCs w:val="30"/>
          <w:cs/>
        </w:rPr>
        <w:t>สัญญานี้สามารถสิ้นสุดสัญญาโดยบอกกล่าวให้อีกฝ่ายหนึ่งทราบเป็นลายลักษณ์อักษรล่วงหน้า</w:t>
      </w:r>
    </w:p>
    <w:p w14:paraId="4E0CB392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8"/>
          <w:szCs w:val="28"/>
        </w:rPr>
      </w:pPr>
    </w:p>
    <w:p w14:paraId="5851D7AE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  <w:r w:rsidRPr="00C327F6">
        <w:rPr>
          <w:rFonts w:ascii="Angsana New" w:hAnsi="Angsana New"/>
          <w:i/>
          <w:iCs/>
          <w:sz w:val="30"/>
          <w:szCs w:val="30"/>
          <w:cs/>
        </w:rPr>
        <w:t>สัญญารับซื้อผลิตภัณฑ์ปิโตรเลียม</w:t>
      </w:r>
    </w:p>
    <w:p w14:paraId="56CC20C6" w14:textId="0F22025A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บริษัทมีสัญญาซื้อขายผลิตภัณฑ์ปิโตรเลียมกับกิจการที่เกี่ยวข้องกันแห่งหนึ่ง โดยราคาซื้อขายเป็นไปตามที่กำหนดในสัญญา สัญญามีระยะเวลา </w:t>
      </w:r>
      <w:r w:rsidR="0000627E" w:rsidRPr="00C327F6">
        <w:rPr>
          <w:rFonts w:ascii="Angsana New" w:hAnsi="Angsana New"/>
          <w:sz w:val="30"/>
          <w:szCs w:val="30"/>
        </w:rPr>
        <w:t>1</w:t>
      </w:r>
      <w:r w:rsidRPr="00C327F6">
        <w:rPr>
          <w:rFonts w:ascii="Angsana New" w:hAnsi="Angsana New"/>
          <w:sz w:val="30"/>
          <w:szCs w:val="30"/>
        </w:rPr>
        <w:t xml:space="preserve"> </w:t>
      </w:r>
      <w:r w:rsidRPr="00C327F6">
        <w:rPr>
          <w:rFonts w:ascii="Angsana New" w:hAnsi="Angsana New"/>
          <w:sz w:val="30"/>
          <w:szCs w:val="30"/>
          <w:cs/>
        </w:rPr>
        <w:t xml:space="preserve">ปี นับจากวันที่ที่มีผลบังคับตามที่ระบุไว้ในสัญญา และจะมีผลสิ้นสุดในเดือนธันวาคม </w:t>
      </w:r>
      <w:r w:rsidRPr="00C327F6">
        <w:rPr>
          <w:rFonts w:ascii="Angsana New" w:hAnsi="Angsana New"/>
          <w:sz w:val="30"/>
          <w:szCs w:val="30"/>
        </w:rPr>
        <w:t>256</w:t>
      </w:r>
      <w:r w:rsidR="0000627E" w:rsidRPr="00C327F6">
        <w:rPr>
          <w:rFonts w:ascii="Angsana New" w:hAnsi="Angsana New"/>
          <w:sz w:val="30"/>
          <w:szCs w:val="30"/>
        </w:rPr>
        <w:t>9</w:t>
      </w:r>
      <w:r w:rsidRPr="00C327F6">
        <w:rPr>
          <w:rFonts w:ascii="Angsana New" w:hAnsi="Angsana New"/>
          <w:sz w:val="30"/>
          <w:szCs w:val="30"/>
        </w:rPr>
        <w:t xml:space="preserve"> </w:t>
      </w:r>
    </w:p>
    <w:p w14:paraId="701241B7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8"/>
          <w:szCs w:val="28"/>
        </w:rPr>
      </w:pPr>
    </w:p>
    <w:p w14:paraId="076FF801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  <w:r w:rsidRPr="00C327F6">
        <w:rPr>
          <w:rFonts w:ascii="Angsana New" w:hAnsi="Angsana New" w:hint="cs"/>
          <w:i/>
          <w:iCs/>
          <w:sz w:val="30"/>
          <w:szCs w:val="30"/>
          <w:cs/>
        </w:rPr>
        <w:t>สัญญาจัดหาน้ำมันดิบและวัตถุดิบอื่นระยะยาว</w:t>
      </w:r>
    </w:p>
    <w:p w14:paraId="6D89EED7" w14:textId="7DAE2F0C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บริษัทมีสัญญาจัดหาน้ำมันดิบและวัตถุดิบอื่นจำนวน </w:t>
      </w:r>
      <w:r w:rsidRPr="00C327F6">
        <w:rPr>
          <w:rFonts w:ascii="Angsana New" w:hAnsi="Angsana New"/>
          <w:sz w:val="30"/>
          <w:szCs w:val="30"/>
        </w:rPr>
        <w:t xml:space="preserve">2 </w:t>
      </w:r>
      <w:r w:rsidRPr="00C327F6">
        <w:rPr>
          <w:rFonts w:ascii="Angsana New" w:hAnsi="Angsana New"/>
          <w:sz w:val="30"/>
          <w:szCs w:val="30"/>
          <w:cs/>
        </w:rPr>
        <w:t xml:space="preserve">ฉบับกับบริษัทใหญ่ โดยตามสัญญากำหนดราคาอิงตามราคาตลาดของน้ำมันดิบและวัตถุดิบอื่น สัญญาฉบับหนึ่งมีระยะเวลา </w:t>
      </w:r>
      <w:r w:rsidRPr="00C327F6">
        <w:rPr>
          <w:rFonts w:ascii="Angsana New" w:hAnsi="Angsana New"/>
          <w:sz w:val="30"/>
          <w:szCs w:val="30"/>
        </w:rPr>
        <w:t xml:space="preserve">18 </w:t>
      </w:r>
      <w:r w:rsidRPr="00C327F6">
        <w:rPr>
          <w:rFonts w:ascii="Angsana New" w:hAnsi="Angsana New"/>
          <w:sz w:val="30"/>
          <w:szCs w:val="30"/>
          <w:cs/>
        </w:rPr>
        <w:t xml:space="preserve">ปี ซึ่งต่อมาได้มีผลบังคับต่อเนื่องโดยอัตโนมัติและจะมีผลสิ้นสุดในเดือนกุมภาพันธ์ </w:t>
      </w:r>
      <w:r w:rsidRPr="00C327F6">
        <w:rPr>
          <w:rFonts w:ascii="Angsana New" w:hAnsi="Angsana New"/>
          <w:sz w:val="30"/>
          <w:szCs w:val="30"/>
        </w:rPr>
        <w:t xml:space="preserve">2569 </w:t>
      </w:r>
      <w:r w:rsidRPr="00C327F6">
        <w:rPr>
          <w:rFonts w:ascii="Angsana New" w:hAnsi="Angsana New"/>
          <w:sz w:val="30"/>
          <w:szCs w:val="30"/>
          <w:cs/>
        </w:rPr>
        <w:t>และสัญญาอีกฉบับหน</w:t>
      </w:r>
      <w:r w:rsidR="00F556EF" w:rsidRPr="00C327F6">
        <w:rPr>
          <w:rFonts w:ascii="Angsana New" w:hAnsi="Angsana New" w:hint="cs"/>
          <w:sz w:val="30"/>
          <w:szCs w:val="30"/>
          <w:cs/>
        </w:rPr>
        <w:t>ึ่</w:t>
      </w:r>
      <w:r w:rsidRPr="00C327F6">
        <w:rPr>
          <w:rFonts w:ascii="Angsana New" w:hAnsi="Angsana New"/>
          <w:sz w:val="30"/>
          <w:szCs w:val="30"/>
          <w:cs/>
        </w:rPr>
        <w:t xml:space="preserve">งมีระยะเวลา </w:t>
      </w:r>
      <w:r w:rsidRPr="00C327F6">
        <w:rPr>
          <w:rFonts w:ascii="Angsana New" w:hAnsi="Angsana New"/>
          <w:sz w:val="30"/>
          <w:szCs w:val="30"/>
        </w:rPr>
        <w:t xml:space="preserve">20 </w:t>
      </w:r>
      <w:r w:rsidRPr="00C327F6">
        <w:rPr>
          <w:rFonts w:ascii="Angsana New" w:hAnsi="Angsana New"/>
          <w:sz w:val="30"/>
          <w:szCs w:val="30"/>
          <w:cs/>
        </w:rPr>
        <w:t xml:space="preserve">ปี ซึ่งต่อมาได้มีผลบังคับต่อเนื่องโดยอัตโนมัติและจะมีผลสิ้นสุดในเดือนธันวาคม </w:t>
      </w:r>
      <w:r w:rsidRPr="00C327F6">
        <w:rPr>
          <w:rFonts w:ascii="Angsana New" w:hAnsi="Angsana New"/>
          <w:sz w:val="30"/>
          <w:szCs w:val="30"/>
        </w:rPr>
        <w:t>256</w:t>
      </w:r>
      <w:r w:rsidR="005233E1" w:rsidRPr="00C327F6">
        <w:rPr>
          <w:rFonts w:ascii="Angsana New" w:hAnsi="Angsana New"/>
          <w:sz w:val="30"/>
          <w:szCs w:val="30"/>
        </w:rPr>
        <w:t>9</w:t>
      </w:r>
      <w:r w:rsidRPr="00C327F6">
        <w:rPr>
          <w:rFonts w:ascii="Angsana New" w:hAnsi="Angsana New"/>
          <w:sz w:val="30"/>
          <w:szCs w:val="30"/>
        </w:rPr>
        <w:t xml:space="preserve"> </w:t>
      </w:r>
      <w:r w:rsidRPr="00C327F6">
        <w:rPr>
          <w:rFonts w:ascii="Angsana New" w:hAnsi="Angsana New"/>
          <w:sz w:val="30"/>
          <w:szCs w:val="30"/>
          <w:cs/>
        </w:rPr>
        <w:t xml:space="preserve">ทั้งนี้สัญญาทั้ง </w:t>
      </w:r>
      <w:r w:rsidRPr="00C327F6">
        <w:rPr>
          <w:rFonts w:ascii="Angsana New" w:hAnsi="Angsana New"/>
          <w:sz w:val="30"/>
          <w:szCs w:val="30"/>
        </w:rPr>
        <w:t xml:space="preserve">2 </w:t>
      </w:r>
      <w:r w:rsidRPr="00C327F6">
        <w:rPr>
          <w:rFonts w:ascii="Angsana New" w:hAnsi="Angsana New"/>
          <w:sz w:val="30"/>
          <w:szCs w:val="30"/>
          <w:cs/>
        </w:rPr>
        <w:t>ฉบับจะมีผลบังคับต่อเนื่อง</w:t>
      </w:r>
      <w:r w:rsidRPr="00C327F6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C327F6">
        <w:rPr>
          <w:rFonts w:ascii="Angsana New" w:hAnsi="Angsana New"/>
          <w:sz w:val="30"/>
          <w:szCs w:val="30"/>
          <w:cs/>
        </w:rPr>
        <w:t>โดยอัตโนมัติ 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2FC9389B" w14:textId="77777777" w:rsidR="007E79EE" w:rsidRPr="00C327F6" w:rsidRDefault="007E79EE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8"/>
          <w:szCs w:val="28"/>
        </w:rPr>
      </w:pPr>
    </w:p>
    <w:p w14:paraId="16179E35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  <w:r w:rsidRPr="00C327F6">
        <w:rPr>
          <w:rFonts w:ascii="Angsana New" w:hAnsi="Angsana New"/>
          <w:i/>
          <w:iCs/>
          <w:sz w:val="30"/>
          <w:szCs w:val="30"/>
          <w:cs/>
        </w:rPr>
        <w:t>สัญญาแลกเปลี่ยนค่าการกลั่น</w:t>
      </w:r>
    </w:p>
    <w:p w14:paraId="231D246F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บริษัทมีสัญญาแลกเปลี่ยนค่าการกลั่นจำนวนหลายสัญญากับกิจการที่เกี่ยวข้องกัน เพื่อป้องกันความเสี่ยง </w:t>
      </w:r>
      <w:r w:rsidRPr="00C327F6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C327F6">
        <w:rPr>
          <w:rFonts w:ascii="Angsana New" w:hAnsi="Angsana New"/>
          <w:sz w:val="30"/>
          <w:szCs w:val="30"/>
          <w:cs/>
        </w:rPr>
        <w:t xml:space="preserve">ค่าการกลั่นด้วยวิธีการแลกเปลี่ยนค่าการกลั่นลอยตัว (โดยคำนวณจากส่วนต่างราคาผลิตภัณฑ์ปิโตรเลียมที่ตลาดสิงคโปร์ คือ </w:t>
      </w:r>
      <w:r w:rsidRPr="00C327F6">
        <w:rPr>
          <w:rFonts w:ascii="Angsana New" w:hAnsi="Angsana New"/>
          <w:sz w:val="30"/>
          <w:szCs w:val="30"/>
        </w:rPr>
        <w:t xml:space="preserve">Naphtha, Gasoline, Gasoil, Kerosene </w:t>
      </w:r>
      <w:r w:rsidRPr="00C327F6">
        <w:rPr>
          <w:rFonts w:ascii="Angsana New" w:hAnsi="Angsana New"/>
          <w:sz w:val="30"/>
          <w:szCs w:val="30"/>
          <w:cs/>
        </w:rPr>
        <w:t xml:space="preserve">และ </w:t>
      </w:r>
      <w:r w:rsidRPr="00C327F6">
        <w:rPr>
          <w:rFonts w:ascii="Angsana New" w:hAnsi="Angsana New"/>
          <w:sz w:val="30"/>
          <w:szCs w:val="30"/>
        </w:rPr>
        <w:t xml:space="preserve">Fuel Oil </w:t>
      </w:r>
      <w:r w:rsidRPr="00C327F6">
        <w:rPr>
          <w:rFonts w:ascii="Angsana New" w:hAnsi="Angsana New"/>
          <w:sz w:val="30"/>
          <w:szCs w:val="30"/>
          <w:cs/>
        </w:rPr>
        <w:t>กับราคาน้ำมันดิบดูไบ) กับค่าการกลั่นคงที่ที่ปริมาณคงที่ต่อเดือน ตามสัญญาดังกล่าวบริษัทจะต้องรับหรือจ่ายเงินส่วนต่างระหว่างค่าการกลั่นดังกล่าวตามเงื่อนไขที่ระบุในสัญญา</w:t>
      </w:r>
    </w:p>
    <w:p w14:paraId="300B6D3F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416AE932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  <w:r w:rsidRPr="00C327F6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สัญญาแลกเปลี่ยนค่าส่วนต่างราคาปิโตรเคมี</w:t>
      </w:r>
    </w:p>
    <w:p w14:paraId="3D80FECD" w14:textId="145FD93A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pacing w:val="-2"/>
          <w:sz w:val="30"/>
          <w:szCs w:val="30"/>
        </w:rPr>
      </w:pPr>
      <w:r w:rsidRPr="00C327F6">
        <w:rPr>
          <w:rFonts w:ascii="Angsana New" w:hAnsi="Angsana New"/>
          <w:spacing w:val="-2"/>
          <w:sz w:val="30"/>
          <w:szCs w:val="30"/>
          <w:cs/>
        </w:rPr>
        <w:t xml:space="preserve">บริษัทมีสัญญาแลกเปลี่ยนค่าส่วนต่างราคาปิโตรเคมีจำนวนหลายสัญญากับกิจการที่เกี่ยวข้องกัน เพื่อป้องกันความเสี่ยงด้านส่วนต่างราคาปิโตรเคมีที่เปลี่ยนแปลงตามตลาด (โดยคำนวณส่วนต่างจากราคาผลิตภัณฑ์ปิโตรเคมีที่ตลาดซื้อขายหลัก คือ </w:t>
      </w:r>
      <w:r w:rsidRPr="00C327F6">
        <w:rPr>
          <w:rFonts w:ascii="Angsana New" w:hAnsi="Angsana New"/>
          <w:spacing w:val="-2"/>
          <w:sz w:val="30"/>
          <w:szCs w:val="30"/>
        </w:rPr>
        <w:t xml:space="preserve">Paraxylene, Benzene </w:t>
      </w:r>
      <w:r w:rsidRPr="00C327F6">
        <w:rPr>
          <w:rFonts w:ascii="Angsana New" w:hAnsi="Angsana New"/>
          <w:spacing w:val="-2"/>
          <w:sz w:val="30"/>
          <w:szCs w:val="30"/>
          <w:cs/>
        </w:rPr>
        <w:t xml:space="preserve">และปิโตรเคมีอื่น ๆ กับราคาน้ำมันดิบ </w:t>
      </w:r>
      <w:r w:rsidRPr="00C327F6">
        <w:rPr>
          <w:rFonts w:ascii="Angsana New" w:hAnsi="Angsana New"/>
          <w:spacing w:val="-2"/>
          <w:sz w:val="30"/>
          <w:szCs w:val="30"/>
        </w:rPr>
        <w:t xml:space="preserve">Brent) </w:t>
      </w:r>
      <w:r w:rsidRPr="00C327F6">
        <w:rPr>
          <w:rFonts w:ascii="Angsana New" w:hAnsi="Angsana New"/>
          <w:spacing w:val="-2"/>
          <w:sz w:val="30"/>
          <w:szCs w:val="30"/>
          <w:cs/>
        </w:rPr>
        <w:t>ที่ปริมาณคงที่ต่อเดือน ตามสัญญาดังกล่าว บริษัทจะต้องรับหรือจ่ายเงินส่วนต่างระหว่างค่าส่วนต่างราคาดังกล่าวตามเงื่อนไขที่ระบุในสัญญา</w:t>
      </w:r>
    </w:p>
    <w:p w14:paraId="18BBDDEF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A3DDD08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  <w:r w:rsidRPr="00C327F6">
        <w:rPr>
          <w:rFonts w:ascii="Angsana New" w:hAnsi="Angsana New" w:hint="cs"/>
          <w:i/>
          <w:iCs/>
          <w:sz w:val="30"/>
          <w:szCs w:val="30"/>
          <w:cs/>
        </w:rPr>
        <w:t>สัญญาความร่วมมือทางธุรกิจ</w:t>
      </w:r>
      <w:r w:rsidRPr="00C327F6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50920E2F" w14:textId="77777777" w:rsidR="00517A86" w:rsidRPr="00C327F6" w:rsidRDefault="000E37EF" w:rsidP="0064142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 w:hint="cs"/>
          <w:sz w:val="30"/>
          <w:szCs w:val="30"/>
          <w:cs/>
        </w:rPr>
        <w:t>บริษัทเข้าทำสัญญาในการให้ความร่วมมือทางธุรกิจกับบริษัทใหญ่เพื่อกำหนดหลักเกณฑ์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</w:rPr>
        <w:t>เงื่อนไข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</w:rPr>
        <w:t>และแนวทางปฏิบัติในการขยายระยะเวลาการชำระเงินค่าวัตถุดิบเป็นไม่เกิน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/>
          <w:sz w:val="30"/>
          <w:szCs w:val="30"/>
        </w:rPr>
        <w:t>150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</w:rPr>
        <w:t>วัน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</w:rPr>
        <w:t>โดยมีการออกเลตเตอร์ออฟเครดิตให้แก่บริษัทใหญ่ประกอบการขยายระยะเวลาการชำระเงิน</w:t>
      </w:r>
      <w:r w:rsidRPr="00C327F6">
        <w:rPr>
          <w:rFonts w:ascii="Angsana New" w:hAnsi="Angsana New"/>
          <w:sz w:val="30"/>
          <w:szCs w:val="30"/>
          <w:cs/>
        </w:rPr>
        <w:t xml:space="preserve">  </w:t>
      </w:r>
      <w:r w:rsidRPr="00C327F6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และจะมีผลสิ้นสุดในช่วงเดือนธันวาคม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/>
          <w:sz w:val="30"/>
          <w:szCs w:val="30"/>
        </w:rPr>
        <w:t>2569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</w:p>
    <w:p w14:paraId="49189750" w14:textId="77777777" w:rsidR="008B4195" w:rsidRPr="00C327F6" w:rsidRDefault="008B4195" w:rsidP="0064142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pacing w:val="-10"/>
          <w:sz w:val="28"/>
          <w:szCs w:val="28"/>
        </w:rPr>
      </w:pPr>
    </w:p>
    <w:p w14:paraId="14227460" w14:textId="221E62A9" w:rsidR="000E37EF" w:rsidRPr="00C327F6" w:rsidRDefault="000E37EF" w:rsidP="0064142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 w:hint="cs"/>
          <w:spacing w:val="-10"/>
          <w:sz w:val="30"/>
          <w:szCs w:val="30"/>
          <w:cs/>
        </w:rPr>
        <w:t>ณ</w:t>
      </w:r>
      <w:r w:rsidRPr="00C327F6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pacing w:val="-10"/>
          <w:sz w:val="30"/>
          <w:szCs w:val="30"/>
          <w:cs/>
        </w:rPr>
        <w:t>วันที่</w:t>
      </w:r>
      <w:r w:rsidRPr="00C327F6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C327F6">
        <w:rPr>
          <w:rFonts w:ascii="Angsana New" w:hAnsi="Angsana New"/>
          <w:spacing w:val="-10"/>
          <w:sz w:val="30"/>
          <w:szCs w:val="30"/>
        </w:rPr>
        <w:t>31</w:t>
      </w:r>
      <w:r w:rsidRPr="00C327F6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pacing w:val="-10"/>
          <w:sz w:val="30"/>
          <w:szCs w:val="30"/>
          <w:cs/>
        </w:rPr>
        <w:t>ธันวาคม</w:t>
      </w:r>
      <w:r w:rsidRPr="00C327F6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C327F6">
        <w:rPr>
          <w:rFonts w:ascii="Angsana New" w:hAnsi="Angsana New"/>
          <w:spacing w:val="-10"/>
          <w:sz w:val="30"/>
          <w:szCs w:val="30"/>
        </w:rPr>
        <w:t>2568</w:t>
      </w:r>
      <w:r w:rsidRPr="00C327F6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pacing w:val="-10"/>
          <w:sz w:val="30"/>
          <w:szCs w:val="30"/>
          <w:cs/>
        </w:rPr>
        <w:t>บริษัทมีเจ้าหนี้การค้าภายใต้สัญญาดังกล่าวที่ผู้ขายได้รับการชำระจากสถาบันการเงินแล้ว</w:t>
      </w:r>
      <w:r w:rsidRPr="00C327F6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0C4522" w:rsidRPr="00C327F6">
        <w:rPr>
          <w:rFonts w:ascii="Angsana New" w:hAnsi="Angsana New"/>
          <w:spacing w:val="-10"/>
          <w:sz w:val="30"/>
          <w:szCs w:val="30"/>
        </w:rPr>
        <w:t xml:space="preserve">      </w:t>
      </w:r>
      <w:r w:rsidRPr="00C327F6">
        <w:rPr>
          <w:rFonts w:ascii="Angsana New" w:hAnsi="Angsana New"/>
          <w:spacing w:val="-10"/>
          <w:sz w:val="30"/>
          <w:szCs w:val="30"/>
        </w:rPr>
        <w:t>48,985</w:t>
      </w:r>
      <w:r w:rsidRPr="00C327F6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pacing w:val="-10"/>
          <w:sz w:val="30"/>
          <w:szCs w:val="30"/>
          <w:cs/>
        </w:rPr>
        <w:t>ล้านบาท</w:t>
      </w:r>
      <w:r w:rsidRPr="00C327F6">
        <w:rPr>
          <w:rFonts w:ascii="Angsana New" w:hAnsi="Angsana New"/>
          <w:spacing w:val="-10"/>
          <w:sz w:val="30"/>
          <w:szCs w:val="30"/>
          <w:cs/>
        </w:rPr>
        <w:t xml:space="preserve">  </w:t>
      </w:r>
    </w:p>
    <w:p w14:paraId="08D730B0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8"/>
          <w:szCs w:val="28"/>
        </w:rPr>
      </w:pPr>
    </w:p>
    <w:p w14:paraId="4273910D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  <w:r w:rsidRPr="00C327F6">
        <w:rPr>
          <w:rFonts w:ascii="Angsana New" w:hAnsi="Angsana New" w:hint="cs"/>
          <w:i/>
          <w:iCs/>
          <w:sz w:val="30"/>
          <w:szCs w:val="30"/>
          <w:cs/>
        </w:rPr>
        <w:t>สัญญาซื้อขายผลิตภัณฑ์อะโรเมติกส์</w:t>
      </w:r>
      <w:r w:rsidRPr="00C327F6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669073A4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บริษัทได้ร่วมลงนามในบันทึกหัวข้อสัญญาเกี่ยวกับหลักการของสัญญาซื้อขายวัตถุดิบและผลิตภัณฑ์หลายฉบับกับ บริษัทใหญ่และกิจการที่เกี่ยวข้องกันหลายแห่ง ราคาซื้อขายวัตถุดิบและผลิตภัณฑ์ดังกล่าวจะเป็นไปตามข้อตกลงในสัญญา สัญญาดังกล่าวจะมีผลใช้บังคับเป็นระยะเวลา </w:t>
      </w:r>
      <w:r w:rsidRPr="00C327F6">
        <w:rPr>
          <w:rFonts w:ascii="Angsana New" w:hAnsi="Angsana New"/>
          <w:sz w:val="30"/>
          <w:szCs w:val="30"/>
        </w:rPr>
        <w:t>1</w:t>
      </w:r>
      <w:r w:rsidRPr="00C327F6">
        <w:rPr>
          <w:rFonts w:ascii="Angsana New" w:hAnsi="Angsana New"/>
          <w:sz w:val="30"/>
          <w:szCs w:val="30"/>
          <w:cs/>
        </w:rPr>
        <w:t xml:space="preserve"> ปี นับจากวันที่ที่มีผลบังคับตามที่ระบุไว้ในแต่ละสัญญา โดยสัญญามีผลสิ้นสุดในช่วงเดือนธันวาคม </w:t>
      </w:r>
      <w:r w:rsidRPr="00C327F6">
        <w:rPr>
          <w:rFonts w:ascii="Angsana New" w:hAnsi="Angsana New"/>
          <w:sz w:val="30"/>
          <w:szCs w:val="30"/>
        </w:rPr>
        <w:t>2568</w:t>
      </w:r>
      <w:r w:rsidRPr="00C327F6">
        <w:rPr>
          <w:rFonts w:ascii="Angsana New" w:hAnsi="Angsana New"/>
          <w:sz w:val="30"/>
          <w:szCs w:val="30"/>
          <w:cs/>
        </w:rPr>
        <w:t xml:space="preserve"> ถึงเดือนธันวาคม </w:t>
      </w:r>
      <w:r w:rsidRPr="00C327F6">
        <w:rPr>
          <w:rFonts w:ascii="Angsana New" w:hAnsi="Angsana New"/>
          <w:sz w:val="30"/>
          <w:szCs w:val="30"/>
        </w:rPr>
        <w:t>2569</w:t>
      </w:r>
      <w:r w:rsidRPr="00C327F6">
        <w:rPr>
          <w:rFonts w:ascii="Angsana New" w:hAnsi="Angsana New"/>
          <w:sz w:val="30"/>
          <w:szCs w:val="30"/>
          <w:cs/>
        </w:rPr>
        <w:t xml:space="preserve"> และสัญญาฉบับอื่น ๆ จะมีผลบังคับต่อเนื่องโดยอัตโนมัติ 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2A08472E" w14:textId="77777777" w:rsidR="007E79EE" w:rsidRPr="00C327F6" w:rsidRDefault="007E79EE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01B8A194" w14:textId="558D5525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  <w:r w:rsidRPr="00C327F6">
        <w:rPr>
          <w:rFonts w:ascii="Angsana New" w:hAnsi="Angsana New" w:hint="cs"/>
          <w:i/>
          <w:iCs/>
          <w:sz w:val="30"/>
          <w:szCs w:val="30"/>
          <w:cs/>
        </w:rPr>
        <w:t>สัญญาเงินให้กู้ยืมและสัญญาเงินกู้ยืม</w:t>
      </w:r>
    </w:p>
    <w:p w14:paraId="231B5B65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บริษัทมีสัญญาเงินให้กู้ยืมระยะสั้น โดยการใช้บริการโอนเงินระหว่างบัญชีผ่านระบบ </w:t>
      </w:r>
      <w:r w:rsidRPr="00C327F6">
        <w:rPr>
          <w:rFonts w:ascii="Angsana New" w:hAnsi="Angsana New"/>
          <w:sz w:val="30"/>
          <w:szCs w:val="30"/>
        </w:rPr>
        <w:t>Liquidity Management System (“</w:t>
      </w:r>
      <w:r w:rsidRPr="00C327F6">
        <w:rPr>
          <w:rFonts w:ascii="Angsana New" w:hAnsi="Angsana New"/>
          <w:sz w:val="30"/>
          <w:szCs w:val="30"/>
          <w:cs/>
        </w:rPr>
        <w:t xml:space="preserve">ระบบ </w:t>
      </w:r>
      <w:r w:rsidRPr="00C327F6">
        <w:rPr>
          <w:rFonts w:ascii="Angsana New" w:hAnsi="Angsana New"/>
          <w:sz w:val="30"/>
          <w:szCs w:val="30"/>
        </w:rPr>
        <w:t xml:space="preserve">LMS”) </w:t>
      </w:r>
      <w:r w:rsidRPr="00C327F6">
        <w:rPr>
          <w:rFonts w:ascii="Angsana New" w:hAnsi="Angsana New"/>
          <w:sz w:val="30"/>
          <w:szCs w:val="30"/>
          <w:cs/>
        </w:rPr>
        <w:t xml:space="preserve">ซึ่งไม่มีหลักประกันอายุสัญญา </w:t>
      </w:r>
      <w:r w:rsidRPr="00C327F6">
        <w:rPr>
          <w:rFonts w:ascii="Angsana New" w:hAnsi="Angsana New"/>
          <w:sz w:val="30"/>
          <w:szCs w:val="30"/>
        </w:rPr>
        <w:t xml:space="preserve">3 </w:t>
      </w:r>
      <w:r w:rsidRPr="00C327F6">
        <w:rPr>
          <w:rFonts w:ascii="Angsana New" w:hAnsi="Angsana New"/>
          <w:sz w:val="30"/>
          <w:szCs w:val="30"/>
          <w:cs/>
        </w:rPr>
        <w:t xml:space="preserve">ปี แก่กิจการที่เกี่ยวข้องกัน </w:t>
      </w:r>
      <w:r w:rsidRPr="00C327F6">
        <w:rPr>
          <w:rFonts w:ascii="Angsana New" w:hAnsi="Angsana New"/>
          <w:sz w:val="30"/>
          <w:szCs w:val="30"/>
        </w:rPr>
        <w:t xml:space="preserve">7 </w:t>
      </w:r>
      <w:r w:rsidRPr="00C327F6">
        <w:rPr>
          <w:rFonts w:ascii="Angsana New" w:hAnsi="Angsana New"/>
          <w:sz w:val="30"/>
          <w:szCs w:val="30"/>
          <w:cs/>
        </w:rPr>
        <w:t xml:space="preserve">แห่ง โดยมีวงเงินกู้ </w:t>
      </w:r>
      <w:r w:rsidRPr="00C327F6">
        <w:rPr>
          <w:rFonts w:ascii="Angsana New" w:hAnsi="Angsana New"/>
          <w:sz w:val="30"/>
          <w:szCs w:val="30"/>
        </w:rPr>
        <w:t xml:space="preserve">                 20 </w:t>
      </w:r>
      <w:r w:rsidRPr="00C327F6">
        <w:rPr>
          <w:rFonts w:ascii="Angsana New" w:hAnsi="Angsana New"/>
          <w:sz w:val="30"/>
          <w:szCs w:val="30"/>
          <w:cs/>
        </w:rPr>
        <w:t xml:space="preserve">ล้านบาทถึง </w:t>
      </w:r>
      <w:r w:rsidRPr="00C327F6">
        <w:rPr>
          <w:rFonts w:ascii="Angsana New" w:hAnsi="Angsana New"/>
          <w:sz w:val="30"/>
          <w:szCs w:val="30"/>
        </w:rPr>
        <w:t xml:space="preserve">6,000 </w:t>
      </w:r>
      <w:r w:rsidRPr="00C327F6">
        <w:rPr>
          <w:rFonts w:ascii="Angsana New" w:hAnsi="Angsana New"/>
          <w:sz w:val="30"/>
          <w:szCs w:val="30"/>
          <w:cs/>
        </w:rPr>
        <w:t xml:space="preserve">ล้านบาท เงินให้กู้ยืมดังกล่าวมีอัตราดอกเบี้ยเท่ากับอัตราดอกเบี้ยตามภาวะตลาดเงินโดยอ้างอิง </w:t>
      </w:r>
      <w:r w:rsidRPr="00C327F6">
        <w:rPr>
          <w:rFonts w:ascii="Angsana New" w:hAnsi="Angsana New"/>
          <w:sz w:val="30"/>
          <w:szCs w:val="30"/>
        </w:rPr>
        <w:t xml:space="preserve">BIBOR O/N </w:t>
      </w:r>
      <w:r w:rsidRPr="00C327F6">
        <w:rPr>
          <w:rFonts w:ascii="Angsana New" w:hAnsi="Angsana New"/>
          <w:sz w:val="30"/>
          <w:szCs w:val="30"/>
          <w:cs/>
        </w:rPr>
        <w:t>บวกส่วนต่างอัตราดอกเบี้ย</w:t>
      </w:r>
    </w:p>
    <w:p w14:paraId="525A9748" w14:textId="77777777" w:rsidR="008B4195" w:rsidRPr="00C327F6" w:rsidRDefault="008B4195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8"/>
          <w:szCs w:val="28"/>
        </w:rPr>
      </w:pPr>
    </w:p>
    <w:p w14:paraId="42B3B0B6" w14:textId="7FF76E9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บริษัทมีสัญญาเงินให้กู้ยืมระยะยาวซึ่งมีหลักประกัน อายุสัญญา </w:t>
      </w:r>
      <w:r w:rsidRPr="00C327F6">
        <w:rPr>
          <w:rFonts w:ascii="Angsana New" w:hAnsi="Angsana New"/>
          <w:sz w:val="30"/>
          <w:szCs w:val="30"/>
        </w:rPr>
        <w:t xml:space="preserve">7 </w:t>
      </w:r>
      <w:r w:rsidRPr="00C327F6">
        <w:rPr>
          <w:rFonts w:ascii="Angsana New" w:hAnsi="Angsana New"/>
          <w:sz w:val="30"/>
          <w:szCs w:val="30"/>
          <w:cs/>
        </w:rPr>
        <w:t>ปี แก่กิจการที่เกี่ยวข้องกันแห่งหนึ่ง โดยมี</w:t>
      </w:r>
      <w:r w:rsidRPr="00C327F6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C327F6">
        <w:rPr>
          <w:rFonts w:ascii="Angsana New" w:hAnsi="Angsana New"/>
          <w:sz w:val="30"/>
          <w:szCs w:val="30"/>
          <w:cs/>
        </w:rPr>
        <w:t xml:space="preserve">วงเงินกู้ </w:t>
      </w:r>
      <w:r w:rsidRPr="00C327F6">
        <w:rPr>
          <w:rFonts w:ascii="Angsana New" w:hAnsi="Angsana New"/>
          <w:sz w:val="30"/>
          <w:szCs w:val="30"/>
        </w:rPr>
        <w:t xml:space="preserve">7.90 </w:t>
      </w:r>
      <w:r w:rsidRPr="00C327F6">
        <w:rPr>
          <w:rFonts w:ascii="Angsana New" w:hAnsi="Angsana New"/>
          <w:sz w:val="30"/>
          <w:szCs w:val="30"/>
          <w:cs/>
        </w:rPr>
        <w:t>ล้านเหรียญสหรัฐอเมริกา เงินให้กู้ยืมดังกล่าวมีอัตราดอกเบี้ยคงที่</w:t>
      </w:r>
    </w:p>
    <w:p w14:paraId="028F138F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8"/>
          <w:szCs w:val="28"/>
        </w:rPr>
      </w:pPr>
    </w:p>
    <w:p w14:paraId="45EDF578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บริษัทมีสัญญาเงินให้กู้ยืมระยะยาวซึ่งไม่มีหลักประกัน อายุสัญญา </w:t>
      </w:r>
      <w:r w:rsidRPr="00C327F6">
        <w:rPr>
          <w:rFonts w:ascii="Angsana New" w:hAnsi="Angsana New"/>
          <w:sz w:val="30"/>
          <w:szCs w:val="30"/>
        </w:rPr>
        <w:t xml:space="preserve">7 </w:t>
      </w:r>
      <w:r w:rsidRPr="00C327F6">
        <w:rPr>
          <w:rFonts w:ascii="Angsana New" w:hAnsi="Angsana New"/>
          <w:sz w:val="30"/>
          <w:szCs w:val="30"/>
          <w:cs/>
        </w:rPr>
        <w:t xml:space="preserve">ปี แก่กิจการที่เกี่ยวข้องกันแห่งหนึ่ง โดยมีวงเงินกู้ </w:t>
      </w:r>
      <w:r w:rsidRPr="00C327F6">
        <w:rPr>
          <w:rFonts w:ascii="Angsana New" w:hAnsi="Angsana New"/>
          <w:sz w:val="30"/>
          <w:szCs w:val="30"/>
        </w:rPr>
        <w:t xml:space="preserve">615.75 </w:t>
      </w:r>
      <w:r w:rsidRPr="00C327F6">
        <w:rPr>
          <w:rFonts w:ascii="Angsana New" w:hAnsi="Angsana New"/>
          <w:sz w:val="30"/>
          <w:szCs w:val="30"/>
          <w:cs/>
        </w:rPr>
        <w:t>ล้านบาท เงินให้กู้ยืมดังกล่าวมีอัตราดอกเบี้ยคงที่</w:t>
      </w:r>
    </w:p>
    <w:p w14:paraId="54EECFFE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68AE141E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lastRenderedPageBreak/>
        <w:t xml:space="preserve">บริษัทมีสัญญาเงินให้กู้ยืมระยะยาวซึ่งไม่มีหลักประกัน อายุสัญญา </w:t>
      </w:r>
      <w:r w:rsidRPr="00C327F6">
        <w:rPr>
          <w:rFonts w:ascii="Angsana New" w:hAnsi="Angsana New"/>
          <w:sz w:val="30"/>
          <w:szCs w:val="30"/>
        </w:rPr>
        <w:t xml:space="preserve">2 </w:t>
      </w:r>
      <w:r w:rsidRPr="00C327F6">
        <w:rPr>
          <w:rFonts w:ascii="Angsana New" w:hAnsi="Angsana New"/>
          <w:sz w:val="30"/>
          <w:szCs w:val="30"/>
          <w:cs/>
        </w:rPr>
        <w:t xml:space="preserve">ปี </w:t>
      </w:r>
      <w:r w:rsidRPr="00C327F6">
        <w:rPr>
          <w:rFonts w:ascii="Angsana New" w:hAnsi="Angsana New"/>
          <w:sz w:val="30"/>
          <w:szCs w:val="30"/>
        </w:rPr>
        <w:t xml:space="preserve">9 </w:t>
      </w:r>
      <w:r w:rsidRPr="00C327F6">
        <w:rPr>
          <w:rFonts w:ascii="Angsana New" w:hAnsi="Angsana New"/>
          <w:sz w:val="30"/>
          <w:szCs w:val="30"/>
          <w:cs/>
        </w:rPr>
        <w:t xml:space="preserve">เดือน แก่กิจการที่เกี่ยวข้องกันแห่งหนึ่ง โดยมีวงเงินกู้ </w:t>
      </w:r>
      <w:r w:rsidRPr="00C327F6">
        <w:rPr>
          <w:rFonts w:ascii="Angsana New" w:hAnsi="Angsana New"/>
          <w:sz w:val="30"/>
          <w:szCs w:val="30"/>
        </w:rPr>
        <w:t xml:space="preserve">20 </w:t>
      </w:r>
      <w:r w:rsidRPr="00C327F6">
        <w:rPr>
          <w:rFonts w:ascii="Angsana New" w:hAnsi="Angsana New"/>
          <w:sz w:val="30"/>
          <w:szCs w:val="30"/>
          <w:cs/>
        </w:rPr>
        <w:t>ล้านยูโร เงินให้กู้ยืมดังกล่าวมีอัตราดอกเบี้ยคงที่</w:t>
      </w:r>
    </w:p>
    <w:p w14:paraId="7946C2B9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2AA92EC4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บริษัทมีสัญญาเงินให้กู้ยืมระยะยาวซึ่งไม่มีหลักประกัน อายุสัญญา </w:t>
      </w:r>
      <w:r w:rsidRPr="00C327F6">
        <w:rPr>
          <w:rFonts w:ascii="Angsana New" w:hAnsi="Angsana New"/>
          <w:sz w:val="30"/>
          <w:szCs w:val="30"/>
        </w:rPr>
        <w:t xml:space="preserve">2 </w:t>
      </w:r>
      <w:r w:rsidRPr="00C327F6">
        <w:rPr>
          <w:rFonts w:ascii="Angsana New" w:hAnsi="Angsana New"/>
          <w:sz w:val="30"/>
          <w:szCs w:val="30"/>
          <w:cs/>
        </w:rPr>
        <w:t xml:space="preserve">ปี </w:t>
      </w:r>
      <w:r w:rsidRPr="00C327F6">
        <w:rPr>
          <w:rFonts w:ascii="Angsana New" w:hAnsi="Angsana New"/>
          <w:sz w:val="30"/>
          <w:szCs w:val="30"/>
        </w:rPr>
        <w:t xml:space="preserve">6 </w:t>
      </w:r>
      <w:r w:rsidRPr="00C327F6">
        <w:rPr>
          <w:rFonts w:ascii="Angsana New" w:hAnsi="Angsana New"/>
          <w:sz w:val="30"/>
          <w:szCs w:val="30"/>
          <w:cs/>
        </w:rPr>
        <w:t xml:space="preserve">เดือน แก่กิจการที่เกี่ยวข้องกันแห่งหนึ่ง โดยมีวงเงินกู้ </w:t>
      </w:r>
      <w:r w:rsidRPr="00C327F6">
        <w:rPr>
          <w:rFonts w:ascii="Angsana New" w:hAnsi="Angsana New"/>
          <w:sz w:val="30"/>
          <w:szCs w:val="30"/>
        </w:rPr>
        <w:t xml:space="preserve">47 </w:t>
      </w:r>
      <w:r w:rsidRPr="00C327F6">
        <w:rPr>
          <w:rFonts w:ascii="Angsana New" w:hAnsi="Angsana New"/>
          <w:sz w:val="30"/>
          <w:szCs w:val="30"/>
          <w:cs/>
        </w:rPr>
        <w:t>ล้านยูโร เงินให้กู้ยืมดังกล่าวมีอัตราดอกเบี้ยคงที่</w:t>
      </w:r>
    </w:p>
    <w:p w14:paraId="3773DCE9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72EEA9F6" w14:textId="7E890291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>บริษัทมีสัญญาเงินให้กู้ยืมระยะยาว ซึ่งไม่มีหลักประกัน</w:t>
      </w:r>
      <w:r w:rsidR="00FE44FE" w:rsidRPr="00C327F6">
        <w:rPr>
          <w:rFonts w:ascii="Angsana New" w:hAnsi="Angsana New"/>
          <w:sz w:val="30"/>
          <w:szCs w:val="30"/>
        </w:rPr>
        <w:t xml:space="preserve"> </w:t>
      </w:r>
      <w:r w:rsidRPr="00C327F6">
        <w:rPr>
          <w:rFonts w:ascii="Angsana New" w:hAnsi="Angsana New"/>
          <w:sz w:val="30"/>
          <w:szCs w:val="30"/>
          <w:cs/>
        </w:rPr>
        <w:t xml:space="preserve">อายุสัญญา </w:t>
      </w:r>
      <w:r w:rsidRPr="00C327F6">
        <w:rPr>
          <w:rFonts w:ascii="Angsana New" w:hAnsi="Angsana New"/>
          <w:sz w:val="30"/>
          <w:szCs w:val="30"/>
        </w:rPr>
        <w:t xml:space="preserve">7 </w:t>
      </w:r>
      <w:r w:rsidRPr="00C327F6">
        <w:rPr>
          <w:rFonts w:ascii="Angsana New" w:hAnsi="Angsana New"/>
          <w:sz w:val="30"/>
          <w:szCs w:val="30"/>
          <w:cs/>
        </w:rPr>
        <w:t xml:space="preserve">ปี แก่กิจการที่เกี่ยวข้องกันแห่งหนึ่ง โดยมีวงเงินกู้ </w:t>
      </w:r>
      <w:r w:rsidRPr="00C327F6">
        <w:rPr>
          <w:rFonts w:ascii="Angsana New" w:hAnsi="Angsana New"/>
          <w:sz w:val="30"/>
          <w:szCs w:val="30"/>
        </w:rPr>
        <w:t xml:space="preserve">140 </w:t>
      </w:r>
      <w:r w:rsidRPr="00C327F6">
        <w:rPr>
          <w:rFonts w:ascii="Angsana New" w:hAnsi="Angsana New"/>
          <w:sz w:val="30"/>
          <w:szCs w:val="30"/>
          <w:cs/>
        </w:rPr>
        <w:t>ล้านบาท เงินให้กู้ยืมดังกล่าวมีอัตราดอกเบี้ยคงที่</w:t>
      </w:r>
    </w:p>
    <w:p w14:paraId="48FB41F8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6A1EADD1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บริษัทมีสัญญาเงินให้กู้ยืมระยะยาวซึ่งไม่มีหลักประกัน อายุสัญญา </w:t>
      </w:r>
      <w:r w:rsidRPr="00C327F6">
        <w:rPr>
          <w:rFonts w:ascii="Angsana New" w:hAnsi="Angsana New"/>
          <w:sz w:val="30"/>
          <w:szCs w:val="30"/>
        </w:rPr>
        <w:t xml:space="preserve">4 </w:t>
      </w:r>
      <w:r w:rsidRPr="00C327F6">
        <w:rPr>
          <w:rFonts w:ascii="Angsana New" w:hAnsi="Angsana New"/>
          <w:sz w:val="30"/>
          <w:szCs w:val="30"/>
          <w:cs/>
        </w:rPr>
        <w:t xml:space="preserve">ปี แก่กิจการที่เกี่ยวข้องกันแห่งหนึ่ง โดยมีวงเงินกู้ </w:t>
      </w:r>
      <w:r w:rsidRPr="00C327F6">
        <w:rPr>
          <w:rFonts w:ascii="Angsana New" w:hAnsi="Angsana New"/>
          <w:sz w:val="30"/>
          <w:szCs w:val="30"/>
        </w:rPr>
        <w:t xml:space="preserve">800 </w:t>
      </w:r>
      <w:r w:rsidRPr="00C327F6">
        <w:rPr>
          <w:rFonts w:ascii="Angsana New" w:hAnsi="Angsana New"/>
          <w:sz w:val="30"/>
          <w:szCs w:val="30"/>
          <w:cs/>
        </w:rPr>
        <w:t>ล้านบาท เงินให้กู้ยืมดังกล่าวมีอัตราดอกเบี้ยคงที่</w:t>
      </w:r>
    </w:p>
    <w:p w14:paraId="35FF2C41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195180B9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บริษัทมีสัญญาเงินให้กู้ยืมซึ่งไม่มีหลักประกันแก่กิจการที่เกี่ยวข้องกันแห่งหนึ่ง โดยมีวงเงินกู้รวม </w:t>
      </w:r>
      <w:r w:rsidRPr="00C327F6">
        <w:rPr>
          <w:rFonts w:ascii="Angsana New" w:hAnsi="Angsana New"/>
          <w:sz w:val="30"/>
          <w:szCs w:val="30"/>
        </w:rPr>
        <w:t xml:space="preserve">259 </w:t>
      </w:r>
      <w:r w:rsidRPr="00C327F6">
        <w:rPr>
          <w:rFonts w:ascii="Angsana New" w:hAnsi="Angsana New"/>
          <w:sz w:val="30"/>
          <w:szCs w:val="30"/>
          <w:cs/>
        </w:rPr>
        <w:t xml:space="preserve">ล้านยูโร </w:t>
      </w:r>
      <w:r w:rsidRPr="00C327F6">
        <w:rPr>
          <w:rFonts w:ascii="Angsana New" w:hAnsi="Angsana New" w:hint="cs"/>
          <w:sz w:val="30"/>
          <w:szCs w:val="30"/>
          <w:cs/>
        </w:rPr>
        <w:t xml:space="preserve">  </w:t>
      </w:r>
      <w:r w:rsidRPr="00C327F6">
        <w:rPr>
          <w:rFonts w:ascii="Angsana New" w:hAnsi="Angsana New"/>
          <w:sz w:val="30"/>
          <w:szCs w:val="30"/>
          <w:cs/>
        </w:rPr>
        <w:t xml:space="preserve">เงินให้กู้ยืมดังกล่าวมีอัตราดอกเบี้ยคงที่ โดยประกอบด้วย </w:t>
      </w:r>
      <w:r w:rsidRPr="00C327F6">
        <w:rPr>
          <w:rFonts w:ascii="Angsana New" w:hAnsi="Angsana New"/>
          <w:sz w:val="30"/>
          <w:szCs w:val="30"/>
        </w:rPr>
        <w:t xml:space="preserve">4 </w:t>
      </w:r>
      <w:r w:rsidRPr="00C327F6">
        <w:rPr>
          <w:rFonts w:ascii="Angsana New" w:hAnsi="Angsana New"/>
          <w:sz w:val="30"/>
          <w:szCs w:val="30"/>
          <w:cs/>
        </w:rPr>
        <w:t xml:space="preserve">วงเงิน มีอายุสัญญาตั้งแต่  </w:t>
      </w:r>
      <w:r w:rsidRPr="00C327F6">
        <w:rPr>
          <w:rFonts w:ascii="Angsana New" w:hAnsi="Angsana New"/>
          <w:sz w:val="30"/>
          <w:szCs w:val="30"/>
        </w:rPr>
        <w:t xml:space="preserve">1 </w:t>
      </w:r>
      <w:r w:rsidRPr="00C327F6">
        <w:rPr>
          <w:rFonts w:ascii="Angsana New" w:hAnsi="Angsana New"/>
          <w:sz w:val="30"/>
          <w:szCs w:val="30"/>
          <w:cs/>
        </w:rPr>
        <w:t xml:space="preserve">ปี </w:t>
      </w:r>
      <w:r w:rsidRPr="00C327F6">
        <w:rPr>
          <w:rFonts w:ascii="Angsana New" w:hAnsi="Angsana New"/>
          <w:sz w:val="30"/>
          <w:szCs w:val="30"/>
        </w:rPr>
        <w:t xml:space="preserve">4 </w:t>
      </w:r>
      <w:r w:rsidRPr="00C327F6">
        <w:rPr>
          <w:rFonts w:ascii="Angsana New" w:hAnsi="Angsana New"/>
          <w:sz w:val="30"/>
          <w:szCs w:val="30"/>
          <w:cs/>
        </w:rPr>
        <w:t xml:space="preserve">เดือน ถึง </w:t>
      </w:r>
      <w:r w:rsidRPr="00C327F6">
        <w:rPr>
          <w:rFonts w:ascii="Angsana New" w:hAnsi="Angsana New"/>
          <w:sz w:val="30"/>
          <w:szCs w:val="30"/>
        </w:rPr>
        <w:t xml:space="preserve">4 </w:t>
      </w:r>
      <w:r w:rsidRPr="00C327F6">
        <w:rPr>
          <w:rFonts w:ascii="Angsana New" w:hAnsi="Angsana New"/>
          <w:sz w:val="30"/>
          <w:szCs w:val="30"/>
          <w:cs/>
        </w:rPr>
        <w:t xml:space="preserve">ปี </w:t>
      </w:r>
      <w:r w:rsidRPr="00C327F6">
        <w:rPr>
          <w:rFonts w:ascii="Angsana New" w:hAnsi="Angsana New"/>
          <w:sz w:val="30"/>
          <w:szCs w:val="30"/>
        </w:rPr>
        <w:t xml:space="preserve">3 </w:t>
      </w:r>
      <w:r w:rsidRPr="00C327F6">
        <w:rPr>
          <w:rFonts w:ascii="Angsana New" w:hAnsi="Angsana New"/>
          <w:sz w:val="30"/>
          <w:szCs w:val="30"/>
          <w:cs/>
        </w:rPr>
        <w:t>เดือน</w:t>
      </w:r>
    </w:p>
    <w:p w14:paraId="66C3FB24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07868E4A" w14:textId="37613620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บริษัทมีสัญญาเงินกู้ยืมระยะสั้นโดยการใช้บริการโอนเงินระหว่างบัญชีผ่านระบบ </w:t>
      </w:r>
      <w:r w:rsidRPr="00C327F6">
        <w:rPr>
          <w:rFonts w:ascii="Angsana New" w:hAnsi="Angsana New"/>
          <w:sz w:val="30"/>
          <w:szCs w:val="30"/>
        </w:rPr>
        <w:t xml:space="preserve">LMS </w:t>
      </w:r>
      <w:r w:rsidRPr="00C327F6">
        <w:rPr>
          <w:rFonts w:ascii="Angsana New" w:hAnsi="Angsana New"/>
          <w:sz w:val="30"/>
          <w:szCs w:val="30"/>
          <w:cs/>
        </w:rPr>
        <w:t>ซึ่งไม่มีหลักประกัน</w:t>
      </w:r>
      <w:r w:rsidR="00F556EF" w:rsidRPr="00C327F6">
        <w:rPr>
          <w:rFonts w:ascii="Angsana New" w:hAnsi="Angsana New" w:hint="cs"/>
          <w:sz w:val="30"/>
          <w:szCs w:val="30"/>
          <w:cs/>
        </w:rPr>
        <w:t xml:space="preserve">       </w:t>
      </w:r>
      <w:r w:rsidRPr="00C327F6">
        <w:rPr>
          <w:rFonts w:ascii="Angsana New" w:hAnsi="Angsana New"/>
          <w:sz w:val="30"/>
          <w:szCs w:val="30"/>
          <w:cs/>
        </w:rPr>
        <w:t xml:space="preserve">อายุสัญญา </w:t>
      </w:r>
      <w:r w:rsidRPr="00C327F6">
        <w:rPr>
          <w:rFonts w:ascii="Angsana New" w:hAnsi="Angsana New"/>
          <w:sz w:val="30"/>
          <w:szCs w:val="30"/>
        </w:rPr>
        <w:t xml:space="preserve">3 </w:t>
      </w:r>
      <w:r w:rsidRPr="00C327F6">
        <w:rPr>
          <w:rFonts w:ascii="Angsana New" w:hAnsi="Angsana New"/>
          <w:sz w:val="30"/>
          <w:szCs w:val="30"/>
          <w:cs/>
        </w:rPr>
        <w:t xml:space="preserve">ปี จากกิจการที่เกี่ยวข้องกัน </w:t>
      </w:r>
      <w:r w:rsidRPr="00C327F6">
        <w:rPr>
          <w:rFonts w:ascii="Angsana New" w:hAnsi="Angsana New"/>
          <w:sz w:val="30"/>
          <w:szCs w:val="30"/>
        </w:rPr>
        <w:t xml:space="preserve">7 </w:t>
      </w:r>
      <w:r w:rsidRPr="00C327F6">
        <w:rPr>
          <w:rFonts w:ascii="Angsana New" w:hAnsi="Angsana New"/>
          <w:sz w:val="30"/>
          <w:szCs w:val="30"/>
          <w:cs/>
        </w:rPr>
        <w:t xml:space="preserve">แห่ง โดยมีวงเงินกู้ </w:t>
      </w:r>
      <w:r w:rsidRPr="00C327F6">
        <w:rPr>
          <w:rFonts w:ascii="Angsana New" w:hAnsi="Angsana New"/>
          <w:sz w:val="30"/>
          <w:szCs w:val="30"/>
        </w:rPr>
        <w:t xml:space="preserve">90 </w:t>
      </w:r>
      <w:r w:rsidRPr="00C327F6">
        <w:rPr>
          <w:rFonts w:ascii="Angsana New" w:hAnsi="Angsana New"/>
          <w:sz w:val="30"/>
          <w:szCs w:val="30"/>
          <w:cs/>
        </w:rPr>
        <w:t xml:space="preserve">ล้านบาทถึง </w:t>
      </w:r>
      <w:r w:rsidRPr="00C327F6">
        <w:rPr>
          <w:rFonts w:ascii="Angsana New" w:hAnsi="Angsana New"/>
          <w:sz w:val="30"/>
          <w:szCs w:val="30"/>
        </w:rPr>
        <w:t xml:space="preserve">1,500 </w:t>
      </w:r>
      <w:r w:rsidRPr="00C327F6">
        <w:rPr>
          <w:rFonts w:ascii="Angsana New" w:hAnsi="Angsana New"/>
          <w:sz w:val="30"/>
          <w:szCs w:val="30"/>
          <w:cs/>
        </w:rPr>
        <w:t xml:space="preserve">ล้านบาท เงินกู้ยืมดังกล่าวมีอัตราดอกเบี้ยเท่ากับอัตราดอกเบี้ยตามภาวะตลาดเงินโดยอ้างอิง </w:t>
      </w:r>
      <w:r w:rsidRPr="00C327F6">
        <w:rPr>
          <w:rFonts w:ascii="Angsana New" w:hAnsi="Angsana New"/>
          <w:sz w:val="30"/>
          <w:szCs w:val="30"/>
        </w:rPr>
        <w:t xml:space="preserve">BIBOR O/N </w:t>
      </w:r>
      <w:r w:rsidRPr="00C327F6">
        <w:rPr>
          <w:rFonts w:ascii="Angsana New" w:hAnsi="Angsana New"/>
          <w:sz w:val="30"/>
          <w:szCs w:val="30"/>
          <w:cs/>
        </w:rPr>
        <w:t>ลบส่วนต่างอัตราดอกเบี้ย</w:t>
      </w:r>
    </w:p>
    <w:p w14:paraId="500D6A2C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2DAF0A27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บริษัทมีสัญญาเงินกู้ยืมระยะยาวซึ่งไม่มีหลักประกัน อายุสัญญา </w:t>
      </w:r>
      <w:r w:rsidRPr="00C327F6">
        <w:rPr>
          <w:rFonts w:ascii="Angsana New" w:hAnsi="Angsana New"/>
          <w:sz w:val="30"/>
          <w:szCs w:val="30"/>
        </w:rPr>
        <w:t xml:space="preserve">10 </w:t>
      </w:r>
      <w:r w:rsidRPr="00C327F6">
        <w:rPr>
          <w:rFonts w:ascii="Angsana New" w:hAnsi="Angsana New"/>
          <w:sz w:val="30"/>
          <w:szCs w:val="30"/>
          <w:cs/>
        </w:rPr>
        <w:t xml:space="preserve">ปี จากกิจการที่เกี่ยวข้องกันแห่งหนึ่ง โดยมีวงเงินกู้ </w:t>
      </w:r>
      <w:r w:rsidRPr="00C327F6">
        <w:rPr>
          <w:rFonts w:ascii="Angsana New" w:hAnsi="Angsana New"/>
          <w:sz w:val="30"/>
          <w:szCs w:val="30"/>
        </w:rPr>
        <w:t xml:space="preserve">690.75 </w:t>
      </w:r>
      <w:r w:rsidRPr="00C327F6">
        <w:rPr>
          <w:rFonts w:ascii="Angsana New" w:hAnsi="Angsana New"/>
          <w:sz w:val="30"/>
          <w:szCs w:val="30"/>
          <w:cs/>
        </w:rPr>
        <w:t>ล้านเหรียญสหรัฐอเมริกา เงินกู้ยืมดังกล่าวมีอัตราดอกเบี้ยคงที่</w:t>
      </w:r>
    </w:p>
    <w:p w14:paraId="2F2550C9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459907F6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บริษัทมีสัญญาเงินกู้ยืมระยะยาวซึ่งไม่มีหลักประกัน อายุสัญญา </w:t>
      </w:r>
      <w:r w:rsidRPr="00C327F6">
        <w:rPr>
          <w:rFonts w:ascii="Angsana New" w:hAnsi="Angsana New"/>
          <w:sz w:val="30"/>
          <w:szCs w:val="30"/>
        </w:rPr>
        <w:t xml:space="preserve">30 </w:t>
      </w:r>
      <w:r w:rsidRPr="00C327F6">
        <w:rPr>
          <w:rFonts w:ascii="Angsana New" w:hAnsi="Angsana New"/>
          <w:sz w:val="30"/>
          <w:szCs w:val="30"/>
          <w:cs/>
        </w:rPr>
        <w:t xml:space="preserve">ปี จากกิจการที่เกี่ยวข้องกันแห่งหนึ่ง โดยมีวงเงินกู้ </w:t>
      </w:r>
      <w:r w:rsidRPr="00C327F6">
        <w:rPr>
          <w:rFonts w:ascii="Angsana New" w:hAnsi="Angsana New"/>
          <w:sz w:val="30"/>
          <w:szCs w:val="30"/>
        </w:rPr>
        <w:t xml:space="preserve">541.25 </w:t>
      </w:r>
      <w:r w:rsidRPr="00C327F6">
        <w:rPr>
          <w:rFonts w:ascii="Angsana New" w:hAnsi="Angsana New"/>
          <w:sz w:val="30"/>
          <w:szCs w:val="30"/>
          <w:cs/>
        </w:rPr>
        <w:t>ล้านเหรียญสหรัฐอเมริกา เงินกู้ยืมดังกล่าวมีอัตราดอกเบี้ยคงที่</w:t>
      </w:r>
    </w:p>
    <w:p w14:paraId="1AD33326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335DF6EC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บริษัทมีสัญญาเงินกู้ยืมระยะยาวซึ่งไม่มีหลักประกัน อายุสัญญา </w:t>
      </w:r>
      <w:r w:rsidRPr="00C327F6">
        <w:rPr>
          <w:rFonts w:ascii="Angsana New" w:hAnsi="Angsana New"/>
          <w:sz w:val="30"/>
          <w:szCs w:val="30"/>
        </w:rPr>
        <w:t xml:space="preserve">10 </w:t>
      </w:r>
      <w:r w:rsidRPr="00C327F6">
        <w:rPr>
          <w:rFonts w:ascii="Angsana New" w:hAnsi="Angsana New"/>
          <w:sz w:val="30"/>
          <w:szCs w:val="30"/>
          <w:cs/>
        </w:rPr>
        <w:t xml:space="preserve">ปี จากกิจการที่เกี่ยวข้องกันแห่งหนึ่ง โดยมีวงเงินกู้ </w:t>
      </w:r>
      <w:r w:rsidRPr="00C327F6">
        <w:rPr>
          <w:rFonts w:ascii="Angsana New" w:hAnsi="Angsana New"/>
          <w:sz w:val="30"/>
          <w:szCs w:val="30"/>
        </w:rPr>
        <w:t xml:space="preserve">994.09 </w:t>
      </w:r>
      <w:r w:rsidRPr="00C327F6">
        <w:rPr>
          <w:rFonts w:ascii="Angsana New" w:hAnsi="Angsana New"/>
          <w:sz w:val="30"/>
          <w:szCs w:val="30"/>
          <w:cs/>
        </w:rPr>
        <w:t>ล้านเหรียญสหรัฐอเมริกา เงินกู้ยืมดังกล่าวมีอัตราดอกเบี้ยคงที่</w:t>
      </w:r>
    </w:p>
    <w:p w14:paraId="36D68577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5ECAF5E1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บริษัทมีสัญญาเงินกู้ยืมระยะยาวซึ่งไม่มีหลักประกัน อายุสัญญา </w:t>
      </w:r>
      <w:r w:rsidRPr="00C327F6">
        <w:rPr>
          <w:rFonts w:ascii="Angsana New" w:hAnsi="Angsana New"/>
          <w:sz w:val="30"/>
          <w:szCs w:val="30"/>
        </w:rPr>
        <w:t xml:space="preserve">30 </w:t>
      </w:r>
      <w:r w:rsidRPr="00C327F6">
        <w:rPr>
          <w:rFonts w:ascii="Angsana New" w:hAnsi="Angsana New"/>
          <w:sz w:val="30"/>
          <w:szCs w:val="30"/>
          <w:cs/>
        </w:rPr>
        <w:t xml:space="preserve">ปี จากกิจการที่เกี่ยวข้องกันแห่งหนึ่ง โดยมีวงเงินกู้ </w:t>
      </w:r>
      <w:r w:rsidRPr="00C327F6">
        <w:rPr>
          <w:rFonts w:ascii="Angsana New" w:hAnsi="Angsana New"/>
          <w:sz w:val="30"/>
          <w:szCs w:val="30"/>
        </w:rPr>
        <w:t xml:space="preserve">298.28 </w:t>
      </w:r>
      <w:r w:rsidRPr="00C327F6">
        <w:rPr>
          <w:rFonts w:ascii="Angsana New" w:hAnsi="Angsana New"/>
          <w:sz w:val="30"/>
          <w:szCs w:val="30"/>
          <w:cs/>
        </w:rPr>
        <w:t>ล้านเหรียญสหรัฐอเมริกา เงินกู้ยืมดังกล่าวมีอัตราดอกเบี้ยคงที่</w:t>
      </w:r>
    </w:p>
    <w:p w14:paraId="2B4795CD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744AA3E0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บริษัทมีสัญญาเงินกู้ยืมระยะยาวซึ่งไม่มีหลักประกัน วงเงิน </w:t>
      </w:r>
      <w:r w:rsidRPr="00C327F6">
        <w:rPr>
          <w:rFonts w:ascii="Angsana New" w:hAnsi="Angsana New"/>
          <w:sz w:val="30"/>
          <w:szCs w:val="30"/>
        </w:rPr>
        <w:t xml:space="preserve">599.77 </w:t>
      </w:r>
      <w:r w:rsidRPr="00C327F6">
        <w:rPr>
          <w:rFonts w:ascii="Angsana New" w:hAnsi="Angsana New"/>
          <w:sz w:val="30"/>
          <w:szCs w:val="30"/>
          <w:cs/>
        </w:rPr>
        <w:t>ล้านเหรียญสหรัฐฯ จากกิจการที่เกี่ยวข้องกันแห่งหนึ่ง เงินกู้ยืมดังกล่าวมีอัตราดอกเบี้ยคงที่</w:t>
      </w:r>
    </w:p>
    <w:p w14:paraId="6E7DB05F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66E43135" w14:textId="476EFD9F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lastRenderedPageBreak/>
        <w:t xml:space="preserve">บริษัทมีสัญญาเงินกู้ยืมระยะยาวซึ่งไม่มีหลักประกัน วงเงิน </w:t>
      </w:r>
      <w:r w:rsidRPr="00C327F6">
        <w:rPr>
          <w:rFonts w:ascii="Angsana New" w:hAnsi="Angsana New"/>
          <w:sz w:val="30"/>
          <w:szCs w:val="30"/>
        </w:rPr>
        <w:t xml:space="preserve">500 </w:t>
      </w:r>
      <w:r w:rsidRPr="00C327F6">
        <w:rPr>
          <w:rFonts w:ascii="Angsana New" w:hAnsi="Angsana New"/>
          <w:sz w:val="30"/>
          <w:szCs w:val="30"/>
          <w:cs/>
        </w:rPr>
        <w:t>ล้านเหรียญสหรัฐฯ จากกิจการที่เกี่ยวข้องกัน</w:t>
      </w:r>
      <w:r w:rsidRPr="00C327F6">
        <w:rPr>
          <w:rFonts w:ascii="Angsana New" w:hAnsi="Angsana New" w:hint="cs"/>
          <w:sz w:val="30"/>
          <w:szCs w:val="30"/>
          <w:cs/>
        </w:rPr>
        <w:t xml:space="preserve">      </w:t>
      </w:r>
      <w:r w:rsidRPr="00C327F6">
        <w:rPr>
          <w:rFonts w:ascii="Angsana New" w:hAnsi="Angsana New"/>
          <w:sz w:val="30"/>
          <w:szCs w:val="30"/>
          <w:cs/>
        </w:rPr>
        <w:t>แห่งหนึ่ง เงินกู้ยืมดังกล่าวมีอัตราดอกเบี้ยคงที่</w:t>
      </w:r>
    </w:p>
    <w:p w14:paraId="5B40B277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5C0B74DE" w14:textId="27663E85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>บริษัททำสัญญาเงินกู้ยืมเงินระยะสั้นระหว่างกัน (</w:t>
      </w:r>
      <w:r w:rsidRPr="00C327F6">
        <w:rPr>
          <w:rFonts w:ascii="Angsana New" w:hAnsi="Angsana New"/>
          <w:sz w:val="30"/>
          <w:szCs w:val="30"/>
        </w:rPr>
        <w:t xml:space="preserve">Inter-Company Borrowing &amp; Lending : ICBL) </w:t>
      </w:r>
      <w:r w:rsidRPr="00C327F6">
        <w:rPr>
          <w:rFonts w:ascii="Angsana New" w:hAnsi="Angsana New"/>
          <w:sz w:val="30"/>
          <w:szCs w:val="30"/>
          <w:cs/>
        </w:rPr>
        <w:t xml:space="preserve">กับบริษัทใหญ่ </w:t>
      </w:r>
      <w:r w:rsidRPr="00C327F6">
        <w:rPr>
          <w:rFonts w:ascii="Angsana New" w:hAnsi="Angsana New" w:hint="cs"/>
          <w:sz w:val="30"/>
          <w:szCs w:val="30"/>
          <w:cs/>
        </w:rPr>
        <w:t xml:space="preserve">  </w:t>
      </w:r>
      <w:r w:rsidRPr="00C327F6">
        <w:rPr>
          <w:rFonts w:ascii="Angsana New" w:hAnsi="Angsana New"/>
          <w:sz w:val="30"/>
          <w:szCs w:val="30"/>
          <w:cs/>
        </w:rPr>
        <w:t>ซึ่งเป็นวงเงินสินเชื่อระยะสั้นชนิดไม่ผูกพันและไม่มีหลักประกัน</w:t>
      </w:r>
      <w:r w:rsidR="00F556EF" w:rsidRPr="00C327F6">
        <w:rPr>
          <w:rFonts w:ascii="Angsana New" w:hAnsi="Angsana New" w:hint="cs"/>
          <w:sz w:val="30"/>
          <w:szCs w:val="30"/>
          <w:cs/>
        </w:rPr>
        <w:t xml:space="preserve"> </w:t>
      </w:r>
      <w:r w:rsidRPr="00C327F6">
        <w:rPr>
          <w:rFonts w:ascii="Angsana New" w:hAnsi="Angsana New"/>
          <w:sz w:val="30"/>
          <w:szCs w:val="30"/>
          <w:cs/>
        </w:rPr>
        <w:t xml:space="preserve">อายุสัญญา </w:t>
      </w:r>
      <w:r w:rsidRPr="00C327F6">
        <w:rPr>
          <w:rFonts w:ascii="Angsana New" w:hAnsi="Angsana New"/>
          <w:sz w:val="30"/>
          <w:szCs w:val="30"/>
        </w:rPr>
        <w:t xml:space="preserve">1 </w:t>
      </w:r>
      <w:r w:rsidRPr="00C327F6">
        <w:rPr>
          <w:rFonts w:ascii="Angsana New" w:hAnsi="Angsana New"/>
          <w:sz w:val="30"/>
          <w:szCs w:val="30"/>
          <w:cs/>
        </w:rPr>
        <w:t xml:space="preserve">ปี ซึ่งจะมีผลสิ้นสุดในวันที่ </w:t>
      </w:r>
      <w:r w:rsidRPr="00C327F6">
        <w:rPr>
          <w:rFonts w:ascii="Angsana New" w:hAnsi="Angsana New"/>
          <w:sz w:val="30"/>
          <w:szCs w:val="30"/>
        </w:rPr>
        <w:t xml:space="preserve">               19 </w:t>
      </w:r>
      <w:r w:rsidRPr="00C327F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327F6">
        <w:rPr>
          <w:rFonts w:ascii="Angsana New" w:hAnsi="Angsana New"/>
          <w:sz w:val="30"/>
          <w:szCs w:val="30"/>
        </w:rPr>
        <w:t xml:space="preserve">2568 </w:t>
      </w:r>
      <w:r w:rsidRPr="00C327F6">
        <w:rPr>
          <w:rFonts w:ascii="Angsana New" w:hAnsi="Angsana New"/>
          <w:sz w:val="30"/>
          <w:szCs w:val="30"/>
          <w:cs/>
        </w:rPr>
        <w:t xml:space="preserve">ทั้งนี้บริษัทได้ต่ออายุสัญญาดังกล่าวออกไปจนถึงวันที่ </w:t>
      </w:r>
      <w:r w:rsidRPr="00C327F6">
        <w:rPr>
          <w:rFonts w:ascii="Angsana New" w:hAnsi="Angsana New"/>
          <w:sz w:val="30"/>
          <w:szCs w:val="30"/>
        </w:rPr>
        <w:t xml:space="preserve">19 </w:t>
      </w:r>
      <w:r w:rsidRPr="00C327F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327F6">
        <w:rPr>
          <w:rFonts w:ascii="Angsana New" w:hAnsi="Angsana New"/>
          <w:sz w:val="30"/>
          <w:szCs w:val="30"/>
        </w:rPr>
        <w:t xml:space="preserve">2569 </w:t>
      </w:r>
      <w:r w:rsidRPr="00C327F6">
        <w:rPr>
          <w:rFonts w:ascii="Angsana New" w:hAnsi="Angsana New"/>
          <w:sz w:val="30"/>
          <w:szCs w:val="30"/>
          <w:cs/>
        </w:rPr>
        <w:t xml:space="preserve">โดยมีวงเงินกู้ยืม </w:t>
      </w:r>
      <w:r w:rsidRPr="00C327F6">
        <w:rPr>
          <w:rFonts w:ascii="Angsana New" w:hAnsi="Angsana New"/>
          <w:sz w:val="30"/>
          <w:szCs w:val="30"/>
        </w:rPr>
        <w:t xml:space="preserve">   10,000 </w:t>
      </w:r>
      <w:r w:rsidRPr="00C327F6">
        <w:rPr>
          <w:rFonts w:ascii="Angsana New" w:hAnsi="Angsana New"/>
          <w:sz w:val="30"/>
          <w:szCs w:val="30"/>
          <w:cs/>
        </w:rPr>
        <w:t xml:space="preserve">ล้านบาทและวงเงินให้กู้ยืม </w:t>
      </w:r>
      <w:r w:rsidRPr="00C327F6">
        <w:rPr>
          <w:rFonts w:ascii="Angsana New" w:hAnsi="Angsana New"/>
          <w:sz w:val="30"/>
          <w:szCs w:val="30"/>
        </w:rPr>
        <w:t xml:space="preserve">2,000 </w:t>
      </w:r>
      <w:r w:rsidRPr="00C327F6">
        <w:rPr>
          <w:rFonts w:ascii="Angsana New" w:hAnsi="Angsana New"/>
          <w:sz w:val="30"/>
          <w:szCs w:val="30"/>
          <w:cs/>
        </w:rPr>
        <w:t xml:space="preserve">ล้านบาท เงินกู้ยืมและเงินให้กู้ยืมดังกล่าวมีอัตราดอกเบี้ยอ้างอิงตามตลาด โดยใช้อัตราดอกเบี้ยเงินกู้ยืมระยะสั้น </w:t>
      </w:r>
      <w:r w:rsidRPr="00C327F6">
        <w:rPr>
          <w:rFonts w:ascii="Angsana New" w:hAnsi="Angsana New"/>
          <w:sz w:val="30"/>
          <w:szCs w:val="30"/>
        </w:rPr>
        <w:t xml:space="preserve">THOR </w:t>
      </w:r>
      <w:r w:rsidRPr="00C327F6">
        <w:rPr>
          <w:rFonts w:ascii="Angsana New" w:hAnsi="Angsana New"/>
          <w:sz w:val="30"/>
          <w:szCs w:val="30"/>
          <w:cs/>
        </w:rPr>
        <w:t xml:space="preserve">หรือ </w:t>
      </w:r>
      <w:r w:rsidRPr="00C327F6">
        <w:rPr>
          <w:rFonts w:ascii="Angsana New" w:hAnsi="Angsana New"/>
          <w:sz w:val="30"/>
          <w:szCs w:val="30"/>
        </w:rPr>
        <w:t xml:space="preserve">SOFR </w:t>
      </w:r>
      <w:r w:rsidRPr="00C327F6">
        <w:rPr>
          <w:rFonts w:ascii="Angsana New" w:hAnsi="Angsana New"/>
          <w:sz w:val="30"/>
          <w:szCs w:val="30"/>
          <w:cs/>
        </w:rPr>
        <w:t>บวกส่วนต่างอัตราดอกเบี้ยแล้วแต่สกุลเงินกู้หรืออัตราดอกเบี้ยเงินกู้ยืมอ้างอิงอื่นที่เหมาะสมตามที่ผู้ให้กู้กำหนดหากสภาวะตลาดเปลี่ยนแปลงไป</w:t>
      </w:r>
      <w:r w:rsidRPr="00C327F6">
        <w:rPr>
          <w:rFonts w:ascii="Angsana New" w:hAnsi="Angsana New" w:hint="cs"/>
          <w:sz w:val="30"/>
          <w:szCs w:val="30"/>
          <w:cs/>
        </w:rPr>
        <w:t xml:space="preserve"> </w:t>
      </w:r>
      <w:r w:rsidRPr="00C327F6">
        <w:rPr>
          <w:rFonts w:ascii="Angsana New" w:hAnsi="Angsana New"/>
          <w:sz w:val="30"/>
          <w:szCs w:val="30"/>
          <w:cs/>
        </w:rPr>
        <w:t>โดยคำนึงถึงผลตอบแทนเงินลงทุนระยะสั้น 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3E8F493B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19F93B72" w14:textId="18794671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>บริษัททำสัญญาเงินกู้ยืมเงินระยะสั้นระหว่างกัน (</w:t>
      </w:r>
      <w:r w:rsidRPr="00C327F6">
        <w:rPr>
          <w:rFonts w:ascii="Angsana New" w:hAnsi="Angsana New"/>
          <w:sz w:val="30"/>
          <w:szCs w:val="30"/>
        </w:rPr>
        <w:t xml:space="preserve">Inter-Company Borrowing &amp; Lending : ICBL) </w:t>
      </w:r>
      <w:r w:rsidRPr="00C327F6">
        <w:rPr>
          <w:rFonts w:ascii="Angsana New" w:hAnsi="Angsana New"/>
          <w:sz w:val="30"/>
          <w:szCs w:val="30"/>
          <w:cs/>
        </w:rPr>
        <w:t>กับกิจการที่เกี่ยวข้องกัน ซึ่งเป็นวงเงินสินเชื่อระยะสั้นชนิดไม่ผูกพันและไม่มีหลักประกัน</w:t>
      </w:r>
      <w:r w:rsidR="00F556EF" w:rsidRPr="00C327F6">
        <w:rPr>
          <w:rFonts w:ascii="Angsana New" w:hAnsi="Angsana New" w:hint="cs"/>
          <w:sz w:val="30"/>
          <w:szCs w:val="30"/>
          <w:cs/>
        </w:rPr>
        <w:t xml:space="preserve"> </w:t>
      </w:r>
      <w:r w:rsidRPr="00C327F6">
        <w:rPr>
          <w:rFonts w:ascii="Angsana New" w:hAnsi="Angsana New"/>
          <w:sz w:val="30"/>
          <w:szCs w:val="30"/>
          <w:cs/>
        </w:rPr>
        <w:t xml:space="preserve">อายุสัญญา </w:t>
      </w:r>
      <w:r w:rsidRPr="00C327F6">
        <w:rPr>
          <w:rFonts w:ascii="Angsana New" w:hAnsi="Angsana New"/>
          <w:sz w:val="30"/>
          <w:szCs w:val="30"/>
        </w:rPr>
        <w:t xml:space="preserve">1 </w:t>
      </w:r>
      <w:r w:rsidRPr="00C327F6">
        <w:rPr>
          <w:rFonts w:ascii="Angsana New" w:hAnsi="Angsana New"/>
          <w:sz w:val="30"/>
          <w:szCs w:val="30"/>
          <w:cs/>
        </w:rPr>
        <w:t xml:space="preserve">ปี ซึ่งจะมีผลสิ้นสุดในวันที่ </w:t>
      </w:r>
      <w:r w:rsidRPr="00C327F6">
        <w:rPr>
          <w:rFonts w:ascii="Angsana New" w:hAnsi="Angsana New"/>
          <w:sz w:val="30"/>
          <w:szCs w:val="30"/>
        </w:rPr>
        <w:t xml:space="preserve">30 </w:t>
      </w:r>
      <w:r w:rsidRPr="00C327F6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C327F6">
        <w:rPr>
          <w:rFonts w:ascii="Angsana New" w:hAnsi="Angsana New"/>
          <w:sz w:val="30"/>
          <w:szCs w:val="30"/>
        </w:rPr>
        <w:t xml:space="preserve">2569 </w:t>
      </w:r>
      <w:r w:rsidRPr="00C327F6">
        <w:rPr>
          <w:rFonts w:ascii="Angsana New" w:hAnsi="Angsana New"/>
          <w:sz w:val="30"/>
          <w:szCs w:val="30"/>
          <w:cs/>
        </w:rPr>
        <w:t xml:space="preserve">โดยมีวงเงินกู้ยืม </w:t>
      </w:r>
      <w:r w:rsidRPr="00C327F6">
        <w:rPr>
          <w:rFonts w:ascii="Angsana New" w:hAnsi="Angsana New"/>
          <w:sz w:val="30"/>
          <w:szCs w:val="30"/>
        </w:rPr>
        <w:t xml:space="preserve">200 </w:t>
      </w:r>
      <w:r w:rsidRPr="00C327F6">
        <w:rPr>
          <w:rFonts w:ascii="Angsana New" w:hAnsi="Angsana New"/>
          <w:sz w:val="30"/>
          <w:szCs w:val="30"/>
          <w:cs/>
        </w:rPr>
        <w:t xml:space="preserve">ล้านบาทและวงเงินให้กู้ยืม </w:t>
      </w:r>
      <w:r w:rsidRPr="00C327F6">
        <w:rPr>
          <w:rFonts w:ascii="Angsana New" w:hAnsi="Angsana New"/>
          <w:sz w:val="30"/>
          <w:szCs w:val="30"/>
        </w:rPr>
        <w:t xml:space="preserve">1,000 </w:t>
      </w:r>
      <w:r w:rsidRPr="00C327F6">
        <w:rPr>
          <w:rFonts w:ascii="Angsana New" w:hAnsi="Angsana New"/>
          <w:sz w:val="30"/>
          <w:szCs w:val="30"/>
          <w:cs/>
        </w:rPr>
        <w:t xml:space="preserve">ล้านบาท เงินกู้ยืมและเงินให้กู้ยืมดังกล่าวมีอัตราดอกเบี้ยอ้างอิงตามตลาด โดยใช้อัตราดอกเบี้ยเงินกู้ยืมระยะสั้น </w:t>
      </w:r>
      <w:r w:rsidRPr="00C327F6">
        <w:rPr>
          <w:rFonts w:ascii="Angsana New" w:hAnsi="Angsana New"/>
          <w:sz w:val="30"/>
          <w:szCs w:val="30"/>
        </w:rPr>
        <w:t xml:space="preserve">BIBOR </w:t>
      </w:r>
      <w:r w:rsidRPr="00C327F6">
        <w:rPr>
          <w:rFonts w:ascii="Angsana New" w:hAnsi="Angsana New"/>
          <w:sz w:val="30"/>
          <w:szCs w:val="30"/>
          <w:cs/>
        </w:rPr>
        <w:t>หรืออัตราดอกเบี้ยเงินกู้ยืมอ้างอิงอื่นที่เหมาะสมตามที่ผู้ให้กู้กำหนดหากสภาวะตลาดเปลี่ยนแปลงไป โดยคำนึงถึงผลตอบแทนเงินลงทุนระยะสั้น 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68AC5B35" w14:textId="77777777" w:rsidR="007E79EE" w:rsidRPr="00C327F6" w:rsidRDefault="007E79EE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4CC6624A" w14:textId="7F901385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>บริษัททำสัญญาเงินกู้ยืมเงินระยะสั้นระหว่างกัน (</w:t>
      </w:r>
      <w:r w:rsidRPr="00C327F6">
        <w:rPr>
          <w:rFonts w:ascii="Angsana New" w:hAnsi="Angsana New"/>
          <w:sz w:val="30"/>
          <w:szCs w:val="30"/>
        </w:rPr>
        <w:t xml:space="preserve">Inter-Company Borrowing &amp; Lending : ICBL) </w:t>
      </w:r>
      <w:r w:rsidRPr="00C327F6">
        <w:rPr>
          <w:rFonts w:ascii="Angsana New" w:hAnsi="Angsana New"/>
          <w:sz w:val="30"/>
          <w:szCs w:val="30"/>
          <w:cs/>
        </w:rPr>
        <w:t>กับกิจการที่เกี่ยวข้องกัน ซึ่งเป็นวงเงินสินเชื่อระยะสั้นชนิดไม่ผูกพันและไม่มีหลักประกัน</w:t>
      </w:r>
      <w:r w:rsidR="00F556EF" w:rsidRPr="00C327F6">
        <w:rPr>
          <w:rFonts w:ascii="Angsana New" w:hAnsi="Angsana New" w:hint="cs"/>
          <w:sz w:val="30"/>
          <w:szCs w:val="30"/>
          <w:cs/>
        </w:rPr>
        <w:t xml:space="preserve"> </w:t>
      </w:r>
      <w:r w:rsidRPr="00C327F6">
        <w:rPr>
          <w:rFonts w:ascii="Angsana New" w:hAnsi="Angsana New"/>
          <w:sz w:val="30"/>
          <w:szCs w:val="30"/>
          <w:cs/>
        </w:rPr>
        <w:t xml:space="preserve">อายุสัญญา </w:t>
      </w:r>
      <w:r w:rsidRPr="00C327F6">
        <w:rPr>
          <w:rFonts w:ascii="Angsana New" w:hAnsi="Angsana New"/>
          <w:sz w:val="30"/>
          <w:szCs w:val="30"/>
        </w:rPr>
        <w:t xml:space="preserve">3 </w:t>
      </w:r>
      <w:r w:rsidRPr="00C327F6">
        <w:rPr>
          <w:rFonts w:ascii="Angsana New" w:hAnsi="Angsana New"/>
          <w:sz w:val="30"/>
          <w:szCs w:val="30"/>
          <w:cs/>
        </w:rPr>
        <w:t xml:space="preserve">ปี ซึ่งจะมีผลสิ้นสุดในวันที่ </w:t>
      </w:r>
      <w:r w:rsidRPr="00C327F6">
        <w:rPr>
          <w:rFonts w:ascii="Angsana New" w:hAnsi="Angsana New"/>
          <w:sz w:val="30"/>
          <w:szCs w:val="30"/>
        </w:rPr>
        <w:t xml:space="preserve">17 </w:t>
      </w:r>
      <w:r w:rsidRPr="00C327F6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C327F6">
        <w:rPr>
          <w:rFonts w:ascii="Angsana New" w:hAnsi="Angsana New"/>
          <w:sz w:val="30"/>
          <w:szCs w:val="30"/>
        </w:rPr>
        <w:t xml:space="preserve">2569 </w:t>
      </w:r>
      <w:r w:rsidRPr="00C327F6">
        <w:rPr>
          <w:rFonts w:ascii="Angsana New" w:hAnsi="Angsana New"/>
          <w:sz w:val="30"/>
          <w:szCs w:val="30"/>
          <w:cs/>
        </w:rPr>
        <w:t xml:space="preserve">โดยมีวงเงินกู้และให้กู้ยืม </w:t>
      </w:r>
      <w:r w:rsidRPr="00C327F6">
        <w:rPr>
          <w:rFonts w:ascii="Angsana New" w:hAnsi="Angsana New"/>
          <w:sz w:val="30"/>
          <w:szCs w:val="30"/>
        </w:rPr>
        <w:t xml:space="preserve">100 </w:t>
      </w:r>
      <w:r w:rsidRPr="00C327F6">
        <w:rPr>
          <w:rFonts w:ascii="Angsana New" w:hAnsi="Angsana New"/>
          <w:sz w:val="30"/>
          <w:szCs w:val="30"/>
          <w:cs/>
        </w:rPr>
        <w:t>ล้านยูโร (หรือเทียบเท่าเป็นสกุลเงินดอลลาร์สหรัฐ) เงินกู้ยืมและเงินให้กู้ยืมดังกล่าวมีอัตราดอกเบี้ยอ้างอิงตามตลาด โดยคำนึงถึงผลตอบแทนเงินลงทุนระยะสั้น 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7535CFEE" w14:textId="77777777" w:rsidR="008B4195" w:rsidRPr="00C327F6" w:rsidRDefault="008B4195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5EB9D44E" w14:textId="5549D78A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>บริษัททำสัญญาเงินกู้ยืมเงินระยะสั้นระหว่างกัน (</w:t>
      </w:r>
      <w:r w:rsidRPr="00C327F6">
        <w:rPr>
          <w:rFonts w:ascii="Angsana New" w:hAnsi="Angsana New"/>
          <w:sz w:val="30"/>
          <w:szCs w:val="30"/>
        </w:rPr>
        <w:t xml:space="preserve">Inter Company Loan) </w:t>
      </w:r>
      <w:r w:rsidRPr="00C327F6">
        <w:rPr>
          <w:rFonts w:ascii="Angsana New" w:hAnsi="Angsana New"/>
          <w:sz w:val="30"/>
          <w:szCs w:val="30"/>
          <w:cs/>
        </w:rPr>
        <w:t>กับกิจการที่เกี่ยวข้องกัน ซึ่งเป็นวงเงินสินเชื่อระยะสั้นชนิดไม่ผูกพันและไม่มีหลักประกัน</w:t>
      </w:r>
      <w:r w:rsidR="00F556EF" w:rsidRPr="00C327F6">
        <w:rPr>
          <w:rFonts w:ascii="Angsana New" w:hAnsi="Angsana New" w:hint="cs"/>
          <w:sz w:val="30"/>
          <w:szCs w:val="30"/>
          <w:cs/>
        </w:rPr>
        <w:t xml:space="preserve"> </w:t>
      </w:r>
      <w:r w:rsidRPr="00C327F6">
        <w:rPr>
          <w:rFonts w:ascii="Angsana New" w:hAnsi="Angsana New"/>
          <w:sz w:val="30"/>
          <w:szCs w:val="30"/>
          <w:cs/>
        </w:rPr>
        <w:t xml:space="preserve">อายุสัญญา </w:t>
      </w:r>
      <w:r w:rsidRPr="00C327F6">
        <w:rPr>
          <w:rFonts w:ascii="Angsana New" w:hAnsi="Angsana New"/>
          <w:sz w:val="30"/>
          <w:szCs w:val="30"/>
        </w:rPr>
        <w:t xml:space="preserve">1 </w:t>
      </w:r>
      <w:r w:rsidRPr="00C327F6">
        <w:rPr>
          <w:rFonts w:ascii="Angsana New" w:hAnsi="Angsana New"/>
          <w:sz w:val="30"/>
          <w:szCs w:val="30"/>
          <w:cs/>
        </w:rPr>
        <w:t xml:space="preserve">ปี ซึ่งจะมีผลสิ้นสุดในวันที่ </w:t>
      </w:r>
      <w:r w:rsidRPr="00C327F6">
        <w:rPr>
          <w:rFonts w:ascii="Angsana New" w:hAnsi="Angsana New"/>
          <w:sz w:val="30"/>
          <w:szCs w:val="30"/>
        </w:rPr>
        <w:t xml:space="preserve">20 </w:t>
      </w:r>
      <w:r w:rsidRPr="00C327F6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C327F6">
        <w:rPr>
          <w:rFonts w:ascii="Angsana New" w:hAnsi="Angsana New"/>
          <w:sz w:val="30"/>
          <w:szCs w:val="30"/>
        </w:rPr>
        <w:t xml:space="preserve">2569 </w:t>
      </w:r>
      <w:r w:rsidRPr="00C327F6">
        <w:rPr>
          <w:rFonts w:ascii="Angsana New" w:hAnsi="Angsana New"/>
          <w:sz w:val="30"/>
          <w:szCs w:val="30"/>
          <w:cs/>
        </w:rPr>
        <w:t xml:space="preserve">โดยมีวงเงินกู้ยืม </w:t>
      </w:r>
      <w:r w:rsidRPr="00C327F6">
        <w:rPr>
          <w:rFonts w:ascii="Angsana New" w:hAnsi="Angsana New"/>
          <w:sz w:val="30"/>
          <w:szCs w:val="30"/>
        </w:rPr>
        <w:t xml:space="preserve">100 </w:t>
      </w:r>
      <w:r w:rsidRPr="00C327F6">
        <w:rPr>
          <w:rFonts w:ascii="Angsana New" w:hAnsi="Angsana New"/>
          <w:sz w:val="30"/>
          <w:szCs w:val="30"/>
          <w:cs/>
        </w:rPr>
        <w:t xml:space="preserve">ล้านเหรียญสหรัฐ เงินกู้ยืมดังกล่าวมีอัตราดอกเบี้ยอ้างอิงตามตลาด โดยใช้อัตราดอกเบี้ยเงินกู้ยืมระยะสั้น </w:t>
      </w:r>
      <w:r w:rsidRPr="00C327F6">
        <w:rPr>
          <w:rFonts w:ascii="Angsana New" w:hAnsi="Angsana New"/>
          <w:sz w:val="30"/>
          <w:szCs w:val="30"/>
        </w:rPr>
        <w:t xml:space="preserve">SOFR </w:t>
      </w:r>
      <w:r w:rsidRPr="00C327F6">
        <w:rPr>
          <w:rFonts w:ascii="Angsana New" w:hAnsi="Angsana New"/>
          <w:sz w:val="30"/>
          <w:szCs w:val="30"/>
          <w:cs/>
        </w:rPr>
        <w:t>หรืออัตราดอกเบี้ยเงินกู้ยืมอ้างอิงอื่นที่เหมาะสมตามที่ผู้ให้กู้กำหนดหากสภาวะตลาดเปลี่ยนแปลงไป โดยคำนึงถึงผลตอบแทนเงินลงทุนระยะสั้น อัตราดอกเบี้ยเงินกู้ยืมระยะสั้นและอันดับ</w:t>
      </w:r>
      <w:r w:rsidRPr="00C327F6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C327F6">
        <w:rPr>
          <w:rFonts w:ascii="Angsana New" w:hAnsi="Angsana New"/>
          <w:sz w:val="30"/>
          <w:szCs w:val="30"/>
          <w:cs/>
        </w:rPr>
        <w:t>ความน่าเชื่อถือของบริษัทหรือผู้กู้ยืม</w:t>
      </w:r>
    </w:p>
    <w:p w14:paraId="1A12A45B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5837FFBD" w14:textId="0CDEBDA6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lastRenderedPageBreak/>
        <w:t>บริษัททำสัญญาเงินกู้ยืมเงินระยะสั้นระหว่างกัน (</w:t>
      </w:r>
      <w:r w:rsidRPr="00C327F6">
        <w:rPr>
          <w:rFonts w:ascii="Angsana New" w:hAnsi="Angsana New"/>
          <w:sz w:val="30"/>
          <w:szCs w:val="30"/>
        </w:rPr>
        <w:t xml:space="preserve">Inter Company Loan) </w:t>
      </w:r>
      <w:r w:rsidRPr="00C327F6">
        <w:rPr>
          <w:rFonts w:ascii="Angsana New" w:hAnsi="Angsana New"/>
          <w:sz w:val="30"/>
          <w:szCs w:val="30"/>
          <w:cs/>
        </w:rPr>
        <w:t>กับกิจการที่เกี่ยวข้องกัน ซึ่งเป็นวงเงินสินเชื่อระยะสั้นชนิดไม่ผูกพันและไม่มีหลักประกัน</w:t>
      </w:r>
      <w:r w:rsidR="00F556EF" w:rsidRPr="00C327F6">
        <w:rPr>
          <w:rFonts w:ascii="Angsana New" w:hAnsi="Angsana New" w:hint="cs"/>
          <w:sz w:val="30"/>
          <w:szCs w:val="30"/>
          <w:cs/>
        </w:rPr>
        <w:t xml:space="preserve"> </w:t>
      </w:r>
      <w:r w:rsidRPr="00C327F6">
        <w:rPr>
          <w:rFonts w:ascii="Angsana New" w:hAnsi="Angsana New"/>
          <w:sz w:val="30"/>
          <w:szCs w:val="30"/>
          <w:cs/>
        </w:rPr>
        <w:t xml:space="preserve">อายุสัญญา </w:t>
      </w:r>
      <w:r w:rsidRPr="00C327F6">
        <w:rPr>
          <w:rFonts w:ascii="Angsana New" w:hAnsi="Angsana New"/>
          <w:sz w:val="30"/>
          <w:szCs w:val="30"/>
        </w:rPr>
        <w:t xml:space="preserve">1 </w:t>
      </w:r>
      <w:r w:rsidRPr="00C327F6">
        <w:rPr>
          <w:rFonts w:ascii="Angsana New" w:hAnsi="Angsana New"/>
          <w:sz w:val="30"/>
          <w:szCs w:val="30"/>
          <w:cs/>
        </w:rPr>
        <w:t xml:space="preserve">ปี ซึ่งจะมีผลสิ้นสุดในวันที่ </w:t>
      </w:r>
      <w:r w:rsidRPr="00C327F6">
        <w:rPr>
          <w:rFonts w:ascii="Angsana New" w:hAnsi="Angsana New"/>
          <w:sz w:val="30"/>
          <w:szCs w:val="30"/>
        </w:rPr>
        <w:t xml:space="preserve">30 </w:t>
      </w:r>
      <w:r w:rsidRPr="00C327F6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C327F6">
        <w:rPr>
          <w:rFonts w:ascii="Angsana New" w:hAnsi="Angsana New"/>
          <w:sz w:val="30"/>
          <w:szCs w:val="30"/>
        </w:rPr>
        <w:t xml:space="preserve">2569 </w:t>
      </w:r>
      <w:r w:rsidRPr="00C327F6">
        <w:rPr>
          <w:rFonts w:ascii="Angsana New" w:hAnsi="Angsana New" w:hint="cs"/>
          <w:sz w:val="30"/>
          <w:szCs w:val="30"/>
          <w:cs/>
        </w:rPr>
        <w:t xml:space="preserve">     </w:t>
      </w:r>
      <w:r w:rsidRPr="00C327F6">
        <w:rPr>
          <w:rFonts w:ascii="Angsana New" w:hAnsi="Angsana New"/>
          <w:sz w:val="30"/>
          <w:szCs w:val="30"/>
          <w:cs/>
        </w:rPr>
        <w:t xml:space="preserve">โดยมีวงเงินกู้ยืม </w:t>
      </w:r>
      <w:r w:rsidRPr="00C327F6">
        <w:rPr>
          <w:rFonts w:ascii="Angsana New" w:hAnsi="Angsana New"/>
          <w:sz w:val="30"/>
          <w:szCs w:val="30"/>
        </w:rPr>
        <w:t xml:space="preserve">60 </w:t>
      </w:r>
      <w:r w:rsidRPr="00C327F6">
        <w:rPr>
          <w:rFonts w:ascii="Angsana New" w:hAnsi="Angsana New"/>
          <w:sz w:val="30"/>
          <w:szCs w:val="30"/>
          <w:cs/>
        </w:rPr>
        <w:t xml:space="preserve">ล้านเหรียญสหรัฐ เงินกู้ยืมดังกล่าวมีอัตราดอกเบี้ยอ้างอิงตามตลาด โดยใช้อัตราดอกเบี้ยเงินกู้ยืมระยะสั้น </w:t>
      </w:r>
      <w:r w:rsidRPr="00C327F6">
        <w:rPr>
          <w:rFonts w:ascii="Angsana New" w:hAnsi="Angsana New"/>
          <w:sz w:val="30"/>
          <w:szCs w:val="30"/>
        </w:rPr>
        <w:t xml:space="preserve">SOFR </w:t>
      </w:r>
      <w:r w:rsidRPr="00C327F6">
        <w:rPr>
          <w:rFonts w:ascii="Angsana New" w:hAnsi="Angsana New"/>
          <w:sz w:val="30"/>
          <w:szCs w:val="30"/>
          <w:cs/>
        </w:rPr>
        <w:t>หรืออัตราดอกเบี้ยเงินกู้ยืมอ้างอิงอื่นที่เหมาะสมตามที่ผู้ให้กู้กำหนดหากสภาวะตลาดเปลี่ยนแปลงไป โดยคำนึงถึงอัตราดอกเบี้ยเงินกู้ยืมระยะสั้นและอันดับความน่าเชื่อถือของบริษัทหรือผู้กู้ยืม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775AD6D7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2F0E67F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  <w:r w:rsidRPr="00C327F6">
        <w:rPr>
          <w:rFonts w:ascii="Angsana New" w:hAnsi="Angsana New" w:hint="cs"/>
          <w:i/>
          <w:iCs/>
          <w:sz w:val="30"/>
          <w:szCs w:val="30"/>
          <w:cs/>
        </w:rPr>
        <w:t>สัญญาบริการ</w:t>
      </w:r>
    </w:p>
    <w:p w14:paraId="1EC781A9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บริษัทมีสัญญาการให้บริการแก่กิจการที่เกี่ยวข้องกันรวม </w:t>
      </w:r>
      <w:r w:rsidRPr="00C327F6">
        <w:rPr>
          <w:rFonts w:ascii="Angsana New" w:hAnsi="Angsana New"/>
          <w:sz w:val="30"/>
          <w:szCs w:val="30"/>
        </w:rPr>
        <w:t>26</w:t>
      </w:r>
      <w:r w:rsidRPr="00C327F6">
        <w:rPr>
          <w:rFonts w:ascii="Angsana New" w:hAnsi="Angsana New"/>
          <w:sz w:val="30"/>
          <w:szCs w:val="30"/>
          <w:cs/>
        </w:rPr>
        <w:t xml:space="preserve"> แห่ง เพื่อให้บริการด้านต่างๆ สัญญามีผลบังคับใช้ตั้งแต่วันที่ที่กำหนดในสัญญา และอัตราค่าบริการจะทำการตกลงร่วมกันภายในไตรมาส </w:t>
      </w:r>
      <w:r w:rsidRPr="00C327F6">
        <w:rPr>
          <w:rFonts w:ascii="Angsana New" w:hAnsi="Angsana New"/>
          <w:sz w:val="30"/>
          <w:szCs w:val="30"/>
        </w:rPr>
        <w:t>4</w:t>
      </w:r>
      <w:r w:rsidRPr="00C327F6">
        <w:rPr>
          <w:rFonts w:ascii="Angsana New" w:hAnsi="Angsana New"/>
          <w:sz w:val="30"/>
          <w:szCs w:val="30"/>
          <w:cs/>
        </w:rPr>
        <w:t xml:space="preserve"> ของปีก่อนหน้า</w:t>
      </w:r>
    </w:p>
    <w:p w14:paraId="66C5FD0B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5489883B" w14:textId="132220E2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บริษัทมีสัญญาจ้างเหมาบริหารและจัดการงานวิศวกรรม สัญญาจ้างออกแบบ จัดหา ก่อสร้าง และติดตั้ง สัญญาจ้างเหมางานบริการตรวจสอบคุณภาพงานก่อสร้าง บริการตรวจสอบอุปกรณ์ และบริการตรวจสอบเครื่องจักร และสัญญาจ้างเหมาบริหารและจัดการงานบำรุงรักษากับกิจการที่เกี่ยวข้องกันแห่งหนึ่ง โดยสัญญามีระยะเวลาตั้งแต่ </w:t>
      </w:r>
      <w:r w:rsidRPr="00C327F6">
        <w:rPr>
          <w:rFonts w:ascii="Angsana New" w:hAnsi="Angsana New"/>
          <w:sz w:val="30"/>
          <w:szCs w:val="30"/>
        </w:rPr>
        <w:t>1</w:t>
      </w:r>
      <w:r w:rsidRPr="00C327F6">
        <w:rPr>
          <w:rFonts w:ascii="Angsana New" w:hAnsi="Angsana New"/>
          <w:sz w:val="30"/>
          <w:szCs w:val="30"/>
          <w:cs/>
        </w:rPr>
        <w:t xml:space="preserve"> ปี </w:t>
      </w:r>
      <w:r w:rsidRPr="00C327F6">
        <w:rPr>
          <w:rFonts w:ascii="Angsana New" w:hAnsi="Angsana New"/>
          <w:sz w:val="30"/>
          <w:szCs w:val="30"/>
        </w:rPr>
        <w:t>8</w:t>
      </w:r>
      <w:r w:rsidRPr="00C327F6">
        <w:rPr>
          <w:rFonts w:ascii="Angsana New" w:hAnsi="Angsana New"/>
          <w:sz w:val="30"/>
          <w:szCs w:val="30"/>
          <w:cs/>
        </w:rPr>
        <w:t xml:space="preserve"> เดือน ถึง </w:t>
      </w:r>
      <w:r w:rsidRPr="00C327F6">
        <w:rPr>
          <w:rFonts w:ascii="Angsana New" w:hAnsi="Angsana New"/>
          <w:sz w:val="30"/>
          <w:szCs w:val="30"/>
        </w:rPr>
        <w:t>2</w:t>
      </w:r>
      <w:r w:rsidRPr="00C327F6">
        <w:rPr>
          <w:rFonts w:ascii="Angsana New" w:hAnsi="Angsana New"/>
          <w:sz w:val="30"/>
          <w:szCs w:val="30"/>
          <w:cs/>
        </w:rPr>
        <w:t xml:space="preserve"> ปี </w:t>
      </w:r>
      <w:r w:rsidR="00210690" w:rsidRPr="00C327F6">
        <w:rPr>
          <w:rFonts w:ascii="Angsana New" w:hAnsi="Angsana New"/>
          <w:sz w:val="30"/>
          <w:szCs w:val="30"/>
        </w:rPr>
        <w:t>4</w:t>
      </w:r>
      <w:r w:rsidRPr="00C327F6">
        <w:rPr>
          <w:rFonts w:ascii="Angsana New" w:hAnsi="Angsana New"/>
          <w:sz w:val="30"/>
          <w:szCs w:val="30"/>
          <w:cs/>
        </w:rPr>
        <w:t xml:space="preserve"> เดือน นับจากวันที่ที่มีผลบังคับตามที่ระบุไว้ในแต่ละสัญญา และจะมีผลสิ้นสุดในช่วง</w:t>
      </w:r>
      <w:r w:rsidRPr="00C327F6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C327F6">
        <w:rPr>
          <w:rFonts w:ascii="Angsana New" w:hAnsi="Angsana New"/>
          <w:sz w:val="30"/>
          <w:szCs w:val="30"/>
          <w:cs/>
        </w:rPr>
        <w:t xml:space="preserve">เดือนธันวาคม </w:t>
      </w:r>
      <w:r w:rsidRPr="00C327F6">
        <w:rPr>
          <w:rFonts w:ascii="Angsana New" w:hAnsi="Angsana New"/>
          <w:sz w:val="30"/>
          <w:szCs w:val="30"/>
        </w:rPr>
        <w:t>2568</w:t>
      </w:r>
      <w:r w:rsidRPr="00C327F6">
        <w:rPr>
          <w:rFonts w:ascii="Angsana New" w:hAnsi="Angsana New"/>
          <w:sz w:val="30"/>
          <w:szCs w:val="30"/>
          <w:cs/>
        </w:rPr>
        <w:t xml:space="preserve"> ถึง เมษายน </w:t>
      </w:r>
      <w:r w:rsidRPr="00C327F6">
        <w:rPr>
          <w:rFonts w:ascii="Angsana New" w:hAnsi="Angsana New"/>
          <w:sz w:val="30"/>
          <w:szCs w:val="30"/>
        </w:rPr>
        <w:t>2570</w:t>
      </w:r>
    </w:p>
    <w:p w14:paraId="3B3C153A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0B072B17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บริษัทมีสัญญาจ้างเหมาบริการรักษาความปลอดภัยกับกิจการที่เกี่ยวข้องกันแห่งหนึ่ง โดยกิจการที่เกี่ยวข้องกันนี้จะให้บริการรักษาความปลอดภัยแก่ทรัพย์สิน พนักงานและผู้ที่มาติดต่อที่อยู่ในบริเวณพื้นที่ของบริษัท โดยสัญญามีระยะเวลา </w:t>
      </w:r>
      <w:r w:rsidRPr="00C327F6">
        <w:rPr>
          <w:rFonts w:ascii="Angsana New" w:hAnsi="Angsana New"/>
          <w:sz w:val="30"/>
          <w:szCs w:val="30"/>
        </w:rPr>
        <w:t xml:space="preserve">1 </w:t>
      </w:r>
      <w:r w:rsidRPr="00C327F6">
        <w:rPr>
          <w:rFonts w:ascii="Angsana New" w:hAnsi="Angsana New"/>
          <w:sz w:val="30"/>
          <w:szCs w:val="30"/>
          <w:cs/>
        </w:rPr>
        <w:t xml:space="preserve">ปี และจะมีผลสิ้นสุดในเดือนธันวาคม </w:t>
      </w:r>
      <w:r w:rsidRPr="00C327F6">
        <w:rPr>
          <w:rFonts w:ascii="Angsana New" w:hAnsi="Angsana New"/>
          <w:sz w:val="30"/>
          <w:szCs w:val="30"/>
        </w:rPr>
        <w:t>2569</w:t>
      </w:r>
    </w:p>
    <w:p w14:paraId="351C9F11" w14:textId="77777777" w:rsidR="003A3833" w:rsidRPr="00C327F6" w:rsidRDefault="003A3833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5CB17F04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บริษัทมีสัญญาจ้างเหมาบริการบุคลากรด้านการตรวจสอบความปลอดภัยในการทำงาน และสัญญาบริหารจัดการควบคุมภาวะฉุกเฉินกับกิจการที่เกี่ยวข้องกันแห่งหนึ่ง โดยสัญญามีระยะเวลาตั้งแต่ </w:t>
      </w:r>
      <w:r w:rsidRPr="00C327F6">
        <w:rPr>
          <w:rFonts w:ascii="Angsana New" w:hAnsi="Angsana New"/>
          <w:sz w:val="30"/>
          <w:szCs w:val="30"/>
        </w:rPr>
        <w:t xml:space="preserve">2 </w:t>
      </w:r>
      <w:r w:rsidRPr="00C327F6">
        <w:rPr>
          <w:rFonts w:ascii="Angsana New" w:hAnsi="Angsana New"/>
          <w:sz w:val="30"/>
          <w:szCs w:val="30"/>
          <w:cs/>
        </w:rPr>
        <w:t xml:space="preserve">ปี ถึง </w:t>
      </w:r>
      <w:r w:rsidRPr="00C327F6">
        <w:rPr>
          <w:rFonts w:ascii="Angsana New" w:hAnsi="Angsana New"/>
          <w:sz w:val="30"/>
          <w:szCs w:val="30"/>
        </w:rPr>
        <w:t xml:space="preserve">3 </w:t>
      </w:r>
      <w:r w:rsidRPr="00C327F6">
        <w:rPr>
          <w:rFonts w:ascii="Angsana New" w:hAnsi="Angsana New"/>
          <w:sz w:val="30"/>
          <w:szCs w:val="30"/>
          <w:cs/>
        </w:rPr>
        <w:t xml:space="preserve">ปี และจะมีผลสิ้นสุดในเดือนธันวาคม </w:t>
      </w:r>
      <w:r w:rsidRPr="00C327F6">
        <w:rPr>
          <w:rFonts w:ascii="Angsana New" w:hAnsi="Angsana New"/>
          <w:sz w:val="30"/>
          <w:szCs w:val="30"/>
        </w:rPr>
        <w:t xml:space="preserve">2569 </w:t>
      </w:r>
      <w:r w:rsidRPr="00C327F6">
        <w:rPr>
          <w:rFonts w:ascii="Angsana New" w:hAnsi="Angsana New"/>
          <w:sz w:val="30"/>
          <w:szCs w:val="30"/>
          <w:cs/>
        </w:rPr>
        <w:t>โดยมีอัตราค่าบริการตามเงื่อนไขที่ระบุในสัญญา</w:t>
      </w:r>
    </w:p>
    <w:p w14:paraId="2062ACEC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0490A5DE" w14:textId="77777777" w:rsidR="000E37EF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บริษัทมีสัญญาจ้างเหมาบริหารงานคลังสินค้าจำนวนหลายฉบับกับกิจการที่เกี่ยวข้องกันแห่งหนึ่ง โดยสัญญามีระยะเวลาตั้งแต่ </w:t>
      </w:r>
      <w:r w:rsidRPr="00C327F6">
        <w:rPr>
          <w:rFonts w:ascii="Angsana New" w:hAnsi="Angsana New"/>
          <w:sz w:val="30"/>
          <w:szCs w:val="30"/>
        </w:rPr>
        <w:t xml:space="preserve">1 </w:t>
      </w:r>
      <w:r w:rsidRPr="00C327F6">
        <w:rPr>
          <w:rFonts w:ascii="Angsana New" w:hAnsi="Angsana New"/>
          <w:sz w:val="30"/>
          <w:szCs w:val="30"/>
          <w:cs/>
        </w:rPr>
        <w:t xml:space="preserve">ปี ถึง </w:t>
      </w:r>
      <w:r w:rsidRPr="00C327F6">
        <w:rPr>
          <w:rFonts w:ascii="Angsana New" w:hAnsi="Angsana New"/>
          <w:sz w:val="30"/>
          <w:szCs w:val="30"/>
        </w:rPr>
        <w:t xml:space="preserve">30 </w:t>
      </w:r>
      <w:r w:rsidRPr="00C327F6">
        <w:rPr>
          <w:rFonts w:ascii="Angsana New" w:hAnsi="Angsana New"/>
          <w:sz w:val="30"/>
          <w:szCs w:val="30"/>
          <w:cs/>
        </w:rPr>
        <w:t xml:space="preserve">ปี </w:t>
      </w:r>
      <w:r w:rsidRPr="00C327F6">
        <w:rPr>
          <w:rFonts w:ascii="Angsana New" w:hAnsi="Angsana New"/>
          <w:sz w:val="30"/>
          <w:szCs w:val="30"/>
        </w:rPr>
        <w:t xml:space="preserve">9 </w:t>
      </w:r>
      <w:r w:rsidRPr="00C327F6">
        <w:rPr>
          <w:rFonts w:ascii="Angsana New" w:hAnsi="Angsana New"/>
          <w:sz w:val="30"/>
          <w:szCs w:val="30"/>
          <w:cs/>
        </w:rPr>
        <w:t xml:space="preserve">เดือน และจะมีผลสิ้นสุดในเดือนธันวาคม </w:t>
      </w:r>
      <w:r w:rsidRPr="00C327F6">
        <w:rPr>
          <w:rFonts w:ascii="Angsana New" w:hAnsi="Angsana New"/>
          <w:sz w:val="30"/>
          <w:szCs w:val="30"/>
        </w:rPr>
        <w:t>2597</w:t>
      </w:r>
    </w:p>
    <w:p w14:paraId="46F78825" w14:textId="77777777" w:rsidR="00D3299A" w:rsidRDefault="00D3299A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1C3E0C8E" w14:textId="5D2AE78A" w:rsidR="00D3299A" w:rsidRPr="00C327F6" w:rsidRDefault="00D3299A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บริษัทมีสัญญาจ้างขนส่งสินค้ากับกิจการที่เกี่ยวข้องกันแห่งหนึ่ง โดยสัญญามีระยะเวลา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ปี และจะมีผลสิ้นสุดในเดือนธันวาคม</w:t>
      </w:r>
      <w:r>
        <w:rPr>
          <w:rFonts w:ascii="Angsana New" w:hAnsi="Angsana New"/>
          <w:sz w:val="30"/>
          <w:szCs w:val="30"/>
        </w:rPr>
        <w:t xml:space="preserve"> 2568</w:t>
      </w:r>
    </w:p>
    <w:p w14:paraId="23D6BD39" w14:textId="77777777" w:rsidR="008B4195" w:rsidRPr="00C327F6" w:rsidRDefault="008B4195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599D1A2F" w14:textId="6C343875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  <w:cs/>
        </w:rPr>
      </w:pPr>
      <w:r w:rsidRPr="00C327F6">
        <w:rPr>
          <w:rFonts w:ascii="Angsana New" w:hAnsi="Angsana New"/>
          <w:sz w:val="30"/>
          <w:szCs w:val="30"/>
          <w:cs/>
        </w:rPr>
        <w:t>บริษัทได้ทำสัญญาบริการเทคโนโลยีสารสนเทศและการสื่อสารกับกิจการที่เกี่ยวข้องกันแห่งหนึ่ง โดยกิจการที่เกี่ยวข้องกันจะให้บริการงานบำรุงรักษาและปรับปรุงระบบเทคโนโลยีสารสนเทศ การบริหารจัดการโครงสร้าง</w:t>
      </w:r>
      <w:r w:rsidRPr="00C327F6">
        <w:rPr>
          <w:rFonts w:ascii="Angsana New" w:hAnsi="Angsana New"/>
          <w:sz w:val="30"/>
          <w:szCs w:val="30"/>
          <w:cs/>
        </w:rPr>
        <w:lastRenderedPageBreak/>
        <w:t>ระบบและศูนย์ข้อมูล การแก้ไขปัญหาและให้คำแนะนำ รวมถึงการออกแบบและพัฒนาระบบตามความต้องการซึ่งสัญญาดังกล่าวมีระยะเวลา</w:t>
      </w:r>
      <w:r w:rsidR="00FD49F5" w:rsidRPr="00C327F6">
        <w:rPr>
          <w:rFonts w:ascii="Angsana New" w:hAnsi="Angsana New" w:hint="cs"/>
          <w:sz w:val="30"/>
          <w:szCs w:val="30"/>
          <w:cs/>
        </w:rPr>
        <w:t xml:space="preserve">ตั้งแต่ </w:t>
      </w:r>
      <w:r w:rsidR="00FD49F5" w:rsidRPr="00C327F6">
        <w:rPr>
          <w:rFonts w:ascii="Angsana New" w:hAnsi="Angsana New"/>
          <w:sz w:val="30"/>
          <w:szCs w:val="30"/>
        </w:rPr>
        <w:t xml:space="preserve">1 </w:t>
      </w:r>
      <w:r w:rsidR="00FD49F5" w:rsidRPr="00C327F6">
        <w:rPr>
          <w:rFonts w:ascii="Angsana New" w:hAnsi="Angsana New" w:hint="cs"/>
          <w:sz w:val="30"/>
          <w:szCs w:val="30"/>
          <w:cs/>
        </w:rPr>
        <w:t>ปี ถึง</w:t>
      </w:r>
      <w:r w:rsidR="00210690" w:rsidRPr="00C327F6">
        <w:rPr>
          <w:rFonts w:ascii="Angsana New" w:hAnsi="Angsana New" w:hint="cs"/>
          <w:sz w:val="30"/>
          <w:szCs w:val="30"/>
          <w:cs/>
        </w:rPr>
        <w:t xml:space="preserve"> </w:t>
      </w:r>
      <w:r w:rsidRPr="00C327F6">
        <w:rPr>
          <w:rFonts w:ascii="Angsana New" w:hAnsi="Angsana New"/>
          <w:sz w:val="30"/>
          <w:szCs w:val="30"/>
        </w:rPr>
        <w:t xml:space="preserve">15 </w:t>
      </w:r>
      <w:r w:rsidRPr="00C327F6">
        <w:rPr>
          <w:rFonts w:ascii="Angsana New" w:hAnsi="Angsana New"/>
          <w:sz w:val="30"/>
          <w:szCs w:val="30"/>
          <w:cs/>
        </w:rPr>
        <w:t xml:space="preserve">ปี นับจากวันที่ที่มีผลบังคับตามที่ระบุไว้ในสัญญา และจะมีผลสิ้นสุดในช่วงเดือนธันวาคม </w:t>
      </w:r>
      <w:r w:rsidR="00FD49F5" w:rsidRPr="00C327F6">
        <w:rPr>
          <w:rFonts w:ascii="Angsana New" w:hAnsi="Angsana New"/>
          <w:sz w:val="30"/>
          <w:szCs w:val="30"/>
        </w:rPr>
        <w:t xml:space="preserve">2569 </w:t>
      </w:r>
      <w:r w:rsidR="00FD49F5" w:rsidRPr="00C327F6">
        <w:rPr>
          <w:rFonts w:ascii="Angsana New" w:hAnsi="Angsana New" w:hint="cs"/>
          <w:sz w:val="30"/>
          <w:szCs w:val="30"/>
          <w:cs/>
        </w:rPr>
        <w:t>ถึ</w:t>
      </w:r>
      <w:r w:rsidR="00D3299A">
        <w:rPr>
          <w:rFonts w:ascii="Angsana New" w:hAnsi="Angsana New" w:hint="cs"/>
          <w:sz w:val="30"/>
          <w:szCs w:val="30"/>
          <w:cs/>
        </w:rPr>
        <w:t>งเดือน</w:t>
      </w:r>
      <w:r w:rsidR="00FD49F5" w:rsidRPr="00C327F6">
        <w:rPr>
          <w:rFonts w:ascii="Angsana New" w:hAnsi="Angsana New"/>
          <w:sz w:val="30"/>
          <w:szCs w:val="30"/>
          <w:cs/>
        </w:rPr>
        <w:t>ธันวาคม</w:t>
      </w:r>
      <w:r w:rsidR="00FD49F5" w:rsidRPr="00C327F6">
        <w:rPr>
          <w:rFonts w:ascii="Angsana New" w:hAnsi="Angsana New" w:hint="cs"/>
          <w:sz w:val="30"/>
          <w:szCs w:val="30"/>
          <w:cs/>
        </w:rPr>
        <w:t xml:space="preserve"> </w:t>
      </w:r>
      <w:r w:rsidR="00FD49F5" w:rsidRPr="00C327F6">
        <w:rPr>
          <w:rFonts w:ascii="Angsana New" w:hAnsi="Angsana New"/>
          <w:sz w:val="30"/>
          <w:szCs w:val="30"/>
        </w:rPr>
        <w:t>2571</w:t>
      </w:r>
    </w:p>
    <w:p w14:paraId="7B025436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0"/>
          <w:szCs w:val="20"/>
        </w:rPr>
      </w:pPr>
    </w:p>
    <w:p w14:paraId="2365A556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บริษัทมีสัญญาใช้บริการเรือขนส่งอีเทนขนาดใหญ่กับบริษัทใหญ่ โดยสัญญามีระยะเวลา </w:t>
      </w:r>
      <w:r w:rsidRPr="00C327F6">
        <w:rPr>
          <w:rFonts w:ascii="Angsana New" w:hAnsi="Angsana New"/>
          <w:sz w:val="30"/>
          <w:szCs w:val="30"/>
        </w:rPr>
        <w:t xml:space="preserve">15 </w:t>
      </w:r>
      <w:r w:rsidRPr="00C327F6">
        <w:rPr>
          <w:rFonts w:ascii="Angsana New" w:hAnsi="Angsana New"/>
          <w:sz w:val="30"/>
          <w:szCs w:val="30"/>
          <w:cs/>
        </w:rPr>
        <w:t>ปี นับจากวันที่มี</w:t>
      </w:r>
      <w:r w:rsidRPr="00C327F6">
        <w:rPr>
          <w:rFonts w:ascii="Angsana New" w:hAnsi="Angsana New" w:hint="cs"/>
          <w:sz w:val="30"/>
          <w:szCs w:val="30"/>
          <w:cs/>
        </w:rPr>
        <w:t xml:space="preserve">        </w:t>
      </w:r>
      <w:r w:rsidRPr="00C327F6">
        <w:rPr>
          <w:rFonts w:ascii="Angsana New" w:hAnsi="Angsana New"/>
          <w:sz w:val="30"/>
          <w:szCs w:val="30"/>
          <w:cs/>
        </w:rPr>
        <w:t>การส่งมอบเรือขนส่ง</w:t>
      </w:r>
    </w:p>
    <w:p w14:paraId="0D84A8B1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3548369D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  <w:r w:rsidRPr="00C327F6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</w:p>
    <w:p w14:paraId="2E63F43C" w14:textId="63406092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pacing w:val="-8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บริษัทมีสัญญาให้เช่าที่ดินจำนวนหลายฉบับกับกิจการที่เกี่ยวข้องกันหลายแห่ง โดยสัญญามีระยะเวลา </w:t>
      </w:r>
      <w:r w:rsidRPr="00C327F6">
        <w:rPr>
          <w:rFonts w:ascii="Angsana New" w:hAnsi="Angsana New"/>
          <w:sz w:val="30"/>
          <w:szCs w:val="30"/>
        </w:rPr>
        <w:t>14</w:t>
      </w:r>
      <w:r w:rsidRPr="00C327F6">
        <w:rPr>
          <w:rFonts w:ascii="Angsana New" w:hAnsi="Angsana New"/>
          <w:sz w:val="30"/>
          <w:szCs w:val="30"/>
          <w:cs/>
        </w:rPr>
        <w:t xml:space="preserve"> ปี ถึง </w:t>
      </w:r>
      <w:r w:rsidRPr="00C327F6">
        <w:rPr>
          <w:rFonts w:ascii="Angsana New" w:hAnsi="Angsana New" w:hint="cs"/>
          <w:sz w:val="30"/>
          <w:szCs w:val="30"/>
          <w:cs/>
        </w:rPr>
        <w:t xml:space="preserve">      </w:t>
      </w:r>
      <w:r w:rsidRPr="00C327F6">
        <w:rPr>
          <w:rFonts w:ascii="Angsana New" w:hAnsi="Angsana New"/>
          <w:sz w:val="30"/>
          <w:szCs w:val="30"/>
        </w:rPr>
        <w:t>30</w:t>
      </w:r>
      <w:r w:rsidRPr="00C327F6">
        <w:rPr>
          <w:rFonts w:ascii="Angsana New" w:hAnsi="Angsana New"/>
          <w:sz w:val="30"/>
          <w:szCs w:val="30"/>
          <w:cs/>
        </w:rPr>
        <w:t xml:space="preserve"> ปี นับตั้งแต่วันที่สัญญาเช่ามีผลบังคับใช้ และจะมีผลสิ้นสุดในช่วงเดือนกุมภาพันธ์ </w:t>
      </w:r>
      <w:r w:rsidRPr="00C327F6">
        <w:rPr>
          <w:rFonts w:ascii="Angsana New" w:hAnsi="Angsana New"/>
          <w:sz w:val="30"/>
          <w:szCs w:val="30"/>
        </w:rPr>
        <w:t>2572</w:t>
      </w:r>
      <w:r w:rsidRPr="00C327F6">
        <w:rPr>
          <w:rFonts w:ascii="Angsana New" w:hAnsi="Angsana New"/>
          <w:sz w:val="30"/>
          <w:szCs w:val="30"/>
          <w:cs/>
        </w:rPr>
        <w:t xml:space="preserve"> ถึงเดือนมิถุนายน </w:t>
      </w:r>
      <w:r w:rsidRPr="00C327F6">
        <w:rPr>
          <w:rFonts w:ascii="Angsana New" w:hAnsi="Angsana New"/>
          <w:sz w:val="30"/>
          <w:szCs w:val="30"/>
        </w:rPr>
        <w:t xml:space="preserve">2593    </w:t>
      </w:r>
      <w:r w:rsidRPr="00C327F6">
        <w:rPr>
          <w:rFonts w:ascii="Angsana New" w:hAnsi="Angsana New"/>
          <w:sz w:val="30"/>
          <w:szCs w:val="30"/>
          <w:cs/>
        </w:rPr>
        <w:t>ซึ่งมีอัตราค่าเช่าที่ดินและเงื่อนไขข้อผูกพันเป็นไปตามที่กำหนดในสัญญา</w:t>
      </w:r>
    </w:p>
    <w:p w14:paraId="4B9D7B69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3944E46" w14:textId="4533B285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pacing w:val="-8"/>
          <w:sz w:val="30"/>
          <w:szCs w:val="30"/>
        </w:rPr>
      </w:pPr>
      <w:r w:rsidRPr="00C327F6">
        <w:rPr>
          <w:rFonts w:ascii="Angsana New" w:hAnsi="Angsana New"/>
          <w:spacing w:val="-8"/>
          <w:sz w:val="30"/>
          <w:szCs w:val="30"/>
          <w:cs/>
        </w:rPr>
        <w:t xml:space="preserve">บริษัทย่อยแห่งหนึ่งได้ทำสัญญาให้เช่าที่ดินและพื้นที่สำนักงานกับกิจการที่เกี่ยวข้องกัน </w:t>
      </w:r>
      <w:r w:rsidRPr="00C327F6">
        <w:rPr>
          <w:rFonts w:ascii="Angsana New" w:hAnsi="Angsana New"/>
          <w:spacing w:val="-8"/>
          <w:sz w:val="30"/>
          <w:szCs w:val="30"/>
        </w:rPr>
        <w:t>5</w:t>
      </w:r>
      <w:r w:rsidRPr="00C327F6">
        <w:rPr>
          <w:rFonts w:ascii="Angsana New" w:hAnsi="Angsana New"/>
          <w:spacing w:val="-8"/>
          <w:sz w:val="30"/>
          <w:szCs w:val="30"/>
          <w:cs/>
        </w:rPr>
        <w:t xml:space="preserve"> แห่ง โดยสัญญามีระยะเวลาตั้งแต่ </w:t>
      </w:r>
      <w:r w:rsidRPr="00C327F6">
        <w:rPr>
          <w:rFonts w:ascii="Angsana New" w:hAnsi="Angsana New"/>
          <w:spacing w:val="-8"/>
          <w:sz w:val="30"/>
          <w:szCs w:val="30"/>
        </w:rPr>
        <w:t>3</w:t>
      </w:r>
      <w:r w:rsidRPr="00C327F6">
        <w:rPr>
          <w:rFonts w:ascii="Angsana New" w:hAnsi="Angsana New"/>
          <w:spacing w:val="-8"/>
          <w:sz w:val="30"/>
          <w:szCs w:val="30"/>
          <w:cs/>
        </w:rPr>
        <w:t xml:space="preserve"> ปี ถึง </w:t>
      </w:r>
      <w:r w:rsidRPr="00C327F6">
        <w:rPr>
          <w:rFonts w:ascii="Angsana New" w:hAnsi="Angsana New"/>
          <w:spacing w:val="-8"/>
          <w:sz w:val="30"/>
          <w:szCs w:val="30"/>
        </w:rPr>
        <w:t>30</w:t>
      </w:r>
      <w:r w:rsidRPr="00C327F6">
        <w:rPr>
          <w:rFonts w:ascii="Angsana New" w:hAnsi="Angsana New"/>
          <w:spacing w:val="-8"/>
          <w:sz w:val="30"/>
          <w:szCs w:val="30"/>
          <w:cs/>
        </w:rPr>
        <w:t xml:space="preserve"> ปีนับจากวันที่ที่มีผลบังคับตามที่ระบุไว้ในแต่ละสัญญาและจะมีผลสิ้นสุดในช่วงเดือนสิงหาคม </w:t>
      </w:r>
      <w:r w:rsidRPr="00C327F6">
        <w:rPr>
          <w:rFonts w:ascii="Angsana New" w:hAnsi="Angsana New"/>
          <w:spacing w:val="-8"/>
          <w:sz w:val="30"/>
          <w:szCs w:val="30"/>
        </w:rPr>
        <w:t>2569</w:t>
      </w:r>
      <w:r w:rsidRPr="00C327F6">
        <w:rPr>
          <w:rFonts w:ascii="Angsana New" w:hAnsi="Angsana New"/>
          <w:spacing w:val="-8"/>
          <w:sz w:val="30"/>
          <w:szCs w:val="30"/>
          <w:cs/>
        </w:rPr>
        <w:t xml:space="preserve"> ถึงเดือนกรก</w:t>
      </w:r>
      <w:r w:rsidR="00F556EF" w:rsidRPr="00C327F6">
        <w:rPr>
          <w:rFonts w:ascii="Angsana New" w:hAnsi="Angsana New" w:hint="cs"/>
          <w:spacing w:val="-8"/>
          <w:sz w:val="30"/>
          <w:szCs w:val="30"/>
          <w:cs/>
        </w:rPr>
        <w:t>ฎ</w:t>
      </w:r>
      <w:r w:rsidRPr="00C327F6">
        <w:rPr>
          <w:rFonts w:ascii="Angsana New" w:hAnsi="Angsana New"/>
          <w:spacing w:val="-8"/>
          <w:sz w:val="30"/>
          <w:szCs w:val="30"/>
          <w:cs/>
        </w:rPr>
        <w:t xml:space="preserve">าคม </w:t>
      </w:r>
      <w:r w:rsidRPr="00C327F6">
        <w:rPr>
          <w:rFonts w:ascii="Angsana New" w:hAnsi="Angsana New"/>
          <w:spacing w:val="-8"/>
          <w:sz w:val="30"/>
          <w:szCs w:val="30"/>
        </w:rPr>
        <w:t>2586</w:t>
      </w:r>
      <w:r w:rsidRPr="00C327F6">
        <w:rPr>
          <w:rFonts w:ascii="Angsana New" w:hAnsi="Angsana New"/>
          <w:spacing w:val="-8"/>
          <w:sz w:val="30"/>
          <w:szCs w:val="30"/>
          <w:cs/>
        </w:rPr>
        <w:t xml:space="preserve"> การต่ออายุสัญญาภายหลังจะเป็นไปตามการต่อรองกับผู้เช่า</w:t>
      </w:r>
    </w:p>
    <w:p w14:paraId="1B8BB92F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FDC9898" w14:textId="5A4C0D53" w:rsidR="00A96B55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pacing w:val="-8"/>
          <w:sz w:val="30"/>
          <w:szCs w:val="30"/>
        </w:rPr>
      </w:pPr>
      <w:r w:rsidRPr="00C327F6">
        <w:rPr>
          <w:rFonts w:ascii="Angsana New" w:hAnsi="Angsana New"/>
          <w:spacing w:val="-8"/>
          <w:sz w:val="30"/>
          <w:szCs w:val="30"/>
          <w:cs/>
        </w:rPr>
        <w:t xml:space="preserve">บริษัทมีสัญญาบริหารการใช้ท่าเรือและถังเก็บกับกิจการที่เกี่ยวข้องกันแห่งหนึ่ง โดยสัญญามีระยะเวลา </w:t>
      </w:r>
      <w:r w:rsidRPr="00C327F6">
        <w:rPr>
          <w:rFonts w:ascii="Angsana New" w:hAnsi="Angsana New"/>
          <w:spacing w:val="-8"/>
          <w:sz w:val="30"/>
          <w:szCs w:val="30"/>
        </w:rPr>
        <w:t>15</w:t>
      </w:r>
      <w:r w:rsidRPr="00C327F6">
        <w:rPr>
          <w:rFonts w:ascii="Angsana New" w:hAnsi="Angsana New"/>
          <w:spacing w:val="-8"/>
          <w:sz w:val="30"/>
          <w:szCs w:val="30"/>
          <w:cs/>
        </w:rPr>
        <w:t xml:space="preserve"> ปี นับจากวันที่โรงงานสามารถเริ่มดำเนินการผลิตเชิงพาณิชย์</w:t>
      </w:r>
    </w:p>
    <w:p w14:paraId="15E6231F" w14:textId="77777777" w:rsidR="000E37EF" w:rsidRPr="00C327F6" w:rsidRDefault="000E37EF" w:rsidP="000E37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pacing w:val="-8"/>
          <w:sz w:val="30"/>
          <w:szCs w:val="30"/>
          <w:cs/>
        </w:rPr>
      </w:pPr>
    </w:p>
    <w:p w14:paraId="07DBD749" w14:textId="3B79FFBD" w:rsidR="00781F32" w:rsidRPr="00C327F6" w:rsidRDefault="00AB6351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C327F6">
        <w:rPr>
          <w:rFonts w:ascii="Angsana New" w:hAnsi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4C8BCFD" w14:textId="28328062" w:rsidR="00AB6351" w:rsidRPr="00C327F6" w:rsidRDefault="00AB6351" w:rsidP="00AB6351">
      <w:pPr>
        <w:tabs>
          <w:tab w:val="left" w:pos="2070"/>
        </w:tabs>
        <w:jc w:val="both"/>
        <w:rPr>
          <w:rFonts w:ascii="Angsana New" w:hAnsi="Angsana New"/>
          <w:b/>
          <w:bCs/>
          <w:spacing w:val="-8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7"/>
        <w:gridCol w:w="1113"/>
        <w:gridCol w:w="240"/>
        <w:gridCol w:w="1111"/>
        <w:gridCol w:w="239"/>
        <w:gridCol w:w="1020"/>
      </w:tblGrid>
      <w:tr w:rsidR="004D5290" w:rsidRPr="00C327F6" w14:paraId="398B0C2E" w14:textId="77777777" w:rsidTr="004F6AB2">
        <w:trPr>
          <w:tblHeader/>
        </w:trPr>
        <w:tc>
          <w:tcPr>
            <w:tcW w:w="4230" w:type="dxa"/>
          </w:tcPr>
          <w:p w14:paraId="41895CD3" w14:textId="15F7F18C" w:rsidR="00AB6351" w:rsidRPr="00C327F6" w:rsidRDefault="00AB6351" w:rsidP="00C278B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DBAE251" w14:textId="77777777" w:rsidR="00AB6351" w:rsidRPr="00C327F6" w:rsidRDefault="00AB6351" w:rsidP="00C278B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15892B33" w14:textId="77777777" w:rsidR="00AB6351" w:rsidRPr="00C327F6" w:rsidRDefault="00AB6351" w:rsidP="00C278B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0" w:type="dxa"/>
            <w:gridSpan w:val="3"/>
          </w:tcPr>
          <w:p w14:paraId="4A4AFAF9" w14:textId="77777777" w:rsidR="00AB6351" w:rsidRPr="00C327F6" w:rsidRDefault="00AB6351" w:rsidP="00C278B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290" w:rsidRPr="00C327F6" w14:paraId="69586476" w14:textId="77777777" w:rsidTr="004F6AB2">
        <w:trPr>
          <w:tblHeader/>
        </w:trPr>
        <w:tc>
          <w:tcPr>
            <w:tcW w:w="4230" w:type="dxa"/>
          </w:tcPr>
          <w:p w14:paraId="265F25DE" w14:textId="1A09ADB9" w:rsidR="005C61F6" w:rsidRPr="00C327F6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B3C715E" w14:textId="6EC625C6" w:rsidR="005C61F6" w:rsidRPr="00C327F6" w:rsidRDefault="00BD2F2E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237" w:type="dxa"/>
          </w:tcPr>
          <w:p w14:paraId="48D5F412" w14:textId="77777777" w:rsidR="005C61F6" w:rsidRPr="00C327F6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30136F9" w14:textId="68114981" w:rsidR="005C61F6" w:rsidRPr="00C327F6" w:rsidRDefault="00BD2F2E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240" w:type="dxa"/>
          </w:tcPr>
          <w:p w14:paraId="70A6BF87" w14:textId="77777777" w:rsidR="005C61F6" w:rsidRPr="00C327F6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</w:tcPr>
          <w:p w14:paraId="480E8C6A" w14:textId="298EDAAC" w:rsidR="005C61F6" w:rsidRPr="00C327F6" w:rsidRDefault="00BD2F2E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712D8769" w14:textId="77777777" w:rsidR="005C61F6" w:rsidRPr="00C327F6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AB0BD3A" w14:textId="2D09C7B8" w:rsidR="005C61F6" w:rsidRPr="00C327F6" w:rsidRDefault="00BD2F2E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2567</w:t>
            </w:r>
          </w:p>
        </w:tc>
      </w:tr>
      <w:tr w:rsidR="004D5290" w:rsidRPr="00C327F6" w14:paraId="3334D193" w14:textId="77777777" w:rsidTr="004863E4">
        <w:trPr>
          <w:tblHeader/>
        </w:trPr>
        <w:tc>
          <w:tcPr>
            <w:tcW w:w="4230" w:type="dxa"/>
          </w:tcPr>
          <w:p w14:paraId="1DCC4F89" w14:textId="77777777" w:rsidR="0092644B" w:rsidRPr="00C327F6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0BEA3661" w14:textId="66D287D4" w:rsidR="0092644B" w:rsidRPr="00C327F6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5290" w:rsidRPr="00C327F6" w14:paraId="11796D6A" w14:textId="77777777" w:rsidTr="004F6AB2">
        <w:trPr>
          <w:tblHeader/>
        </w:trPr>
        <w:tc>
          <w:tcPr>
            <w:tcW w:w="4230" w:type="dxa"/>
          </w:tcPr>
          <w:p w14:paraId="5A58C40E" w14:textId="1FC55FE8" w:rsidR="00BD2F2E" w:rsidRPr="00C327F6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1A662A26" w14:textId="7DE4A441" w:rsidR="00BD2F2E" w:rsidRPr="00C327F6" w:rsidRDefault="006B7CAC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5C6BBE35" w14:textId="77777777" w:rsidR="00BD2F2E" w:rsidRPr="00C327F6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2C6CDF42" w14:textId="1EA020EC" w:rsidR="00BD2F2E" w:rsidRPr="00C327F6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0" w:type="dxa"/>
          </w:tcPr>
          <w:p w14:paraId="67BD9EF2" w14:textId="77777777" w:rsidR="00BD2F2E" w:rsidRPr="00C327F6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</w:tcPr>
          <w:p w14:paraId="70879E0D" w14:textId="016682EC" w:rsidR="00BD2F2E" w:rsidRPr="00C327F6" w:rsidRDefault="006B7CAC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1DC74765" w14:textId="77777777" w:rsidR="00BD2F2E" w:rsidRPr="00C327F6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010AAC1C" w14:textId="628CC313" w:rsidR="00BD2F2E" w:rsidRPr="00C327F6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4D5290" w:rsidRPr="00C327F6" w14:paraId="4428A696" w14:textId="77777777" w:rsidTr="004F6AB2">
        <w:trPr>
          <w:tblHeader/>
        </w:trPr>
        <w:tc>
          <w:tcPr>
            <w:tcW w:w="4230" w:type="dxa"/>
          </w:tcPr>
          <w:p w14:paraId="18D0052B" w14:textId="0E301CE1" w:rsidR="00BD2F2E" w:rsidRPr="00C327F6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</w:tcPr>
          <w:p w14:paraId="7F630D2C" w14:textId="7B687201" w:rsidR="00BD2F2E" w:rsidRPr="00C327F6" w:rsidRDefault="006B7CAC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13,693</w:t>
            </w:r>
          </w:p>
        </w:tc>
        <w:tc>
          <w:tcPr>
            <w:tcW w:w="237" w:type="dxa"/>
          </w:tcPr>
          <w:p w14:paraId="15FD46ED" w14:textId="77777777" w:rsidR="00BD2F2E" w:rsidRPr="00C327F6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096A1FA" w14:textId="43D15A9D" w:rsidR="00BD2F2E" w:rsidRPr="00C327F6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22,124</w:t>
            </w:r>
          </w:p>
        </w:tc>
        <w:tc>
          <w:tcPr>
            <w:tcW w:w="240" w:type="dxa"/>
          </w:tcPr>
          <w:p w14:paraId="1DD0D049" w14:textId="77777777" w:rsidR="00BD2F2E" w:rsidRPr="00C327F6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</w:tcPr>
          <w:p w14:paraId="6ED3398A" w14:textId="0B68B0A9" w:rsidR="00BD2F2E" w:rsidRPr="00C327F6" w:rsidRDefault="006B7CAC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2,329</w:t>
            </w:r>
          </w:p>
        </w:tc>
        <w:tc>
          <w:tcPr>
            <w:tcW w:w="239" w:type="dxa"/>
          </w:tcPr>
          <w:p w14:paraId="385345BD" w14:textId="77777777" w:rsidR="00BD2F2E" w:rsidRPr="00C327F6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6DA73EFF" w14:textId="10B34DF2" w:rsidR="00BD2F2E" w:rsidRPr="00C327F6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8,298</w:t>
            </w:r>
          </w:p>
        </w:tc>
      </w:tr>
      <w:tr w:rsidR="004D5290" w:rsidRPr="00C327F6" w14:paraId="2552CF70" w14:textId="77777777" w:rsidTr="004F6AB2">
        <w:trPr>
          <w:tblHeader/>
        </w:trPr>
        <w:tc>
          <w:tcPr>
            <w:tcW w:w="4230" w:type="dxa"/>
          </w:tcPr>
          <w:p w14:paraId="5939FB4C" w14:textId="6B7C8831" w:rsidR="00BD2F2E" w:rsidRPr="00C327F6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6A8567" w14:textId="7601AC0F" w:rsidR="00BD2F2E" w:rsidRPr="00C327F6" w:rsidRDefault="006B7CAC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5,230</w:t>
            </w:r>
          </w:p>
        </w:tc>
        <w:tc>
          <w:tcPr>
            <w:tcW w:w="237" w:type="dxa"/>
          </w:tcPr>
          <w:p w14:paraId="318C7E63" w14:textId="77777777" w:rsidR="00BD2F2E" w:rsidRPr="00C327F6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75D957C1" w14:textId="5276FB6F" w:rsidR="00BD2F2E" w:rsidRPr="00C327F6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10,619</w:t>
            </w:r>
          </w:p>
        </w:tc>
        <w:tc>
          <w:tcPr>
            <w:tcW w:w="240" w:type="dxa"/>
          </w:tcPr>
          <w:p w14:paraId="2E08855E" w14:textId="77777777" w:rsidR="00BD2F2E" w:rsidRPr="00C327F6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7F1438A" w14:textId="0C48705A" w:rsidR="00BD2F2E" w:rsidRPr="00C327F6" w:rsidRDefault="006B7CAC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4,718</w:t>
            </w:r>
          </w:p>
        </w:tc>
        <w:tc>
          <w:tcPr>
            <w:tcW w:w="239" w:type="dxa"/>
          </w:tcPr>
          <w:p w14:paraId="1DB8B730" w14:textId="77777777" w:rsidR="00BD2F2E" w:rsidRPr="00C327F6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2586CCD" w14:textId="2FE8213C" w:rsidR="00BD2F2E" w:rsidRPr="00C327F6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4,417</w:t>
            </w:r>
          </w:p>
        </w:tc>
      </w:tr>
      <w:tr w:rsidR="00BD2F2E" w:rsidRPr="00C327F6" w14:paraId="3CFDB445" w14:textId="77777777" w:rsidTr="004F6AB2">
        <w:trPr>
          <w:tblHeader/>
        </w:trPr>
        <w:tc>
          <w:tcPr>
            <w:tcW w:w="4230" w:type="dxa"/>
          </w:tcPr>
          <w:p w14:paraId="3A5CF466" w14:textId="4394A25A" w:rsidR="00BD2F2E" w:rsidRPr="00C327F6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18C5D9" w14:textId="53C9D7BE" w:rsidR="00BD2F2E" w:rsidRPr="00C327F6" w:rsidRDefault="006B7CAC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18,925</w:t>
            </w:r>
          </w:p>
        </w:tc>
        <w:tc>
          <w:tcPr>
            <w:tcW w:w="237" w:type="dxa"/>
          </w:tcPr>
          <w:p w14:paraId="206AD2AD" w14:textId="77777777" w:rsidR="00BD2F2E" w:rsidRPr="00C327F6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D20FD35" w14:textId="302204FC" w:rsidR="00BD2F2E" w:rsidRPr="00C327F6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32,745</w:t>
            </w:r>
          </w:p>
        </w:tc>
        <w:tc>
          <w:tcPr>
            <w:tcW w:w="240" w:type="dxa"/>
          </w:tcPr>
          <w:p w14:paraId="359EA33C" w14:textId="77777777" w:rsidR="00BD2F2E" w:rsidRPr="00C327F6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21E90B7E" w14:textId="449980C2" w:rsidR="00BD2F2E" w:rsidRPr="00C327F6" w:rsidRDefault="006B7CAC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7,049</w:t>
            </w:r>
          </w:p>
        </w:tc>
        <w:tc>
          <w:tcPr>
            <w:tcW w:w="239" w:type="dxa"/>
          </w:tcPr>
          <w:p w14:paraId="046A9A53" w14:textId="77777777" w:rsidR="00BD2F2E" w:rsidRPr="00C327F6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08AF0273" w14:textId="4ABD387C" w:rsidR="00BD2F2E" w:rsidRPr="00C327F6" w:rsidRDefault="00BD2F2E" w:rsidP="00BD2F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12,717</w:t>
            </w:r>
          </w:p>
        </w:tc>
      </w:tr>
    </w:tbl>
    <w:p w14:paraId="4B482453" w14:textId="29A6553A" w:rsidR="007B41FC" w:rsidRPr="00C327F6" w:rsidRDefault="007B41FC" w:rsidP="00AB6351">
      <w:pPr>
        <w:tabs>
          <w:tab w:val="left" w:pos="2070"/>
        </w:tabs>
        <w:jc w:val="both"/>
        <w:rPr>
          <w:rFonts w:ascii="Angsana New" w:hAnsi="Angsana New"/>
          <w:b/>
          <w:bCs/>
          <w:spacing w:val="-8"/>
          <w:sz w:val="30"/>
          <w:szCs w:val="30"/>
        </w:rPr>
      </w:pPr>
    </w:p>
    <w:p w14:paraId="4BE02831" w14:textId="77777777" w:rsidR="008B4195" w:rsidRPr="00C327F6" w:rsidRDefault="008B4195" w:rsidP="00AB6351">
      <w:pPr>
        <w:tabs>
          <w:tab w:val="left" w:pos="2070"/>
        </w:tabs>
        <w:jc w:val="both"/>
        <w:rPr>
          <w:rFonts w:ascii="Angsana New" w:hAnsi="Angsana New"/>
          <w:b/>
          <w:bCs/>
          <w:spacing w:val="-8"/>
          <w:sz w:val="30"/>
          <w:szCs w:val="30"/>
        </w:rPr>
      </w:pPr>
    </w:p>
    <w:p w14:paraId="2158DDF5" w14:textId="77777777" w:rsidR="00F556EF" w:rsidRPr="00C327F6" w:rsidRDefault="00F556EF" w:rsidP="00AB6351">
      <w:pPr>
        <w:tabs>
          <w:tab w:val="left" w:pos="2070"/>
        </w:tabs>
        <w:jc w:val="both"/>
        <w:rPr>
          <w:rFonts w:ascii="Angsana New" w:hAnsi="Angsana New"/>
          <w:b/>
          <w:bCs/>
          <w:spacing w:val="-8"/>
          <w:sz w:val="30"/>
          <w:szCs w:val="30"/>
        </w:rPr>
      </w:pPr>
    </w:p>
    <w:p w14:paraId="5FCD9904" w14:textId="77777777" w:rsidR="00F556EF" w:rsidRPr="00C327F6" w:rsidRDefault="00F556EF" w:rsidP="00AB6351">
      <w:pPr>
        <w:tabs>
          <w:tab w:val="left" w:pos="2070"/>
        </w:tabs>
        <w:jc w:val="both"/>
        <w:rPr>
          <w:rFonts w:ascii="Angsana New" w:hAnsi="Angsana New"/>
          <w:b/>
          <w:bCs/>
          <w:spacing w:val="-8"/>
          <w:sz w:val="30"/>
          <w:szCs w:val="30"/>
        </w:rPr>
      </w:pPr>
    </w:p>
    <w:p w14:paraId="25003709" w14:textId="0CC3F734" w:rsidR="00B63C41" w:rsidRPr="00C327F6" w:rsidRDefault="00B63C41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327F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3CE23288" w14:textId="77777777" w:rsidR="002D4059" w:rsidRPr="00C327F6" w:rsidRDefault="002D4059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rPr>
          <w:rFonts w:asciiTheme="majorBidi" w:hAnsiTheme="majorBidi" w:cstheme="majorBidi"/>
        </w:rPr>
      </w:pP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093"/>
        <w:gridCol w:w="1079"/>
        <w:gridCol w:w="269"/>
        <w:gridCol w:w="1081"/>
        <w:gridCol w:w="273"/>
        <w:gridCol w:w="1079"/>
        <w:gridCol w:w="269"/>
        <w:gridCol w:w="1059"/>
      </w:tblGrid>
      <w:tr w:rsidR="004D5290" w:rsidRPr="00C327F6" w14:paraId="54007C54" w14:textId="77777777" w:rsidTr="00BD2F2E">
        <w:trPr>
          <w:tblHeader/>
        </w:trPr>
        <w:tc>
          <w:tcPr>
            <w:tcW w:w="1684" w:type="pct"/>
          </w:tcPr>
          <w:p w14:paraId="7BA57861" w14:textId="74D5A0B9" w:rsidR="006C242D" w:rsidRPr="00C327F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178EEE43" w14:textId="77777777" w:rsidR="006C242D" w:rsidRPr="00C327F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9" w:type="pct"/>
            <w:gridSpan w:val="3"/>
          </w:tcPr>
          <w:p w14:paraId="16080C9D" w14:textId="7ADD5190" w:rsidR="006C242D" w:rsidRPr="00C327F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DD8A1C0" w14:textId="77777777" w:rsidR="006C242D" w:rsidRPr="00C327F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14:paraId="0AC21DDE" w14:textId="77777777" w:rsidR="006C242D" w:rsidRPr="00C327F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290" w:rsidRPr="00C327F6" w14:paraId="16626A73" w14:textId="77777777" w:rsidTr="00BD2F2E">
        <w:trPr>
          <w:tblHeader/>
        </w:trPr>
        <w:tc>
          <w:tcPr>
            <w:tcW w:w="1684" w:type="pct"/>
          </w:tcPr>
          <w:p w14:paraId="31AE8293" w14:textId="73666729" w:rsidR="005C61F6" w:rsidRPr="00C327F6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327F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C327F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C327F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327F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4" w:type="pct"/>
          </w:tcPr>
          <w:p w14:paraId="1751120A" w14:textId="3C6E3F23" w:rsidR="005C61F6" w:rsidRPr="00C327F6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7" w:type="pct"/>
          </w:tcPr>
          <w:p w14:paraId="0ED41600" w14:textId="7238E91B" w:rsidR="005C61F6" w:rsidRPr="00C327F6" w:rsidRDefault="00BD2F2E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795CB43F" w14:textId="77777777" w:rsidR="005C61F6" w:rsidRPr="00C327F6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47BC234" w14:textId="03012E15" w:rsidR="005C61F6" w:rsidRPr="00C327F6" w:rsidRDefault="00BD2F2E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4AD645B1" w14:textId="77777777" w:rsidR="005C61F6" w:rsidRPr="00C327F6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93C7A6F" w14:textId="0030C3A2" w:rsidR="005C61F6" w:rsidRPr="00C327F6" w:rsidRDefault="00BD2F2E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4031B3B7" w14:textId="77777777" w:rsidR="005C61F6" w:rsidRPr="00C327F6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4DC84095" w14:textId="575ECB4F" w:rsidR="005C61F6" w:rsidRPr="00C327F6" w:rsidRDefault="00BD2F2E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D5290" w:rsidRPr="00C327F6" w14:paraId="546867EA" w14:textId="77777777" w:rsidTr="00BD2F2E">
        <w:trPr>
          <w:tblHeader/>
        </w:trPr>
        <w:tc>
          <w:tcPr>
            <w:tcW w:w="1684" w:type="pct"/>
          </w:tcPr>
          <w:p w14:paraId="589A7AD8" w14:textId="77777777" w:rsidR="006C242D" w:rsidRPr="00C327F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24912342" w14:textId="77777777" w:rsidR="006C242D" w:rsidRPr="00C327F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1" w:type="pct"/>
            <w:gridSpan w:val="7"/>
          </w:tcPr>
          <w:p w14:paraId="39678BBB" w14:textId="6C52F375" w:rsidR="006C242D" w:rsidRPr="00C327F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5290" w:rsidRPr="00C327F6" w14:paraId="3B08C4EE" w14:textId="77777777" w:rsidTr="00BD2F2E">
        <w:tc>
          <w:tcPr>
            <w:tcW w:w="1684" w:type="pct"/>
          </w:tcPr>
          <w:p w14:paraId="446753D3" w14:textId="53B4431E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4" w:type="pct"/>
          </w:tcPr>
          <w:p w14:paraId="4A73BCAD" w14:textId="2EEE6B74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vAlign w:val="center"/>
          </w:tcPr>
          <w:p w14:paraId="4B079AFF" w14:textId="41235F2C" w:rsidR="00BD2F2E" w:rsidRPr="00C327F6" w:rsidRDefault="008707C0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/>
                <w:sz w:val="30"/>
                <w:szCs w:val="30"/>
              </w:rPr>
              <w:t>16</w:t>
            </w:r>
            <w:r w:rsidR="00815EBB" w:rsidRPr="00C327F6">
              <w:rPr>
                <w:rFonts w:asciiTheme="majorBidi" w:hAnsiTheme="majorBidi"/>
                <w:sz w:val="30"/>
                <w:szCs w:val="30"/>
              </w:rPr>
              <w:t>,</w:t>
            </w:r>
            <w:r w:rsidRPr="00C327F6">
              <w:rPr>
                <w:rFonts w:asciiTheme="majorBidi" w:hAnsiTheme="majorBidi"/>
                <w:sz w:val="30"/>
                <w:szCs w:val="30"/>
              </w:rPr>
              <w:t>892</w:t>
            </w:r>
          </w:p>
        </w:tc>
        <w:tc>
          <w:tcPr>
            <w:tcW w:w="144" w:type="pct"/>
          </w:tcPr>
          <w:p w14:paraId="7DD1FE34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7C11FB5C" w14:textId="4962C7D0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19,766</w:t>
            </w:r>
          </w:p>
        </w:tc>
        <w:tc>
          <w:tcPr>
            <w:tcW w:w="146" w:type="pct"/>
          </w:tcPr>
          <w:p w14:paraId="58E4FCF8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3C99C5E" w14:textId="1363AEFC" w:rsidR="00BD2F2E" w:rsidRPr="00C327F6" w:rsidRDefault="00E02D06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19,337</w:t>
            </w:r>
          </w:p>
        </w:tc>
        <w:tc>
          <w:tcPr>
            <w:tcW w:w="144" w:type="pct"/>
          </w:tcPr>
          <w:p w14:paraId="4880C00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0E53AC61" w14:textId="644725A4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24,207</w:t>
            </w:r>
          </w:p>
        </w:tc>
      </w:tr>
      <w:tr w:rsidR="004D5290" w:rsidRPr="00C327F6" w14:paraId="3C1D5F86" w14:textId="77777777" w:rsidTr="00BD2F2E">
        <w:tc>
          <w:tcPr>
            <w:tcW w:w="1684" w:type="pct"/>
          </w:tcPr>
          <w:p w14:paraId="5A77A112" w14:textId="457FC81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84" w:type="pct"/>
          </w:tcPr>
          <w:p w14:paraId="672B9A8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6B1BBC" w14:textId="2AB080AC" w:rsidR="00BD2F2E" w:rsidRPr="00C327F6" w:rsidRDefault="00815EBB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22,653</w:t>
            </w:r>
          </w:p>
        </w:tc>
        <w:tc>
          <w:tcPr>
            <w:tcW w:w="144" w:type="pct"/>
          </w:tcPr>
          <w:p w14:paraId="3A13E03A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278DDE40" w14:textId="05F580BE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28,201</w:t>
            </w:r>
          </w:p>
        </w:tc>
        <w:tc>
          <w:tcPr>
            <w:tcW w:w="146" w:type="pct"/>
          </w:tcPr>
          <w:p w14:paraId="0893F42D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F0B1B4B" w14:textId="56707CB8" w:rsidR="00BD2F2E" w:rsidRPr="00C327F6" w:rsidRDefault="00E02D06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10,71</w:t>
            </w:r>
            <w:r w:rsidR="008707C0" w:rsidRPr="00C327F6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5822E7E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4E26A88F" w14:textId="653867B6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12,735</w:t>
            </w:r>
          </w:p>
        </w:tc>
      </w:tr>
      <w:tr w:rsidR="004D5290" w:rsidRPr="00C327F6" w14:paraId="2A04451B" w14:textId="77777777" w:rsidTr="00BD2F2E">
        <w:tc>
          <w:tcPr>
            <w:tcW w:w="1684" w:type="pct"/>
          </w:tcPr>
          <w:p w14:paraId="4221A5EA" w14:textId="00DBEC29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</w:tcPr>
          <w:p w14:paraId="1FE6D4E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5819187" w14:textId="18DE21C0" w:rsidR="00BD2F2E" w:rsidRPr="00C327F6" w:rsidRDefault="00815EBB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39,545</w:t>
            </w:r>
          </w:p>
        </w:tc>
        <w:tc>
          <w:tcPr>
            <w:tcW w:w="144" w:type="pct"/>
          </w:tcPr>
          <w:p w14:paraId="06B8E76D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7E92EBFA" w14:textId="02CD3CF4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47,967</w:t>
            </w:r>
          </w:p>
        </w:tc>
        <w:tc>
          <w:tcPr>
            <w:tcW w:w="146" w:type="pct"/>
          </w:tcPr>
          <w:p w14:paraId="6573DC8A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8E08AC0" w14:textId="5155DEB9" w:rsidR="00BD2F2E" w:rsidRPr="00C327F6" w:rsidRDefault="00E02D06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</w:t>
            </w:r>
            <w:r w:rsidR="008707C0" w:rsidRPr="00C327F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144" w:type="pct"/>
          </w:tcPr>
          <w:p w14:paraId="4937C1D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7B132F23" w14:textId="65C9529F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36,942</w:t>
            </w:r>
          </w:p>
        </w:tc>
      </w:tr>
      <w:tr w:rsidR="004D5290" w:rsidRPr="00C327F6" w14:paraId="4119F9B2" w14:textId="77777777" w:rsidTr="00BD2F2E">
        <w:tc>
          <w:tcPr>
            <w:tcW w:w="1684" w:type="pct"/>
          </w:tcPr>
          <w:p w14:paraId="021FDCFD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</w:p>
          <w:p w14:paraId="4A3F86DD" w14:textId="60F881A0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84" w:type="pct"/>
          </w:tcPr>
          <w:p w14:paraId="0225A9A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79EA0537" w14:textId="0243B63D" w:rsidR="00BD2F2E" w:rsidRPr="00C327F6" w:rsidRDefault="00815EBB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(135)</w:t>
            </w:r>
          </w:p>
        </w:tc>
        <w:tc>
          <w:tcPr>
            <w:tcW w:w="144" w:type="pct"/>
          </w:tcPr>
          <w:p w14:paraId="21D70CDD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52154AD5" w14:textId="4662B8E3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(214)</w:t>
            </w:r>
          </w:p>
        </w:tc>
        <w:tc>
          <w:tcPr>
            <w:tcW w:w="146" w:type="pct"/>
          </w:tcPr>
          <w:p w14:paraId="15E4B15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CA49C3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73EF90" w14:textId="37EE1D03" w:rsidR="00E02D06" w:rsidRPr="00C327F6" w:rsidRDefault="00E02D06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07C0" w:rsidRPr="00C327F6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57BA071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23CBA01A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AE8B12" w14:textId="55C9CE80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4D5290" w:rsidRPr="00C327F6" w14:paraId="5C7ED337" w14:textId="77777777" w:rsidTr="00BD2F2E">
        <w:tc>
          <w:tcPr>
            <w:tcW w:w="1684" w:type="pct"/>
          </w:tcPr>
          <w:p w14:paraId="2990A492" w14:textId="2020B575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327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4" w:type="pct"/>
          </w:tcPr>
          <w:p w14:paraId="2D0649DC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54C4813" w14:textId="1D8B8BE9" w:rsidR="00BD2F2E" w:rsidRPr="00C327F6" w:rsidRDefault="00815EBB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39,410</w:t>
            </w:r>
          </w:p>
        </w:tc>
        <w:tc>
          <w:tcPr>
            <w:tcW w:w="144" w:type="pct"/>
          </w:tcPr>
          <w:p w14:paraId="3A75E1DC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57669069" w14:textId="5C2E8E5D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47,753</w:t>
            </w:r>
          </w:p>
        </w:tc>
        <w:tc>
          <w:tcPr>
            <w:tcW w:w="146" w:type="pct"/>
          </w:tcPr>
          <w:p w14:paraId="14BEDDAB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94AB492" w14:textId="0CAC2BE3" w:rsidR="00BD2F2E" w:rsidRPr="00C327F6" w:rsidRDefault="00E02D06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30,031</w:t>
            </w:r>
          </w:p>
        </w:tc>
        <w:tc>
          <w:tcPr>
            <w:tcW w:w="144" w:type="pct"/>
          </w:tcPr>
          <w:p w14:paraId="41FE41DF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31D32A" w14:textId="42081AAF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36,923</w:t>
            </w:r>
          </w:p>
        </w:tc>
      </w:tr>
      <w:tr w:rsidR="004D5290" w:rsidRPr="00C327F6" w14:paraId="1EB706C4" w14:textId="77777777" w:rsidTr="00BD2F2E">
        <w:tc>
          <w:tcPr>
            <w:tcW w:w="1684" w:type="pct"/>
          </w:tcPr>
          <w:p w14:paraId="348C373C" w14:textId="148DE0E8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" w:type="pct"/>
          </w:tcPr>
          <w:p w14:paraId="022FD89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77" w:type="pct"/>
          </w:tcPr>
          <w:p w14:paraId="0093B5AD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</w:tcPr>
          <w:p w14:paraId="3DAD6B84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</w:tcPr>
          <w:p w14:paraId="4102843C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1897BE0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1060D56D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</w:tcPr>
          <w:p w14:paraId="6DE87EC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6" w:type="pct"/>
          </w:tcPr>
          <w:p w14:paraId="0B5388E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5290" w:rsidRPr="00C327F6" w14:paraId="39A7763D" w14:textId="77777777" w:rsidTr="00BD2F2E">
        <w:tc>
          <w:tcPr>
            <w:tcW w:w="1684" w:type="pct"/>
          </w:tcPr>
          <w:p w14:paraId="0EA3F088" w14:textId="25471C78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4" w:type="pct"/>
          </w:tcPr>
          <w:p w14:paraId="424F510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14:paraId="77E40ED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3197E9C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41AE4F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6CDA2DC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9ED89F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8D267DD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1AE7620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1BFFBB91" w14:textId="77777777" w:rsidTr="00BD2F2E">
        <w:tc>
          <w:tcPr>
            <w:tcW w:w="1684" w:type="pct"/>
          </w:tcPr>
          <w:p w14:paraId="2E00626B" w14:textId="665D842C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584" w:type="pct"/>
          </w:tcPr>
          <w:p w14:paraId="5FCC63D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F1ECEBA" w14:textId="1AD46F5B" w:rsidR="00BD2F2E" w:rsidRPr="00C327F6" w:rsidRDefault="00815EBB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16,669</w:t>
            </w:r>
          </w:p>
        </w:tc>
        <w:tc>
          <w:tcPr>
            <w:tcW w:w="144" w:type="pct"/>
          </w:tcPr>
          <w:p w14:paraId="1BED8213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1A3D7D7" w14:textId="1E97F49E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19,694</w:t>
            </w:r>
          </w:p>
        </w:tc>
        <w:tc>
          <w:tcPr>
            <w:tcW w:w="146" w:type="pct"/>
          </w:tcPr>
          <w:p w14:paraId="059C0AC8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64C8F" w14:textId="33A03303" w:rsidR="00BD2F2E" w:rsidRPr="00C327F6" w:rsidRDefault="00E02D06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18,782</w:t>
            </w:r>
          </w:p>
        </w:tc>
        <w:tc>
          <w:tcPr>
            <w:tcW w:w="144" w:type="pct"/>
          </w:tcPr>
          <w:p w14:paraId="5FC3EE3C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7A975E0B" w14:textId="7BDD85A3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23,461</w:t>
            </w:r>
          </w:p>
        </w:tc>
      </w:tr>
      <w:tr w:rsidR="004D5290" w:rsidRPr="00C327F6" w14:paraId="10CB97AF" w14:textId="77777777" w:rsidTr="00BD2F2E">
        <w:tc>
          <w:tcPr>
            <w:tcW w:w="1684" w:type="pct"/>
          </w:tcPr>
          <w:p w14:paraId="3CCB6EFC" w14:textId="0B89EBC8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84" w:type="pct"/>
          </w:tcPr>
          <w:p w14:paraId="636D940F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DD5ED78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30415A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EBE4683" w14:textId="18141725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4A3C99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94999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A093EB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0FB79493" w14:textId="6A807EBC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0C38CD7C" w14:textId="77777777" w:rsidTr="00BD2F2E">
        <w:tc>
          <w:tcPr>
            <w:tcW w:w="1684" w:type="pct"/>
          </w:tcPr>
          <w:p w14:paraId="114613E1" w14:textId="30180A34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4" w:type="pct"/>
          </w:tcPr>
          <w:p w14:paraId="4875649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019F7" w14:textId="1E213517" w:rsidR="00BD2F2E" w:rsidRPr="00C327F6" w:rsidRDefault="00815EBB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144" w:type="pct"/>
          </w:tcPr>
          <w:p w14:paraId="4B110C4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6810905A" w14:textId="22D20C1B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46" w:type="pct"/>
          </w:tcPr>
          <w:p w14:paraId="5E7EAC0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97E00" w14:textId="0CB75BAC" w:rsidR="00BD2F2E" w:rsidRPr="00C327F6" w:rsidRDefault="00E02D06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144" w:type="pct"/>
          </w:tcPr>
          <w:p w14:paraId="6783A57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406F6314" w14:textId="0CBA03EE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</w:tr>
      <w:tr w:rsidR="004D5290" w:rsidRPr="00C327F6" w14:paraId="1310B529" w14:textId="77777777" w:rsidTr="00BD2F2E">
        <w:tc>
          <w:tcPr>
            <w:tcW w:w="1684" w:type="pct"/>
          </w:tcPr>
          <w:p w14:paraId="1FADA9AE" w14:textId="254C2889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84" w:type="pct"/>
          </w:tcPr>
          <w:p w14:paraId="64534CA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097B4" w14:textId="7AFE7E95" w:rsidR="00BD2F2E" w:rsidRPr="00C327F6" w:rsidRDefault="00815EBB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3B8C9F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33286F42" w14:textId="4B26277E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140F3BF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3A5C7" w14:textId="3BD14E20" w:rsidR="00BD2F2E" w:rsidRPr="00C327F6" w:rsidRDefault="00E02D06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144" w:type="pct"/>
          </w:tcPr>
          <w:p w14:paraId="098B906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4A2F4902" w14:textId="390D6A46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290" w:rsidRPr="00C327F6" w14:paraId="1D190C7B" w14:textId="77777777" w:rsidTr="00BD2F2E">
        <w:tc>
          <w:tcPr>
            <w:tcW w:w="1684" w:type="pct"/>
          </w:tcPr>
          <w:p w14:paraId="3256CD07" w14:textId="75BBD9B9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84" w:type="pct"/>
          </w:tcPr>
          <w:p w14:paraId="4704658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vAlign w:val="center"/>
          </w:tcPr>
          <w:p w14:paraId="0EB7B9AC" w14:textId="104B020F" w:rsidR="00BD2F2E" w:rsidRPr="00C327F6" w:rsidRDefault="00815EBB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95AB5DB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67FF5924" w14:textId="6FCB2B1A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A0B97F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vAlign w:val="center"/>
          </w:tcPr>
          <w:p w14:paraId="39D1A90F" w14:textId="10C7DDD6" w:rsidR="00BD2F2E" w:rsidRPr="00C327F6" w:rsidRDefault="00E02D06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44" w:type="pct"/>
          </w:tcPr>
          <w:p w14:paraId="3B4F857B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74C0A223" w14:textId="315A4858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290" w:rsidRPr="00C327F6" w14:paraId="2A77B56E" w14:textId="77777777" w:rsidTr="00BD2F2E">
        <w:tc>
          <w:tcPr>
            <w:tcW w:w="1684" w:type="pct"/>
          </w:tcPr>
          <w:p w14:paraId="1721A6E2" w14:textId="429C72C3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84" w:type="pct"/>
          </w:tcPr>
          <w:p w14:paraId="010BD76A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53B089" w14:textId="4829854B" w:rsidR="00BD2F2E" w:rsidRPr="00C327F6" w:rsidRDefault="00815EBB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4" w:type="pct"/>
          </w:tcPr>
          <w:p w14:paraId="2BA845FF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71921EDA" w14:textId="4A79BDD9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46" w:type="pct"/>
          </w:tcPr>
          <w:p w14:paraId="0DB67B8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AD6D91" w14:textId="0C277965" w:rsidR="00BD2F2E" w:rsidRPr="00C327F6" w:rsidRDefault="00E02D06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4" w:type="pct"/>
          </w:tcPr>
          <w:p w14:paraId="14511BC3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06A2B147" w14:textId="6ED6B152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BD2F2E" w:rsidRPr="00C327F6" w14:paraId="363A2F53" w14:textId="77777777" w:rsidTr="00BD2F2E">
        <w:tc>
          <w:tcPr>
            <w:tcW w:w="1684" w:type="pct"/>
          </w:tcPr>
          <w:p w14:paraId="4AE0737D" w14:textId="3C418F91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</w:tcPr>
          <w:p w14:paraId="1FBB656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2D8524" w14:textId="32FBBC24" w:rsidR="00BD2F2E" w:rsidRPr="00C327F6" w:rsidRDefault="00815EBB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16,892</w:t>
            </w:r>
          </w:p>
        </w:tc>
        <w:tc>
          <w:tcPr>
            <w:tcW w:w="144" w:type="pct"/>
          </w:tcPr>
          <w:p w14:paraId="3459B1C9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641A9" w14:textId="1355476D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19,766</w:t>
            </w:r>
          </w:p>
        </w:tc>
        <w:tc>
          <w:tcPr>
            <w:tcW w:w="146" w:type="pct"/>
          </w:tcPr>
          <w:p w14:paraId="3B11E1D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11A8E2" w14:textId="306B2784" w:rsidR="00BD2F2E" w:rsidRPr="00C327F6" w:rsidRDefault="00E02D06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19,337</w:t>
            </w:r>
          </w:p>
        </w:tc>
        <w:tc>
          <w:tcPr>
            <w:tcW w:w="144" w:type="pct"/>
          </w:tcPr>
          <w:p w14:paraId="1888AD49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C926D" w14:textId="45A8175F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24,207</w:t>
            </w:r>
          </w:p>
        </w:tc>
      </w:tr>
    </w:tbl>
    <w:p w14:paraId="3039B047" w14:textId="77777777" w:rsidR="00F57DD6" w:rsidRPr="00C327F6" w:rsidRDefault="00F57DD6" w:rsidP="009D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2"/>
          <w:szCs w:val="22"/>
        </w:rPr>
      </w:pP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093"/>
        <w:gridCol w:w="1079"/>
        <w:gridCol w:w="269"/>
        <w:gridCol w:w="1081"/>
        <w:gridCol w:w="273"/>
        <w:gridCol w:w="1079"/>
        <w:gridCol w:w="269"/>
        <w:gridCol w:w="1059"/>
      </w:tblGrid>
      <w:tr w:rsidR="004D5290" w:rsidRPr="00C327F6" w14:paraId="763D8768" w14:textId="77777777" w:rsidTr="00BD2F2E">
        <w:tc>
          <w:tcPr>
            <w:tcW w:w="1684" w:type="pct"/>
          </w:tcPr>
          <w:p w14:paraId="6AB103D0" w14:textId="77777777" w:rsidR="00A96B55" w:rsidRPr="00C327F6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84" w:type="pct"/>
          </w:tcPr>
          <w:p w14:paraId="23EC22FF" w14:textId="77777777" w:rsidR="00A96B55" w:rsidRPr="00C327F6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50761B6" w14:textId="77777777" w:rsidR="00A96B55" w:rsidRPr="00C327F6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73C4B1F" w14:textId="77777777" w:rsidR="00A96B55" w:rsidRPr="00C327F6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F1AD374" w14:textId="77777777" w:rsidR="00A96B55" w:rsidRPr="00C327F6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32EF843" w14:textId="77777777" w:rsidR="00A96B55" w:rsidRPr="00C327F6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BF6E420" w14:textId="77777777" w:rsidR="00A96B55" w:rsidRPr="00C327F6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99A8BE6" w14:textId="77777777" w:rsidR="00A96B55" w:rsidRPr="00C327F6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28F5BC17" w14:textId="77777777" w:rsidR="00A96B55" w:rsidRPr="00C327F6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52DA1790" w14:textId="77777777" w:rsidTr="00BD2F2E">
        <w:tc>
          <w:tcPr>
            <w:tcW w:w="1684" w:type="pct"/>
          </w:tcPr>
          <w:p w14:paraId="3180A4CE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584" w:type="pct"/>
          </w:tcPr>
          <w:p w14:paraId="2F3F4EC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ABDD6E6" w14:textId="07A179F5" w:rsidR="00BD2F2E" w:rsidRPr="00C327F6" w:rsidRDefault="00815EBB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21,455</w:t>
            </w:r>
          </w:p>
        </w:tc>
        <w:tc>
          <w:tcPr>
            <w:tcW w:w="144" w:type="pct"/>
          </w:tcPr>
          <w:p w14:paraId="4FEA0EA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140A8A8" w14:textId="3EB4C94B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26,830</w:t>
            </w:r>
          </w:p>
        </w:tc>
        <w:tc>
          <w:tcPr>
            <w:tcW w:w="146" w:type="pct"/>
          </w:tcPr>
          <w:p w14:paraId="0893114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0A4E8C" w14:textId="3E4697B5" w:rsidR="00BD2F2E" w:rsidRPr="00C327F6" w:rsidRDefault="008707C0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/>
                <w:sz w:val="30"/>
                <w:szCs w:val="30"/>
              </w:rPr>
              <w:t>10</w:t>
            </w:r>
            <w:r w:rsidR="00E02D06" w:rsidRPr="00C327F6">
              <w:rPr>
                <w:rFonts w:asciiTheme="majorBidi" w:hAnsiTheme="majorBidi"/>
                <w:sz w:val="30"/>
                <w:szCs w:val="30"/>
              </w:rPr>
              <w:t>,</w:t>
            </w:r>
            <w:r w:rsidRPr="00C327F6">
              <w:rPr>
                <w:rFonts w:asciiTheme="majorBidi" w:hAnsiTheme="majorBidi"/>
                <w:sz w:val="30"/>
                <w:szCs w:val="30"/>
              </w:rPr>
              <w:t>26</w:t>
            </w:r>
            <w:r w:rsidRPr="00C327F6">
              <w:rPr>
                <w:rFonts w:asciiTheme="majorBidi" w:hAnsiTheme="majorBidi" w:hint="cs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5F74197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0401C473" w14:textId="42E5A2B2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12,381</w:t>
            </w:r>
          </w:p>
        </w:tc>
      </w:tr>
      <w:tr w:rsidR="004D5290" w:rsidRPr="00C327F6" w14:paraId="32467972" w14:textId="77777777" w:rsidTr="00BD2F2E">
        <w:tc>
          <w:tcPr>
            <w:tcW w:w="1684" w:type="pct"/>
          </w:tcPr>
          <w:p w14:paraId="13C6DA77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84" w:type="pct"/>
          </w:tcPr>
          <w:p w14:paraId="4EB7B0F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80CD43C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F370034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C0F8EDA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BE8115F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F2AA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243100B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41CB609F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6C780659" w14:textId="77777777" w:rsidTr="00BD2F2E">
        <w:tc>
          <w:tcPr>
            <w:tcW w:w="1684" w:type="pct"/>
          </w:tcPr>
          <w:p w14:paraId="54ADE168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4" w:type="pct"/>
          </w:tcPr>
          <w:p w14:paraId="2DAD2833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C0910" w14:textId="66D5631A" w:rsidR="00BD2F2E" w:rsidRPr="00C327F6" w:rsidRDefault="00815EBB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875</w:t>
            </w:r>
          </w:p>
        </w:tc>
        <w:tc>
          <w:tcPr>
            <w:tcW w:w="144" w:type="pct"/>
          </w:tcPr>
          <w:p w14:paraId="0824912B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7DE1D6BD" w14:textId="31326DEF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1,011</w:t>
            </w:r>
          </w:p>
        </w:tc>
        <w:tc>
          <w:tcPr>
            <w:tcW w:w="146" w:type="pct"/>
          </w:tcPr>
          <w:p w14:paraId="5BF812BC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39CB9" w14:textId="11D9F90C" w:rsidR="00BD2F2E" w:rsidRPr="00C327F6" w:rsidRDefault="00E02D06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144" w:type="pct"/>
          </w:tcPr>
          <w:p w14:paraId="5AD04AA9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03CD0CFD" w14:textId="4503927D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</w:tr>
      <w:tr w:rsidR="004D5290" w:rsidRPr="00C327F6" w14:paraId="1DEDC78E" w14:textId="77777777" w:rsidTr="00BD2F2E">
        <w:tc>
          <w:tcPr>
            <w:tcW w:w="1684" w:type="pct"/>
          </w:tcPr>
          <w:p w14:paraId="53986643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84" w:type="pct"/>
          </w:tcPr>
          <w:p w14:paraId="189801C4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8857C" w14:textId="08883065" w:rsidR="00BD2F2E" w:rsidRPr="00C327F6" w:rsidRDefault="00815EBB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144" w:type="pct"/>
          </w:tcPr>
          <w:p w14:paraId="0275B24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784410AC" w14:textId="6071A156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46" w:type="pct"/>
          </w:tcPr>
          <w:p w14:paraId="6640850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B6522" w14:textId="504CE606" w:rsidR="00BD2F2E" w:rsidRPr="00C327F6" w:rsidRDefault="00E02D06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144" w:type="pct"/>
          </w:tcPr>
          <w:p w14:paraId="05A3A72A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7250B99E" w14:textId="6839556B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290" w:rsidRPr="00C327F6" w14:paraId="130C7FBD" w14:textId="77777777" w:rsidTr="00BD2F2E">
        <w:tc>
          <w:tcPr>
            <w:tcW w:w="1684" w:type="pct"/>
          </w:tcPr>
          <w:p w14:paraId="460D4E74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84" w:type="pct"/>
          </w:tcPr>
          <w:p w14:paraId="0787970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vAlign w:val="center"/>
          </w:tcPr>
          <w:p w14:paraId="77B8B330" w14:textId="7B9752CD" w:rsidR="00BD2F2E" w:rsidRPr="00C327F6" w:rsidRDefault="00815EBB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44" w:type="pct"/>
          </w:tcPr>
          <w:p w14:paraId="03BF30A0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58B92B16" w14:textId="055D5D55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52B6D75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vAlign w:val="center"/>
          </w:tcPr>
          <w:p w14:paraId="4B6FF11B" w14:textId="312141CE" w:rsidR="00BD2F2E" w:rsidRPr="00C327F6" w:rsidRDefault="00E02D06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081841C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23B5DDD8" w14:textId="53ABDB21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290" w:rsidRPr="00C327F6" w14:paraId="57AF072B" w14:textId="77777777" w:rsidTr="00BD2F2E">
        <w:tc>
          <w:tcPr>
            <w:tcW w:w="1684" w:type="pct"/>
          </w:tcPr>
          <w:p w14:paraId="618D2816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84" w:type="pct"/>
          </w:tcPr>
          <w:p w14:paraId="7F47B73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4BE5E2" w14:textId="7D86AFAF" w:rsidR="00BD2F2E" w:rsidRPr="00C327F6" w:rsidRDefault="00815EBB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44" w:type="pct"/>
          </w:tcPr>
          <w:p w14:paraId="63BEFE85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3137120E" w14:textId="439B61F2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46" w:type="pct"/>
          </w:tcPr>
          <w:p w14:paraId="28BC5F7B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A7B498" w14:textId="3E6C324F" w:rsidR="00BD2F2E" w:rsidRPr="00C327F6" w:rsidRDefault="00E02D06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4" w:type="pct"/>
          </w:tcPr>
          <w:p w14:paraId="05C80CEE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66A4B48A" w14:textId="10349CB8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4D5290" w:rsidRPr="00C327F6" w14:paraId="0E06A433" w14:textId="77777777" w:rsidTr="00BD2F2E">
        <w:tc>
          <w:tcPr>
            <w:tcW w:w="1684" w:type="pct"/>
          </w:tcPr>
          <w:p w14:paraId="70B2F22E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</w:tcPr>
          <w:p w14:paraId="1C01CEB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631912" w14:textId="4A1831BF" w:rsidR="00BD2F2E" w:rsidRPr="00C327F6" w:rsidRDefault="00815EBB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22,653</w:t>
            </w:r>
          </w:p>
        </w:tc>
        <w:tc>
          <w:tcPr>
            <w:tcW w:w="144" w:type="pct"/>
          </w:tcPr>
          <w:p w14:paraId="50C586ED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44D62590" w14:textId="6FB21DE1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28,201</w:t>
            </w:r>
          </w:p>
        </w:tc>
        <w:tc>
          <w:tcPr>
            <w:tcW w:w="146" w:type="pct"/>
          </w:tcPr>
          <w:p w14:paraId="666BDBA1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D592EB" w14:textId="69D4FF8D" w:rsidR="00BD2F2E" w:rsidRPr="00C327F6" w:rsidRDefault="00E02D06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10,71</w:t>
            </w:r>
            <w:r w:rsidR="008707C0" w:rsidRPr="00C327F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66721CA2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42C155D5" w14:textId="6A453DAF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12,735</w:t>
            </w:r>
          </w:p>
        </w:tc>
      </w:tr>
      <w:tr w:rsidR="004D5290" w:rsidRPr="00C327F6" w14:paraId="7240A687" w14:textId="77777777" w:rsidTr="00BD2F2E">
        <w:tc>
          <w:tcPr>
            <w:tcW w:w="1684" w:type="pct"/>
          </w:tcPr>
          <w:p w14:paraId="763CAA9E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</w:p>
          <w:p w14:paraId="2FD5E782" w14:textId="106A59BA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84" w:type="pct"/>
          </w:tcPr>
          <w:p w14:paraId="3C1F3BCC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1545C539" w14:textId="6B16E75C" w:rsidR="00BD2F2E" w:rsidRPr="00C327F6" w:rsidRDefault="00815EBB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(135)</w:t>
            </w:r>
          </w:p>
        </w:tc>
        <w:tc>
          <w:tcPr>
            <w:tcW w:w="144" w:type="pct"/>
          </w:tcPr>
          <w:p w14:paraId="30ABD374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4ADBE860" w14:textId="3DD7A345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(214)</w:t>
            </w:r>
          </w:p>
        </w:tc>
        <w:tc>
          <w:tcPr>
            <w:tcW w:w="146" w:type="pct"/>
          </w:tcPr>
          <w:p w14:paraId="716E7F8B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371FDB14" w14:textId="11C3C42A" w:rsidR="00BD2F2E" w:rsidRPr="00C327F6" w:rsidRDefault="00E02D06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07C0" w:rsidRPr="00C327F6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5C24512D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784B0D0D" w14:textId="579793E5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BD2F2E" w:rsidRPr="00C327F6" w14:paraId="51DB6FE0" w14:textId="77777777" w:rsidTr="00BD2F2E">
        <w:tc>
          <w:tcPr>
            <w:tcW w:w="1684" w:type="pct"/>
          </w:tcPr>
          <w:p w14:paraId="35417E28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4" w:type="pct"/>
          </w:tcPr>
          <w:p w14:paraId="2C919AC6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8EB7A64" w14:textId="4096D700" w:rsidR="00BD2F2E" w:rsidRPr="00C327F6" w:rsidRDefault="00815EBB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39,410</w:t>
            </w:r>
          </w:p>
        </w:tc>
        <w:tc>
          <w:tcPr>
            <w:tcW w:w="144" w:type="pct"/>
          </w:tcPr>
          <w:p w14:paraId="2CC32DB7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56BD81B9" w14:textId="404E38E1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47,753</w:t>
            </w:r>
          </w:p>
        </w:tc>
        <w:tc>
          <w:tcPr>
            <w:tcW w:w="146" w:type="pct"/>
          </w:tcPr>
          <w:p w14:paraId="3F26718C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0DECB72" w14:textId="3D7D20E7" w:rsidR="00BD2F2E" w:rsidRPr="00C327F6" w:rsidRDefault="00E02D06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30,031</w:t>
            </w:r>
          </w:p>
        </w:tc>
        <w:tc>
          <w:tcPr>
            <w:tcW w:w="144" w:type="pct"/>
          </w:tcPr>
          <w:p w14:paraId="3E2FA81C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45510FE4" w14:textId="54DFDCCE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36,923</w:t>
            </w:r>
          </w:p>
        </w:tc>
      </w:tr>
    </w:tbl>
    <w:p w14:paraId="45DBA4DD" w14:textId="77777777" w:rsidR="00A96B55" w:rsidRPr="00C327F6" w:rsidRDefault="00A96B55" w:rsidP="009D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</w:rPr>
      </w:pPr>
    </w:p>
    <w:tbl>
      <w:tblPr>
        <w:tblW w:w="95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556"/>
        <w:gridCol w:w="438"/>
        <w:gridCol w:w="1135"/>
        <w:gridCol w:w="286"/>
        <w:gridCol w:w="990"/>
        <w:gridCol w:w="293"/>
        <w:gridCol w:w="1130"/>
        <w:gridCol w:w="286"/>
        <w:gridCol w:w="990"/>
      </w:tblGrid>
      <w:tr w:rsidR="004D5290" w:rsidRPr="00C327F6" w14:paraId="7B4928D9" w14:textId="77777777" w:rsidTr="0058006C">
        <w:tc>
          <w:tcPr>
            <w:tcW w:w="2087" w:type="pct"/>
            <w:gridSpan w:val="2"/>
          </w:tcPr>
          <w:p w14:paraId="2126AB48" w14:textId="77777777" w:rsidR="00A96B55" w:rsidRPr="00C327F6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ค่าเผื่อผลขาดทุนด้านเครดิตที่คาดว่า</w:t>
            </w:r>
          </w:p>
        </w:tc>
        <w:tc>
          <w:tcPr>
            <w:tcW w:w="230" w:type="pct"/>
          </w:tcPr>
          <w:p w14:paraId="6385AA6B" w14:textId="77777777" w:rsidR="00A96B55" w:rsidRPr="00C327F6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5" w:type="pct"/>
            <w:gridSpan w:val="3"/>
          </w:tcPr>
          <w:p w14:paraId="19E7ACBB" w14:textId="77777777" w:rsidR="00A96B55" w:rsidRPr="00C327F6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67DA3DF3" w14:textId="77777777" w:rsidR="00A96B55" w:rsidRPr="00C327F6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pct"/>
            <w:gridSpan w:val="3"/>
          </w:tcPr>
          <w:p w14:paraId="3A878013" w14:textId="77777777" w:rsidR="00A96B55" w:rsidRPr="00C327F6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290" w:rsidRPr="00C327F6" w14:paraId="1E499E76" w14:textId="77777777" w:rsidTr="0058006C">
        <w:tc>
          <w:tcPr>
            <w:tcW w:w="1795" w:type="pct"/>
          </w:tcPr>
          <w:p w14:paraId="40B105C4" w14:textId="61151747" w:rsidR="00A96B55" w:rsidRPr="00C327F6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327F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520" w:type="pct"/>
            <w:gridSpan w:val="2"/>
          </w:tcPr>
          <w:p w14:paraId="623710A2" w14:textId="23DCD1B4" w:rsidR="00A96B55" w:rsidRPr="00C327F6" w:rsidRDefault="0058006C" w:rsidP="00580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6" w:type="pct"/>
          </w:tcPr>
          <w:p w14:paraId="75860E49" w14:textId="70EFBC6D" w:rsidR="00A96B55" w:rsidRPr="00C327F6" w:rsidRDefault="00BD2F2E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0" w:type="pct"/>
          </w:tcPr>
          <w:p w14:paraId="32DEF4E4" w14:textId="77777777" w:rsidR="00A96B55" w:rsidRPr="00C327F6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2E6597BC" w14:textId="445F97D3" w:rsidR="00A96B55" w:rsidRPr="00C327F6" w:rsidRDefault="00BD2F2E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4" w:type="pct"/>
          </w:tcPr>
          <w:p w14:paraId="0A7AD706" w14:textId="77777777" w:rsidR="00A96B55" w:rsidRPr="00C327F6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597BED9" w14:textId="394217A4" w:rsidR="00A96B55" w:rsidRPr="00C327F6" w:rsidRDefault="00BD2F2E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0" w:type="pct"/>
          </w:tcPr>
          <w:p w14:paraId="4981511D" w14:textId="77777777" w:rsidR="00A96B55" w:rsidRPr="00C327F6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0111ADEA" w14:textId="7FE78BB3" w:rsidR="00A96B55" w:rsidRPr="00C327F6" w:rsidRDefault="00BD2F2E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D5290" w:rsidRPr="00C327F6" w14:paraId="7BAE330E" w14:textId="77777777" w:rsidTr="0058006C">
        <w:tc>
          <w:tcPr>
            <w:tcW w:w="2087" w:type="pct"/>
            <w:gridSpan w:val="2"/>
          </w:tcPr>
          <w:p w14:paraId="0950CE0B" w14:textId="77777777" w:rsidR="00A96B55" w:rsidRPr="00C327F6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0" w:type="pct"/>
          </w:tcPr>
          <w:p w14:paraId="7BFD2B4F" w14:textId="3066E369" w:rsidR="00A96B55" w:rsidRPr="00C327F6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3" w:type="pct"/>
            <w:gridSpan w:val="7"/>
          </w:tcPr>
          <w:p w14:paraId="3A737DCF" w14:textId="77777777" w:rsidR="00A96B55" w:rsidRPr="00C327F6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5290" w:rsidRPr="00C327F6" w14:paraId="382A4720" w14:textId="77777777" w:rsidTr="0058006C">
        <w:tc>
          <w:tcPr>
            <w:tcW w:w="2087" w:type="pct"/>
            <w:gridSpan w:val="2"/>
          </w:tcPr>
          <w:p w14:paraId="64E99D84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0" w:type="pct"/>
          </w:tcPr>
          <w:p w14:paraId="714CAD7D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5A87AC4" w14:textId="77D39E68" w:rsidR="00BD2F2E" w:rsidRPr="00C327F6" w:rsidRDefault="00815EBB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(214)</w:t>
            </w:r>
          </w:p>
        </w:tc>
        <w:tc>
          <w:tcPr>
            <w:tcW w:w="150" w:type="pct"/>
          </w:tcPr>
          <w:p w14:paraId="4B7A6979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322D309B" w14:textId="590229A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(211)</w:t>
            </w:r>
          </w:p>
        </w:tc>
        <w:tc>
          <w:tcPr>
            <w:tcW w:w="154" w:type="pct"/>
          </w:tcPr>
          <w:p w14:paraId="0AAE887F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4B72FF9" w14:textId="1C2A6FBD" w:rsidR="00BD2F2E" w:rsidRPr="00C327F6" w:rsidRDefault="00E02D06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50" w:type="pct"/>
          </w:tcPr>
          <w:p w14:paraId="62B85A5E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556FAC1A" w14:textId="71DA7F30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4D5290" w:rsidRPr="00C327F6" w14:paraId="1044D5C0" w14:textId="77777777" w:rsidTr="0058006C">
        <w:tc>
          <w:tcPr>
            <w:tcW w:w="2087" w:type="pct"/>
            <w:gridSpan w:val="2"/>
          </w:tcPr>
          <w:p w14:paraId="48F75CC2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0" w:type="pct"/>
          </w:tcPr>
          <w:p w14:paraId="54AE58EA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F95EC10" w14:textId="2CC6235C" w:rsidR="00BD2F2E" w:rsidRPr="00C327F6" w:rsidRDefault="00815EBB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  <w:tc>
          <w:tcPr>
            <w:tcW w:w="150" w:type="pct"/>
          </w:tcPr>
          <w:p w14:paraId="758E0098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63B9BECD" w14:textId="2A86ED7A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  <w:tc>
          <w:tcPr>
            <w:tcW w:w="154" w:type="pct"/>
          </w:tcPr>
          <w:p w14:paraId="67D9BAC7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6DF4B3F" w14:textId="11852483" w:rsidR="00BD2F2E" w:rsidRPr="00C327F6" w:rsidRDefault="00AD64D9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07C0" w:rsidRPr="00C327F6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5F567964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137BD270" w14:textId="65936F03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4D5290" w:rsidRPr="00C327F6" w14:paraId="599AC17D" w14:textId="77777777" w:rsidTr="0058006C">
        <w:tc>
          <w:tcPr>
            <w:tcW w:w="2087" w:type="pct"/>
            <w:gridSpan w:val="2"/>
          </w:tcPr>
          <w:p w14:paraId="3BC8F008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30" w:type="pct"/>
          </w:tcPr>
          <w:p w14:paraId="26AD2F1C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CF51498" w14:textId="48475025" w:rsidR="00BD2F2E" w:rsidRPr="00C327F6" w:rsidRDefault="00815EBB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0" w:type="pct"/>
          </w:tcPr>
          <w:p w14:paraId="4123F9BD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1C309E6E" w14:textId="649470E3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54" w:type="pct"/>
          </w:tcPr>
          <w:p w14:paraId="103AA27A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477E4DC" w14:textId="12D8D966" w:rsidR="00BD2F2E" w:rsidRPr="00C327F6" w:rsidRDefault="00E02D06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6938AC9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15402A12" w14:textId="5829A3C5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4D5290" w:rsidRPr="00C327F6" w14:paraId="3E5E744C" w14:textId="77777777" w:rsidTr="0058006C">
        <w:tc>
          <w:tcPr>
            <w:tcW w:w="2087" w:type="pct"/>
            <w:gridSpan w:val="2"/>
          </w:tcPr>
          <w:p w14:paraId="187528AE" w14:textId="42A309D5" w:rsidR="0065169F" w:rsidRPr="00C327F6" w:rsidRDefault="0065169F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230" w:type="pct"/>
          </w:tcPr>
          <w:p w14:paraId="61A64851" w14:textId="77777777" w:rsidR="0065169F" w:rsidRPr="00C327F6" w:rsidRDefault="0065169F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331329A" w14:textId="7E1FA45B" w:rsidR="0065169F" w:rsidRPr="00C327F6" w:rsidRDefault="0065169F" w:rsidP="0041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E56E5" w:rsidRPr="00C327F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0" w:type="pct"/>
          </w:tcPr>
          <w:p w14:paraId="516F1C5B" w14:textId="77777777" w:rsidR="0065169F" w:rsidRPr="00C327F6" w:rsidRDefault="0065169F" w:rsidP="002D7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2E9FA3CE" w14:textId="5FA3CD49" w:rsidR="0065169F" w:rsidRPr="00C327F6" w:rsidRDefault="0065169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4" w:type="pct"/>
          </w:tcPr>
          <w:p w14:paraId="3D5BDA05" w14:textId="77777777" w:rsidR="0065169F" w:rsidRPr="00C327F6" w:rsidRDefault="0065169F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7C7D6E6" w14:textId="56CBEB60" w:rsidR="0065169F" w:rsidRPr="00C327F6" w:rsidRDefault="0065169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88BEA4F" w14:textId="77777777" w:rsidR="0065169F" w:rsidRPr="00C327F6" w:rsidRDefault="0065169F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4AA88761" w14:textId="6811B7E3" w:rsidR="0065169F" w:rsidRPr="00C327F6" w:rsidRDefault="0065169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290" w:rsidRPr="00C327F6" w14:paraId="24C03A6A" w14:textId="77777777" w:rsidTr="0058006C">
        <w:tc>
          <w:tcPr>
            <w:tcW w:w="2087" w:type="pct"/>
            <w:gridSpan w:val="2"/>
          </w:tcPr>
          <w:p w14:paraId="1BBD9835" w14:textId="2D1AC323" w:rsidR="0065169F" w:rsidRPr="00C327F6" w:rsidRDefault="0065169F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8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hint="cs"/>
                <w:sz w:val="30"/>
                <w:szCs w:val="30"/>
                <w:cs/>
              </w:rPr>
              <w:t>ลดลงจากการสิ้นสุดการเป็นบริษัทย่อย</w:t>
            </w:r>
          </w:p>
        </w:tc>
        <w:tc>
          <w:tcPr>
            <w:tcW w:w="230" w:type="pct"/>
          </w:tcPr>
          <w:p w14:paraId="5384E918" w14:textId="57117AE8" w:rsidR="0065169F" w:rsidRPr="0058006C" w:rsidRDefault="0058006C" w:rsidP="00D9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006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96" w:type="pct"/>
          </w:tcPr>
          <w:p w14:paraId="2CEF0E45" w14:textId="49EB647F" w:rsidR="0065169F" w:rsidRPr="00C327F6" w:rsidRDefault="0065169F" w:rsidP="0041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50" w:type="pct"/>
          </w:tcPr>
          <w:p w14:paraId="6A032AA8" w14:textId="77777777" w:rsidR="0065169F" w:rsidRPr="00C327F6" w:rsidRDefault="0065169F" w:rsidP="002D7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168854B6" w14:textId="667B4AF4" w:rsidR="0065169F" w:rsidRPr="00C327F6" w:rsidRDefault="0065169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07269041" w14:textId="77777777" w:rsidR="0065169F" w:rsidRPr="00C327F6" w:rsidRDefault="0065169F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D78C1B0" w14:textId="22F76548" w:rsidR="0065169F" w:rsidRPr="00C327F6" w:rsidRDefault="0065169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CAB5FFE" w14:textId="77777777" w:rsidR="0065169F" w:rsidRPr="00C327F6" w:rsidRDefault="0065169F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658E7235" w14:textId="07F5518D" w:rsidR="0065169F" w:rsidRPr="00C327F6" w:rsidRDefault="0065169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290" w:rsidRPr="00C327F6" w14:paraId="566A59A6" w14:textId="77777777" w:rsidTr="0058006C">
        <w:tc>
          <w:tcPr>
            <w:tcW w:w="2087" w:type="pct"/>
            <w:gridSpan w:val="2"/>
          </w:tcPr>
          <w:p w14:paraId="20FDC728" w14:textId="05546A02" w:rsidR="00BD2F2E" w:rsidRPr="00C327F6" w:rsidRDefault="0065169F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สินทรัพย์ไม่หมุนเวียนและกลุ่มสินทรัพย์ที่จะจำหน่ายที่จัดประเภทเป็นถือไว้เพื่อขาย</w:t>
            </w:r>
          </w:p>
          <w:p w14:paraId="42CE0ED7" w14:textId="3610C203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80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C327F6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กำไรจาก</w:t>
            </w:r>
            <w:r w:rsidRPr="00C327F6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อัตราแลกเปลี่ยนเงินตราต่างประเทศ</w:t>
            </w:r>
          </w:p>
          <w:p w14:paraId="761C289E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80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   </w:t>
            </w:r>
            <w:r w:rsidRPr="00C327F6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และผลจากการแปลงค่างบ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230" w:type="pct"/>
          </w:tcPr>
          <w:p w14:paraId="6BBBB059" w14:textId="77777777" w:rsidR="00CE6AF5" w:rsidRDefault="00CE6AF5" w:rsidP="00D9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14F1F6C" w14:textId="0026CE0E" w:rsidR="00BD2F2E" w:rsidRPr="0058006C" w:rsidRDefault="0058006C" w:rsidP="00D9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006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3BC899F" w14:textId="77777777" w:rsidR="0065169F" w:rsidRPr="00C327F6" w:rsidRDefault="0065169F" w:rsidP="002D7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5F09C5" w14:textId="40C26F7E" w:rsidR="00BD2F2E" w:rsidRPr="00C327F6" w:rsidRDefault="0065169F" w:rsidP="0041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  <w:p w14:paraId="0C1F95F4" w14:textId="77777777" w:rsidR="002D70F3" w:rsidRPr="00C327F6" w:rsidRDefault="002D70F3" w:rsidP="002D70F3">
            <w:pPr>
              <w:tabs>
                <w:tab w:val="decimal" w:pos="730"/>
              </w:tabs>
              <w:ind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91457B" w14:textId="4E4D8777" w:rsidR="002D70F3" w:rsidRPr="00C327F6" w:rsidRDefault="002D70F3" w:rsidP="0041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  (3)</w:t>
            </w:r>
          </w:p>
        </w:tc>
        <w:tc>
          <w:tcPr>
            <w:tcW w:w="150" w:type="pct"/>
          </w:tcPr>
          <w:p w14:paraId="75622A88" w14:textId="77777777" w:rsidR="00BD2F2E" w:rsidRPr="00C327F6" w:rsidRDefault="00BD2F2E" w:rsidP="002D7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235268" w14:textId="77777777" w:rsidR="0065169F" w:rsidRPr="00C327F6" w:rsidRDefault="0065169F" w:rsidP="002D7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279F6CE9" w14:textId="77777777" w:rsidR="0065169F" w:rsidRPr="00C327F6" w:rsidRDefault="0065169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99458E" w14:textId="0B34F217" w:rsidR="00BD2F2E" w:rsidRPr="00C327F6" w:rsidRDefault="00783E3B" w:rsidP="00651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22F4D13A" w14:textId="77777777" w:rsidR="0065169F" w:rsidRPr="00C327F6" w:rsidRDefault="0065169F" w:rsidP="00BD2F2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EEE7F3" w14:textId="220E484E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             8</w:t>
            </w:r>
          </w:p>
        </w:tc>
        <w:tc>
          <w:tcPr>
            <w:tcW w:w="154" w:type="pct"/>
          </w:tcPr>
          <w:p w14:paraId="2E45630B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5EFA32D7" w14:textId="73B61B05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544359" w14:textId="093823FE" w:rsidR="00E02D06" w:rsidRPr="00C327F6" w:rsidRDefault="00783E3B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428B6842" w14:textId="77777777" w:rsidR="0065169F" w:rsidRPr="00C327F6" w:rsidRDefault="0065169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A5B3B3" w14:textId="4CA895C8" w:rsidR="00E02D06" w:rsidRPr="00C327F6" w:rsidRDefault="00E02D06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0EBDAFA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</w:tcPr>
          <w:p w14:paraId="5A8E1851" w14:textId="2C37896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47C860" w14:textId="49C96D43" w:rsidR="00BD2F2E" w:rsidRPr="00C327F6" w:rsidRDefault="00783E3B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16129097" w14:textId="77777777" w:rsidR="0065169F" w:rsidRPr="00C327F6" w:rsidRDefault="0065169F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2C028A" w14:textId="14DEC266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BD2F2E" w:rsidRPr="00C327F6" w14:paraId="5CED5F61" w14:textId="77777777" w:rsidTr="0058006C">
        <w:tc>
          <w:tcPr>
            <w:tcW w:w="2087" w:type="pct"/>
            <w:gridSpan w:val="2"/>
          </w:tcPr>
          <w:p w14:paraId="48FE1656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0" w:type="pct"/>
          </w:tcPr>
          <w:p w14:paraId="56ABC3B2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67F776E" w14:textId="7AF0CBA2" w:rsidR="00BD2F2E" w:rsidRPr="00C327F6" w:rsidRDefault="002D70F3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57142"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</w:t>
            </w: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331582CA" w14:textId="77777777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5B475254" w14:textId="16D86588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(214)</w:t>
            </w:r>
          </w:p>
        </w:tc>
        <w:tc>
          <w:tcPr>
            <w:tcW w:w="154" w:type="pct"/>
          </w:tcPr>
          <w:p w14:paraId="5A2E3D47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3AF1A1B0" w14:textId="7A349C11" w:rsidR="00BD2F2E" w:rsidRPr="00C327F6" w:rsidRDefault="00E02D06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707C0" w:rsidRPr="00C327F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20</w:t>
            </w: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62D4AF0F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</w:tcPr>
          <w:p w14:paraId="144CAF4A" w14:textId="3540C9A2" w:rsidR="00BD2F2E" w:rsidRPr="00C327F6" w:rsidRDefault="00BD2F2E" w:rsidP="00BD2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(19)</w:t>
            </w:r>
          </w:p>
        </w:tc>
      </w:tr>
    </w:tbl>
    <w:p w14:paraId="13EF74FC" w14:textId="77777777" w:rsidR="00A96B55" w:rsidRPr="00C327F6" w:rsidRDefault="00A96B55" w:rsidP="009D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p w14:paraId="2FCE939C" w14:textId="4F7180B3" w:rsidR="00A96B55" w:rsidRPr="00C327F6" w:rsidRDefault="00E66ED8" w:rsidP="00783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C327F6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C327F6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813D79" w:rsidRPr="00C327F6">
        <w:rPr>
          <w:rFonts w:asciiTheme="majorBidi" w:hAnsiTheme="majorBidi" w:cstheme="majorBidi"/>
          <w:sz w:val="30"/>
          <w:szCs w:val="30"/>
        </w:rPr>
        <w:t>7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="00813D79" w:rsidRPr="00C327F6">
        <w:rPr>
          <w:rFonts w:asciiTheme="majorBidi" w:hAnsiTheme="majorBidi" w:cstheme="majorBidi"/>
          <w:sz w:val="30"/>
          <w:szCs w:val="30"/>
        </w:rPr>
        <w:t>135</w:t>
      </w:r>
      <w:r w:rsidRPr="00C327F6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</w:t>
      </w:r>
    </w:p>
    <w:p w14:paraId="0CDDDB76" w14:textId="77777777" w:rsidR="00A96B55" w:rsidRDefault="00A96B55" w:rsidP="009D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6A1347F7" w14:textId="77777777" w:rsidR="0004698F" w:rsidRDefault="0004698F" w:rsidP="009D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64059365" w14:textId="77777777" w:rsidR="0004698F" w:rsidRDefault="0004698F" w:rsidP="009D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7083DF8E" w14:textId="77777777" w:rsidR="0004698F" w:rsidRDefault="0004698F" w:rsidP="009D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1E8FF900" w14:textId="77777777" w:rsidR="0004698F" w:rsidRDefault="0004698F" w:rsidP="009D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652D1F76" w14:textId="77777777" w:rsidR="0004698F" w:rsidRDefault="0004698F" w:rsidP="009D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6082FC1F" w14:textId="77777777" w:rsidR="0004698F" w:rsidRDefault="0004698F" w:rsidP="009D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08DECDF9" w14:textId="77777777" w:rsidR="0004698F" w:rsidRDefault="0004698F" w:rsidP="009D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515A7FE2" w14:textId="77777777" w:rsidR="0004698F" w:rsidRDefault="0004698F" w:rsidP="009D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5A46CB2E" w14:textId="77777777" w:rsidR="0004698F" w:rsidRDefault="0004698F" w:rsidP="009D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7B74AAB1" w14:textId="77777777" w:rsidR="0004698F" w:rsidRDefault="0004698F" w:rsidP="009D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52672DBD" w14:textId="77777777" w:rsidR="00AA5459" w:rsidRDefault="00AA5459" w:rsidP="009D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0A64D3D2" w14:textId="77777777" w:rsidR="00AA5459" w:rsidRDefault="00AA5459" w:rsidP="009D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0C40F522" w14:textId="77777777" w:rsidR="00AA5459" w:rsidRDefault="00AA5459" w:rsidP="009D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7278E044" w14:textId="77777777" w:rsidR="00AA5459" w:rsidRDefault="00AA5459" w:rsidP="009D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3AC38279" w14:textId="77777777" w:rsidR="0004698F" w:rsidRDefault="0004698F" w:rsidP="009D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05F052E2" w14:textId="77777777" w:rsidR="0004698F" w:rsidRPr="00C327F6" w:rsidRDefault="0004698F" w:rsidP="009D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16DFD690" w14:textId="71DBEDBD" w:rsidR="002E3A0C" w:rsidRPr="00C327F6" w:rsidRDefault="002E3A0C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327F6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สินค้าคงเหลือ</w:t>
      </w:r>
    </w:p>
    <w:p w14:paraId="39A6DA54" w14:textId="5F63C92F" w:rsidR="00EE7A4E" w:rsidRPr="00C327F6" w:rsidRDefault="00EE7A4E" w:rsidP="00EE7A4E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39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2"/>
        <w:gridCol w:w="1068"/>
        <w:gridCol w:w="270"/>
        <w:gridCol w:w="13"/>
        <w:gridCol w:w="1067"/>
        <w:gridCol w:w="33"/>
      </w:tblGrid>
      <w:tr w:rsidR="004D5290" w:rsidRPr="00C327F6" w14:paraId="6B3E63FD" w14:textId="77777777" w:rsidTr="00860B95">
        <w:trPr>
          <w:gridAfter w:val="1"/>
          <w:wAfter w:w="33" w:type="dxa"/>
          <w:tblHeader/>
        </w:trPr>
        <w:tc>
          <w:tcPr>
            <w:tcW w:w="4230" w:type="dxa"/>
          </w:tcPr>
          <w:p w14:paraId="120A8FE9" w14:textId="77777777" w:rsidR="00EE7A4E" w:rsidRPr="00C327F6" w:rsidRDefault="00EE7A4E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bookmarkStart w:id="3" w:name="_Hlk220659492"/>
          </w:p>
        </w:tc>
        <w:tc>
          <w:tcPr>
            <w:tcW w:w="2430" w:type="dxa"/>
            <w:gridSpan w:val="3"/>
          </w:tcPr>
          <w:p w14:paraId="3A3FA0EE" w14:textId="77777777" w:rsidR="00EE7A4E" w:rsidRPr="00C327F6" w:rsidRDefault="00EE7A4E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60DA8A6" w14:textId="77777777" w:rsidR="00EE7A4E" w:rsidRPr="00C327F6" w:rsidRDefault="00EE7A4E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5"/>
          </w:tcPr>
          <w:p w14:paraId="450BA825" w14:textId="77777777" w:rsidR="00EE7A4E" w:rsidRPr="00C327F6" w:rsidRDefault="00EE7A4E" w:rsidP="00C278B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4D5290" w:rsidRPr="00C327F6" w14:paraId="07B217E6" w14:textId="77777777" w:rsidTr="00860B95">
        <w:trPr>
          <w:gridAfter w:val="1"/>
          <w:wAfter w:w="33" w:type="dxa"/>
          <w:tblHeader/>
        </w:trPr>
        <w:tc>
          <w:tcPr>
            <w:tcW w:w="4230" w:type="dxa"/>
          </w:tcPr>
          <w:p w14:paraId="538EC4DD" w14:textId="77777777" w:rsidR="005C61F6" w:rsidRPr="00C327F6" w:rsidRDefault="005C61F6" w:rsidP="005C61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FFFFFF"/>
          </w:tcPr>
          <w:p w14:paraId="2723381D" w14:textId="70521090" w:rsidR="005C61F6" w:rsidRPr="00C327F6" w:rsidRDefault="00BD2F2E" w:rsidP="005C61F6">
            <w:pPr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shd w:val="clear" w:color="auto" w:fill="FFFFFF"/>
          </w:tcPr>
          <w:p w14:paraId="0D2C849C" w14:textId="77777777" w:rsidR="005C61F6" w:rsidRPr="00C327F6" w:rsidRDefault="005C61F6" w:rsidP="005C61F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FFFFFF"/>
          </w:tcPr>
          <w:p w14:paraId="7FE80080" w14:textId="73CF0440" w:rsidR="005C61F6" w:rsidRPr="00C327F6" w:rsidRDefault="00BD2F2E" w:rsidP="005C61F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FFFFFF"/>
          </w:tcPr>
          <w:p w14:paraId="026838AC" w14:textId="77777777" w:rsidR="005C61F6" w:rsidRPr="00C327F6" w:rsidRDefault="005C61F6" w:rsidP="005C61F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FFFFFF"/>
          </w:tcPr>
          <w:p w14:paraId="7352CFDC" w14:textId="4F3A49E0" w:rsidR="005C61F6" w:rsidRPr="00C327F6" w:rsidRDefault="00BD2F2E" w:rsidP="005C61F6">
            <w:pPr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AFD1FAA" w14:textId="77777777" w:rsidR="005C61F6" w:rsidRPr="00C327F6" w:rsidRDefault="005C61F6" w:rsidP="005C61F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7" w:type="dxa"/>
            <w:shd w:val="clear" w:color="auto" w:fill="FFFFFF"/>
          </w:tcPr>
          <w:p w14:paraId="6BB48729" w14:textId="0880DDD4" w:rsidR="005C61F6" w:rsidRPr="00C327F6" w:rsidRDefault="00BD2F2E" w:rsidP="005C61F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D5290" w:rsidRPr="00C327F6" w14:paraId="598D8298" w14:textId="77777777" w:rsidTr="00860B95">
        <w:trPr>
          <w:gridAfter w:val="1"/>
          <w:wAfter w:w="33" w:type="dxa"/>
          <w:tblHeader/>
        </w:trPr>
        <w:tc>
          <w:tcPr>
            <w:tcW w:w="4230" w:type="dxa"/>
          </w:tcPr>
          <w:p w14:paraId="564B8A86" w14:textId="77777777" w:rsidR="00EE7A4E" w:rsidRPr="00C327F6" w:rsidRDefault="00EE7A4E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9"/>
          </w:tcPr>
          <w:p w14:paraId="2B0E2AD2" w14:textId="77777777" w:rsidR="00EE7A4E" w:rsidRPr="00C327F6" w:rsidRDefault="00EE7A4E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5290" w:rsidRPr="00C327F6" w14:paraId="0075598C" w14:textId="77777777" w:rsidTr="008C2D7A">
        <w:trPr>
          <w:gridAfter w:val="1"/>
          <w:wAfter w:w="33" w:type="dxa"/>
        </w:trPr>
        <w:tc>
          <w:tcPr>
            <w:tcW w:w="4230" w:type="dxa"/>
          </w:tcPr>
          <w:p w14:paraId="24D7E5ED" w14:textId="77777777" w:rsidR="00BD2F2E" w:rsidRPr="00C327F6" w:rsidRDefault="00BD2F2E" w:rsidP="00BD2F2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099C6D5F" w14:textId="2CDC9B93" w:rsidR="00BD2F2E" w:rsidRPr="00C327F6" w:rsidRDefault="00675672" w:rsidP="00BD2F2E">
            <w:pPr>
              <w:tabs>
                <w:tab w:val="decimal" w:pos="812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25,634</w:t>
            </w:r>
          </w:p>
        </w:tc>
        <w:tc>
          <w:tcPr>
            <w:tcW w:w="270" w:type="dxa"/>
          </w:tcPr>
          <w:p w14:paraId="511C98CC" w14:textId="77777777" w:rsidR="00BD2F2E" w:rsidRPr="00C327F6" w:rsidRDefault="00BD2F2E" w:rsidP="00BD2F2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1EA84B" w14:textId="113B2E1B" w:rsidR="00BD2F2E" w:rsidRPr="00C327F6" w:rsidRDefault="00BD2F2E" w:rsidP="00BD2F2E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29,843</w:t>
            </w:r>
          </w:p>
        </w:tc>
        <w:tc>
          <w:tcPr>
            <w:tcW w:w="270" w:type="dxa"/>
          </w:tcPr>
          <w:p w14:paraId="202B2B73" w14:textId="77777777" w:rsidR="00BD2F2E" w:rsidRPr="00C327F6" w:rsidRDefault="00BD2F2E" w:rsidP="00BD2F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32EAB54" w14:textId="2AC140BC" w:rsidR="00BD2F2E" w:rsidRPr="00C327F6" w:rsidRDefault="00675672" w:rsidP="00BD2F2E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12,883</w:t>
            </w:r>
          </w:p>
        </w:tc>
        <w:tc>
          <w:tcPr>
            <w:tcW w:w="283" w:type="dxa"/>
            <w:gridSpan w:val="2"/>
          </w:tcPr>
          <w:p w14:paraId="206F731C" w14:textId="77777777" w:rsidR="00BD2F2E" w:rsidRPr="00C327F6" w:rsidRDefault="00BD2F2E" w:rsidP="00BD2F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6E9FB87C" w14:textId="66FF5D7D" w:rsidR="00BD2F2E" w:rsidRPr="00C327F6" w:rsidRDefault="00BD2F2E" w:rsidP="00BD2F2E">
            <w:pPr>
              <w:tabs>
                <w:tab w:val="decimal" w:pos="81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15,847</w:t>
            </w:r>
          </w:p>
        </w:tc>
      </w:tr>
      <w:tr w:rsidR="004D5290" w:rsidRPr="00C327F6" w14:paraId="1C67F50F" w14:textId="77777777" w:rsidTr="008C2D7A">
        <w:trPr>
          <w:gridAfter w:val="1"/>
          <w:wAfter w:w="33" w:type="dxa"/>
        </w:trPr>
        <w:tc>
          <w:tcPr>
            <w:tcW w:w="4230" w:type="dxa"/>
          </w:tcPr>
          <w:p w14:paraId="30F903F0" w14:textId="77777777" w:rsidR="00BD2F2E" w:rsidRPr="00C327F6" w:rsidRDefault="00BD2F2E" w:rsidP="00BD2F2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  <w:vAlign w:val="bottom"/>
          </w:tcPr>
          <w:p w14:paraId="5C18CAE1" w14:textId="3B7DA962" w:rsidR="00BD2F2E" w:rsidRPr="00C327F6" w:rsidRDefault="00675672" w:rsidP="00BD2F2E">
            <w:pPr>
              <w:tabs>
                <w:tab w:val="decimal" w:pos="812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3,373</w:t>
            </w:r>
          </w:p>
        </w:tc>
        <w:tc>
          <w:tcPr>
            <w:tcW w:w="270" w:type="dxa"/>
          </w:tcPr>
          <w:p w14:paraId="3E2C0406" w14:textId="77777777" w:rsidR="00BD2F2E" w:rsidRPr="00C327F6" w:rsidRDefault="00BD2F2E" w:rsidP="00BD2F2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A33A17" w14:textId="7966E6FF" w:rsidR="00BD2F2E" w:rsidRPr="00C327F6" w:rsidRDefault="00BD2F2E" w:rsidP="00BD2F2E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3,441</w:t>
            </w:r>
          </w:p>
        </w:tc>
        <w:tc>
          <w:tcPr>
            <w:tcW w:w="270" w:type="dxa"/>
          </w:tcPr>
          <w:p w14:paraId="45F84B03" w14:textId="77777777" w:rsidR="00BD2F2E" w:rsidRPr="00C327F6" w:rsidRDefault="00BD2F2E" w:rsidP="00BD2F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16296F1" w14:textId="3495F490" w:rsidR="00BD2F2E" w:rsidRPr="00C327F6" w:rsidRDefault="00675672" w:rsidP="00BD2F2E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2,681</w:t>
            </w:r>
          </w:p>
        </w:tc>
        <w:tc>
          <w:tcPr>
            <w:tcW w:w="283" w:type="dxa"/>
            <w:gridSpan w:val="2"/>
          </w:tcPr>
          <w:p w14:paraId="1E458820" w14:textId="77777777" w:rsidR="00BD2F2E" w:rsidRPr="00C327F6" w:rsidRDefault="00BD2F2E" w:rsidP="00BD2F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6C83EEAB" w14:textId="6F7787AD" w:rsidR="00BD2F2E" w:rsidRPr="00C327F6" w:rsidRDefault="00BD2F2E" w:rsidP="00BD2F2E">
            <w:pPr>
              <w:tabs>
                <w:tab w:val="decimal" w:pos="81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2,688</w:t>
            </w:r>
          </w:p>
        </w:tc>
      </w:tr>
      <w:tr w:rsidR="004D5290" w:rsidRPr="00C327F6" w14:paraId="664A7D73" w14:textId="77777777" w:rsidTr="008C2D7A">
        <w:trPr>
          <w:gridAfter w:val="1"/>
          <w:wAfter w:w="33" w:type="dxa"/>
        </w:trPr>
        <w:tc>
          <w:tcPr>
            <w:tcW w:w="4230" w:type="dxa"/>
          </w:tcPr>
          <w:p w14:paraId="5B30F952" w14:textId="77777777" w:rsidR="00BD2F2E" w:rsidRPr="00C327F6" w:rsidRDefault="00BD2F2E" w:rsidP="00BD2F2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  <w:vAlign w:val="bottom"/>
          </w:tcPr>
          <w:p w14:paraId="00D99376" w14:textId="4B162F83" w:rsidR="00BD2F2E" w:rsidRPr="00C327F6" w:rsidRDefault="00675672" w:rsidP="00BD2F2E">
            <w:pPr>
              <w:tabs>
                <w:tab w:val="decimal" w:pos="812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11,384</w:t>
            </w:r>
          </w:p>
        </w:tc>
        <w:tc>
          <w:tcPr>
            <w:tcW w:w="270" w:type="dxa"/>
          </w:tcPr>
          <w:p w14:paraId="35FAD316" w14:textId="77777777" w:rsidR="00BD2F2E" w:rsidRPr="00C327F6" w:rsidRDefault="00BD2F2E" w:rsidP="00BD2F2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80B5D4" w14:textId="77EBDA4D" w:rsidR="00BD2F2E" w:rsidRPr="00C327F6" w:rsidRDefault="00BD2F2E" w:rsidP="00BD2F2E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13,660</w:t>
            </w:r>
          </w:p>
        </w:tc>
        <w:tc>
          <w:tcPr>
            <w:tcW w:w="270" w:type="dxa"/>
          </w:tcPr>
          <w:p w14:paraId="4ECC6C38" w14:textId="77777777" w:rsidR="00BD2F2E" w:rsidRPr="00C327F6" w:rsidRDefault="00BD2F2E" w:rsidP="00BD2F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36070E5" w14:textId="2D70F626" w:rsidR="00BD2F2E" w:rsidRPr="00C327F6" w:rsidRDefault="00675672" w:rsidP="00BD2F2E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7,427</w:t>
            </w:r>
          </w:p>
        </w:tc>
        <w:tc>
          <w:tcPr>
            <w:tcW w:w="283" w:type="dxa"/>
            <w:gridSpan w:val="2"/>
          </w:tcPr>
          <w:p w14:paraId="75D7BEC8" w14:textId="77777777" w:rsidR="00BD2F2E" w:rsidRPr="00C327F6" w:rsidRDefault="00BD2F2E" w:rsidP="00BD2F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70BEE455" w14:textId="3BC25E06" w:rsidR="00BD2F2E" w:rsidRPr="00C327F6" w:rsidRDefault="00BD2F2E" w:rsidP="00BD2F2E">
            <w:pPr>
              <w:tabs>
                <w:tab w:val="decimal" w:pos="81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8,714</w:t>
            </w:r>
          </w:p>
        </w:tc>
      </w:tr>
      <w:tr w:rsidR="004D5290" w:rsidRPr="00C327F6" w14:paraId="4D228813" w14:textId="77777777" w:rsidTr="008C2D7A">
        <w:trPr>
          <w:gridAfter w:val="1"/>
          <w:wAfter w:w="33" w:type="dxa"/>
        </w:trPr>
        <w:tc>
          <w:tcPr>
            <w:tcW w:w="4230" w:type="dxa"/>
          </w:tcPr>
          <w:p w14:paraId="52BB8642" w14:textId="77777777" w:rsidR="00BD2F2E" w:rsidRPr="00C327F6" w:rsidRDefault="00BD2F2E" w:rsidP="00BD2F2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วัสดุโรงงานและอะไหล่</w:t>
            </w:r>
          </w:p>
        </w:tc>
        <w:tc>
          <w:tcPr>
            <w:tcW w:w="1080" w:type="dxa"/>
            <w:vAlign w:val="bottom"/>
          </w:tcPr>
          <w:p w14:paraId="7F1A77E0" w14:textId="110A929B" w:rsidR="00BD2F2E" w:rsidRPr="00C327F6" w:rsidRDefault="00675672" w:rsidP="00BD2F2E">
            <w:pPr>
              <w:tabs>
                <w:tab w:val="decimal" w:pos="812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15,147</w:t>
            </w:r>
          </w:p>
        </w:tc>
        <w:tc>
          <w:tcPr>
            <w:tcW w:w="270" w:type="dxa"/>
          </w:tcPr>
          <w:p w14:paraId="3575CDC7" w14:textId="77777777" w:rsidR="00BD2F2E" w:rsidRPr="00C327F6" w:rsidRDefault="00BD2F2E" w:rsidP="00BD2F2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641972" w14:textId="047A6908" w:rsidR="00BD2F2E" w:rsidRPr="00C327F6" w:rsidRDefault="00BD2F2E" w:rsidP="00BD2F2E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15,249</w:t>
            </w:r>
          </w:p>
        </w:tc>
        <w:tc>
          <w:tcPr>
            <w:tcW w:w="270" w:type="dxa"/>
          </w:tcPr>
          <w:p w14:paraId="3230EF33" w14:textId="77777777" w:rsidR="00BD2F2E" w:rsidRPr="00C327F6" w:rsidRDefault="00BD2F2E" w:rsidP="00BD2F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A5547A1" w14:textId="3F01E3D7" w:rsidR="00BD2F2E" w:rsidRPr="00C327F6" w:rsidRDefault="00675672" w:rsidP="00BD2F2E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12,837</w:t>
            </w:r>
          </w:p>
        </w:tc>
        <w:tc>
          <w:tcPr>
            <w:tcW w:w="283" w:type="dxa"/>
            <w:gridSpan w:val="2"/>
          </w:tcPr>
          <w:p w14:paraId="54A9A5A2" w14:textId="77777777" w:rsidR="00BD2F2E" w:rsidRPr="00C327F6" w:rsidRDefault="00BD2F2E" w:rsidP="00BD2F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0B440FE5" w14:textId="0371E351" w:rsidR="00BD2F2E" w:rsidRPr="00C327F6" w:rsidRDefault="00BD2F2E" w:rsidP="00BD2F2E">
            <w:pPr>
              <w:tabs>
                <w:tab w:val="decimal" w:pos="81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12,778</w:t>
            </w:r>
          </w:p>
        </w:tc>
      </w:tr>
      <w:tr w:rsidR="004D5290" w:rsidRPr="00C327F6" w14:paraId="76ED877D" w14:textId="77777777" w:rsidTr="00B52062">
        <w:trPr>
          <w:gridAfter w:val="1"/>
          <w:wAfter w:w="33" w:type="dxa"/>
        </w:trPr>
        <w:tc>
          <w:tcPr>
            <w:tcW w:w="4230" w:type="dxa"/>
          </w:tcPr>
          <w:p w14:paraId="40CB3079" w14:textId="77777777" w:rsidR="00BD2F2E" w:rsidRPr="00C327F6" w:rsidRDefault="00BD2F2E" w:rsidP="00BD2F2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0F5731" w14:textId="5F667844" w:rsidR="00BD2F2E" w:rsidRPr="00C327F6" w:rsidRDefault="00675672" w:rsidP="00BD2F2E">
            <w:pPr>
              <w:tabs>
                <w:tab w:val="decimal" w:pos="812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3,522</w:t>
            </w:r>
          </w:p>
        </w:tc>
        <w:tc>
          <w:tcPr>
            <w:tcW w:w="270" w:type="dxa"/>
          </w:tcPr>
          <w:p w14:paraId="3D90C659" w14:textId="77777777" w:rsidR="00BD2F2E" w:rsidRPr="00C327F6" w:rsidRDefault="00BD2F2E" w:rsidP="00BD2F2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160C1C" w14:textId="396C2618" w:rsidR="00BD2F2E" w:rsidRPr="00C327F6" w:rsidRDefault="00BD2F2E" w:rsidP="00BD2F2E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3,029</w:t>
            </w:r>
          </w:p>
        </w:tc>
        <w:tc>
          <w:tcPr>
            <w:tcW w:w="270" w:type="dxa"/>
          </w:tcPr>
          <w:p w14:paraId="46DB8ED3" w14:textId="77777777" w:rsidR="00BD2F2E" w:rsidRPr="00C327F6" w:rsidRDefault="00BD2F2E" w:rsidP="00BD2F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700309D8" w14:textId="5B3C3671" w:rsidR="00BD2F2E" w:rsidRPr="00C327F6" w:rsidRDefault="00675672" w:rsidP="00BD2F2E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2,285</w:t>
            </w:r>
          </w:p>
        </w:tc>
        <w:tc>
          <w:tcPr>
            <w:tcW w:w="283" w:type="dxa"/>
            <w:gridSpan w:val="2"/>
          </w:tcPr>
          <w:p w14:paraId="3F9D9177" w14:textId="77777777" w:rsidR="00BD2F2E" w:rsidRPr="00C327F6" w:rsidRDefault="00BD2F2E" w:rsidP="00BD2F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1AE24E96" w14:textId="4782D988" w:rsidR="00BD2F2E" w:rsidRPr="00C327F6" w:rsidRDefault="00BD2F2E" w:rsidP="00BD2F2E">
            <w:pPr>
              <w:tabs>
                <w:tab w:val="decimal" w:pos="81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1,522</w:t>
            </w:r>
          </w:p>
        </w:tc>
      </w:tr>
      <w:tr w:rsidR="004D5290" w:rsidRPr="00C327F6" w14:paraId="04853C0A" w14:textId="77777777" w:rsidTr="00B52062">
        <w:trPr>
          <w:gridAfter w:val="1"/>
          <w:wAfter w:w="33" w:type="dxa"/>
        </w:trPr>
        <w:tc>
          <w:tcPr>
            <w:tcW w:w="4230" w:type="dxa"/>
          </w:tcPr>
          <w:p w14:paraId="1173ACB1" w14:textId="77777777" w:rsidR="00BD2F2E" w:rsidRPr="00C327F6" w:rsidRDefault="00BD2F2E" w:rsidP="00BD2F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4B388" w14:textId="2C4D1D0D" w:rsidR="00BD2F2E" w:rsidRPr="00C327F6" w:rsidRDefault="00675672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59,060</w:t>
            </w:r>
          </w:p>
        </w:tc>
        <w:tc>
          <w:tcPr>
            <w:tcW w:w="270" w:type="dxa"/>
          </w:tcPr>
          <w:p w14:paraId="385828D8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3C867" w14:textId="27F9EB64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65,222</w:t>
            </w:r>
          </w:p>
        </w:tc>
        <w:tc>
          <w:tcPr>
            <w:tcW w:w="270" w:type="dxa"/>
          </w:tcPr>
          <w:p w14:paraId="5CCBDA67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342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68A19" w14:textId="3034BE4F" w:rsidR="00BD2F2E" w:rsidRPr="00C327F6" w:rsidRDefault="00675672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38,113</w:t>
            </w:r>
          </w:p>
        </w:tc>
        <w:tc>
          <w:tcPr>
            <w:tcW w:w="283" w:type="dxa"/>
            <w:gridSpan w:val="2"/>
          </w:tcPr>
          <w:p w14:paraId="2B6C8B0B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342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EF40B" w14:textId="0C352E8E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41,549</w:t>
            </w:r>
          </w:p>
        </w:tc>
      </w:tr>
      <w:tr w:rsidR="004D5290" w:rsidRPr="00C327F6" w14:paraId="7026AD52" w14:textId="77777777" w:rsidTr="003A3833">
        <w:trPr>
          <w:gridAfter w:val="1"/>
          <w:wAfter w:w="33" w:type="dxa"/>
        </w:trPr>
        <w:tc>
          <w:tcPr>
            <w:tcW w:w="4230" w:type="dxa"/>
          </w:tcPr>
          <w:p w14:paraId="065D10CC" w14:textId="53F37666" w:rsidR="00BD2F2E" w:rsidRPr="00C327F6" w:rsidRDefault="00BD2F2E" w:rsidP="00BD2F2E">
            <w:pPr>
              <w:spacing w:line="240" w:lineRule="auto"/>
              <w:rPr>
                <w:rFonts w:asciiTheme="majorBidi" w:hAnsiTheme="majorBidi" w:cstheme="majorBidi"/>
                <w:strike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B5A0853" w14:textId="7412A103" w:rsidR="00BD2F2E" w:rsidRPr="00C327F6" w:rsidRDefault="00BD2F2E" w:rsidP="00BD2F2E">
            <w:pPr>
              <w:tabs>
                <w:tab w:val="decimal" w:pos="812"/>
              </w:tabs>
              <w:spacing w:line="240" w:lineRule="auto"/>
              <w:ind w:left="-79" w:right="-67"/>
              <w:jc w:val="right"/>
              <w:rPr>
                <w:rFonts w:asciiTheme="majorBidi" w:hAnsiTheme="majorBidi" w:cstheme="majorBidi"/>
                <w:strike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7FE240F" w14:textId="77777777" w:rsidR="00BD2F2E" w:rsidRPr="00C327F6" w:rsidRDefault="00BD2F2E" w:rsidP="00BD2F2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trike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BBA0700" w14:textId="42EE69ED" w:rsidR="00BD2F2E" w:rsidRPr="00C327F6" w:rsidRDefault="00BD2F2E" w:rsidP="00BD2F2E">
            <w:pPr>
              <w:tabs>
                <w:tab w:val="decimal" w:pos="819"/>
              </w:tabs>
              <w:spacing w:line="240" w:lineRule="auto"/>
              <w:ind w:left="-79" w:right="-67"/>
              <w:jc w:val="right"/>
              <w:rPr>
                <w:rFonts w:asciiTheme="majorBidi" w:hAnsiTheme="majorBidi" w:cstheme="majorBidi"/>
                <w:strike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AAB63A3" w14:textId="77777777" w:rsidR="00BD2F2E" w:rsidRPr="00C327F6" w:rsidRDefault="00BD2F2E" w:rsidP="00BD2F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trike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bottom"/>
          </w:tcPr>
          <w:p w14:paraId="4C1A5FD9" w14:textId="6B332E01" w:rsidR="00BD2F2E" w:rsidRPr="00C327F6" w:rsidRDefault="00BD2F2E" w:rsidP="00BD2F2E">
            <w:pPr>
              <w:tabs>
                <w:tab w:val="decimal" w:pos="821"/>
              </w:tabs>
              <w:spacing w:line="240" w:lineRule="auto"/>
              <w:ind w:left="-79" w:right="-67"/>
              <w:jc w:val="right"/>
              <w:rPr>
                <w:rFonts w:asciiTheme="majorBidi" w:hAnsiTheme="majorBidi" w:cstheme="majorBidi"/>
                <w:strike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  <w:gridSpan w:val="2"/>
          </w:tcPr>
          <w:p w14:paraId="2ADBD66F" w14:textId="77777777" w:rsidR="00BD2F2E" w:rsidRPr="00C327F6" w:rsidRDefault="00BD2F2E" w:rsidP="00BD2F2E">
            <w:pPr>
              <w:spacing w:line="240" w:lineRule="auto"/>
              <w:ind w:right="-67"/>
              <w:jc w:val="right"/>
              <w:rPr>
                <w:rFonts w:asciiTheme="majorBidi" w:hAnsiTheme="majorBidi" w:cstheme="majorBidi"/>
                <w:strike/>
                <w:sz w:val="30"/>
                <w:szCs w:val="30"/>
                <w:lang w:val="en-GB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vAlign w:val="bottom"/>
          </w:tcPr>
          <w:p w14:paraId="4EBE288E" w14:textId="2DBF10AF" w:rsidR="00BD2F2E" w:rsidRPr="00C327F6" w:rsidRDefault="00BD2F2E" w:rsidP="00BD2F2E">
            <w:pPr>
              <w:tabs>
                <w:tab w:val="decimal" w:pos="819"/>
              </w:tabs>
              <w:spacing w:line="240" w:lineRule="auto"/>
              <w:ind w:left="-79" w:right="-67"/>
              <w:jc w:val="right"/>
              <w:rPr>
                <w:rFonts w:asciiTheme="majorBidi" w:hAnsiTheme="majorBidi" w:cstheme="majorBidi"/>
                <w:strike/>
                <w:sz w:val="30"/>
                <w:szCs w:val="30"/>
                <w:lang w:val="en-GB"/>
              </w:rPr>
            </w:pPr>
          </w:p>
        </w:tc>
      </w:tr>
      <w:tr w:rsidR="004D5290" w:rsidRPr="00C327F6" w14:paraId="1F0E8689" w14:textId="77777777" w:rsidTr="00935888">
        <w:tc>
          <w:tcPr>
            <w:tcW w:w="4230" w:type="dxa"/>
          </w:tcPr>
          <w:p w14:paraId="4B063E4C" w14:textId="77777777" w:rsidR="00BD2F2E" w:rsidRPr="00C327F6" w:rsidRDefault="00BD2F2E" w:rsidP="00BD2F2E">
            <w:pPr>
              <w:tabs>
                <w:tab w:val="left" w:pos="72"/>
              </w:tabs>
              <w:spacing w:line="240" w:lineRule="auto"/>
              <w:ind w:left="-20" w:right="34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1080" w:type="dxa"/>
          </w:tcPr>
          <w:p w14:paraId="4990C7A5" w14:textId="77777777" w:rsidR="00BD2F2E" w:rsidRPr="00C327F6" w:rsidRDefault="00BD2F2E" w:rsidP="00BD2F2E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5247DD35" w14:textId="77777777" w:rsidR="00BD2F2E" w:rsidRPr="00C327F6" w:rsidRDefault="00BD2F2E" w:rsidP="00BD2F2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FE130C" w14:textId="77777777" w:rsidR="00BD2F2E" w:rsidRPr="00C327F6" w:rsidRDefault="00BD2F2E" w:rsidP="00BD2F2E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2" w:type="dxa"/>
            <w:gridSpan w:val="2"/>
          </w:tcPr>
          <w:p w14:paraId="132D7034" w14:textId="77777777" w:rsidR="00BD2F2E" w:rsidRPr="00C327F6" w:rsidRDefault="00BD2F2E" w:rsidP="00BD2F2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8" w:type="dxa"/>
          </w:tcPr>
          <w:p w14:paraId="5136413F" w14:textId="77777777" w:rsidR="00BD2F2E" w:rsidRPr="00C327F6" w:rsidRDefault="00BD2F2E" w:rsidP="00BD2F2E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971FD3B" w14:textId="77777777" w:rsidR="00BD2F2E" w:rsidRPr="00C327F6" w:rsidRDefault="00BD2F2E" w:rsidP="00BD2F2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gridSpan w:val="3"/>
          </w:tcPr>
          <w:p w14:paraId="150C9721" w14:textId="77777777" w:rsidR="00BD2F2E" w:rsidRPr="00C327F6" w:rsidRDefault="00BD2F2E" w:rsidP="00BD2F2E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4D5290" w:rsidRPr="00C327F6" w14:paraId="72CE6C02" w14:textId="77777777" w:rsidTr="00935888">
        <w:tc>
          <w:tcPr>
            <w:tcW w:w="4230" w:type="dxa"/>
          </w:tcPr>
          <w:p w14:paraId="0B4BFC6E" w14:textId="77777777" w:rsidR="00BD2F2E" w:rsidRPr="00C327F6" w:rsidRDefault="00BD2F2E" w:rsidP="00BD2F2E">
            <w:pPr>
              <w:tabs>
                <w:tab w:val="left" w:pos="72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ค่าใช้จ่ายและได้รวมในบัญชีต้นทุนขาย</w:t>
            </w:r>
          </w:p>
        </w:tc>
        <w:tc>
          <w:tcPr>
            <w:tcW w:w="1080" w:type="dxa"/>
          </w:tcPr>
          <w:p w14:paraId="7D1FC673" w14:textId="77777777" w:rsidR="00BD2F2E" w:rsidRPr="00C327F6" w:rsidRDefault="00BD2F2E" w:rsidP="00BD2F2E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70D1659" w14:textId="77777777" w:rsidR="00BD2F2E" w:rsidRPr="00C327F6" w:rsidRDefault="00BD2F2E" w:rsidP="00BD2F2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1F35D0" w14:textId="77777777" w:rsidR="00BD2F2E" w:rsidRPr="00C327F6" w:rsidRDefault="00BD2F2E" w:rsidP="00BD2F2E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2" w:type="dxa"/>
            <w:gridSpan w:val="2"/>
          </w:tcPr>
          <w:p w14:paraId="34605277" w14:textId="77777777" w:rsidR="00BD2F2E" w:rsidRPr="00C327F6" w:rsidRDefault="00BD2F2E" w:rsidP="00BD2F2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8" w:type="dxa"/>
          </w:tcPr>
          <w:p w14:paraId="6E487A44" w14:textId="77777777" w:rsidR="00BD2F2E" w:rsidRPr="00C327F6" w:rsidRDefault="00BD2F2E" w:rsidP="00BD2F2E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D877724" w14:textId="77777777" w:rsidR="00BD2F2E" w:rsidRPr="00C327F6" w:rsidRDefault="00BD2F2E" w:rsidP="00BD2F2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gridSpan w:val="3"/>
          </w:tcPr>
          <w:p w14:paraId="00F28469" w14:textId="77777777" w:rsidR="00BD2F2E" w:rsidRPr="00C327F6" w:rsidRDefault="00BD2F2E" w:rsidP="00BD2F2E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4D5290" w:rsidRPr="00C327F6" w14:paraId="00CC9CE0" w14:textId="77777777" w:rsidTr="001D22B1">
        <w:tc>
          <w:tcPr>
            <w:tcW w:w="4230" w:type="dxa"/>
          </w:tcPr>
          <w:p w14:paraId="74128DF3" w14:textId="77777777" w:rsidR="00BD2F2E" w:rsidRPr="00C327F6" w:rsidRDefault="00BD2F2E" w:rsidP="00BD2F2E">
            <w:pPr>
              <w:numPr>
                <w:ilvl w:val="0"/>
                <w:numId w:val="3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vAlign w:val="bottom"/>
          </w:tcPr>
          <w:p w14:paraId="06DC8703" w14:textId="1046E62C" w:rsidR="00BD2F2E" w:rsidRPr="00C327F6" w:rsidRDefault="00675672" w:rsidP="00BD2F2E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463,941</w:t>
            </w:r>
          </w:p>
        </w:tc>
        <w:tc>
          <w:tcPr>
            <w:tcW w:w="270" w:type="dxa"/>
          </w:tcPr>
          <w:p w14:paraId="55342893" w14:textId="77777777" w:rsidR="00BD2F2E" w:rsidRPr="00C327F6" w:rsidRDefault="00BD2F2E" w:rsidP="00BD2F2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0568DE" w14:textId="4F50B3F1" w:rsidR="00BD2F2E" w:rsidRPr="00C327F6" w:rsidRDefault="00BD2F2E" w:rsidP="00BD2F2E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572,130</w:t>
            </w:r>
          </w:p>
        </w:tc>
        <w:tc>
          <w:tcPr>
            <w:tcW w:w="282" w:type="dxa"/>
            <w:gridSpan w:val="2"/>
          </w:tcPr>
          <w:p w14:paraId="6394E1D7" w14:textId="77777777" w:rsidR="00BD2F2E" w:rsidRPr="00C327F6" w:rsidRDefault="00BD2F2E" w:rsidP="00BD2F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61A8E319" w14:textId="5EF6C349" w:rsidR="00BD2F2E" w:rsidRPr="00C327F6" w:rsidRDefault="00675672" w:rsidP="00BD2F2E">
            <w:pPr>
              <w:tabs>
                <w:tab w:val="decimal" w:pos="86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381,101</w:t>
            </w:r>
          </w:p>
        </w:tc>
        <w:tc>
          <w:tcPr>
            <w:tcW w:w="270" w:type="dxa"/>
          </w:tcPr>
          <w:p w14:paraId="271D28CD" w14:textId="77777777" w:rsidR="00BD2F2E" w:rsidRPr="00C327F6" w:rsidRDefault="00BD2F2E" w:rsidP="00BD2F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gridSpan w:val="3"/>
            <w:vAlign w:val="bottom"/>
          </w:tcPr>
          <w:p w14:paraId="24B2F779" w14:textId="23ACD9E4" w:rsidR="00BD2F2E" w:rsidRPr="00C327F6" w:rsidRDefault="00BD2F2E" w:rsidP="00BD2F2E">
            <w:pPr>
              <w:tabs>
                <w:tab w:val="decimal" w:pos="85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472,650</w:t>
            </w:r>
          </w:p>
        </w:tc>
      </w:tr>
      <w:tr w:rsidR="004D5290" w:rsidRPr="00C327F6" w14:paraId="5F1B7454" w14:textId="77777777" w:rsidTr="001D22B1">
        <w:tc>
          <w:tcPr>
            <w:tcW w:w="4230" w:type="dxa"/>
          </w:tcPr>
          <w:p w14:paraId="44AAEE87" w14:textId="24AECC0C" w:rsidR="00BD2F2E" w:rsidRPr="00C327F6" w:rsidRDefault="00BD2F2E" w:rsidP="00BD2F2E">
            <w:pPr>
              <w:numPr>
                <w:ilvl w:val="0"/>
                <w:numId w:val="3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เป็นมูลค่าสุทธิที่                  คาดว่าจะได้รับ</w:t>
            </w:r>
          </w:p>
        </w:tc>
        <w:tc>
          <w:tcPr>
            <w:tcW w:w="1080" w:type="dxa"/>
            <w:vAlign w:val="bottom"/>
          </w:tcPr>
          <w:p w14:paraId="6C8D90E0" w14:textId="2183ABD3" w:rsidR="00BD2F2E" w:rsidRPr="00C327F6" w:rsidRDefault="00675672" w:rsidP="00BD2F2E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270" w:type="dxa"/>
          </w:tcPr>
          <w:p w14:paraId="0DFBD2E5" w14:textId="77777777" w:rsidR="00BD2F2E" w:rsidRPr="00C327F6" w:rsidRDefault="00BD2F2E" w:rsidP="00BD2F2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D655DD" w14:textId="56FE2000" w:rsidR="00BD2F2E" w:rsidRPr="00C327F6" w:rsidRDefault="00C36552" w:rsidP="00C36552">
            <w:pPr>
              <w:tabs>
                <w:tab w:val="decimal" w:pos="789"/>
              </w:tabs>
              <w:spacing w:line="240" w:lineRule="auto"/>
              <w:ind w:left="-79" w:right="-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="00795E95"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2F2E" w:rsidRPr="00C327F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2" w:type="dxa"/>
            <w:gridSpan w:val="2"/>
          </w:tcPr>
          <w:p w14:paraId="09A8BB62" w14:textId="77777777" w:rsidR="00BD2F2E" w:rsidRPr="00C327F6" w:rsidRDefault="00BD2F2E" w:rsidP="00BD2F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292945A4" w14:textId="7993F272" w:rsidR="00BD2F2E" w:rsidRPr="00C327F6" w:rsidRDefault="00675672" w:rsidP="00F556EF">
            <w:pPr>
              <w:tabs>
                <w:tab w:val="clear" w:pos="907"/>
                <w:tab w:val="left" w:pos="4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</w:t>
            </w:r>
            <w:r w:rsidR="00483D6E" w:rsidRPr="00C327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</w:p>
        </w:tc>
        <w:tc>
          <w:tcPr>
            <w:tcW w:w="270" w:type="dxa"/>
          </w:tcPr>
          <w:p w14:paraId="2F617068" w14:textId="77777777" w:rsidR="00BD2F2E" w:rsidRPr="00C327F6" w:rsidRDefault="00BD2F2E" w:rsidP="00BD2F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gridSpan w:val="3"/>
            <w:vAlign w:val="bottom"/>
          </w:tcPr>
          <w:p w14:paraId="482218BA" w14:textId="7AC4320B" w:rsidR="00BD2F2E" w:rsidRPr="00C327F6" w:rsidRDefault="00BD2F2E" w:rsidP="00BD2F2E">
            <w:pPr>
              <w:tabs>
                <w:tab w:val="decimal" w:pos="821"/>
              </w:tabs>
              <w:spacing w:line="240" w:lineRule="auto"/>
              <w:ind w:left="-79"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(40)</w:t>
            </w:r>
          </w:p>
        </w:tc>
      </w:tr>
      <w:tr w:rsidR="00BD2F2E" w:rsidRPr="00C327F6" w14:paraId="2F9A337D" w14:textId="77777777" w:rsidTr="001D22B1">
        <w:tc>
          <w:tcPr>
            <w:tcW w:w="4230" w:type="dxa"/>
          </w:tcPr>
          <w:p w14:paraId="3B4AB5C6" w14:textId="1C01E862" w:rsidR="00BD2F2E" w:rsidRPr="00C327F6" w:rsidRDefault="00BD2F2E" w:rsidP="00BD2F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C3F0D" w14:textId="4544E2BB" w:rsidR="00BD2F2E" w:rsidRPr="00C327F6" w:rsidRDefault="00675672" w:rsidP="00BD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464,128</w:t>
            </w:r>
          </w:p>
        </w:tc>
        <w:tc>
          <w:tcPr>
            <w:tcW w:w="270" w:type="dxa"/>
          </w:tcPr>
          <w:p w14:paraId="087BB290" w14:textId="77777777" w:rsidR="00BD2F2E" w:rsidRPr="00C327F6" w:rsidRDefault="00BD2F2E" w:rsidP="00BD2F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DF3D1" w14:textId="38A52222" w:rsidR="00BD2F2E" w:rsidRPr="00C327F6" w:rsidRDefault="00BD2F2E" w:rsidP="00BD2F2E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572,132</w:t>
            </w:r>
          </w:p>
        </w:tc>
        <w:tc>
          <w:tcPr>
            <w:tcW w:w="282" w:type="dxa"/>
            <w:gridSpan w:val="2"/>
          </w:tcPr>
          <w:p w14:paraId="56FF4090" w14:textId="77777777" w:rsidR="00BD2F2E" w:rsidRPr="00C327F6" w:rsidRDefault="00BD2F2E" w:rsidP="00BD2F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CB187" w14:textId="6596FED7" w:rsidR="00BD2F2E" w:rsidRPr="00C327F6" w:rsidRDefault="00675672" w:rsidP="00BD2F2E">
            <w:pPr>
              <w:tabs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381,27</w:t>
            </w:r>
            <w:r w:rsidR="00483D6E"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4</w:t>
            </w:r>
          </w:p>
        </w:tc>
        <w:tc>
          <w:tcPr>
            <w:tcW w:w="270" w:type="dxa"/>
          </w:tcPr>
          <w:p w14:paraId="14133A06" w14:textId="77777777" w:rsidR="00BD2F2E" w:rsidRPr="00C327F6" w:rsidRDefault="00BD2F2E" w:rsidP="00BD2F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5B193" w14:textId="232BD274" w:rsidR="00BD2F2E" w:rsidRPr="00C327F6" w:rsidRDefault="00BD2F2E" w:rsidP="00BD2F2E">
            <w:pPr>
              <w:tabs>
                <w:tab w:val="decimal" w:pos="8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472,610</w:t>
            </w:r>
          </w:p>
        </w:tc>
      </w:tr>
      <w:bookmarkEnd w:id="3"/>
    </w:tbl>
    <w:p w14:paraId="49B60924" w14:textId="77777777" w:rsidR="00EE7A4E" w:rsidRPr="00C327F6" w:rsidRDefault="00EE7A4E" w:rsidP="00EE7A4E">
      <w:pPr>
        <w:spacing w:line="240" w:lineRule="auto"/>
        <w:ind w:left="540" w:hanging="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78995E6" w14:textId="08B09634" w:rsidR="00EE7A4E" w:rsidRPr="00C327F6" w:rsidRDefault="00EE7A4E" w:rsidP="00695933">
      <w:pPr>
        <w:spacing w:line="240" w:lineRule="auto"/>
        <w:ind w:left="540" w:right="-207" w:hanging="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327F6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 </w:t>
      </w:r>
      <w:r w:rsidRPr="00C327F6">
        <w:rPr>
          <w:rFonts w:asciiTheme="majorBidi" w:hAnsiTheme="majorBidi" w:cstheme="majorBidi"/>
          <w:bCs/>
          <w:sz w:val="30"/>
          <w:szCs w:val="30"/>
        </w:rPr>
        <w:t>31</w:t>
      </w:r>
      <w:r w:rsidRPr="00C327F6">
        <w:rPr>
          <w:rFonts w:asciiTheme="majorBidi" w:hAnsiTheme="majorBidi" w:cstheme="majorBidi"/>
          <w:b/>
          <w:sz w:val="30"/>
          <w:szCs w:val="30"/>
          <w:cs/>
        </w:rPr>
        <w:t xml:space="preserve"> ธันวาคม </w:t>
      </w:r>
      <w:r w:rsidR="00BD2F2E" w:rsidRPr="00C327F6">
        <w:rPr>
          <w:rFonts w:asciiTheme="majorBidi" w:hAnsiTheme="majorBidi" w:cstheme="majorBidi"/>
          <w:bCs/>
          <w:sz w:val="30"/>
          <w:szCs w:val="30"/>
        </w:rPr>
        <w:t>2568</w:t>
      </w:r>
      <w:r w:rsidR="00825EA4" w:rsidRPr="00C327F6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825EA4" w:rsidRPr="00C327F6">
        <w:rPr>
          <w:rFonts w:asciiTheme="majorBidi" w:hAnsiTheme="majorBidi" w:cstheme="majorBidi"/>
          <w:b/>
          <w:sz w:val="30"/>
          <w:szCs w:val="30"/>
          <w:cs/>
        </w:rPr>
        <w:t>แล</w:t>
      </w:r>
      <w:r w:rsidR="00825EA4" w:rsidRPr="00C327F6">
        <w:rPr>
          <w:rFonts w:asciiTheme="majorBidi" w:hAnsiTheme="majorBidi" w:cstheme="majorBidi"/>
          <w:bCs/>
          <w:sz w:val="30"/>
          <w:szCs w:val="30"/>
          <w:cs/>
        </w:rPr>
        <w:t xml:space="preserve">ะ </w:t>
      </w:r>
      <w:r w:rsidR="00BD2F2E" w:rsidRPr="00C327F6">
        <w:rPr>
          <w:rFonts w:asciiTheme="majorBidi" w:hAnsiTheme="majorBidi" w:cstheme="majorBidi"/>
          <w:bCs/>
          <w:sz w:val="30"/>
          <w:szCs w:val="30"/>
        </w:rPr>
        <w:t>2567</w:t>
      </w:r>
      <w:r w:rsidRPr="00C327F6">
        <w:rPr>
          <w:rFonts w:asciiTheme="majorBidi" w:hAnsiTheme="majorBidi" w:cstheme="majorBidi"/>
          <w:b/>
          <w:sz w:val="30"/>
          <w:szCs w:val="30"/>
          <w:cs/>
        </w:rPr>
        <w:t xml:space="preserve"> สินค้าคงเหลือของบริษัทได้รวมสำรองน้ำมันตามกฎหมายไว้แล้วจำนวน</w:t>
      </w:r>
      <w:r w:rsidR="00675672" w:rsidRPr="00C327F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675672" w:rsidRPr="00C327F6">
        <w:rPr>
          <w:rFonts w:asciiTheme="majorBidi" w:hAnsiTheme="majorBidi" w:cstheme="majorBidi"/>
          <w:bCs/>
          <w:sz w:val="30"/>
          <w:szCs w:val="30"/>
        </w:rPr>
        <w:t>333</w:t>
      </w:r>
      <w:r w:rsidRPr="00C327F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207E8B" w:rsidRPr="00C327F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b/>
          <w:sz w:val="30"/>
          <w:szCs w:val="30"/>
          <w:cs/>
        </w:rPr>
        <w:t>ล้านลิตร คิดเป็นจำนวนเงิน</w:t>
      </w:r>
      <w:r w:rsidR="00675672" w:rsidRPr="00C327F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675672" w:rsidRPr="00C327F6">
        <w:rPr>
          <w:rFonts w:asciiTheme="majorBidi" w:hAnsiTheme="majorBidi" w:cstheme="majorBidi"/>
          <w:bCs/>
          <w:sz w:val="30"/>
          <w:szCs w:val="30"/>
        </w:rPr>
        <w:t>4,662</w:t>
      </w:r>
      <w:r w:rsidRPr="00C327F6">
        <w:rPr>
          <w:rFonts w:asciiTheme="majorBidi" w:hAnsiTheme="majorBidi" w:cstheme="majorBidi"/>
          <w:b/>
          <w:sz w:val="30"/>
          <w:szCs w:val="30"/>
          <w:cs/>
        </w:rPr>
        <w:t xml:space="preserve"> ล้านบาท และจำนวน </w:t>
      </w:r>
      <w:r w:rsidR="00BD2F2E" w:rsidRPr="00C327F6">
        <w:rPr>
          <w:rFonts w:asciiTheme="majorBidi" w:hAnsiTheme="majorBidi" w:cstheme="majorBidi"/>
          <w:bCs/>
          <w:sz w:val="30"/>
          <w:szCs w:val="30"/>
        </w:rPr>
        <w:t>352</w:t>
      </w:r>
      <w:r w:rsidR="00207E8B" w:rsidRPr="00C327F6">
        <w:rPr>
          <w:rFonts w:asciiTheme="majorBidi" w:hAnsiTheme="majorBidi" w:cstheme="majorBidi"/>
          <w:b/>
          <w:sz w:val="30"/>
          <w:szCs w:val="30"/>
          <w:cs/>
        </w:rPr>
        <w:t xml:space="preserve"> ล้านลิตร คิดเป็นจำนวนเงิน</w:t>
      </w:r>
      <w:r w:rsidR="00207E8B" w:rsidRPr="00C327F6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BD2F2E" w:rsidRPr="00C327F6">
        <w:rPr>
          <w:rFonts w:asciiTheme="majorBidi" w:hAnsiTheme="majorBidi" w:cstheme="majorBidi"/>
          <w:bCs/>
          <w:sz w:val="30"/>
          <w:szCs w:val="30"/>
        </w:rPr>
        <w:t>5,989</w:t>
      </w:r>
      <w:r w:rsidR="00207E8B" w:rsidRPr="00C327F6">
        <w:rPr>
          <w:rFonts w:asciiTheme="majorBidi" w:hAnsiTheme="majorBidi" w:cstheme="majorBidi"/>
          <w:b/>
          <w:sz w:val="30"/>
          <w:szCs w:val="30"/>
          <w:cs/>
        </w:rPr>
        <w:t xml:space="preserve"> ล้านบาท</w:t>
      </w:r>
      <w:r w:rsidRPr="00C327F6">
        <w:rPr>
          <w:rFonts w:asciiTheme="majorBidi" w:hAnsiTheme="majorBidi" w:cstheme="majorBidi"/>
          <w:b/>
          <w:sz w:val="30"/>
          <w:szCs w:val="30"/>
          <w:cs/>
        </w:rPr>
        <w:t xml:space="preserve"> ตามลำดับ</w:t>
      </w:r>
    </w:p>
    <w:p w14:paraId="4DBBE95F" w14:textId="51D29AA7" w:rsidR="00116365" w:rsidRPr="00C327F6" w:rsidRDefault="00116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79C00081" w14:textId="77777777" w:rsidR="00207C50" w:rsidRPr="00C327F6" w:rsidRDefault="00116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207C50" w:rsidRPr="00C327F6" w:rsidSect="00A16001">
          <w:pgSz w:w="11907" w:h="16840" w:orient="landscape" w:code="9"/>
          <w:pgMar w:top="691" w:right="1152" w:bottom="576" w:left="1152" w:header="720" w:footer="720" w:gutter="0"/>
          <w:pgNumType w:start="19"/>
          <w:cols w:space="708"/>
          <w:docGrid w:linePitch="360"/>
        </w:sectPr>
      </w:pPr>
      <w:r w:rsidRPr="00C327F6">
        <w:rPr>
          <w:rFonts w:asciiTheme="majorBidi" w:hAnsiTheme="majorBidi" w:cstheme="majorBidi"/>
          <w:sz w:val="30"/>
          <w:szCs w:val="30"/>
        </w:rPr>
        <w:br w:type="page"/>
      </w:r>
    </w:p>
    <w:p w14:paraId="2A29626E" w14:textId="4286535F" w:rsidR="00116365" w:rsidRPr="00C327F6" w:rsidRDefault="00116365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327F6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6394B97" w14:textId="77777777" w:rsidR="00156B8D" w:rsidRPr="00C327F6" w:rsidRDefault="00156B8D" w:rsidP="00156B8D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154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890"/>
        <w:gridCol w:w="947"/>
        <w:gridCol w:w="613"/>
        <w:gridCol w:w="180"/>
        <w:gridCol w:w="528"/>
        <w:gridCol w:w="178"/>
        <w:gridCol w:w="673"/>
        <w:gridCol w:w="178"/>
        <w:gridCol w:w="672"/>
        <w:gridCol w:w="178"/>
        <w:gridCol w:w="673"/>
        <w:gridCol w:w="178"/>
        <w:gridCol w:w="672"/>
        <w:gridCol w:w="178"/>
        <w:gridCol w:w="683"/>
        <w:gridCol w:w="178"/>
        <w:gridCol w:w="671"/>
        <w:gridCol w:w="189"/>
        <w:gridCol w:w="695"/>
        <w:gridCol w:w="180"/>
        <w:gridCol w:w="672"/>
        <w:gridCol w:w="181"/>
        <w:gridCol w:w="670"/>
        <w:gridCol w:w="182"/>
        <w:gridCol w:w="672"/>
      </w:tblGrid>
      <w:tr w:rsidR="004D5290" w:rsidRPr="00C327F6" w14:paraId="3C5B9C82" w14:textId="77777777" w:rsidTr="003E6E39">
        <w:trPr>
          <w:cantSplit/>
          <w:tblHeader/>
        </w:trPr>
        <w:tc>
          <w:tcPr>
            <w:tcW w:w="2700" w:type="dxa"/>
          </w:tcPr>
          <w:p w14:paraId="4D96ABA3" w14:textId="77777777" w:rsidR="00DC53B9" w:rsidRPr="00C327F6" w:rsidRDefault="00DC53B9" w:rsidP="00C278B6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711" w:type="dxa"/>
            <w:gridSpan w:val="25"/>
          </w:tcPr>
          <w:p w14:paraId="284363E2" w14:textId="738C21E7" w:rsidR="00DC53B9" w:rsidRPr="00C327F6" w:rsidRDefault="00DC53B9" w:rsidP="00C278B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งบการเงินเฉพาะกิจการ </w:t>
            </w:r>
          </w:p>
        </w:tc>
      </w:tr>
      <w:tr w:rsidR="004D5290" w:rsidRPr="00C327F6" w14:paraId="66D091E2" w14:textId="77777777" w:rsidTr="003E6E39">
        <w:trPr>
          <w:cantSplit/>
          <w:trHeight w:val="717"/>
          <w:tblHeader/>
        </w:trPr>
        <w:tc>
          <w:tcPr>
            <w:tcW w:w="2700" w:type="dxa"/>
          </w:tcPr>
          <w:p w14:paraId="2190050A" w14:textId="77777777" w:rsidR="00DC53B9" w:rsidRPr="00C327F6" w:rsidRDefault="00DC53B9" w:rsidP="00DC53B9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890" w:type="dxa"/>
          </w:tcPr>
          <w:p w14:paraId="7F81DA0E" w14:textId="77777777" w:rsidR="001F4A6E" w:rsidRPr="00C327F6" w:rsidRDefault="001F4A6E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4C307EA6" w14:textId="77777777" w:rsidR="001F4A6E" w:rsidRPr="00C327F6" w:rsidRDefault="001F4A6E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  <w:p w14:paraId="163D7A23" w14:textId="33973DF4" w:rsidR="00DC53B9" w:rsidRPr="00C327F6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  <w:lang w:val="en-GB"/>
              </w:rPr>
              <w:t>ลักษณะธุรกิจ</w:t>
            </w:r>
          </w:p>
        </w:tc>
        <w:tc>
          <w:tcPr>
            <w:tcW w:w="947" w:type="dxa"/>
          </w:tcPr>
          <w:p w14:paraId="3F221836" w14:textId="77777777" w:rsidR="00DC53B9" w:rsidRPr="00C327F6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  <w:lang w:val="en-GB"/>
              </w:rPr>
              <w:t>ประเทศที่</w:t>
            </w:r>
          </w:p>
          <w:p w14:paraId="763F5DDF" w14:textId="1A079574" w:rsidR="00DC53B9" w:rsidRPr="00C327F6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  <w:lang w:val="en-GB"/>
              </w:rPr>
              <w:t>ดำเนินธุรกิจ</w:t>
            </w:r>
          </w:p>
        </w:tc>
        <w:tc>
          <w:tcPr>
            <w:tcW w:w="1321" w:type="dxa"/>
            <w:gridSpan w:val="3"/>
          </w:tcPr>
          <w:p w14:paraId="342829D8" w14:textId="77777777" w:rsidR="001F4A6E" w:rsidRPr="00C327F6" w:rsidRDefault="001F4A6E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1365BE7E" w14:textId="7B778B4E" w:rsidR="00DC53B9" w:rsidRPr="00C327F6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  <w:lang w:val="en-GB"/>
              </w:rPr>
              <w:t>สัดส่วนความ</w:t>
            </w:r>
          </w:p>
          <w:p w14:paraId="2D1E13FF" w14:textId="29AE00E9" w:rsidR="00DC53B9" w:rsidRPr="00C327F6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  <w:lang w:val="en-GB"/>
              </w:rPr>
              <w:t>เป็นเจ้าของ</w:t>
            </w:r>
          </w:p>
        </w:tc>
        <w:tc>
          <w:tcPr>
            <w:tcW w:w="178" w:type="dxa"/>
          </w:tcPr>
          <w:p w14:paraId="75F1DC6C" w14:textId="77777777" w:rsidR="00DC53B9" w:rsidRPr="00C327F6" w:rsidDel="00685444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523" w:type="dxa"/>
            <w:gridSpan w:val="3"/>
          </w:tcPr>
          <w:p w14:paraId="772824FB" w14:textId="77777777" w:rsidR="00DC53B9" w:rsidRPr="00C327F6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618C3267" w14:textId="77777777" w:rsidR="001F4A6E" w:rsidRPr="00C327F6" w:rsidRDefault="001F4A6E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5A1F9FED" w14:textId="03DA1CB6" w:rsidR="00DC53B9" w:rsidRPr="00C327F6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  <w:lang w:val="en-GB"/>
              </w:rPr>
              <w:t>ราคาทุน</w:t>
            </w:r>
          </w:p>
        </w:tc>
        <w:tc>
          <w:tcPr>
            <w:tcW w:w="178" w:type="dxa"/>
          </w:tcPr>
          <w:p w14:paraId="0A4732EC" w14:textId="77777777" w:rsidR="00DC53B9" w:rsidRPr="00C327F6" w:rsidDel="00685444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523" w:type="dxa"/>
            <w:gridSpan w:val="3"/>
          </w:tcPr>
          <w:p w14:paraId="687949D2" w14:textId="77777777" w:rsidR="00DC53B9" w:rsidRPr="00C327F6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12100486" w14:textId="77777777" w:rsidR="001F4A6E" w:rsidRPr="00C327F6" w:rsidRDefault="001F4A6E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1011DF13" w14:textId="5A7693C6" w:rsidR="00DC53B9" w:rsidRPr="00C327F6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</w:tcPr>
          <w:p w14:paraId="18A790F4" w14:textId="77777777" w:rsidR="00DC53B9" w:rsidRPr="00C327F6" w:rsidDel="00685444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532" w:type="dxa"/>
            <w:gridSpan w:val="3"/>
          </w:tcPr>
          <w:p w14:paraId="6F70AB31" w14:textId="77777777" w:rsidR="00DC53B9" w:rsidRPr="00C327F6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534F03E4" w14:textId="77777777" w:rsidR="001F4A6E" w:rsidRPr="00C327F6" w:rsidRDefault="001F4A6E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50646CBD" w14:textId="0B8A4A3F" w:rsidR="00DC53B9" w:rsidRPr="00C327F6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  <w:lang w:val="en-GB"/>
              </w:rPr>
              <w:t>ราคาทุน</w:t>
            </w: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89" w:type="dxa"/>
          </w:tcPr>
          <w:p w14:paraId="37AC64E7" w14:textId="77777777" w:rsidR="00DC53B9" w:rsidRPr="00C327F6" w:rsidDel="00685444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547" w:type="dxa"/>
            <w:gridSpan w:val="3"/>
          </w:tcPr>
          <w:p w14:paraId="6FE28E80" w14:textId="77777777" w:rsidR="001F4A6E" w:rsidRPr="00C327F6" w:rsidRDefault="001F4A6E" w:rsidP="00DC53B9">
            <w:pPr>
              <w:spacing w:line="240" w:lineRule="auto"/>
              <w:ind w:left="-101" w:right="-87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6BA7CE61" w14:textId="195513BA" w:rsidR="00DC53B9" w:rsidRPr="00C327F6" w:rsidRDefault="00DC53B9" w:rsidP="00DC53B9">
            <w:pPr>
              <w:spacing w:line="240" w:lineRule="auto"/>
              <w:ind w:left="-101" w:right="-87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  <w:lang w:val="en-GB"/>
              </w:rPr>
              <w:t>มูลค่ายุติธรรมสำหรับหลักทรัพย์จดทะเบียนฯ</w:t>
            </w:r>
          </w:p>
        </w:tc>
        <w:tc>
          <w:tcPr>
            <w:tcW w:w="181" w:type="dxa"/>
          </w:tcPr>
          <w:p w14:paraId="1FA53EA0" w14:textId="77777777" w:rsidR="00DC53B9" w:rsidRPr="00C327F6" w:rsidDel="00685444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524" w:type="dxa"/>
            <w:gridSpan w:val="3"/>
          </w:tcPr>
          <w:p w14:paraId="21603C72" w14:textId="77777777" w:rsidR="00DC53B9" w:rsidRPr="00C327F6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46CC2886" w14:textId="77777777" w:rsidR="001F4A6E" w:rsidRPr="00C327F6" w:rsidRDefault="001F4A6E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03FB9D5C" w14:textId="6181ACB9" w:rsidR="00DC53B9" w:rsidRPr="00C327F6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  <w:lang w:val="en-GB"/>
              </w:rPr>
              <w:t>เงินปันผลรับ</w:t>
            </w:r>
          </w:p>
        </w:tc>
      </w:tr>
      <w:tr w:rsidR="004D5290" w:rsidRPr="00C327F6" w14:paraId="1FA96AB0" w14:textId="77777777" w:rsidTr="003E6E39">
        <w:trPr>
          <w:cantSplit/>
          <w:tblHeader/>
        </w:trPr>
        <w:tc>
          <w:tcPr>
            <w:tcW w:w="2700" w:type="dxa"/>
          </w:tcPr>
          <w:p w14:paraId="6A798588" w14:textId="77777777" w:rsidR="000C4433" w:rsidRPr="00C327F6" w:rsidRDefault="000C4433" w:rsidP="000C443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890" w:type="dxa"/>
          </w:tcPr>
          <w:p w14:paraId="78D0897F" w14:textId="77777777" w:rsidR="000C4433" w:rsidRPr="00C327F6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</w:tcPr>
          <w:p w14:paraId="617C30E1" w14:textId="77777777" w:rsidR="000C4433" w:rsidRPr="00C327F6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13" w:type="dxa"/>
          </w:tcPr>
          <w:p w14:paraId="5304AAF7" w14:textId="3E77DD9E" w:rsidR="000C4433" w:rsidRPr="00C327F6" w:rsidRDefault="00BD2F2E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80" w:type="dxa"/>
          </w:tcPr>
          <w:p w14:paraId="751FA988" w14:textId="77777777" w:rsidR="000C4433" w:rsidRPr="00C327F6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528" w:type="dxa"/>
          </w:tcPr>
          <w:p w14:paraId="5AB7C482" w14:textId="25D0D1D4" w:rsidR="000C4433" w:rsidRPr="00C327F6" w:rsidRDefault="00BD2F2E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2567</w:t>
            </w:r>
          </w:p>
        </w:tc>
        <w:tc>
          <w:tcPr>
            <w:tcW w:w="178" w:type="dxa"/>
          </w:tcPr>
          <w:p w14:paraId="56FAA40A" w14:textId="77777777" w:rsidR="000C4433" w:rsidRPr="00C327F6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2A516C10" w14:textId="4E1B2351" w:rsidR="000C4433" w:rsidRPr="00C327F6" w:rsidRDefault="00BD2F2E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78" w:type="dxa"/>
          </w:tcPr>
          <w:p w14:paraId="10AB7283" w14:textId="77777777" w:rsidR="000C4433" w:rsidRPr="00C327F6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2" w:type="dxa"/>
          </w:tcPr>
          <w:p w14:paraId="1C54D71F" w14:textId="60D9679B" w:rsidR="000C4433" w:rsidRPr="00C327F6" w:rsidRDefault="00BD2F2E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2567</w:t>
            </w:r>
          </w:p>
        </w:tc>
        <w:tc>
          <w:tcPr>
            <w:tcW w:w="178" w:type="dxa"/>
          </w:tcPr>
          <w:p w14:paraId="7DCD7755" w14:textId="77777777" w:rsidR="000C4433" w:rsidRPr="00C327F6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4E67E520" w14:textId="24A18690" w:rsidR="000C4433" w:rsidRPr="00C327F6" w:rsidRDefault="00BD2F2E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78" w:type="dxa"/>
          </w:tcPr>
          <w:p w14:paraId="02CDD02D" w14:textId="77777777" w:rsidR="000C4433" w:rsidRPr="00C327F6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2" w:type="dxa"/>
          </w:tcPr>
          <w:p w14:paraId="2CB7EFC4" w14:textId="37138447" w:rsidR="000C4433" w:rsidRPr="00C327F6" w:rsidRDefault="00BD2F2E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2567</w:t>
            </w:r>
          </w:p>
        </w:tc>
        <w:tc>
          <w:tcPr>
            <w:tcW w:w="178" w:type="dxa"/>
          </w:tcPr>
          <w:p w14:paraId="27760C7F" w14:textId="77777777" w:rsidR="000C4433" w:rsidRPr="00C327F6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3" w:type="dxa"/>
          </w:tcPr>
          <w:p w14:paraId="76CA29E4" w14:textId="0D2509D1" w:rsidR="000C4433" w:rsidRPr="00C327F6" w:rsidRDefault="00BD2F2E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78" w:type="dxa"/>
          </w:tcPr>
          <w:p w14:paraId="44B61427" w14:textId="77777777" w:rsidR="000C4433" w:rsidRPr="00C327F6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1" w:type="dxa"/>
          </w:tcPr>
          <w:p w14:paraId="182FED9E" w14:textId="12F0BACB" w:rsidR="000C4433" w:rsidRPr="00C327F6" w:rsidRDefault="00BD2F2E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2567</w:t>
            </w:r>
          </w:p>
        </w:tc>
        <w:tc>
          <w:tcPr>
            <w:tcW w:w="189" w:type="dxa"/>
          </w:tcPr>
          <w:p w14:paraId="01BB8AE3" w14:textId="77777777" w:rsidR="000C4433" w:rsidRPr="00C327F6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95" w:type="dxa"/>
          </w:tcPr>
          <w:p w14:paraId="12CBDAB1" w14:textId="62800F60" w:rsidR="000C4433" w:rsidRPr="00C327F6" w:rsidRDefault="00BD2F2E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80" w:type="dxa"/>
          </w:tcPr>
          <w:p w14:paraId="319182EF" w14:textId="77777777" w:rsidR="000C4433" w:rsidRPr="00C327F6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2" w:type="dxa"/>
          </w:tcPr>
          <w:p w14:paraId="3658D202" w14:textId="3F181B99" w:rsidR="000C4433" w:rsidRPr="00C327F6" w:rsidRDefault="00BD2F2E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2567</w:t>
            </w:r>
          </w:p>
        </w:tc>
        <w:tc>
          <w:tcPr>
            <w:tcW w:w="181" w:type="dxa"/>
            <w:vAlign w:val="bottom"/>
          </w:tcPr>
          <w:p w14:paraId="087D5FA3" w14:textId="77777777" w:rsidR="000C4433" w:rsidRPr="00C327F6" w:rsidRDefault="000C4433" w:rsidP="000C4433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</w:tcPr>
          <w:p w14:paraId="4CCA9993" w14:textId="12B0645A" w:rsidR="000C4433" w:rsidRPr="00C327F6" w:rsidRDefault="00BD2F2E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82" w:type="dxa"/>
          </w:tcPr>
          <w:p w14:paraId="1372806F" w14:textId="77777777" w:rsidR="000C4433" w:rsidRPr="00C327F6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2" w:type="dxa"/>
          </w:tcPr>
          <w:p w14:paraId="2AB5E89C" w14:textId="403ACDA6" w:rsidR="000C4433" w:rsidRPr="00C327F6" w:rsidRDefault="00BD2F2E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2567</w:t>
            </w:r>
          </w:p>
        </w:tc>
      </w:tr>
      <w:tr w:rsidR="004D5290" w:rsidRPr="00C327F6" w14:paraId="7FA07FAD" w14:textId="77777777" w:rsidTr="003E6E39">
        <w:trPr>
          <w:cantSplit/>
          <w:tblHeader/>
        </w:trPr>
        <w:tc>
          <w:tcPr>
            <w:tcW w:w="2700" w:type="dxa"/>
          </w:tcPr>
          <w:p w14:paraId="416E9663" w14:textId="77777777" w:rsidR="00825EA4" w:rsidRPr="00C327F6" w:rsidRDefault="00825EA4" w:rsidP="00825EA4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890" w:type="dxa"/>
          </w:tcPr>
          <w:p w14:paraId="3EADB5B3" w14:textId="77777777" w:rsidR="00825EA4" w:rsidRPr="00C327F6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947" w:type="dxa"/>
          </w:tcPr>
          <w:p w14:paraId="732B66E5" w14:textId="77777777" w:rsidR="00825EA4" w:rsidRPr="00C327F6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1321" w:type="dxa"/>
            <w:gridSpan w:val="3"/>
          </w:tcPr>
          <w:p w14:paraId="50BC8E52" w14:textId="746C2098" w:rsidR="00825EA4" w:rsidRPr="00C327F6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i/>
                <w:iCs/>
                <w:sz w:val="25"/>
                <w:szCs w:val="25"/>
              </w:rPr>
              <w:t>(</w:t>
            </w:r>
            <w:r w:rsidRPr="00C327F6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ร้อยละ</w:t>
            </w:r>
            <w:r w:rsidRPr="00C327F6">
              <w:rPr>
                <w:rFonts w:ascii="Angsana New" w:hAnsi="Angsana New"/>
                <w:i/>
                <w:iCs/>
                <w:sz w:val="25"/>
                <w:szCs w:val="25"/>
              </w:rPr>
              <w:t>)</w:t>
            </w:r>
          </w:p>
        </w:tc>
        <w:tc>
          <w:tcPr>
            <w:tcW w:w="8553" w:type="dxa"/>
            <w:gridSpan w:val="20"/>
          </w:tcPr>
          <w:p w14:paraId="4A8C3380" w14:textId="6B8FD5AF" w:rsidR="00825EA4" w:rsidRPr="00C327F6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eastAsia="Times New Roman" w:hAnsi="Angsana New"/>
                <w:i/>
                <w:iCs/>
                <w:sz w:val="25"/>
                <w:szCs w:val="25"/>
              </w:rPr>
              <w:t>(</w:t>
            </w:r>
            <w:r w:rsidRPr="00C327F6">
              <w:rPr>
                <w:rFonts w:ascii="Angsana New" w:eastAsia="Times New Roman" w:hAnsi="Angsana New"/>
                <w:i/>
                <w:iCs/>
                <w:sz w:val="25"/>
                <w:szCs w:val="25"/>
                <w:cs/>
              </w:rPr>
              <w:t>ล้านบาท</w:t>
            </w:r>
            <w:r w:rsidRPr="00C327F6">
              <w:rPr>
                <w:rFonts w:ascii="Angsana New" w:eastAsia="Times New Roman" w:hAnsi="Angsana New"/>
                <w:i/>
                <w:iCs/>
                <w:sz w:val="25"/>
                <w:szCs w:val="25"/>
              </w:rPr>
              <w:t>)</w:t>
            </w:r>
          </w:p>
        </w:tc>
      </w:tr>
      <w:tr w:rsidR="004D5290" w:rsidRPr="00C327F6" w14:paraId="113EFE99" w14:textId="77777777" w:rsidTr="003E6E39">
        <w:trPr>
          <w:cantSplit/>
        </w:trPr>
        <w:tc>
          <w:tcPr>
            <w:tcW w:w="2700" w:type="dxa"/>
          </w:tcPr>
          <w:p w14:paraId="4B4F094E" w14:textId="77777777" w:rsidR="00825EA4" w:rsidRPr="00C327F6" w:rsidRDefault="00825EA4" w:rsidP="00825EA4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890" w:type="dxa"/>
          </w:tcPr>
          <w:p w14:paraId="5D20A3F0" w14:textId="77777777" w:rsidR="00825EA4" w:rsidRPr="00C327F6" w:rsidRDefault="00825EA4" w:rsidP="00825EA4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</w:tcPr>
          <w:p w14:paraId="0FEA9784" w14:textId="77777777" w:rsidR="00825EA4" w:rsidRPr="00C327F6" w:rsidRDefault="00825EA4" w:rsidP="00825EA4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13" w:type="dxa"/>
            <w:vAlign w:val="bottom"/>
          </w:tcPr>
          <w:p w14:paraId="3224E01C" w14:textId="63174CCF" w:rsidR="00825EA4" w:rsidRPr="00C327F6" w:rsidRDefault="00825EA4" w:rsidP="00825EA4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  <w:vAlign w:val="bottom"/>
          </w:tcPr>
          <w:p w14:paraId="4BB665CB" w14:textId="77777777" w:rsidR="00825EA4" w:rsidRPr="00C327F6" w:rsidRDefault="00825EA4" w:rsidP="00825EA4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528" w:type="dxa"/>
            <w:vAlign w:val="bottom"/>
          </w:tcPr>
          <w:p w14:paraId="2F6BEB7F" w14:textId="77777777" w:rsidR="00825EA4" w:rsidRPr="00C327F6" w:rsidRDefault="00825EA4" w:rsidP="00825EA4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5A363D4E" w14:textId="77777777" w:rsidR="00825EA4" w:rsidRPr="00C327F6" w:rsidRDefault="00825EA4" w:rsidP="00825EA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  <w:vAlign w:val="bottom"/>
          </w:tcPr>
          <w:p w14:paraId="01A9C5E9" w14:textId="77777777" w:rsidR="00825EA4" w:rsidRPr="00C327F6" w:rsidRDefault="00825EA4" w:rsidP="00825EA4">
            <w:pPr>
              <w:tabs>
                <w:tab w:val="decimal" w:pos="34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691A22FB" w14:textId="77777777" w:rsidR="00825EA4" w:rsidRPr="00C327F6" w:rsidRDefault="00825EA4" w:rsidP="00825EA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2" w:type="dxa"/>
            <w:vAlign w:val="bottom"/>
          </w:tcPr>
          <w:p w14:paraId="2ABCDEE3" w14:textId="77777777" w:rsidR="00825EA4" w:rsidRPr="00C327F6" w:rsidRDefault="00825EA4" w:rsidP="00825EA4">
            <w:pPr>
              <w:tabs>
                <w:tab w:val="decimal" w:pos="349"/>
              </w:tabs>
              <w:spacing w:line="240" w:lineRule="auto"/>
              <w:ind w:left="-341" w:right="2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ABF7864" w14:textId="77777777" w:rsidR="00825EA4" w:rsidRPr="00C327F6" w:rsidRDefault="00825EA4" w:rsidP="00825EA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  <w:vAlign w:val="bottom"/>
          </w:tcPr>
          <w:p w14:paraId="0E7A6A93" w14:textId="77777777" w:rsidR="00825EA4" w:rsidRPr="00C327F6" w:rsidRDefault="00825EA4" w:rsidP="00825EA4">
            <w:pPr>
              <w:tabs>
                <w:tab w:val="decimal" w:pos="380"/>
              </w:tabs>
              <w:spacing w:line="240" w:lineRule="auto"/>
              <w:ind w:left="-610" w:right="1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9573F81" w14:textId="77777777" w:rsidR="00825EA4" w:rsidRPr="00C327F6" w:rsidRDefault="00825EA4" w:rsidP="00825EA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2" w:type="dxa"/>
            <w:vAlign w:val="bottom"/>
          </w:tcPr>
          <w:p w14:paraId="732BF0E2" w14:textId="77777777" w:rsidR="00825EA4" w:rsidRPr="00C327F6" w:rsidRDefault="00825EA4" w:rsidP="00825EA4">
            <w:pPr>
              <w:tabs>
                <w:tab w:val="decimal" w:pos="561"/>
              </w:tabs>
              <w:spacing w:line="240" w:lineRule="auto"/>
              <w:ind w:left="-429" w:right="-4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7C4F0B4" w14:textId="77777777" w:rsidR="00825EA4" w:rsidRPr="00C327F6" w:rsidRDefault="00825EA4" w:rsidP="00825EA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83" w:type="dxa"/>
            <w:vAlign w:val="bottom"/>
          </w:tcPr>
          <w:p w14:paraId="59532B17" w14:textId="77777777" w:rsidR="00825EA4" w:rsidRPr="00C327F6" w:rsidRDefault="00825EA4" w:rsidP="00825EA4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66A8FB61" w14:textId="77777777" w:rsidR="00825EA4" w:rsidRPr="00C327F6" w:rsidRDefault="00825EA4" w:rsidP="00825EA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1" w:type="dxa"/>
            <w:vAlign w:val="bottom"/>
          </w:tcPr>
          <w:p w14:paraId="7BC092E6" w14:textId="77777777" w:rsidR="00825EA4" w:rsidRPr="00C327F6" w:rsidRDefault="00825EA4" w:rsidP="00825EA4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189" w:type="dxa"/>
            <w:vAlign w:val="bottom"/>
          </w:tcPr>
          <w:p w14:paraId="25D07984" w14:textId="77777777" w:rsidR="00825EA4" w:rsidRPr="00C327F6" w:rsidRDefault="00825EA4" w:rsidP="00825EA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49D28F73" w14:textId="77777777" w:rsidR="00825EA4" w:rsidRPr="00C327F6" w:rsidRDefault="00825EA4" w:rsidP="00825EA4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DD60818" w14:textId="77777777" w:rsidR="00825EA4" w:rsidRPr="00C327F6" w:rsidRDefault="00825EA4" w:rsidP="00825EA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2" w:type="dxa"/>
            <w:vAlign w:val="bottom"/>
          </w:tcPr>
          <w:p w14:paraId="070147FB" w14:textId="77777777" w:rsidR="00825EA4" w:rsidRPr="00C327F6" w:rsidRDefault="00825EA4" w:rsidP="00825EA4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573311B1" w14:textId="77777777" w:rsidR="00825EA4" w:rsidRPr="00C327F6" w:rsidRDefault="00825EA4" w:rsidP="00825EA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vAlign w:val="bottom"/>
          </w:tcPr>
          <w:p w14:paraId="5D3AA544" w14:textId="77777777" w:rsidR="00825EA4" w:rsidRPr="00C327F6" w:rsidRDefault="00825EA4" w:rsidP="00825EA4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2" w:type="dxa"/>
          </w:tcPr>
          <w:p w14:paraId="2DE3061C" w14:textId="77777777" w:rsidR="00825EA4" w:rsidRPr="00C327F6" w:rsidRDefault="00825EA4" w:rsidP="00825EA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2" w:type="dxa"/>
            <w:vAlign w:val="bottom"/>
          </w:tcPr>
          <w:p w14:paraId="796E22EE" w14:textId="77777777" w:rsidR="00825EA4" w:rsidRPr="00C327F6" w:rsidRDefault="00825EA4" w:rsidP="00825EA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</w:tr>
      <w:tr w:rsidR="004D5290" w:rsidRPr="00C327F6" w14:paraId="5B226EEA" w14:textId="77777777" w:rsidTr="003E6E39">
        <w:trPr>
          <w:cantSplit/>
        </w:trPr>
        <w:tc>
          <w:tcPr>
            <w:tcW w:w="2700" w:type="dxa"/>
          </w:tcPr>
          <w:p w14:paraId="38B9EA0E" w14:textId="77777777" w:rsidR="0084734B" w:rsidRPr="00C327F6" w:rsidRDefault="0084734B" w:rsidP="0084734B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 xml:space="preserve">บริษัท โกลบอลกรีนเคมิคอล จำกัด (มหาชน) </w:t>
            </w:r>
          </w:p>
        </w:tc>
        <w:tc>
          <w:tcPr>
            <w:tcW w:w="1890" w:type="dxa"/>
          </w:tcPr>
          <w:p w14:paraId="11DA62C8" w14:textId="7F7854C9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105" w:right="-110" w:hanging="105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ผลิต</w:t>
            </w:r>
            <w:r w:rsidRPr="00C327F6">
              <w:rPr>
                <w:rFonts w:ascii="Angsana New" w:hAnsi="Angsana New"/>
                <w:spacing w:val="-6"/>
                <w:sz w:val="25"/>
                <w:szCs w:val="25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จำหน่ายและขนส่งผลิตภัณฑ์โอลีโอเคมิคอล</w:t>
            </w:r>
          </w:p>
        </w:tc>
        <w:tc>
          <w:tcPr>
            <w:tcW w:w="947" w:type="dxa"/>
          </w:tcPr>
          <w:p w14:paraId="20C0B82E" w14:textId="422C3F11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4F54F6F3" w14:textId="75509EF6" w:rsidR="0084734B" w:rsidRPr="00C327F6" w:rsidRDefault="0084734B" w:rsidP="0084734B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72</w:t>
            </w:r>
          </w:p>
        </w:tc>
        <w:tc>
          <w:tcPr>
            <w:tcW w:w="180" w:type="dxa"/>
          </w:tcPr>
          <w:p w14:paraId="09929648" w14:textId="77777777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579BFF01" w14:textId="2745FAA7" w:rsidR="0084734B" w:rsidRPr="00C327F6" w:rsidRDefault="0084734B" w:rsidP="0084734B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72</w:t>
            </w:r>
          </w:p>
        </w:tc>
        <w:tc>
          <w:tcPr>
            <w:tcW w:w="178" w:type="dxa"/>
          </w:tcPr>
          <w:p w14:paraId="1692A1B5" w14:textId="77777777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6C520204" w14:textId="4969C51D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7,400</w:t>
            </w:r>
          </w:p>
        </w:tc>
        <w:tc>
          <w:tcPr>
            <w:tcW w:w="178" w:type="dxa"/>
          </w:tcPr>
          <w:p w14:paraId="2124353D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051B1A4A" w14:textId="0809CF06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7,400</w:t>
            </w:r>
          </w:p>
        </w:tc>
        <w:tc>
          <w:tcPr>
            <w:tcW w:w="178" w:type="dxa"/>
          </w:tcPr>
          <w:p w14:paraId="7BCC340A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63F55572" w14:textId="626B4692" w:rsidR="0084734B" w:rsidRPr="00C327F6" w:rsidRDefault="0084734B" w:rsidP="0084734B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55DBF352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72" w:type="dxa"/>
          </w:tcPr>
          <w:p w14:paraId="721262C2" w14:textId="1F15F45F" w:rsidR="0084734B" w:rsidRPr="00C327F6" w:rsidRDefault="0084734B" w:rsidP="0084734B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4663A1BD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83" w:type="dxa"/>
          </w:tcPr>
          <w:p w14:paraId="7740B3D6" w14:textId="09569CE2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7,400</w:t>
            </w:r>
          </w:p>
        </w:tc>
        <w:tc>
          <w:tcPr>
            <w:tcW w:w="178" w:type="dxa"/>
          </w:tcPr>
          <w:p w14:paraId="08401354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</w:tcPr>
          <w:p w14:paraId="1D32374A" w14:textId="42F73CD4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7,400</w:t>
            </w:r>
          </w:p>
        </w:tc>
        <w:tc>
          <w:tcPr>
            <w:tcW w:w="189" w:type="dxa"/>
          </w:tcPr>
          <w:p w14:paraId="2A7FC715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03054920" w14:textId="0D7A7069" w:rsidR="0084734B" w:rsidRPr="00C327F6" w:rsidRDefault="0084734B" w:rsidP="0084734B">
            <w:pPr>
              <w:tabs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2,501</w:t>
            </w:r>
          </w:p>
        </w:tc>
        <w:tc>
          <w:tcPr>
            <w:tcW w:w="180" w:type="dxa"/>
          </w:tcPr>
          <w:p w14:paraId="7CD2F197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438B2B10" w14:textId="7E6CC8EB" w:rsidR="0084734B" w:rsidRPr="00C327F6" w:rsidRDefault="0084734B" w:rsidP="0084734B">
            <w:pPr>
              <w:tabs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3,108</w:t>
            </w:r>
          </w:p>
        </w:tc>
        <w:tc>
          <w:tcPr>
            <w:tcW w:w="181" w:type="dxa"/>
          </w:tcPr>
          <w:p w14:paraId="4CFFE34C" w14:textId="77777777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</w:tcPr>
          <w:p w14:paraId="0FBFB653" w14:textId="366BCC72" w:rsidR="0084734B" w:rsidRPr="00C327F6" w:rsidRDefault="0084734B" w:rsidP="0084734B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74</w:t>
            </w:r>
          </w:p>
        </w:tc>
        <w:tc>
          <w:tcPr>
            <w:tcW w:w="182" w:type="dxa"/>
          </w:tcPr>
          <w:p w14:paraId="48C24E37" w14:textId="77777777" w:rsidR="0084734B" w:rsidRPr="00C327F6" w:rsidRDefault="0084734B" w:rsidP="0084734B">
            <w:pPr>
              <w:tabs>
                <w:tab w:val="decimal" w:pos="-335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72" w:type="dxa"/>
          </w:tcPr>
          <w:p w14:paraId="613F796F" w14:textId="4FB53EDB" w:rsidR="0084734B" w:rsidRPr="00C327F6" w:rsidRDefault="0084734B" w:rsidP="0084734B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4D5290" w:rsidRPr="00C327F6" w14:paraId="0E706A88" w14:textId="77777777" w:rsidTr="003E6E39">
        <w:trPr>
          <w:cantSplit/>
        </w:trPr>
        <w:tc>
          <w:tcPr>
            <w:tcW w:w="2700" w:type="dxa"/>
          </w:tcPr>
          <w:p w14:paraId="7D8B3338" w14:textId="77777777" w:rsidR="0084734B" w:rsidRPr="00C327F6" w:rsidRDefault="0084734B" w:rsidP="0084734B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 xml:space="preserve">บริษัท จีซี ไกลคอล จำกัด </w:t>
            </w:r>
          </w:p>
          <w:p w14:paraId="5305EDCF" w14:textId="58709C9F" w:rsidR="0084734B" w:rsidRPr="00C327F6" w:rsidRDefault="0084734B" w:rsidP="0084734B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>(อยู่ระหว่างการชำระบัญชี)</w:t>
            </w:r>
            <w:r w:rsidRPr="00C327F6">
              <w:rPr>
                <w:rFonts w:ascii="Angsana New" w:hAnsi="Angsana New"/>
                <w:sz w:val="25"/>
                <w:szCs w:val="25"/>
              </w:rPr>
              <w:t xml:space="preserve">               </w:t>
            </w:r>
          </w:p>
        </w:tc>
        <w:tc>
          <w:tcPr>
            <w:tcW w:w="1890" w:type="dxa"/>
          </w:tcPr>
          <w:p w14:paraId="2F1BB34C" w14:textId="071F63CD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105" w:right="-110" w:hanging="105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pacing w:val="-6"/>
                <w:sz w:val="25"/>
                <w:szCs w:val="25"/>
                <w:cs/>
              </w:rPr>
              <w:t>ผลิตและจำหน่ายผลิตภัณฑ์</w:t>
            </w:r>
            <w:r w:rsidRPr="00C327F6">
              <w:rPr>
                <w:rFonts w:ascii="Angsana New" w:hAnsi="Angsana New"/>
                <w:spacing w:val="-6"/>
                <w:sz w:val="25"/>
                <w:szCs w:val="25"/>
              </w:rPr>
              <w:t xml:space="preserve">  </w:t>
            </w:r>
            <w:r w:rsidRPr="00C327F6">
              <w:rPr>
                <w:rFonts w:ascii="Angsana New" w:hAnsi="Angsana New"/>
                <w:spacing w:val="-6"/>
                <w:sz w:val="25"/>
                <w:szCs w:val="25"/>
                <w:cs/>
              </w:rPr>
              <w:t>ปิโตรเคมี</w:t>
            </w:r>
          </w:p>
        </w:tc>
        <w:tc>
          <w:tcPr>
            <w:tcW w:w="947" w:type="dxa"/>
          </w:tcPr>
          <w:p w14:paraId="23437815" w14:textId="563E3053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25810022" w14:textId="30EF3AA7" w:rsidR="0084734B" w:rsidRPr="00C327F6" w:rsidRDefault="0084734B" w:rsidP="0084734B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60EEDB56" w14:textId="77777777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46615AEB" w14:textId="1B8C4393" w:rsidR="0084734B" w:rsidRPr="00C327F6" w:rsidRDefault="0084734B" w:rsidP="0084734B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1FE9B9B2" w14:textId="77777777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0E1D04C1" w14:textId="79BBCA31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0A4C0ECC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22E061CE" w14:textId="742A857E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1514F06F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73" w:type="dxa"/>
          </w:tcPr>
          <w:p w14:paraId="5F588892" w14:textId="487F37B7" w:rsidR="0084734B" w:rsidRPr="00C327F6" w:rsidRDefault="0084734B" w:rsidP="0084734B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627C365C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72" w:type="dxa"/>
          </w:tcPr>
          <w:p w14:paraId="523E41C9" w14:textId="1C8E45D1" w:rsidR="0084734B" w:rsidRPr="00C327F6" w:rsidRDefault="0084734B" w:rsidP="0084734B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396E981B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83" w:type="dxa"/>
          </w:tcPr>
          <w:p w14:paraId="62CE26B6" w14:textId="090CED3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19B00B55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</w:tcPr>
          <w:p w14:paraId="11AF6EFC" w14:textId="784150BD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9" w:type="dxa"/>
          </w:tcPr>
          <w:p w14:paraId="12416861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724E18DE" w14:textId="73F82B3D" w:rsidR="0084734B" w:rsidRPr="00C327F6" w:rsidRDefault="0084734B" w:rsidP="0084734B">
            <w:pPr>
              <w:tabs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80" w:type="dxa"/>
          </w:tcPr>
          <w:p w14:paraId="391CEF5D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72" w:type="dxa"/>
          </w:tcPr>
          <w:p w14:paraId="2617A039" w14:textId="6DC548E0" w:rsidR="0084734B" w:rsidRPr="00C327F6" w:rsidRDefault="0084734B" w:rsidP="0084734B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81" w:type="dxa"/>
          </w:tcPr>
          <w:p w14:paraId="736A7196" w14:textId="77777777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</w:tcPr>
          <w:p w14:paraId="55948140" w14:textId="608EF11A" w:rsidR="0084734B" w:rsidRPr="00C327F6" w:rsidRDefault="0084734B" w:rsidP="0084734B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</w:tcPr>
          <w:p w14:paraId="3D2F5489" w14:textId="77777777" w:rsidR="0084734B" w:rsidRPr="00C327F6" w:rsidRDefault="0084734B" w:rsidP="0084734B">
            <w:pPr>
              <w:tabs>
                <w:tab w:val="decimal" w:pos="-335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72" w:type="dxa"/>
          </w:tcPr>
          <w:p w14:paraId="5BCACEE7" w14:textId="668DDA38" w:rsidR="0084734B" w:rsidRPr="00C327F6" w:rsidRDefault="0084734B" w:rsidP="0084734B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4D5290" w:rsidRPr="00C327F6" w14:paraId="266601F8" w14:textId="77777777" w:rsidTr="003E6E39">
        <w:trPr>
          <w:cantSplit/>
        </w:trPr>
        <w:tc>
          <w:tcPr>
            <w:tcW w:w="2700" w:type="dxa"/>
          </w:tcPr>
          <w:p w14:paraId="09B3AB7E" w14:textId="77777777" w:rsidR="0084734B" w:rsidRPr="00C327F6" w:rsidRDefault="0084734B" w:rsidP="0084734B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บริษัท จีซี โพลีออลส์ จำกัด</w:t>
            </w:r>
          </w:p>
        </w:tc>
        <w:tc>
          <w:tcPr>
            <w:tcW w:w="1890" w:type="dxa"/>
          </w:tcPr>
          <w:p w14:paraId="05E43ADB" w14:textId="0A4A7056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105" w:right="-110" w:hanging="105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pacing w:val="-6"/>
                <w:sz w:val="25"/>
                <w:szCs w:val="25"/>
                <w:cs/>
              </w:rPr>
              <w:t>ผลิตและจำหน่ายผลิตภัณฑ์</w:t>
            </w:r>
            <w:r w:rsidRPr="00C327F6">
              <w:rPr>
                <w:rFonts w:ascii="Angsana New" w:hAnsi="Angsana New"/>
                <w:spacing w:val="-6"/>
                <w:sz w:val="25"/>
                <w:szCs w:val="25"/>
              </w:rPr>
              <w:t xml:space="preserve">  </w:t>
            </w:r>
            <w:r w:rsidRPr="00C327F6">
              <w:rPr>
                <w:rFonts w:ascii="Angsana New" w:hAnsi="Angsana New"/>
                <w:spacing w:val="-6"/>
                <w:sz w:val="25"/>
                <w:szCs w:val="25"/>
                <w:cs/>
              </w:rPr>
              <w:t>ปิโตรเคมี</w:t>
            </w:r>
          </w:p>
        </w:tc>
        <w:tc>
          <w:tcPr>
            <w:tcW w:w="947" w:type="dxa"/>
          </w:tcPr>
          <w:p w14:paraId="54B066EA" w14:textId="28B7C631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 w:rsidDel="00266BDF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4CC6AA35" w14:textId="64A9F919" w:rsidR="0084734B" w:rsidRPr="00C327F6" w:rsidRDefault="0084734B" w:rsidP="0084734B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82</w:t>
            </w:r>
          </w:p>
        </w:tc>
        <w:tc>
          <w:tcPr>
            <w:tcW w:w="180" w:type="dxa"/>
          </w:tcPr>
          <w:p w14:paraId="7C7C9E40" w14:textId="77777777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53CFE5C6" w14:textId="4CF69445" w:rsidR="0084734B" w:rsidRPr="00C327F6" w:rsidRDefault="0084734B" w:rsidP="0084734B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82</w:t>
            </w:r>
          </w:p>
        </w:tc>
        <w:tc>
          <w:tcPr>
            <w:tcW w:w="178" w:type="dxa"/>
          </w:tcPr>
          <w:p w14:paraId="69AEC5C1" w14:textId="77777777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3F648490" w14:textId="34489FC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3,696</w:t>
            </w:r>
          </w:p>
        </w:tc>
        <w:tc>
          <w:tcPr>
            <w:tcW w:w="178" w:type="dxa"/>
          </w:tcPr>
          <w:p w14:paraId="0E3E6095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0A0BE68F" w14:textId="02289BF5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3,696</w:t>
            </w:r>
          </w:p>
        </w:tc>
        <w:tc>
          <w:tcPr>
            <w:tcW w:w="178" w:type="dxa"/>
          </w:tcPr>
          <w:p w14:paraId="0598B8CB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4EF60A1A" w14:textId="78B7B723" w:rsidR="0084734B" w:rsidRPr="00C327F6" w:rsidRDefault="0084734B" w:rsidP="0084734B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(3,696)</w:t>
            </w:r>
          </w:p>
        </w:tc>
        <w:tc>
          <w:tcPr>
            <w:tcW w:w="178" w:type="dxa"/>
          </w:tcPr>
          <w:p w14:paraId="4FEE76CA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0A4FFA14" w14:textId="765CF278" w:rsidR="0084734B" w:rsidRPr="00C327F6" w:rsidRDefault="0084734B" w:rsidP="0084734B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39398AD0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6F8F1438" w14:textId="60CBE494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5F078D32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</w:tcPr>
          <w:p w14:paraId="3FC0A3E3" w14:textId="6C1C87D4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3,696</w:t>
            </w:r>
          </w:p>
        </w:tc>
        <w:tc>
          <w:tcPr>
            <w:tcW w:w="189" w:type="dxa"/>
          </w:tcPr>
          <w:p w14:paraId="5C5C0472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5123601B" w14:textId="129FC1B8" w:rsidR="0084734B" w:rsidRPr="00C327F6" w:rsidRDefault="0084734B" w:rsidP="0084734B">
            <w:pPr>
              <w:tabs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80" w:type="dxa"/>
          </w:tcPr>
          <w:p w14:paraId="552ACBB7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65D61880" w14:textId="70766D8B" w:rsidR="0084734B" w:rsidRPr="00C327F6" w:rsidRDefault="0084734B" w:rsidP="0084734B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81" w:type="dxa"/>
          </w:tcPr>
          <w:p w14:paraId="6176CB5A" w14:textId="77777777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</w:tcPr>
          <w:p w14:paraId="25642845" w14:textId="66C45B6B" w:rsidR="0084734B" w:rsidRPr="00C327F6" w:rsidRDefault="0084734B" w:rsidP="0084734B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</w:tcPr>
          <w:p w14:paraId="0E699A1D" w14:textId="77777777" w:rsidR="0084734B" w:rsidRPr="00C327F6" w:rsidRDefault="0084734B" w:rsidP="0084734B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2" w:type="dxa"/>
          </w:tcPr>
          <w:p w14:paraId="044A031C" w14:textId="0056F579" w:rsidR="0084734B" w:rsidRPr="00C327F6" w:rsidRDefault="0084734B" w:rsidP="0084734B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4D5290" w:rsidRPr="00C327F6" w14:paraId="4505BD3B" w14:textId="77777777" w:rsidTr="003E6E39">
        <w:trPr>
          <w:cantSplit/>
        </w:trPr>
        <w:tc>
          <w:tcPr>
            <w:tcW w:w="2700" w:type="dxa"/>
          </w:tcPr>
          <w:p w14:paraId="326654CC" w14:textId="77777777" w:rsidR="0084734B" w:rsidRPr="00C327F6" w:rsidRDefault="0084734B" w:rsidP="0084734B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 xml:space="preserve">บริษัท จีซี มาร์เก็ตติ้ง โซลูชั่นส์ จำกัด </w:t>
            </w:r>
          </w:p>
        </w:tc>
        <w:tc>
          <w:tcPr>
            <w:tcW w:w="1890" w:type="dxa"/>
          </w:tcPr>
          <w:p w14:paraId="23391059" w14:textId="7B85F292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105" w:right="-110" w:hanging="105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ลงทุนในกิจการต่างประเทศ</w:t>
            </w:r>
          </w:p>
        </w:tc>
        <w:tc>
          <w:tcPr>
            <w:tcW w:w="947" w:type="dxa"/>
          </w:tcPr>
          <w:p w14:paraId="6EB490C2" w14:textId="4D4B6A01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1ACFD773" w14:textId="67C62B84" w:rsidR="0084734B" w:rsidRPr="00C327F6" w:rsidRDefault="0084734B" w:rsidP="0084734B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3289193D" w14:textId="77777777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509A176B" w14:textId="467DD244" w:rsidR="0084734B" w:rsidRPr="00C327F6" w:rsidRDefault="0084734B" w:rsidP="0084734B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4281510B" w14:textId="77777777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655D963F" w14:textId="6126775F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467</w:t>
            </w:r>
          </w:p>
        </w:tc>
        <w:tc>
          <w:tcPr>
            <w:tcW w:w="178" w:type="dxa"/>
          </w:tcPr>
          <w:p w14:paraId="5259E712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5E0284DD" w14:textId="2081B37E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467</w:t>
            </w:r>
          </w:p>
        </w:tc>
        <w:tc>
          <w:tcPr>
            <w:tcW w:w="178" w:type="dxa"/>
          </w:tcPr>
          <w:p w14:paraId="21AFFEA2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77C8595A" w14:textId="1957D88F" w:rsidR="0084734B" w:rsidRPr="00C327F6" w:rsidRDefault="0084734B" w:rsidP="0084734B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5C18BCFE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3C173A4F" w14:textId="29E839B8" w:rsidR="0084734B" w:rsidRPr="00C327F6" w:rsidRDefault="0084734B" w:rsidP="0084734B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6224C0F7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370B9C85" w14:textId="31B3220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467</w:t>
            </w:r>
          </w:p>
        </w:tc>
        <w:tc>
          <w:tcPr>
            <w:tcW w:w="178" w:type="dxa"/>
          </w:tcPr>
          <w:p w14:paraId="53807D85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</w:tcPr>
          <w:p w14:paraId="035C440B" w14:textId="49885306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467</w:t>
            </w:r>
          </w:p>
        </w:tc>
        <w:tc>
          <w:tcPr>
            <w:tcW w:w="189" w:type="dxa"/>
          </w:tcPr>
          <w:p w14:paraId="05AAFC9E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0BA9E9BB" w14:textId="15D75B61" w:rsidR="0084734B" w:rsidRPr="00C327F6" w:rsidRDefault="0084734B" w:rsidP="0084734B">
            <w:pPr>
              <w:tabs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80" w:type="dxa"/>
          </w:tcPr>
          <w:p w14:paraId="1078647B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75B38957" w14:textId="0AD9D84B" w:rsidR="0084734B" w:rsidRPr="00C327F6" w:rsidRDefault="0084734B" w:rsidP="0084734B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81" w:type="dxa"/>
          </w:tcPr>
          <w:p w14:paraId="03A8B377" w14:textId="77777777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</w:tcPr>
          <w:p w14:paraId="79F97C39" w14:textId="19FE09FD" w:rsidR="0084734B" w:rsidRPr="00C327F6" w:rsidRDefault="0084734B" w:rsidP="0084734B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230</w:t>
            </w:r>
          </w:p>
        </w:tc>
        <w:tc>
          <w:tcPr>
            <w:tcW w:w="182" w:type="dxa"/>
          </w:tcPr>
          <w:p w14:paraId="731F860C" w14:textId="77777777" w:rsidR="0084734B" w:rsidRPr="00C327F6" w:rsidRDefault="0084734B" w:rsidP="0084734B">
            <w:pPr>
              <w:tabs>
                <w:tab w:val="decimal" w:pos="-434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1B667791" w14:textId="491C48C2" w:rsidR="0084734B" w:rsidRPr="00C327F6" w:rsidRDefault="0084734B" w:rsidP="0084734B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4D5290" w:rsidRPr="00C327F6" w:rsidDel="00B958C1" w14:paraId="46543368" w14:textId="77777777" w:rsidTr="003E6E39">
        <w:trPr>
          <w:cantSplit/>
        </w:trPr>
        <w:tc>
          <w:tcPr>
            <w:tcW w:w="2700" w:type="dxa"/>
          </w:tcPr>
          <w:p w14:paraId="29C1368C" w14:textId="2F793FD6" w:rsidR="0084734B" w:rsidRPr="00C327F6" w:rsidRDefault="0084734B" w:rsidP="0084734B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บริษัท จีซี เมนเทนแนนซ์ แอนด์</w:t>
            </w:r>
          </w:p>
          <w:p w14:paraId="08396C2F" w14:textId="2ED7E41D" w:rsidR="0084734B" w:rsidRPr="00C327F6" w:rsidRDefault="0084734B" w:rsidP="0084734B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 xml:space="preserve">   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 xml:space="preserve">เอนจิเนียริง จำกัด  </w:t>
            </w:r>
          </w:p>
        </w:tc>
        <w:tc>
          <w:tcPr>
            <w:tcW w:w="1890" w:type="dxa"/>
          </w:tcPr>
          <w:p w14:paraId="09DC88A4" w14:textId="12B30546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105" w:right="-110" w:hanging="9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C327F6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บริการงานบำรุงรักษา</w:t>
            </w:r>
            <w:r w:rsidRPr="00C327F6">
              <w:rPr>
                <w:rFonts w:ascii="Angsana New" w:hAnsi="Angsana New"/>
                <w:spacing w:val="-6"/>
                <w:sz w:val="25"/>
                <w:szCs w:val="25"/>
              </w:rPr>
              <w:t xml:space="preserve">       </w:t>
            </w:r>
            <w:r w:rsidRPr="00C327F6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งานวิศวกรรม</w:t>
            </w:r>
            <w:r w:rsidRPr="00C327F6">
              <w:rPr>
                <w:rFonts w:ascii="Angsana New" w:hAnsi="Angsana New"/>
                <w:spacing w:val="-6"/>
                <w:sz w:val="25"/>
                <w:szCs w:val="25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และ</w:t>
            </w:r>
            <w:r w:rsidRPr="00C327F6">
              <w:rPr>
                <w:rFonts w:ascii="Angsana New" w:hAnsi="Angsana New"/>
                <w:spacing w:val="-6"/>
                <w:sz w:val="25"/>
                <w:szCs w:val="25"/>
              </w:rPr>
              <w:t xml:space="preserve">          </w:t>
            </w:r>
            <w:r w:rsidRPr="00C327F6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งานตรวจสอบโรงงาน</w:t>
            </w:r>
          </w:p>
        </w:tc>
        <w:tc>
          <w:tcPr>
            <w:tcW w:w="947" w:type="dxa"/>
          </w:tcPr>
          <w:p w14:paraId="5E0EAE8C" w14:textId="506B34E1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 w:rsidDel="00266BDF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1DF80232" w14:textId="38805553" w:rsidR="0084734B" w:rsidRPr="00C327F6" w:rsidRDefault="0084734B" w:rsidP="0084734B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4E78F7B4" w14:textId="77777777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16623D0A" w14:textId="49DE5E03" w:rsidR="0084734B" w:rsidRPr="00C327F6" w:rsidRDefault="0084734B" w:rsidP="0084734B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51CC6673" w14:textId="77777777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375A5C4C" w14:textId="1BBE6ECD" w:rsidR="0084734B" w:rsidRPr="00C327F6" w:rsidDel="00B958C1" w:rsidRDefault="0084734B" w:rsidP="0084734B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155</w:t>
            </w:r>
          </w:p>
        </w:tc>
        <w:tc>
          <w:tcPr>
            <w:tcW w:w="178" w:type="dxa"/>
          </w:tcPr>
          <w:p w14:paraId="20939718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104827F5" w14:textId="7D366C0D" w:rsidR="0084734B" w:rsidRPr="00C327F6" w:rsidDel="00B958C1" w:rsidRDefault="0084734B" w:rsidP="0084734B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155</w:t>
            </w:r>
          </w:p>
        </w:tc>
        <w:tc>
          <w:tcPr>
            <w:tcW w:w="178" w:type="dxa"/>
          </w:tcPr>
          <w:p w14:paraId="3B31A12B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7A00CD2D" w14:textId="5A1BA975" w:rsidR="0084734B" w:rsidRPr="00C327F6" w:rsidRDefault="0084734B" w:rsidP="0084734B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0BCC4065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35CF1EB6" w14:textId="556854DD" w:rsidR="0084734B" w:rsidRPr="00C327F6" w:rsidRDefault="0084734B" w:rsidP="0084734B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65D9F28C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753ADB2B" w14:textId="402D38E4" w:rsidR="0084734B" w:rsidRPr="00C327F6" w:rsidDel="00B958C1" w:rsidRDefault="0084734B" w:rsidP="0084734B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155</w:t>
            </w:r>
          </w:p>
        </w:tc>
        <w:tc>
          <w:tcPr>
            <w:tcW w:w="178" w:type="dxa"/>
          </w:tcPr>
          <w:p w14:paraId="6DF6F98E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</w:tcPr>
          <w:p w14:paraId="7C2499F6" w14:textId="475B224F" w:rsidR="0084734B" w:rsidRPr="00C327F6" w:rsidDel="00B958C1" w:rsidRDefault="0084734B" w:rsidP="0084734B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155</w:t>
            </w:r>
          </w:p>
        </w:tc>
        <w:tc>
          <w:tcPr>
            <w:tcW w:w="189" w:type="dxa"/>
          </w:tcPr>
          <w:p w14:paraId="233367B5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061E4F9E" w14:textId="01D9602C" w:rsidR="0084734B" w:rsidRPr="00C327F6" w:rsidRDefault="0084734B" w:rsidP="0084734B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53E1111A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7C59EED4" w14:textId="0073849A" w:rsidR="0084734B" w:rsidRPr="00C327F6" w:rsidRDefault="0084734B" w:rsidP="0084734B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212C39CC" w14:textId="77777777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</w:tcPr>
          <w:p w14:paraId="38B20779" w14:textId="41D1E5D5" w:rsidR="0084734B" w:rsidRPr="00C327F6" w:rsidDel="00B958C1" w:rsidRDefault="0084734B" w:rsidP="0084734B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</w:tcPr>
          <w:p w14:paraId="20D587EC" w14:textId="77777777" w:rsidR="0084734B" w:rsidRPr="00C327F6" w:rsidRDefault="0084734B" w:rsidP="0084734B">
            <w:pPr>
              <w:tabs>
                <w:tab w:val="decimal" w:pos="-434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3ACC2FD8" w14:textId="3444E740" w:rsidR="0084734B" w:rsidRPr="00C327F6" w:rsidDel="00B958C1" w:rsidRDefault="0084734B" w:rsidP="0084734B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4D5290" w:rsidRPr="00C327F6" w14:paraId="63DC0DBE" w14:textId="77777777" w:rsidTr="003E6E39">
        <w:trPr>
          <w:cantSplit/>
        </w:trPr>
        <w:tc>
          <w:tcPr>
            <w:tcW w:w="2700" w:type="dxa"/>
          </w:tcPr>
          <w:p w14:paraId="47C1496E" w14:textId="77777777" w:rsidR="0084734B" w:rsidRPr="00C327F6" w:rsidRDefault="0084734B" w:rsidP="0084734B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บริษัท จีซี เวนเจอร์ส จำกัด</w:t>
            </w:r>
          </w:p>
        </w:tc>
        <w:tc>
          <w:tcPr>
            <w:tcW w:w="1890" w:type="dxa"/>
          </w:tcPr>
          <w:p w14:paraId="7CEF062B" w14:textId="5D9214ED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105" w:right="-110" w:hanging="105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pacing w:val="-10"/>
                <w:sz w:val="25"/>
                <w:szCs w:val="25"/>
                <w:cs/>
              </w:rPr>
              <w:t xml:space="preserve">ลงทุนในรูปแบบ </w:t>
            </w:r>
            <w:r w:rsidRPr="00C327F6">
              <w:rPr>
                <w:rFonts w:ascii="Angsana New" w:hAnsi="Angsana New"/>
                <w:spacing w:val="-10"/>
                <w:sz w:val="25"/>
                <w:szCs w:val="25"/>
              </w:rPr>
              <w:t>Corporate Venture Capital (CVC)</w:t>
            </w:r>
          </w:p>
        </w:tc>
        <w:tc>
          <w:tcPr>
            <w:tcW w:w="947" w:type="dxa"/>
          </w:tcPr>
          <w:p w14:paraId="1190A1C4" w14:textId="4839C155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327F6" w:rsidDel="00266BDF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5D2AE67D" w14:textId="2E5619FC" w:rsidR="0084734B" w:rsidRPr="00C327F6" w:rsidRDefault="0084734B" w:rsidP="0084734B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51D927F8" w14:textId="77777777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12DF37C7" w14:textId="34A9ED60" w:rsidR="0084734B" w:rsidRPr="00C327F6" w:rsidRDefault="0084734B" w:rsidP="0084734B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186B893D" w14:textId="77777777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480C1377" w14:textId="73AD688A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1,805</w:t>
            </w:r>
          </w:p>
        </w:tc>
        <w:tc>
          <w:tcPr>
            <w:tcW w:w="178" w:type="dxa"/>
          </w:tcPr>
          <w:p w14:paraId="1253873D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2977DBD2" w14:textId="39404900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1,805</w:t>
            </w:r>
          </w:p>
        </w:tc>
        <w:tc>
          <w:tcPr>
            <w:tcW w:w="178" w:type="dxa"/>
          </w:tcPr>
          <w:p w14:paraId="7638C4A7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7ADD31CD" w14:textId="766D62EE" w:rsidR="0084734B" w:rsidRPr="00C327F6" w:rsidRDefault="0084734B" w:rsidP="0084734B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(193)</w:t>
            </w:r>
          </w:p>
        </w:tc>
        <w:tc>
          <w:tcPr>
            <w:tcW w:w="178" w:type="dxa"/>
          </w:tcPr>
          <w:p w14:paraId="12CC7E7C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4A1D1C02" w14:textId="0ECA8611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(159)</w:t>
            </w:r>
          </w:p>
        </w:tc>
        <w:tc>
          <w:tcPr>
            <w:tcW w:w="178" w:type="dxa"/>
          </w:tcPr>
          <w:p w14:paraId="59C86512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77DA5667" w14:textId="17A6C30E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1,612</w:t>
            </w:r>
          </w:p>
        </w:tc>
        <w:tc>
          <w:tcPr>
            <w:tcW w:w="178" w:type="dxa"/>
          </w:tcPr>
          <w:p w14:paraId="0E3198B8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</w:tcPr>
          <w:p w14:paraId="1FBC8285" w14:textId="48DB8D93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1,646</w:t>
            </w:r>
          </w:p>
        </w:tc>
        <w:tc>
          <w:tcPr>
            <w:tcW w:w="189" w:type="dxa"/>
          </w:tcPr>
          <w:p w14:paraId="1DE7DA39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62AB6F22" w14:textId="0B4B39DA" w:rsidR="0084734B" w:rsidRPr="00C327F6" w:rsidRDefault="0084734B" w:rsidP="0084734B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65D34E8E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76798A4E" w14:textId="641AE36F" w:rsidR="0084734B" w:rsidRPr="00C327F6" w:rsidRDefault="0084734B" w:rsidP="0084734B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2FBBC1AE" w14:textId="77777777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</w:tcPr>
          <w:p w14:paraId="5102070D" w14:textId="2C6AFBB0" w:rsidR="0084734B" w:rsidRPr="00C327F6" w:rsidRDefault="0084734B" w:rsidP="0084734B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</w:tcPr>
          <w:p w14:paraId="55D56B91" w14:textId="77777777" w:rsidR="0084734B" w:rsidRPr="00C327F6" w:rsidRDefault="0084734B" w:rsidP="0084734B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2" w:type="dxa"/>
          </w:tcPr>
          <w:p w14:paraId="778C7E74" w14:textId="0993252B" w:rsidR="0084734B" w:rsidRPr="00C327F6" w:rsidRDefault="0084734B" w:rsidP="0084734B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4D5290" w:rsidRPr="00C327F6" w14:paraId="71533307" w14:textId="77777777" w:rsidTr="003E6E39">
        <w:trPr>
          <w:cantSplit/>
        </w:trPr>
        <w:tc>
          <w:tcPr>
            <w:tcW w:w="2700" w:type="dxa"/>
          </w:tcPr>
          <w:p w14:paraId="0C08178E" w14:textId="77777777" w:rsidR="0084734B" w:rsidRPr="00C327F6" w:rsidRDefault="0084734B" w:rsidP="0084734B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บริษัท จีซี</w:t>
            </w:r>
            <w:r w:rsidRPr="00C327F6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>ศูนย์บริหารเงิน จำกัด</w:t>
            </w:r>
          </w:p>
        </w:tc>
        <w:tc>
          <w:tcPr>
            <w:tcW w:w="1890" w:type="dxa"/>
          </w:tcPr>
          <w:p w14:paraId="5ED11FBD" w14:textId="6ABAAFAB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105" w:right="-110" w:hanging="105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pacing w:val="-6"/>
                <w:sz w:val="25"/>
                <w:szCs w:val="25"/>
                <w:cs/>
              </w:rPr>
              <w:t>บริหารจัดการด้านการเงินของกลุ่มบริษัท</w:t>
            </w:r>
          </w:p>
        </w:tc>
        <w:tc>
          <w:tcPr>
            <w:tcW w:w="947" w:type="dxa"/>
          </w:tcPr>
          <w:p w14:paraId="6980ECA1" w14:textId="16F23281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2D7C5AC9" w14:textId="382FA14E" w:rsidR="0084734B" w:rsidRPr="00C327F6" w:rsidRDefault="0084734B" w:rsidP="0084734B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16B38D57" w14:textId="77777777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0141FE8D" w14:textId="1F649EA3" w:rsidR="0084734B" w:rsidRPr="00C327F6" w:rsidRDefault="0084734B" w:rsidP="0084734B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5BCF26B0" w14:textId="77777777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44E2E0C6" w14:textId="5E906D91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10</w:t>
            </w:r>
          </w:p>
        </w:tc>
        <w:tc>
          <w:tcPr>
            <w:tcW w:w="178" w:type="dxa"/>
          </w:tcPr>
          <w:p w14:paraId="4ED5E3F8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7E978B57" w14:textId="364F9C95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10</w:t>
            </w:r>
          </w:p>
        </w:tc>
        <w:tc>
          <w:tcPr>
            <w:tcW w:w="178" w:type="dxa"/>
          </w:tcPr>
          <w:p w14:paraId="16C9782D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4A141BA8" w14:textId="5D7944F6" w:rsidR="0084734B" w:rsidRPr="00C327F6" w:rsidRDefault="0084734B" w:rsidP="0084734B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0075D68D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43B47C85" w14:textId="50B87D4B" w:rsidR="0084734B" w:rsidRPr="00C327F6" w:rsidRDefault="0084734B" w:rsidP="0084734B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7E19D4FA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400C7E3F" w14:textId="018116C2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10</w:t>
            </w:r>
          </w:p>
        </w:tc>
        <w:tc>
          <w:tcPr>
            <w:tcW w:w="178" w:type="dxa"/>
          </w:tcPr>
          <w:p w14:paraId="3A540171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</w:tcPr>
          <w:p w14:paraId="43C81BA0" w14:textId="2146BDD9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10</w:t>
            </w:r>
          </w:p>
        </w:tc>
        <w:tc>
          <w:tcPr>
            <w:tcW w:w="189" w:type="dxa"/>
          </w:tcPr>
          <w:p w14:paraId="6ED89F37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0760F5DF" w14:textId="5FF706B6" w:rsidR="0084734B" w:rsidRPr="00C327F6" w:rsidRDefault="0084734B" w:rsidP="0084734B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2DC52D47" w14:textId="77777777" w:rsidR="0084734B" w:rsidRPr="00C327F6" w:rsidRDefault="0084734B" w:rsidP="0084734B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0066B84A" w14:textId="27CFC24F" w:rsidR="0084734B" w:rsidRPr="00C327F6" w:rsidRDefault="0084734B" w:rsidP="0084734B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7FB8AAE6" w14:textId="77777777" w:rsidR="0084734B" w:rsidRPr="00C327F6" w:rsidRDefault="0084734B" w:rsidP="0084734B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</w:tcPr>
          <w:p w14:paraId="6A81265A" w14:textId="458AA97F" w:rsidR="0084734B" w:rsidRPr="00C327F6" w:rsidRDefault="0084734B" w:rsidP="0084734B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165</w:t>
            </w:r>
          </w:p>
        </w:tc>
        <w:tc>
          <w:tcPr>
            <w:tcW w:w="182" w:type="dxa"/>
          </w:tcPr>
          <w:p w14:paraId="77A92907" w14:textId="77777777" w:rsidR="0084734B" w:rsidRPr="00C327F6" w:rsidRDefault="0084734B" w:rsidP="0084734B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2" w:type="dxa"/>
          </w:tcPr>
          <w:p w14:paraId="2F97E5AF" w14:textId="0A285116" w:rsidR="0084734B" w:rsidRPr="00C327F6" w:rsidRDefault="0084734B" w:rsidP="0084734B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2,918</w:t>
            </w:r>
          </w:p>
        </w:tc>
      </w:tr>
      <w:tr w:rsidR="004D5290" w:rsidRPr="00C327F6" w14:paraId="08BDF41D" w14:textId="77777777" w:rsidTr="003E6E39">
        <w:trPr>
          <w:cantSplit/>
        </w:trPr>
        <w:tc>
          <w:tcPr>
            <w:tcW w:w="2700" w:type="dxa"/>
          </w:tcPr>
          <w:p w14:paraId="7FA69301" w14:textId="77777777" w:rsidR="009E2A7A" w:rsidRPr="00C327F6" w:rsidRDefault="009E2A7A" w:rsidP="009E2A7A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lastRenderedPageBreak/>
              <w:t>บริษัท จีซี สไตรีนิคส์ จำกัด</w:t>
            </w:r>
          </w:p>
          <w:p w14:paraId="1FD98630" w14:textId="3976F5F4" w:rsidR="009E2A7A" w:rsidRPr="00C327F6" w:rsidRDefault="009E2A7A" w:rsidP="009E2A7A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>(อยู่ระหว่างการชำระบัญชี)</w:t>
            </w:r>
            <w:r w:rsidRPr="00C327F6">
              <w:rPr>
                <w:rFonts w:ascii="Angsana New" w:hAnsi="Angsana New"/>
                <w:sz w:val="25"/>
                <w:szCs w:val="25"/>
              </w:rPr>
              <w:t xml:space="preserve">               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 xml:space="preserve">                  </w:t>
            </w:r>
          </w:p>
        </w:tc>
        <w:tc>
          <w:tcPr>
            <w:tcW w:w="1890" w:type="dxa"/>
          </w:tcPr>
          <w:p w14:paraId="118B1B4E" w14:textId="6A02B30E" w:rsidR="009E2A7A" w:rsidRPr="00C327F6" w:rsidRDefault="009E2A7A" w:rsidP="009E2A7A">
            <w:pPr>
              <w:tabs>
                <w:tab w:val="clear" w:pos="454"/>
                <w:tab w:val="decimal" w:pos="450"/>
              </w:tabs>
              <w:spacing w:line="240" w:lineRule="auto"/>
              <w:ind w:left="105" w:right="-110" w:hanging="105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pacing w:val="-6"/>
                <w:sz w:val="25"/>
                <w:szCs w:val="25"/>
                <w:cs/>
              </w:rPr>
              <w:t>ผลิตและจำหน่ายผลิตภัณฑ์</w:t>
            </w:r>
            <w:r w:rsidRPr="00C327F6">
              <w:rPr>
                <w:rFonts w:ascii="Angsana New" w:hAnsi="Angsana New"/>
                <w:spacing w:val="-6"/>
                <w:sz w:val="25"/>
                <w:szCs w:val="25"/>
              </w:rPr>
              <w:t xml:space="preserve">  </w:t>
            </w:r>
            <w:r w:rsidRPr="00C327F6">
              <w:rPr>
                <w:rFonts w:ascii="Angsana New" w:hAnsi="Angsana New"/>
                <w:spacing w:val="-6"/>
                <w:sz w:val="25"/>
                <w:szCs w:val="25"/>
                <w:cs/>
              </w:rPr>
              <w:t>ปิโตรเคมี</w:t>
            </w:r>
          </w:p>
        </w:tc>
        <w:tc>
          <w:tcPr>
            <w:tcW w:w="947" w:type="dxa"/>
          </w:tcPr>
          <w:p w14:paraId="10CE1B83" w14:textId="56C9933E" w:rsidR="009E2A7A" w:rsidRPr="00C327F6" w:rsidRDefault="009E2A7A" w:rsidP="009E2A7A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76FD8F9D" w14:textId="546F5021" w:rsidR="009E2A7A" w:rsidRPr="00C327F6" w:rsidRDefault="009E2A7A" w:rsidP="009E2A7A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787B725E" w14:textId="77777777" w:rsidR="009E2A7A" w:rsidRPr="00C327F6" w:rsidRDefault="009E2A7A" w:rsidP="009E2A7A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32DF7590" w14:textId="2DBFD4A9" w:rsidR="009E2A7A" w:rsidRPr="00C327F6" w:rsidRDefault="009E2A7A" w:rsidP="009E2A7A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41ADE111" w14:textId="77777777" w:rsidR="009E2A7A" w:rsidRPr="00C327F6" w:rsidRDefault="009E2A7A" w:rsidP="009E2A7A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3" w:type="dxa"/>
          </w:tcPr>
          <w:p w14:paraId="2F6BDDB3" w14:textId="70A01279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178" w:type="dxa"/>
          </w:tcPr>
          <w:p w14:paraId="5824F62A" w14:textId="77777777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1D0496CE" w14:textId="4AFEB0BC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178" w:type="dxa"/>
          </w:tcPr>
          <w:p w14:paraId="541A25BE" w14:textId="77777777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0A26B9C0" w14:textId="44CCEB41" w:rsidR="009E2A7A" w:rsidRPr="00C327F6" w:rsidRDefault="009E2A7A" w:rsidP="009E2A7A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0AB0B86B" w14:textId="77777777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389FA728" w14:textId="7E0DB37D" w:rsidR="009E2A7A" w:rsidRPr="00C327F6" w:rsidRDefault="009E2A7A" w:rsidP="009E2A7A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5FDC6B8B" w14:textId="77777777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26168E50" w14:textId="708DB3A9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178" w:type="dxa"/>
          </w:tcPr>
          <w:p w14:paraId="4A5E4C3C" w14:textId="77777777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</w:tcPr>
          <w:p w14:paraId="1E9F63FA" w14:textId="72145A19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189" w:type="dxa"/>
          </w:tcPr>
          <w:p w14:paraId="63CB40EA" w14:textId="77777777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07863BB6" w14:textId="342B666E" w:rsidR="009E2A7A" w:rsidRPr="00C327F6" w:rsidRDefault="009E2A7A" w:rsidP="009E2A7A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43AD5B68" w14:textId="77777777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6C9877A6" w14:textId="77777777" w:rsidR="009E2A7A" w:rsidRPr="00C327F6" w:rsidRDefault="009E2A7A" w:rsidP="009E2A7A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30331776" w14:textId="77777777" w:rsidR="009E2A7A" w:rsidRPr="00C327F6" w:rsidRDefault="009E2A7A" w:rsidP="009E2A7A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0" w:type="dxa"/>
          </w:tcPr>
          <w:p w14:paraId="3317E2F5" w14:textId="0D3778CC" w:rsidR="009E2A7A" w:rsidRPr="00C327F6" w:rsidRDefault="009E2A7A" w:rsidP="009E2A7A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</w:tcPr>
          <w:p w14:paraId="366AA9B8" w14:textId="77777777" w:rsidR="009E2A7A" w:rsidRPr="00C327F6" w:rsidRDefault="009E2A7A" w:rsidP="009E2A7A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2" w:type="dxa"/>
          </w:tcPr>
          <w:p w14:paraId="34FDD415" w14:textId="1B978B1A" w:rsidR="009E2A7A" w:rsidRPr="00C327F6" w:rsidRDefault="009E2A7A" w:rsidP="009E2A7A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4D5290" w:rsidRPr="00C327F6" w14:paraId="4288F45C" w14:textId="77777777" w:rsidTr="003E6E39">
        <w:trPr>
          <w:cantSplit/>
        </w:trPr>
        <w:tc>
          <w:tcPr>
            <w:tcW w:w="2700" w:type="dxa"/>
          </w:tcPr>
          <w:p w14:paraId="79A8FC57" w14:textId="77777777" w:rsidR="009E2A7A" w:rsidRPr="00C327F6" w:rsidRDefault="009E2A7A" w:rsidP="009E2A7A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บริษัท จีซี ออกซีเรน จำกัด</w:t>
            </w:r>
          </w:p>
          <w:p w14:paraId="7A4A9EC6" w14:textId="62E59D00" w:rsidR="009E2A7A" w:rsidRPr="00C327F6" w:rsidRDefault="009E2A7A" w:rsidP="009E2A7A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>(อยู่ระหว่างการชำระบัญชี)</w:t>
            </w:r>
            <w:r w:rsidRPr="00C327F6">
              <w:rPr>
                <w:rFonts w:ascii="Angsana New" w:hAnsi="Angsana New"/>
                <w:sz w:val="25"/>
                <w:szCs w:val="25"/>
              </w:rPr>
              <w:t xml:space="preserve">               </w:t>
            </w:r>
          </w:p>
        </w:tc>
        <w:tc>
          <w:tcPr>
            <w:tcW w:w="1890" w:type="dxa"/>
          </w:tcPr>
          <w:p w14:paraId="3339C0B2" w14:textId="70177C06" w:rsidR="009E2A7A" w:rsidRPr="00C327F6" w:rsidRDefault="009E2A7A" w:rsidP="009E2A7A">
            <w:pPr>
              <w:tabs>
                <w:tab w:val="clear" w:pos="454"/>
                <w:tab w:val="decimal" w:pos="450"/>
              </w:tabs>
              <w:spacing w:line="240" w:lineRule="auto"/>
              <w:ind w:left="105" w:right="-110" w:hanging="105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pacing w:val="-6"/>
                <w:sz w:val="25"/>
                <w:szCs w:val="25"/>
                <w:cs/>
              </w:rPr>
              <w:t>ผลิตและจำหน่ายผลิตภัณฑ์</w:t>
            </w:r>
            <w:r w:rsidRPr="00C327F6">
              <w:rPr>
                <w:rFonts w:ascii="Angsana New" w:hAnsi="Angsana New"/>
                <w:spacing w:val="-6"/>
                <w:sz w:val="25"/>
                <w:szCs w:val="25"/>
              </w:rPr>
              <w:t xml:space="preserve">  </w:t>
            </w:r>
            <w:r w:rsidRPr="00C327F6">
              <w:rPr>
                <w:rFonts w:ascii="Angsana New" w:hAnsi="Angsana New"/>
                <w:spacing w:val="-6"/>
                <w:sz w:val="25"/>
                <w:szCs w:val="25"/>
                <w:cs/>
              </w:rPr>
              <w:t>ปิโตรเคมี</w:t>
            </w:r>
          </w:p>
        </w:tc>
        <w:tc>
          <w:tcPr>
            <w:tcW w:w="947" w:type="dxa"/>
          </w:tcPr>
          <w:p w14:paraId="4647CE27" w14:textId="61AD5966" w:rsidR="009E2A7A" w:rsidRPr="00C327F6" w:rsidRDefault="009E2A7A" w:rsidP="009E2A7A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 w:rsidDel="00266BDF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1BBA1282" w14:textId="4D61F707" w:rsidR="009E2A7A" w:rsidRPr="00C327F6" w:rsidRDefault="009E2A7A" w:rsidP="009E2A7A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4C64D360" w14:textId="77777777" w:rsidR="009E2A7A" w:rsidRPr="00C327F6" w:rsidRDefault="009E2A7A" w:rsidP="009E2A7A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528" w:type="dxa"/>
          </w:tcPr>
          <w:p w14:paraId="530DF506" w14:textId="590BA4BF" w:rsidR="009E2A7A" w:rsidRPr="00C327F6" w:rsidRDefault="009E2A7A" w:rsidP="009E2A7A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597DB747" w14:textId="77777777" w:rsidR="009E2A7A" w:rsidRPr="00C327F6" w:rsidRDefault="009E2A7A" w:rsidP="009E2A7A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42FF58DF" w14:textId="47F1AB43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59013D86" w14:textId="77777777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1FA227B5" w14:textId="47F0E377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2AD9FF0E" w14:textId="77777777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081A8DB0" w14:textId="0469E8D2" w:rsidR="009E2A7A" w:rsidRPr="00C327F6" w:rsidRDefault="009E2A7A" w:rsidP="009E2A7A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7DBA44FE" w14:textId="77777777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6DF5BCFB" w14:textId="50443C8A" w:rsidR="009E2A7A" w:rsidRPr="00C327F6" w:rsidRDefault="009E2A7A" w:rsidP="009E2A7A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075FDB01" w14:textId="77777777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0361658C" w14:textId="073256A1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4A815778" w14:textId="77777777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</w:tcPr>
          <w:p w14:paraId="5F05657E" w14:textId="2B655A32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9" w:type="dxa"/>
          </w:tcPr>
          <w:p w14:paraId="6D1376E0" w14:textId="77777777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1EC462FE" w14:textId="000566E0" w:rsidR="009E2A7A" w:rsidRPr="00C327F6" w:rsidRDefault="009E2A7A" w:rsidP="009E2A7A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6F16683D" w14:textId="77777777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49A9CE51" w14:textId="77777777" w:rsidR="009E2A7A" w:rsidRPr="00C327F6" w:rsidRDefault="009E2A7A" w:rsidP="009E2A7A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125CD178" w14:textId="77777777" w:rsidR="009E2A7A" w:rsidRPr="00C327F6" w:rsidRDefault="009E2A7A" w:rsidP="009E2A7A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</w:tcPr>
          <w:p w14:paraId="0DDCAC7B" w14:textId="2421D0ED" w:rsidR="009E2A7A" w:rsidRPr="00C327F6" w:rsidRDefault="009E2A7A" w:rsidP="009E2A7A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</w:tcPr>
          <w:p w14:paraId="65D1B3E3" w14:textId="77777777" w:rsidR="009E2A7A" w:rsidRPr="00C327F6" w:rsidRDefault="009E2A7A" w:rsidP="009E2A7A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2" w:type="dxa"/>
          </w:tcPr>
          <w:p w14:paraId="38EEF710" w14:textId="29C3EEFE" w:rsidR="009E2A7A" w:rsidRPr="00C327F6" w:rsidRDefault="009E2A7A" w:rsidP="009E2A7A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4D5290" w:rsidRPr="00C327F6" w14:paraId="2A078DDC" w14:textId="77777777" w:rsidTr="003E6E39">
        <w:trPr>
          <w:cantSplit/>
        </w:trPr>
        <w:tc>
          <w:tcPr>
            <w:tcW w:w="2700" w:type="dxa"/>
          </w:tcPr>
          <w:p w14:paraId="1B133535" w14:textId="77777777" w:rsidR="009E2A7A" w:rsidRPr="00C327F6" w:rsidRDefault="009E2A7A" w:rsidP="009E2A7A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บริษัท จีซี-เอ็ม พีทีเอ จำกัด</w:t>
            </w:r>
          </w:p>
        </w:tc>
        <w:tc>
          <w:tcPr>
            <w:tcW w:w="1890" w:type="dxa"/>
          </w:tcPr>
          <w:p w14:paraId="71551616" w14:textId="5ACCFC6B" w:rsidR="009E2A7A" w:rsidRPr="00C327F6" w:rsidRDefault="009E2A7A" w:rsidP="009E2A7A">
            <w:pPr>
              <w:tabs>
                <w:tab w:val="clear" w:pos="454"/>
                <w:tab w:val="decimal" w:pos="450"/>
              </w:tabs>
              <w:spacing w:line="240" w:lineRule="auto"/>
              <w:ind w:left="105" w:right="-110" w:hanging="105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pacing w:val="-6"/>
                <w:sz w:val="25"/>
                <w:szCs w:val="25"/>
                <w:cs/>
              </w:rPr>
              <w:t>ผลิตและจำหน่ายผลิตภัณฑ์</w:t>
            </w:r>
            <w:r w:rsidRPr="00C327F6">
              <w:rPr>
                <w:rFonts w:ascii="Angsana New" w:hAnsi="Angsana New"/>
                <w:spacing w:val="-6"/>
                <w:sz w:val="25"/>
                <w:szCs w:val="25"/>
              </w:rPr>
              <w:t xml:space="preserve">  </w:t>
            </w:r>
            <w:r w:rsidRPr="00C327F6">
              <w:rPr>
                <w:rFonts w:ascii="Angsana New" w:hAnsi="Angsana New"/>
                <w:spacing w:val="-6"/>
                <w:sz w:val="25"/>
                <w:szCs w:val="25"/>
                <w:cs/>
              </w:rPr>
              <w:t>ปิโตรเคมี</w:t>
            </w:r>
          </w:p>
        </w:tc>
        <w:tc>
          <w:tcPr>
            <w:tcW w:w="947" w:type="dxa"/>
          </w:tcPr>
          <w:p w14:paraId="1CAEAFE6" w14:textId="376839A7" w:rsidR="009E2A7A" w:rsidRPr="00C327F6" w:rsidRDefault="009E2A7A" w:rsidP="009E2A7A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4AECE62E" w14:textId="424E96BE" w:rsidR="009E2A7A" w:rsidRPr="00C327F6" w:rsidRDefault="009E2A7A" w:rsidP="009E2A7A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74</w:t>
            </w:r>
          </w:p>
        </w:tc>
        <w:tc>
          <w:tcPr>
            <w:tcW w:w="180" w:type="dxa"/>
          </w:tcPr>
          <w:p w14:paraId="7D4747D3" w14:textId="77777777" w:rsidR="009E2A7A" w:rsidRPr="00C327F6" w:rsidRDefault="009E2A7A" w:rsidP="009E2A7A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329B770B" w14:textId="7E8B04CB" w:rsidR="009E2A7A" w:rsidRPr="00C327F6" w:rsidRDefault="009E2A7A" w:rsidP="009E2A7A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74</w:t>
            </w:r>
          </w:p>
        </w:tc>
        <w:tc>
          <w:tcPr>
            <w:tcW w:w="178" w:type="dxa"/>
          </w:tcPr>
          <w:p w14:paraId="1132B18C" w14:textId="77777777" w:rsidR="009E2A7A" w:rsidRPr="00C327F6" w:rsidRDefault="009E2A7A" w:rsidP="009E2A7A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4C73ACB9" w14:textId="1D43F432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4,384</w:t>
            </w:r>
          </w:p>
        </w:tc>
        <w:tc>
          <w:tcPr>
            <w:tcW w:w="178" w:type="dxa"/>
          </w:tcPr>
          <w:p w14:paraId="0CB613FF" w14:textId="77777777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72" w:type="dxa"/>
          </w:tcPr>
          <w:p w14:paraId="4029C87F" w14:textId="36C5513C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4,384</w:t>
            </w:r>
          </w:p>
        </w:tc>
        <w:tc>
          <w:tcPr>
            <w:tcW w:w="178" w:type="dxa"/>
          </w:tcPr>
          <w:p w14:paraId="1DFD8615" w14:textId="77777777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220D9438" w14:textId="6E156959" w:rsidR="009E2A7A" w:rsidRPr="00C327F6" w:rsidRDefault="009E2A7A" w:rsidP="009E2A7A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7DFBF1D8" w14:textId="77777777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4579F2F0" w14:textId="1888DD4E" w:rsidR="009E2A7A" w:rsidRPr="00C327F6" w:rsidRDefault="009E2A7A" w:rsidP="009E2A7A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7269CA9C" w14:textId="77777777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5F8EB250" w14:textId="31321842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4,384</w:t>
            </w:r>
          </w:p>
        </w:tc>
        <w:tc>
          <w:tcPr>
            <w:tcW w:w="178" w:type="dxa"/>
          </w:tcPr>
          <w:p w14:paraId="005B99C8" w14:textId="77777777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</w:tcPr>
          <w:p w14:paraId="552744A7" w14:textId="02A078E0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4,384</w:t>
            </w:r>
          </w:p>
        </w:tc>
        <w:tc>
          <w:tcPr>
            <w:tcW w:w="189" w:type="dxa"/>
          </w:tcPr>
          <w:p w14:paraId="5E81A0F2" w14:textId="77777777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2E0849D1" w14:textId="6A485BD7" w:rsidR="009E2A7A" w:rsidRPr="00C327F6" w:rsidRDefault="009E2A7A" w:rsidP="009E2A7A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0F04B1F8" w14:textId="77777777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422C1ECE" w14:textId="77777777" w:rsidR="009E2A7A" w:rsidRPr="00C327F6" w:rsidRDefault="009E2A7A" w:rsidP="009E2A7A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31A6A904" w14:textId="77777777" w:rsidR="009E2A7A" w:rsidRPr="00C327F6" w:rsidRDefault="009E2A7A" w:rsidP="009E2A7A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</w:tcPr>
          <w:p w14:paraId="61AED2AC" w14:textId="4058CB05" w:rsidR="009E2A7A" w:rsidRPr="00C327F6" w:rsidRDefault="009E2A7A" w:rsidP="009E2A7A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</w:tcPr>
          <w:p w14:paraId="0AD4F09F" w14:textId="77777777" w:rsidR="009E2A7A" w:rsidRPr="00C327F6" w:rsidRDefault="009E2A7A" w:rsidP="009E2A7A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2" w:type="dxa"/>
          </w:tcPr>
          <w:p w14:paraId="261FB8F6" w14:textId="0A547E33" w:rsidR="009E2A7A" w:rsidRPr="00C327F6" w:rsidRDefault="009E2A7A" w:rsidP="009E2A7A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4D5290" w:rsidRPr="00C327F6" w14:paraId="02529EFD" w14:textId="77777777" w:rsidTr="003E6E39">
        <w:trPr>
          <w:cantSplit/>
        </w:trPr>
        <w:tc>
          <w:tcPr>
            <w:tcW w:w="2700" w:type="dxa"/>
          </w:tcPr>
          <w:p w14:paraId="7ED9F840" w14:textId="77777777" w:rsidR="009E2A7A" w:rsidRPr="00C327F6" w:rsidRDefault="009E2A7A" w:rsidP="009E2A7A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บริษัท จีซี</w:t>
            </w:r>
            <w:r w:rsidRPr="00C327F6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>เอสเตท จำกัด</w:t>
            </w:r>
          </w:p>
        </w:tc>
        <w:tc>
          <w:tcPr>
            <w:tcW w:w="1890" w:type="dxa"/>
          </w:tcPr>
          <w:p w14:paraId="0E2CA1C4" w14:textId="613DE01E" w:rsidR="009E2A7A" w:rsidRPr="00C327F6" w:rsidRDefault="009E2A7A" w:rsidP="009E2A7A">
            <w:pPr>
              <w:tabs>
                <w:tab w:val="clear" w:pos="454"/>
                <w:tab w:val="decimal" w:pos="450"/>
              </w:tabs>
              <w:spacing w:line="240" w:lineRule="auto"/>
              <w:ind w:left="105" w:right="-110" w:hanging="105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pacing w:val="-4"/>
                <w:sz w:val="25"/>
                <w:szCs w:val="25"/>
                <w:cs/>
              </w:rPr>
              <w:t>พัฒนาอสังหาริมทรัพย์เพื่อให้เช่าสําหรับลงทุน และประกอบกิจการ</w:t>
            </w:r>
            <w:r w:rsidRPr="00C327F6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       </w:t>
            </w:r>
            <w:r w:rsidRPr="00C327F6">
              <w:rPr>
                <w:rFonts w:ascii="Angsana New" w:hAnsi="Angsana New"/>
                <w:spacing w:val="-4"/>
                <w:sz w:val="25"/>
                <w:szCs w:val="25"/>
                <w:cs/>
              </w:rPr>
              <w:t>โรงผลิตน้ำเพื่อใช้ในอุตสาหกรรมปิโตรเคมีและอุตสาหกรรมเกี่ยวเนื่อง</w:t>
            </w:r>
          </w:p>
        </w:tc>
        <w:tc>
          <w:tcPr>
            <w:tcW w:w="947" w:type="dxa"/>
          </w:tcPr>
          <w:p w14:paraId="0AA1F6ED" w14:textId="108833DA" w:rsidR="009E2A7A" w:rsidRPr="00C327F6" w:rsidRDefault="009E2A7A" w:rsidP="009E2A7A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0B15AC75" w14:textId="5BF9D0A3" w:rsidR="009E2A7A" w:rsidRPr="00C327F6" w:rsidRDefault="009E2A7A" w:rsidP="009E2A7A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5985CC0F" w14:textId="77777777" w:rsidR="009E2A7A" w:rsidRPr="00C327F6" w:rsidRDefault="009E2A7A" w:rsidP="009E2A7A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528" w:type="dxa"/>
          </w:tcPr>
          <w:p w14:paraId="7CF24731" w14:textId="621EDF9D" w:rsidR="009E2A7A" w:rsidRPr="00C327F6" w:rsidRDefault="009E2A7A" w:rsidP="009E2A7A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75A22AA5" w14:textId="77777777" w:rsidR="009E2A7A" w:rsidRPr="00C327F6" w:rsidRDefault="009E2A7A" w:rsidP="009E2A7A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4484E909" w14:textId="52FBE73F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7,200</w:t>
            </w:r>
          </w:p>
        </w:tc>
        <w:tc>
          <w:tcPr>
            <w:tcW w:w="178" w:type="dxa"/>
          </w:tcPr>
          <w:p w14:paraId="39ECCD52" w14:textId="77777777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4C8D8E77" w14:textId="4A67CD87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7,200</w:t>
            </w:r>
          </w:p>
        </w:tc>
        <w:tc>
          <w:tcPr>
            <w:tcW w:w="178" w:type="dxa"/>
          </w:tcPr>
          <w:p w14:paraId="6D9F569A" w14:textId="77777777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14CA36F4" w14:textId="467769DA" w:rsidR="009E2A7A" w:rsidRPr="00C327F6" w:rsidRDefault="009E2A7A" w:rsidP="009E2A7A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2CAADC6C" w14:textId="77777777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31D6F466" w14:textId="47A287D5" w:rsidR="009E2A7A" w:rsidRPr="00C327F6" w:rsidRDefault="009E2A7A" w:rsidP="009E2A7A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1E6ACCBE" w14:textId="77777777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023D46C8" w14:textId="69D97789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7,200</w:t>
            </w:r>
          </w:p>
        </w:tc>
        <w:tc>
          <w:tcPr>
            <w:tcW w:w="178" w:type="dxa"/>
          </w:tcPr>
          <w:p w14:paraId="03D10B26" w14:textId="77777777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</w:tcPr>
          <w:p w14:paraId="05A575E5" w14:textId="69CA0772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7,200</w:t>
            </w:r>
          </w:p>
        </w:tc>
        <w:tc>
          <w:tcPr>
            <w:tcW w:w="189" w:type="dxa"/>
          </w:tcPr>
          <w:p w14:paraId="37A8886E" w14:textId="77777777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5786C206" w14:textId="74F83759" w:rsidR="009E2A7A" w:rsidRPr="00C327F6" w:rsidRDefault="009E2A7A" w:rsidP="009E2A7A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67CE3FDC" w14:textId="77777777" w:rsidR="009E2A7A" w:rsidRPr="00C327F6" w:rsidRDefault="009E2A7A" w:rsidP="009E2A7A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6E74D966" w14:textId="77777777" w:rsidR="009E2A7A" w:rsidRPr="00C327F6" w:rsidRDefault="009E2A7A" w:rsidP="009E2A7A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13C50F46" w14:textId="77777777" w:rsidR="009E2A7A" w:rsidRPr="00C327F6" w:rsidRDefault="009E2A7A" w:rsidP="009E2A7A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</w:tcPr>
          <w:p w14:paraId="09E7B598" w14:textId="29715E20" w:rsidR="009E2A7A" w:rsidRPr="00C327F6" w:rsidRDefault="009E2A7A" w:rsidP="009E2A7A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</w:tcPr>
          <w:p w14:paraId="192E2E6F" w14:textId="77777777" w:rsidR="009E2A7A" w:rsidRPr="00C327F6" w:rsidRDefault="009E2A7A" w:rsidP="009E2A7A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2" w:type="dxa"/>
          </w:tcPr>
          <w:p w14:paraId="1BB8243B" w14:textId="76DAD2A7" w:rsidR="009E2A7A" w:rsidRPr="00C327F6" w:rsidRDefault="009E2A7A" w:rsidP="009E2A7A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4D5290" w:rsidRPr="00C327F6" w14:paraId="19780CDF" w14:textId="77777777" w:rsidTr="003E6E39">
        <w:trPr>
          <w:cantSplit/>
        </w:trPr>
        <w:tc>
          <w:tcPr>
            <w:tcW w:w="2700" w:type="dxa"/>
          </w:tcPr>
          <w:p w14:paraId="364874D2" w14:textId="77777777" w:rsidR="009E2A7A" w:rsidRPr="00C327F6" w:rsidRDefault="009E2A7A" w:rsidP="009E2A7A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 xml:space="preserve">บริษัท โซลูชั่น ครีเอชั่น จำกัด </w:t>
            </w:r>
          </w:p>
        </w:tc>
        <w:tc>
          <w:tcPr>
            <w:tcW w:w="1890" w:type="dxa"/>
          </w:tcPr>
          <w:p w14:paraId="63668147" w14:textId="1DCBDAAF" w:rsidR="009E2A7A" w:rsidRPr="00C327F6" w:rsidRDefault="009E2A7A" w:rsidP="009E2A7A">
            <w:pPr>
              <w:tabs>
                <w:tab w:val="decimal" w:pos="500"/>
              </w:tabs>
              <w:spacing w:line="240" w:lineRule="auto"/>
              <w:ind w:left="105" w:right="-81" w:hanging="105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 w:hint="cs"/>
                <w:sz w:val="25"/>
                <w:szCs w:val="25"/>
                <w:cs/>
              </w:rPr>
              <w:t>จำหน่ายผลิตภัณฑ์แปรรูปจากพลาสติกที่ใช้แล้ว</w:t>
            </w:r>
          </w:p>
        </w:tc>
        <w:tc>
          <w:tcPr>
            <w:tcW w:w="947" w:type="dxa"/>
          </w:tcPr>
          <w:p w14:paraId="1CA0339A" w14:textId="015B07D0" w:rsidR="009E2A7A" w:rsidRPr="00C327F6" w:rsidRDefault="009E2A7A" w:rsidP="009E2A7A">
            <w:pPr>
              <w:tabs>
                <w:tab w:val="decimal" w:pos="500"/>
              </w:tabs>
              <w:spacing w:line="240" w:lineRule="auto"/>
              <w:ind w:left="-179" w:right="-8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14B67D66" w14:textId="19C5E059" w:rsidR="009E2A7A" w:rsidRPr="00C327F6" w:rsidRDefault="009E2A7A" w:rsidP="009E2A7A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37F5751E" w14:textId="77777777" w:rsidR="009E2A7A" w:rsidRPr="00C327F6" w:rsidRDefault="009E2A7A" w:rsidP="009E2A7A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528" w:type="dxa"/>
          </w:tcPr>
          <w:p w14:paraId="5E9AC92D" w14:textId="14E6EA25" w:rsidR="009E2A7A" w:rsidRPr="00C327F6" w:rsidRDefault="009E2A7A" w:rsidP="009E2A7A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7324B5E9" w14:textId="77777777" w:rsidR="009E2A7A" w:rsidRPr="00C327F6" w:rsidRDefault="009E2A7A" w:rsidP="009E2A7A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3422F992" w14:textId="24E347DC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180</w:t>
            </w:r>
          </w:p>
        </w:tc>
        <w:tc>
          <w:tcPr>
            <w:tcW w:w="178" w:type="dxa"/>
          </w:tcPr>
          <w:p w14:paraId="3CCD14E8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22A7CAF8" w14:textId="60B06103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180</w:t>
            </w:r>
          </w:p>
        </w:tc>
        <w:tc>
          <w:tcPr>
            <w:tcW w:w="178" w:type="dxa"/>
          </w:tcPr>
          <w:p w14:paraId="1A2258E6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32B92A00" w14:textId="6E24A709" w:rsidR="009E2A7A" w:rsidRPr="00C327F6" w:rsidRDefault="009E2A7A" w:rsidP="009E2A7A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048D0F8E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329A6DFD" w14:textId="1498C91F" w:rsidR="009E2A7A" w:rsidRPr="00C327F6" w:rsidRDefault="009E2A7A" w:rsidP="009E2A7A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697A4D9D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14005D8C" w14:textId="56CBC19F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180</w:t>
            </w:r>
          </w:p>
        </w:tc>
        <w:tc>
          <w:tcPr>
            <w:tcW w:w="178" w:type="dxa"/>
          </w:tcPr>
          <w:p w14:paraId="6D1191B5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</w:tcPr>
          <w:p w14:paraId="560FC264" w14:textId="5890C662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180</w:t>
            </w:r>
          </w:p>
        </w:tc>
        <w:tc>
          <w:tcPr>
            <w:tcW w:w="189" w:type="dxa"/>
          </w:tcPr>
          <w:p w14:paraId="35A15710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0995C766" w14:textId="71703CC7" w:rsidR="009E2A7A" w:rsidRPr="00C327F6" w:rsidRDefault="009E2A7A" w:rsidP="009E2A7A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520F4B93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2FD33719" w14:textId="77777777" w:rsidR="009E2A7A" w:rsidRPr="00C327F6" w:rsidRDefault="009E2A7A" w:rsidP="009E2A7A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54F574C0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</w:tcPr>
          <w:p w14:paraId="678CCC34" w14:textId="7D34CD42" w:rsidR="009E2A7A" w:rsidRPr="00C327F6" w:rsidRDefault="009E2A7A" w:rsidP="009E2A7A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</w:tcPr>
          <w:p w14:paraId="1F82DAA8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7A0B2ADB" w14:textId="270F2B8A" w:rsidR="009E2A7A" w:rsidRPr="00C327F6" w:rsidRDefault="009E2A7A" w:rsidP="009E2A7A">
            <w:pPr>
              <w:tabs>
                <w:tab w:val="decimal" w:pos="412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4D5290" w:rsidRPr="00C327F6" w14:paraId="5F4D4B76" w14:textId="77777777" w:rsidTr="003E6E39">
        <w:trPr>
          <w:cantSplit/>
        </w:trPr>
        <w:tc>
          <w:tcPr>
            <w:tcW w:w="2700" w:type="dxa"/>
          </w:tcPr>
          <w:p w14:paraId="2D927D7C" w14:textId="13CCC27A" w:rsidR="009E2A7A" w:rsidRPr="00C327F6" w:rsidRDefault="009E2A7A" w:rsidP="009E2A7A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บริษัท ไทย เพ็ท เรซิน จำกัด</w:t>
            </w:r>
          </w:p>
        </w:tc>
        <w:tc>
          <w:tcPr>
            <w:tcW w:w="1890" w:type="dxa"/>
          </w:tcPr>
          <w:p w14:paraId="6A49841D" w14:textId="06C64117" w:rsidR="009E2A7A" w:rsidRPr="00C327F6" w:rsidRDefault="009E2A7A" w:rsidP="009E2A7A">
            <w:pPr>
              <w:tabs>
                <w:tab w:val="decimal" w:pos="500"/>
              </w:tabs>
              <w:spacing w:line="240" w:lineRule="auto"/>
              <w:ind w:left="105" w:right="-81" w:hanging="105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>ผลิตและจำหน่ายผลิตภัณฑ์เคมีภัณฑ์</w:t>
            </w:r>
          </w:p>
        </w:tc>
        <w:tc>
          <w:tcPr>
            <w:tcW w:w="947" w:type="dxa"/>
          </w:tcPr>
          <w:p w14:paraId="14266AA0" w14:textId="0622608D" w:rsidR="009E2A7A" w:rsidRPr="00C327F6" w:rsidRDefault="009E2A7A" w:rsidP="009E2A7A">
            <w:pPr>
              <w:tabs>
                <w:tab w:val="decimal" w:pos="500"/>
              </w:tabs>
              <w:spacing w:line="240" w:lineRule="auto"/>
              <w:ind w:left="-179" w:right="-8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67E4D9E8" w14:textId="573C75B8" w:rsidR="009E2A7A" w:rsidRPr="00C327F6" w:rsidRDefault="009E2A7A" w:rsidP="009E2A7A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44*</w:t>
            </w:r>
          </w:p>
        </w:tc>
        <w:tc>
          <w:tcPr>
            <w:tcW w:w="180" w:type="dxa"/>
          </w:tcPr>
          <w:p w14:paraId="51888DA5" w14:textId="77777777" w:rsidR="009E2A7A" w:rsidRPr="00C327F6" w:rsidRDefault="009E2A7A" w:rsidP="009E2A7A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528" w:type="dxa"/>
          </w:tcPr>
          <w:p w14:paraId="7EAED026" w14:textId="1EC9B7EB" w:rsidR="009E2A7A" w:rsidRPr="00C327F6" w:rsidRDefault="009E2A7A" w:rsidP="009E2A7A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44*</w:t>
            </w:r>
          </w:p>
        </w:tc>
        <w:tc>
          <w:tcPr>
            <w:tcW w:w="178" w:type="dxa"/>
          </w:tcPr>
          <w:p w14:paraId="13744083" w14:textId="77777777" w:rsidR="009E2A7A" w:rsidRPr="00C327F6" w:rsidRDefault="009E2A7A" w:rsidP="009E2A7A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5B02F9E0" w14:textId="3E4892F2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988</w:t>
            </w:r>
          </w:p>
        </w:tc>
        <w:tc>
          <w:tcPr>
            <w:tcW w:w="178" w:type="dxa"/>
          </w:tcPr>
          <w:p w14:paraId="1C38FAAB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50F52200" w14:textId="6C855D2E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988</w:t>
            </w:r>
          </w:p>
        </w:tc>
        <w:tc>
          <w:tcPr>
            <w:tcW w:w="178" w:type="dxa"/>
          </w:tcPr>
          <w:p w14:paraId="67263676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40042C40" w14:textId="0F28F21E" w:rsidR="009E2A7A" w:rsidRPr="00C327F6" w:rsidRDefault="009E2A7A" w:rsidP="009E2A7A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7B2275DA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74102DE5" w14:textId="762287D3" w:rsidR="009E2A7A" w:rsidRPr="00C327F6" w:rsidRDefault="009E2A7A" w:rsidP="009E2A7A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2BBD9437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22EBDCB9" w14:textId="61CFDE74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988</w:t>
            </w:r>
          </w:p>
        </w:tc>
        <w:tc>
          <w:tcPr>
            <w:tcW w:w="178" w:type="dxa"/>
          </w:tcPr>
          <w:p w14:paraId="4D7F5769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</w:tcPr>
          <w:p w14:paraId="29492572" w14:textId="3402910C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988</w:t>
            </w:r>
          </w:p>
        </w:tc>
        <w:tc>
          <w:tcPr>
            <w:tcW w:w="189" w:type="dxa"/>
          </w:tcPr>
          <w:p w14:paraId="762E5922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6B1E5B92" w14:textId="79D88A69" w:rsidR="009E2A7A" w:rsidRPr="00C327F6" w:rsidRDefault="009E2A7A" w:rsidP="009E2A7A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06ABD160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088C018E" w14:textId="0EB89A31" w:rsidR="009E2A7A" w:rsidRPr="00C327F6" w:rsidRDefault="009E2A7A" w:rsidP="009E2A7A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7E246878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</w:tcPr>
          <w:p w14:paraId="55C8B329" w14:textId="5CB18DED" w:rsidR="009E2A7A" w:rsidRPr="00C327F6" w:rsidRDefault="009E2A7A" w:rsidP="009E2A7A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222</w:t>
            </w:r>
          </w:p>
        </w:tc>
        <w:tc>
          <w:tcPr>
            <w:tcW w:w="182" w:type="dxa"/>
          </w:tcPr>
          <w:p w14:paraId="0F8E1792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592AF030" w14:textId="618DE196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4D5290" w:rsidRPr="00C327F6" w14:paraId="7AF43B05" w14:textId="77777777" w:rsidTr="003E6E39">
        <w:trPr>
          <w:cantSplit/>
        </w:trPr>
        <w:tc>
          <w:tcPr>
            <w:tcW w:w="2700" w:type="dxa"/>
          </w:tcPr>
          <w:p w14:paraId="66C251B5" w14:textId="77777777" w:rsidR="009E2A7A" w:rsidRPr="00C327F6" w:rsidRDefault="009E2A7A" w:rsidP="009E2A7A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บริษัท พีทีที ฟีนอล จำกัด</w:t>
            </w:r>
          </w:p>
          <w:p w14:paraId="778B323B" w14:textId="47C585C3" w:rsidR="009E2A7A" w:rsidRPr="00C327F6" w:rsidRDefault="009E2A7A" w:rsidP="009E2A7A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>(อยู่ระหว่างการชำระบัญชี)</w:t>
            </w:r>
            <w:r w:rsidRPr="00C327F6">
              <w:rPr>
                <w:rFonts w:ascii="Angsana New" w:hAnsi="Angsana New"/>
                <w:sz w:val="25"/>
                <w:szCs w:val="25"/>
              </w:rPr>
              <w:t xml:space="preserve">               </w:t>
            </w:r>
          </w:p>
        </w:tc>
        <w:tc>
          <w:tcPr>
            <w:tcW w:w="1890" w:type="dxa"/>
          </w:tcPr>
          <w:p w14:paraId="32130C0D" w14:textId="390B2C98" w:rsidR="009E2A7A" w:rsidRPr="00C327F6" w:rsidRDefault="009E2A7A" w:rsidP="009E2A7A">
            <w:pPr>
              <w:tabs>
                <w:tab w:val="decimal" w:pos="500"/>
              </w:tabs>
              <w:spacing w:line="240" w:lineRule="auto"/>
              <w:ind w:left="105" w:right="-81" w:hanging="105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pacing w:val="-6"/>
                <w:sz w:val="25"/>
                <w:szCs w:val="25"/>
                <w:cs/>
              </w:rPr>
              <w:t>ผลิตและจำหน่ายผลิตภัณฑ์</w:t>
            </w:r>
            <w:r w:rsidRPr="00C327F6">
              <w:rPr>
                <w:rFonts w:ascii="Angsana New" w:hAnsi="Angsana New"/>
                <w:spacing w:val="-6"/>
                <w:sz w:val="25"/>
                <w:szCs w:val="25"/>
              </w:rPr>
              <w:t xml:space="preserve">  </w:t>
            </w:r>
            <w:r w:rsidRPr="00C327F6">
              <w:rPr>
                <w:rFonts w:ascii="Angsana New" w:hAnsi="Angsana New"/>
                <w:spacing w:val="-6"/>
                <w:sz w:val="25"/>
                <w:szCs w:val="25"/>
                <w:cs/>
              </w:rPr>
              <w:t>ปิโตรเคมี</w:t>
            </w:r>
          </w:p>
        </w:tc>
        <w:tc>
          <w:tcPr>
            <w:tcW w:w="947" w:type="dxa"/>
          </w:tcPr>
          <w:p w14:paraId="1FC22A10" w14:textId="4925122A" w:rsidR="009E2A7A" w:rsidRPr="00C327F6" w:rsidRDefault="009E2A7A" w:rsidP="009E2A7A">
            <w:pPr>
              <w:tabs>
                <w:tab w:val="decimal" w:pos="500"/>
              </w:tabs>
              <w:spacing w:line="240" w:lineRule="auto"/>
              <w:ind w:left="-179" w:right="-8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76D46B65" w14:textId="457D074F" w:rsidR="009E2A7A" w:rsidRPr="00C327F6" w:rsidRDefault="009E2A7A" w:rsidP="009E2A7A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4E28FBC0" w14:textId="77777777" w:rsidR="009E2A7A" w:rsidRPr="00C327F6" w:rsidRDefault="009E2A7A" w:rsidP="009E2A7A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528" w:type="dxa"/>
          </w:tcPr>
          <w:p w14:paraId="154ECA8C" w14:textId="3BC6F0BE" w:rsidR="009E2A7A" w:rsidRPr="00C327F6" w:rsidRDefault="009E2A7A" w:rsidP="009E2A7A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0ABD0F84" w14:textId="77777777" w:rsidR="009E2A7A" w:rsidRPr="00C327F6" w:rsidRDefault="009E2A7A" w:rsidP="009E2A7A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1208E657" w14:textId="013A2775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126</w:t>
            </w:r>
          </w:p>
        </w:tc>
        <w:tc>
          <w:tcPr>
            <w:tcW w:w="178" w:type="dxa"/>
          </w:tcPr>
          <w:p w14:paraId="7A795199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1B3C4B0D" w14:textId="6D98F5B1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126</w:t>
            </w:r>
          </w:p>
        </w:tc>
        <w:tc>
          <w:tcPr>
            <w:tcW w:w="178" w:type="dxa"/>
          </w:tcPr>
          <w:p w14:paraId="7317FDEC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7A753C85" w14:textId="30DD2777" w:rsidR="009E2A7A" w:rsidRPr="00C327F6" w:rsidRDefault="009E2A7A" w:rsidP="009E2A7A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(121)</w:t>
            </w:r>
          </w:p>
        </w:tc>
        <w:tc>
          <w:tcPr>
            <w:tcW w:w="178" w:type="dxa"/>
          </w:tcPr>
          <w:p w14:paraId="7E9FA8D5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4E1CF095" w14:textId="10AC932C" w:rsidR="009E2A7A" w:rsidRPr="00C327F6" w:rsidRDefault="009E2A7A" w:rsidP="009E2A7A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(121)</w:t>
            </w:r>
          </w:p>
        </w:tc>
        <w:tc>
          <w:tcPr>
            <w:tcW w:w="178" w:type="dxa"/>
          </w:tcPr>
          <w:p w14:paraId="4746720C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7492221A" w14:textId="7E960558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178" w:type="dxa"/>
          </w:tcPr>
          <w:p w14:paraId="2533474B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</w:tcPr>
          <w:p w14:paraId="3B42C7DC" w14:textId="03753BB9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189" w:type="dxa"/>
          </w:tcPr>
          <w:p w14:paraId="0BFA24EE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1667886B" w14:textId="0342E28C" w:rsidR="009E2A7A" w:rsidRPr="00C327F6" w:rsidRDefault="009E2A7A" w:rsidP="009E2A7A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1CE92F10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38BF4983" w14:textId="695759C5" w:rsidR="009E2A7A" w:rsidRPr="00C327F6" w:rsidRDefault="009E2A7A" w:rsidP="009E2A7A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1D73F21F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</w:tcPr>
          <w:p w14:paraId="041C4657" w14:textId="6DB362CC" w:rsidR="009E2A7A" w:rsidRPr="00C327F6" w:rsidRDefault="009E2A7A" w:rsidP="009E2A7A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2" w:type="dxa"/>
          </w:tcPr>
          <w:p w14:paraId="4BC31820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16815706" w14:textId="6EBB3B16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4D5290" w:rsidRPr="00C327F6" w14:paraId="77379D90" w14:textId="77777777" w:rsidTr="003E6E39">
        <w:trPr>
          <w:cantSplit/>
        </w:trPr>
        <w:tc>
          <w:tcPr>
            <w:tcW w:w="2700" w:type="dxa"/>
          </w:tcPr>
          <w:p w14:paraId="3354C888" w14:textId="2C09D09A" w:rsidR="009E2A7A" w:rsidRPr="00C327F6" w:rsidRDefault="009E2A7A" w:rsidP="009E2A7A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lastRenderedPageBreak/>
              <w:t>บริษัท เอ็นพีซี เซฟตี้ แอนด์</w:t>
            </w:r>
            <w:r w:rsidRPr="00C327F6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C327F6">
              <w:rPr>
                <w:rFonts w:ascii="Angsana New" w:hAnsi="Angsana New" w:hint="cs"/>
                <w:sz w:val="25"/>
                <w:szCs w:val="25"/>
                <w:cs/>
              </w:rPr>
              <w:t xml:space="preserve">              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>เอ็นไวรอนเมนทอล</w:t>
            </w:r>
            <w:r w:rsidRPr="00C327F6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>เซอร์วิส</w:t>
            </w:r>
            <w:r w:rsidRPr="00C327F6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1890" w:type="dxa"/>
          </w:tcPr>
          <w:p w14:paraId="34717CDC" w14:textId="4A923677" w:rsidR="009E2A7A" w:rsidRPr="00C327F6" w:rsidRDefault="009E2A7A" w:rsidP="009E2A7A">
            <w:pPr>
              <w:tabs>
                <w:tab w:val="decimal" w:pos="500"/>
              </w:tabs>
              <w:spacing w:line="240" w:lineRule="auto"/>
              <w:ind w:left="105" w:right="-81" w:hanging="105"/>
              <w:rPr>
                <w:rFonts w:ascii="Angsana New" w:hAnsi="Angsana New"/>
                <w:sz w:val="25"/>
                <w:szCs w:val="25"/>
              </w:rPr>
            </w:pPr>
            <w:r w:rsidRPr="00C327F6" w:rsidDel="00266BDF">
              <w:rPr>
                <w:rFonts w:ascii="Angsana New" w:hAnsi="Angsana New"/>
                <w:sz w:val="25"/>
                <w:szCs w:val="25"/>
                <w:cs/>
              </w:rPr>
              <w:t>บริการด้านความปลอดภัย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>และสิ่งแวดล้อม</w:t>
            </w:r>
          </w:p>
        </w:tc>
        <w:tc>
          <w:tcPr>
            <w:tcW w:w="947" w:type="dxa"/>
          </w:tcPr>
          <w:p w14:paraId="2C50E6F9" w14:textId="4C9454CE" w:rsidR="009E2A7A" w:rsidRPr="00C327F6" w:rsidRDefault="009E2A7A" w:rsidP="009E2A7A">
            <w:pPr>
              <w:tabs>
                <w:tab w:val="decimal" w:pos="500"/>
              </w:tabs>
              <w:spacing w:line="240" w:lineRule="auto"/>
              <w:ind w:left="-179" w:right="-8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 w:rsidDel="00266BDF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569DDB01" w14:textId="7A6B402E" w:rsidR="009E2A7A" w:rsidRPr="00C327F6" w:rsidRDefault="009E2A7A" w:rsidP="009E2A7A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00E787CA" w14:textId="77777777" w:rsidR="009E2A7A" w:rsidRPr="00C327F6" w:rsidRDefault="009E2A7A" w:rsidP="009E2A7A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528" w:type="dxa"/>
          </w:tcPr>
          <w:p w14:paraId="4D50FC5E" w14:textId="554144FF" w:rsidR="009E2A7A" w:rsidRPr="00C327F6" w:rsidRDefault="009E2A7A" w:rsidP="009E2A7A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36EE6D87" w14:textId="77777777" w:rsidR="009E2A7A" w:rsidRPr="00C327F6" w:rsidRDefault="009E2A7A" w:rsidP="009E2A7A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2D773AA2" w14:textId="121CCF8B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165</w:t>
            </w:r>
          </w:p>
        </w:tc>
        <w:tc>
          <w:tcPr>
            <w:tcW w:w="178" w:type="dxa"/>
          </w:tcPr>
          <w:p w14:paraId="52112308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7679BD00" w14:textId="382B20AA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165</w:t>
            </w:r>
          </w:p>
        </w:tc>
        <w:tc>
          <w:tcPr>
            <w:tcW w:w="178" w:type="dxa"/>
          </w:tcPr>
          <w:p w14:paraId="375493B3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42B306AE" w14:textId="0D610678" w:rsidR="009E2A7A" w:rsidRPr="00C327F6" w:rsidRDefault="009E2A7A" w:rsidP="009E2A7A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69141414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42533F6C" w14:textId="40564D40" w:rsidR="009E2A7A" w:rsidRPr="00C327F6" w:rsidRDefault="009E2A7A" w:rsidP="009E2A7A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0EB4EB41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4DB1C7FF" w14:textId="0DC31BE5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165</w:t>
            </w:r>
          </w:p>
        </w:tc>
        <w:tc>
          <w:tcPr>
            <w:tcW w:w="178" w:type="dxa"/>
          </w:tcPr>
          <w:p w14:paraId="385261FF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</w:tcPr>
          <w:p w14:paraId="4B863DBE" w14:textId="38F5937E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165</w:t>
            </w:r>
          </w:p>
        </w:tc>
        <w:tc>
          <w:tcPr>
            <w:tcW w:w="189" w:type="dxa"/>
          </w:tcPr>
          <w:p w14:paraId="77FB6E26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03BD96A1" w14:textId="583F15DF" w:rsidR="009E2A7A" w:rsidRPr="00C327F6" w:rsidRDefault="009E2A7A" w:rsidP="009E2A7A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1B48447B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3E77D9AE" w14:textId="4F232D7C" w:rsidR="009E2A7A" w:rsidRPr="00C327F6" w:rsidRDefault="009E2A7A" w:rsidP="009E2A7A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16E6CE7E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</w:tcPr>
          <w:p w14:paraId="2F8C68ED" w14:textId="6317B401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18</w:t>
            </w:r>
          </w:p>
        </w:tc>
        <w:tc>
          <w:tcPr>
            <w:tcW w:w="182" w:type="dxa"/>
          </w:tcPr>
          <w:p w14:paraId="38A22BEF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407C2F83" w14:textId="2FF9538F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3</w:t>
            </w:r>
          </w:p>
        </w:tc>
      </w:tr>
      <w:tr w:rsidR="004D5290" w:rsidRPr="00C327F6" w14:paraId="3101F835" w14:textId="77777777" w:rsidTr="003E6E39">
        <w:trPr>
          <w:cantSplit/>
        </w:trPr>
        <w:tc>
          <w:tcPr>
            <w:tcW w:w="2700" w:type="dxa"/>
          </w:tcPr>
          <w:p w14:paraId="623C2527" w14:textId="1049CB59" w:rsidR="009E2A7A" w:rsidRPr="00C327F6" w:rsidRDefault="009E2A7A" w:rsidP="009E2A7A">
            <w:pPr>
              <w:tabs>
                <w:tab w:val="clear" w:pos="227"/>
                <w:tab w:val="left" w:pos="278"/>
              </w:tabs>
              <w:spacing w:line="240" w:lineRule="auto"/>
              <w:ind w:left="8" w:right="-79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บริษัท เอ็นวิคโค จำกัด</w:t>
            </w:r>
          </w:p>
        </w:tc>
        <w:tc>
          <w:tcPr>
            <w:tcW w:w="1890" w:type="dxa"/>
          </w:tcPr>
          <w:p w14:paraId="3D3CC466" w14:textId="0A1A06A2" w:rsidR="009E2A7A" w:rsidRPr="00C327F6" w:rsidRDefault="009E2A7A" w:rsidP="009E2A7A">
            <w:pPr>
              <w:tabs>
                <w:tab w:val="decimal" w:pos="500"/>
              </w:tabs>
              <w:spacing w:line="240" w:lineRule="auto"/>
              <w:ind w:left="105" w:right="-81" w:hanging="105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 xml:space="preserve">ผลิต จำหน่าย และพัฒนาพลาสติกรีไซเคิล และผลิตภัณฑ์พลอยได้ </w:t>
            </w:r>
          </w:p>
        </w:tc>
        <w:tc>
          <w:tcPr>
            <w:tcW w:w="947" w:type="dxa"/>
          </w:tcPr>
          <w:p w14:paraId="0D5EB31B" w14:textId="1604D339" w:rsidR="009E2A7A" w:rsidRPr="00C327F6" w:rsidRDefault="009E2A7A" w:rsidP="009E2A7A">
            <w:pPr>
              <w:tabs>
                <w:tab w:val="decimal" w:pos="500"/>
              </w:tabs>
              <w:spacing w:line="240" w:lineRule="auto"/>
              <w:ind w:left="-179" w:right="-8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386A3CB5" w14:textId="7F8A17DF" w:rsidR="009E2A7A" w:rsidRPr="00C327F6" w:rsidRDefault="009E2A7A" w:rsidP="009E2A7A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70</w:t>
            </w:r>
          </w:p>
        </w:tc>
        <w:tc>
          <w:tcPr>
            <w:tcW w:w="180" w:type="dxa"/>
          </w:tcPr>
          <w:p w14:paraId="5EA7C90A" w14:textId="77777777" w:rsidR="009E2A7A" w:rsidRPr="00C327F6" w:rsidRDefault="009E2A7A" w:rsidP="009E2A7A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397EF030" w14:textId="6BD1D5C0" w:rsidR="009E2A7A" w:rsidRPr="00C327F6" w:rsidRDefault="009E2A7A" w:rsidP="009E2A7A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70</w:t>
            </w:r>
          </w:p>
        </w:tc>
        <w:tc>
          <w:tcPr>
            <w:tcW w:w="178" w:type="dxa"/>
          </w:tcPr>
          <w:p w14:paraId="55D140E5" w14:textId="77777777" w:rsidR="009E2A7A" w:rsidRPr="00C327F6" w:rsidRDefault="009E2A7A" w:rsidP="009E2A7A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7C62CDC3" w14:textId="54B7D2A9" w:rsidR="009E2A7A" w:rsidRPr="00C327F6" w:rsidDel="00B958C1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1,211</w:t>
            </w:r>
          </w:p>
        </w:tc>
        <w:tc>
          <w:tcPr>
            <w:tcW w:w="178" w:type="dxa"/>
          </w:tcPr>
          <w:p w14:paraId="757C9C76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222F35F3" w14:textId="7590EC46" w:rsidR="009E2A7A" w:rsidRPr="00C327F6" w:rsidDel="00B958C1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756</w:t>
            </w:r>
          </w:p>
        </w:tc>
        <w:tc>
          <w:tcPr>
            <w:tcW w:w="178" w:type="dxa"/>
          </w:tcPr>
          <w:p w14:paraId="08355D2F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02448681" w14:textId="5E41E828" w:rsidR="009E2A7A" w:rsidRPr="00C327F6" w:rsidRDefault="009E2A7A" w:rsidP="009E2A7A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19E8BFB5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110F491E" w14:textId="74FD617F" w:rsidR="009E2A7A" w:rsidRPr="00C327F6" w:rsidRDefault="009E2A7A" w:rsidP="009E2A7A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1274BD85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239764F2" w14:textId="1F54944E" w:rsidR="009E2A7A" w:rsidRPr="00C327F6" w:rsidDel="00B958C1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1,211</w:t>
            </w:r>
          </w:p>
        </w:tc>
        <w:tc>
          <w:tcPr>
            <w:tcW w:w="178" w:type="dxa"/>
          </w:tcPr>
          <w:p w14:paraId="0208524A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</w:tcPr>
          <w:p w14:paraId="62EAA055" w14:textId="5D51E363" w:rsidR="009E2A7A" w:rsidRPr="00C327F6" w:rsidDel="00B958C1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756</w:t>
            </w:r>
          </w:p>
        </w:tc>
        <w:tc>
          <w:tcPr>
            <w:tcW w:w="189" w:type="dxa"/>
          </w:tcPr>
          <w:p w14:paraId="5E15BE36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032EF596" w14:textId="0736EE9F" w:rsidR="009E2A7A" w:rsidRPr="00C327F6" w:rsidRDefault="009E2A7A" w:rsidP="009E2A7A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3B903869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26D0E17A" w14:textId="51151AFC" w:rsidR="009E2A7A" w:rsidRPr="00C327F6" w:rsidRDefault="009E2A7A" w:rsidP="009E2A7A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3666BAD2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</w:tcPr>
          <w:p w14:paraId="1E19D84B" w14:textId="7697CA72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</w:tcPr>
          <w:p w14:paraId="608B6C18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5FBEAD0F" w14:textId="355AA244" w:rsidR="009E2A7A" w:rsidRPr="00C327F6" w:rsidRDefault="009E2A7A" w:rsidP="009E2A7A">
            <w:pPr>
              <w:tabs>
                <w:tab w:val="decimal" w:pos="412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4D5290" w:rsidRPr="00C327F6" w14:paraId="1AAD3818" w14:textId="77777777" w:rsidTr="003E6E39">
        <w:trPr>
          <w:cantSplit/>
        </w:trPr>
        <w:tc>
          <w:tcPr>
            <w:tcW w:w="2700" w:type="dxa"/>
          </w:tcPr>
          <w:p w14:paraId="339BE857" w14:textId="731B2EE0" w:rsidR="009E2A7A" w:rsidRPr="00C327F6" w:rsidRDefault="009E2A7A" w:rsidP="009E2A7A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PTTGC America Corporation</w:t>
            </w:r>
          </w:p>
        </w:tc>
        <w:tc>
          <w:tcPr>
            <w:tcW w:w="1890" w:type="dxa"/>
          </w:tcPr>
          <w:p w14:paraId="4C87873A" w14:textId="38EE85D4" w:rsidR="009E2A7A" w:rsidRPr="00C327F6" w:rsidRDefault="009E2A7A" w:rsidP="009E2A7A">
            <w:pPr>
              <w:tabs>
                <w:tab w:val="decimal" w:pos="500"/>
              </w:tabs>
              <w:spacing w:line="240" w:lineRule="auto"/>
              <w:ind w:left="105" w:right="-81" w:hanging="105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ลงทุน</w:t>
            </w:r>
            <w:r w:rsidRPr="00C327F6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>และดำเนินธุรกิจ</w:t>
            </w:r>
            <w:r w:rsidRPr="00C327F6">
              <w:rPr>
                <w:rFonts w:ascii="Angsana New" w:hAnsi="Angsana New" w:hint="cs"/>
                <w:sz w:val="25"/>
                <w:szCs w:val="25"/>
                <w:cs/>
              </w:rPr>
              <w:t xml:space="preserve">   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>ในกิจการต่างประเทศ</w:t>
            </w:r>
          </w:p>
        </w:tc>
        <w:tc>
          <w:tcPr>
            <w:tcW w:w="947" w:type="dxa"/>
          </w:tcPr>
          <w:p w14:paraId="62031BF5" w14:textId="53D687BE" w:rsidR="009E2A7A" w:rsidRPr="00C327F6" w:rsidRDefault="009E2A7A" w:rsidP="009E2A7A">
            <w:pPr>
              <w:tabs>
                <w:tab w:val="clear" w:pos="907"/>
                <w:tab w:val="decimal" w:pos="500"/>
                <w:tab w:val="left" w:pos="871"/>
              </w:tabs>
              <w:spacing w:line="240" w:lineRule="auto"/>
              <w:ind w:left="-179" w:right="-8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สหรัฐอเมริกา</w:t>
            </w:r>
          </w:p>
        </w:tc>
        <w:tc>
          <w:tcPr>
            <w:tcW w:w="613" w:type="dxa"/>
          </w:tcPr>
          <w:p w14:paraId="7F2D1856" w14:textId="6FC2CD41" w:rsidR="009E2A7A" w:rsidRPr="00C327F6" w:rsidRDefault="009E2A7A" w:rsidP="009E2A7A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000B8711" w14:textId="77777777" w:rsidR="009E2A7A" w:rsidRPr="00C327F6" w:rsidRDefault="009E2A7A" w:rsidP="009E2A7A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55495956" w14:textId="265B95E5" w:rsidR="009E2A7A" w:rsidRPr="00C327F6" w:rsidRDefault="009E2A7A" w:rsidP="009E2A7A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79F520FD" w14:textId="77777777" w:rsidR="009E2A7A" w:rsidRPr="00C327F6" w:rsidRDefault="009E2A7A" w:rsidP="009E2A7A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5EEE8E30" w14:textId="6D71B73A" w:rsidR="009E2A7A" w:rsidRPr="00C327F6" w:rsidDel="00B958C1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5,540</w:t>
            </w:r>
          </w:p>
        </w:tc>
        <w:tc>
          <w:tcPr>
            <w:tcW w:w="178" w:type="dxa"/>
          </w:tcPr>
          <w:p w14:paraId="00D1A361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05756ED9" w14:textId="4DC86A0D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5,538</w:t>
            </w:r>
          </w:p>
        </w:tc>
        <w:tc>
          <w:tcPr>
            <w:tcW w:w="178" w:type="dxa"/>
          </w:tcPr>
          <w:p w14:paraId="052A2D90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3E22AB29" w14:textId="21743A13" w:rsidR="009E2A7A" w:rsidRPr="00C327F6" w:rsidRDefault="009E2A7A" w:rsidP="009E2A7A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530D2726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3AA3D0B8" w14:textId="02CB3D26" w:rsidR="009E2A7A" w:rsidRPr="00C327F6" w:rsidRDefault="009E2A7A" w:rsidP="009E2A7A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398AFC9C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2409B761" w14:textId="0ACA250B" w:rsidR="009E2A7A" w:rsidRPr="00C327F6" w:rsidDel="00B958C1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5,540</w:t>
            </w:r>
          </w:p>
        </w:tc>
        <w:tc>
          <w:tcPr>
            <w:tcW w:w="178" w:type="dxa"/>
          </w:tcPr>
          <w:p w14:paraId="23CCBB63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</w:tcPr>
          <w:p w14:paraId="003D92D2" w14:textId="2BF32683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5,538</w:t>
            </w:r>
          </w:p>
        </w:tc>
        <w:tc>
          <w:tcPr>
            <w:tcW w:w="189" w:type="dxa"/>
          </w:tcPr>
          <w:p w14:paraId="55362B33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1A24241D" w14:textId="616CFEBC" w:rsidR="009E2A7A" w:rsidRPr="00C327F6" w:rsidRDefault="009E2A7A" w:rsidP="009E2A7A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778A3390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0BE92303" w14:textId="2547E6DA" w:rsidR="009E2A7A" w:rsidRPr="00C327F6" w:rsidRDefault="009E2A7A" w:rsidP="009E2A7A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09F0DBC5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</w:tcPr>
          <w:p w14:paraId="782BD873" w14:textId="383E74EB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</w:tcPr>
          <w:p w14:paraId="451BA358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505652A4" w14:textId="077AD44C" w:rsidR="009E2A7A" w:rsidRPr="00C327F6" w:rsidRDefault="009E2A7A" w:rsidP="009E2A7A">
            <w:pPr>
              <w:tabs>
                <w:tab w:val="decimal" w:pos="412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4D5290" w:rsidRPr="00C327F6" w14:paraId="45BC22C4" w14:textId="77777777" w:rsidTr="003E6E39">
        <w:trPr>
          <w:cantSplit/>
        </w:trPr>
        <w:tc>
          <w:tcPr>
            <w:tcW w:w="2700" w:type="dxa"/>
          </w:tcPr>
          <w:p w14:paraId="024DB462" w14:textId="18A755D9" w:rsidR="009E2A7A" w:rsidRPr="00C327F6" w:rsidRDefault="009E2A7A" w:rsidP="009E2A7A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 xml:space="preserve">PTTGC International Private Limited </w:t>
            </w:r>
          </w:p>
        </w:tc>
        <w:tc>
          <w:tcPr>
            <w:tcW w:w="1890" w:type="dxa"/>
          </w:tcPr>
          <w:p w14:paraId="0347F52C" w14:textId="1E714BB3" w:rsidR="009E2A7A" w:rsidRPr="00C327F6" w:rsidRDefault="009E2A7A" w:rsidP="009E2A7A">
            <w:pPr>
              <w:tabs>
                <w:tab w:val="decimal" w:pos="500"/>
              </w:tabs>
              <w:spacing w:line="240" w:lineRule="auto"/>
              <w:ind w:left="105" w:right="-81" w:hanging="105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ลงทุน และดำเนินธุรกิจ</w:t>
            </w:r>
            <w:r w:rsidRPr="00C327F6">
              <w:rPr>
                <w:rFonts w:ascii="Angsana New" w:hAnsi="Angsana New" w:hint="cs"/>
                <w:sz w:val="25"/>
                <w:szCs w:val="25"/>
                <w:cs/>
              </w:rPr>
              <w:t xml:space="preserve">  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>ในกิจการต่างประเทศ</w:t>
            </w:r>
          </w:p>
        </w:tc>
        <w:tc>
          <w:tcPr>
            <w:tcW w:w="947" w:type="dxa"/>
          </w:tcPr>
          <w:p w14:paraId="4051A093" w14:textId="3B65AFB6" w:rsidR="009E2A7A" w:rsidRPr="00C327F6" w:rsidRDefault="009E2A7A" w:rsidP="009E2A7A">
            <w:pPr>
              <w:tabs>
                <w:tab w:val="decimal" w:pos="500"/>
              </w:tabs>
              <w:spacing w:line="240" w:lineRule="auto"/>
              <w:ind w:left="-179" w:right="-8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สิงคโปร์</w:t>
            </w:r>
          </w:p>
        </w:tc>
        <w:tc>
          <w:tcPr>
            <w:tcW w:w="613" w:type="dxa"/>
          </w:tcPr>
          <w:p w14:paraId="7A0DC7E6" w14:textId="1F493193" w:rsidR="009E2A7A" w:rsidRPr="00C327F6" w:rsidRDefault="009E2A7A" w:rsidP="009E2A7A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7DBABA84" w14:textId="77777777" w:rsidR="009E2A7A" w:rsidRPr="00C327F6" w:rsidRDefault="009E2A7A" w:rsidP="009E2A7A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528" w:type="dxa"/>
          </w:tcPr>
          <w:p w14:paraId="7F924360" w14:textId="5D990D53" w:rsidR="009E2A7A" w:rsidRPr="00C327F6" w:rsidRDefault="009E2A7A" w:rsidP="009E2A7A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292FA998" w14:textId="77777777" w:rsidR="009E2A7A" w:rsidRPr="00C327F6" w:rsidRDefault="009E2A7A" w:rsidP="009E2A7A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67894178" w14:textId="542F726A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178,084</w:t>
            </w:r>
          </w:p>
        </w:tc>
        <w:tc>
          <w:tcPr>
            <w:tcW w:w="178" w:type="dxa"/>
          </w:tcPr>
          <w:p w14:paraId="17A19534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2CE5A1FE" w14:textId="3F45690C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125,436</w:t>
            </w:r>
          </w:p>
        </w:tc>
        <w:tc>
          <w:tcPr>
            <w:tcW w:w="178" w:type="dxa"/>
          </w:tcPr>
          <w:p w14:paraId="0084464C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6D898DD9" w14:textId="02E4A1D4" w:rsidR="009E2A7A" w:rsidRPr="00C327F6" w:rsidRDefault="009E2A7A" w:rsidP="009E2A7A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(24,106)</w:t>
            </w:r>
          </w:p>
        </w:tc>
        <w:tc>
          <w:tcPr>
            <w:tcW w:w="178" w:type="dxa"/>
          </w:tcPr>
          <w:p w14:paraId="5113BF89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7DA7B9F7" w14:textId="6ECA3606" w:rsidR="009E2A7A" w:rsidRPr="00C327F6" w:rsidRDefault="009E2A7A" w:rsidP="009E2A7A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(24,106)</w:t>
            </w:r>
          </w:p>
        </w:tc>
        <w:tc>
          <w:tcPr>
            <w:tcW w:w="178" w:type="dxa"/>
          </w:tcPr>
          <w:p w14:paraId="269638B6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6C0A5AE2" w14:textId="7D8AA34F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153,978</w:t>
            </w:r>
          </w:p>
        </w:tc>
        <w:tc>
          <w:tcPr>
            <w:tcW w:w="178" w:type="dxa"/>
          </w:tcPr>
          <w:p w14:paraId="644D75DA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0AAF1FD0" w14:textId="241D956C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101,330</w:t>
            </w:r>
          </w:p>
        </w:tc>
        <w:tc>
          <w:tcPr>
            <w:tcW w:w="189" w:type="dxa"/>
          </w:tcPr>
          <w:p w14:paraId="7B642C73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4D0A3954" w14:textId="2D755C3F" w:rsidR="009E2A7A" w:rsidRPr="00C327F6" w:rsidRDefault="009E2A7A" w:rsidP="009E2A7A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1C46279B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4A6A21DA" w14:textId="2E04CF8F" w:rsidR="009E2A7A" w:rsidRPr="00C327F6" w:rsidRDefault="009E2A7A" w:rsidP="009E2A7A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64A1790B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</w:tcPr>
          <w:p w14:paraId="21AD7476" w14:textId="4F183ECD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</w:tcPr>
          <w:p w14:paraId="1659A810" w14:textId="77777777" w:rsidR="009E2A7A" w:rsidRPr="00C327F6" w:rsidRDefault="009E2A7A" w:rsidP="009E2A7A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08913573" w14:textId="3E63015B" w:rsidR="009E2A7A" w:rsidRPr="00C327F6" w:rsidRDefault="009E2A7A" w:rsidP="009E2A7A">
            <w:pPr>
              <w:tabs>
                <w:tab w:val="decimal" w:pos="412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4D5290" w:rsidRPr="00C327F6" w14:paraId="5E1F6F7F" w14:textId="77777777" w:rsidTr="003E6E39">
        <w:trPr>
          <w:cantSplit/>
        </w:trPr>
        <w:tc>
          <w:tcPr>
            <w:tcW w:w="2700" w:type="dxa"/>
          </w:tcPr>
          <w:p w14:paraId="5D8E9690" w14:textId="0879189D" w:rsidR="00BD2F2E" w:rsidRPr="00C327F6" w:rsidRDefault="00BD2F2E" w:rsidP="00BD2F2E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รวมเงินลงทุนในบริษัทย่อย</w:t>
            </w:r>
          </w:p>
        </w:tc>
        <w:tc>
          <w:tcPr>
            <w:tcW w:w="1890" w:type="dxa"/>
          </w:tcPr>
          <w:p w14:paraId="4DE7EDED" w14:textId="28B1E2B4" w:rsidR="00BD2F2E" w:rsidRPr="00C327F6" w:rsidRDefault="00BD2F2E" w:rsidP="00BD2F2E">
            <w:pPr>
              <w:tabs>
                <w:tab w:val="decimal" w:pos="500"/>
              </w:tabs>
              <w:spacing w:line="240" w:lineRule="auto"/>
              <w:ind w:left="105" w:right="-81" w:hanging="105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</w:tcPr>
          <w:p w14:paraId="474A5A1A" w14:textId="4B52D88D" w:rsidR="00BD2F2E" w:rsidRPr="00C327F6" w:rsidRDefault="00BD2F2E" w:rsidP="00BD2F2E">
            <w:pPr>
              <w:tabs>
                <w:tab w:val="decimal" w:pos="500"/>
              </w:tabs>
              <w:spacing w:line="240" w:lineRule="auto"/>
              <w:ind w:left="-179" w:right="-8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13" w:type="dxa"/>
          </w:tcPr>
          <w:p w14:paraId="4232F897" w14:textId="5A64685D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3877905F" w14:textId="77777777" w:rsidR="00BD2F2E" w:rsidRPr="00C327F6" w:rsidRDefault="00BD2F2E" w:rsidP="00BD2F2E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528" w:type="dxa"/>
          </w:tcPr>
          <w:p w14:paraId="5DEA6C58" w14:textId="444A65CD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78" w:type="dxa"/>
          </w:tcPr>
          <w:p w14:paraId="054B5206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E3365" w14:textId="2F584192" w:rsidR="00BD2F2E" w:rsidRPr="00C327F6" w:rsidRDefault="009E2A7A" w:rsidP="00BD2F2E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211,416</w:t>
            </w:r>
          </w:p>
        </w:tc>
        <w:tc>
          <w:tcPr>
            <w:tcW w:w="178" w:type="dxa"/>
            <w:vAlign w:val="bottom"/>
          </w:tcPr>
          <w:p w14:paraId="6FA662B6" w14:textId="77777777" w:rsidR="00BD2F2E" w:rsidRPr="00C327F6" w:rsidRDefault="00BD2F2E" w:rsidP="00BD2F2E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5C2B9" w14:textId="5E209FEF" w:rsidR="00BD2F2E" w:rsidRPr="00C327F6" w:rsidRDefault="00BD2F2E" w:rsidP="00BD2F2E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158,311</w:t>
            </w:r>
          </w:p>
        </w:tc>
        <w:tc>
          <w:tcPr>
            <w:tcW w:w="178" w:type="dxa"/>
            <w:vAlign w:val="bottom"/>
          </w:tcPr>
          <w:p w14:paraId="0CAC0E8C" w14:textId="77777777" w:rsidR="00BD2F2E" w:rsidRPr="00C327F6" w:rsidRDefault="00BD2F2E" w:rsidP="00BD2F2E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6D472" w14:textId="799E5781" w:rsidR="00BD2F2E" w:rsidRPr="00C327F6" w:rsidRDefault="009E2A7A" w:rsidP="00BD2F2E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(28,116)</w:t>
            </w:r>
          </w:p>
        </w:tc>
        <w:tc>
          <w:tcPr>
            <w:tcW w:w="178" w:type="dxa"/>
            <w:vAlign w:val="bottom"/>
          </w:tcPr>
          <w:p w14:paraId="6400ED1B" w14:textId="77777777" w:rsidR="00BD2F2E" w:rsidRPr="00C327F6" w:rsidRDefault="00BD2F2E" w:rsidP="00BD2F2E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9520E5" w14:textId="0D0316FA" w:rsidR="00BD2F2E" w:rsidRPr="00C327F6" w:rsidRDefault="00BD2F2E" w:rsidP="00BD2F2E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(24,386)</w:t>
            </w:r>
          </w:p>
        </w:tc>
        <w:tc>
          <w:tcPr>
            <w:tcW w:w="178" w:type="dxa"/>
            <w:vAlign w:val="bottom"/>
          </w:tcPr>
          <w:p w14:paraId="7E1B9CDF" w14:textId="77777777" w:rsidR="00BD2F2E" w:rsidRPr="00C327F6" w:rsidRDefault="00BD2F2E" w:rsidP="00BD2F2E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E133F" w14:textId="5AF5EDED" w:rsidR="00BD2F2E" w:rsidRPr="00C327F6" w:rsidRDefault="009E2A7A" w:rsidP="00BD2F2E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183,300</w:t>
            </w:r>
          </w:p>
        </w:tc>
        <w:tc>
          <w:tcPr>
            <w:tcW w:w="178" w:type="dxa"/>
            <w:vAlign w:val="bottom"/>
          </w:tcPr>
          <w:p w14:paraId="281511A9" w14:textId="77777777" w:rsidR="00BD2F2E" w:rsidRPr="00C327F6" w:rsidRDefault="00BD2F2E" w:rsidP="00BD2F2E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33598" w14:textId="20835435" w:rsidR="00BD2F2E" w:rsidRPr="00C327F6" w:rsidRDefault="00BD2F2E" w:rsidP="00BD2F2E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133,925</w:t>
            </w:r>
          </w:p>
        </w:tc>
        <w:tc>
          <w:tcPr>
            <w:tcW w:w="189" w:type="dxa"/>
            <w:vAlign w:val="bottom"/>
          </w:tcPr>
          <w:p w14:paraId="523BE0B5" w14:textId="77777777" w:rsidR="00BD2F2E" w:rsidRPr="00C327F6" w:rsidRDefault="00BD2F2E" w:rsidP="00BD2F2E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86D73" w14:textId="6A8B9907" w:rsidR="00BD2F2E" w:rsidRPr="00C327F6" w:rsidRDefault="009E2A7A" w:rsidP="00BD2F2E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2,501</w:t>
            </w:r>
          </w:p>
        </w:tc>
        <w:tc>
          <w:tcPr>
            <w:tcW w:w="180" w:type="dxa"/>
            <w:vAlign w:val="bottom"/>
          </w:tcPr>
          <w:p w14:paraId="4FFBAB9E" w14:textId="77777777" w:rsidR="00BD2F2E" w:rsidRPr="00C327F6" w:rsidRDefault="00BD2F2E" w:rsidP="00BD2F2E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3BA3F" w14:textId="2A63E458" w:rsidR="00BD2F2E" w:rsidRPr="00C327F6" w:rsidRDefault="00BD2F2E" w:rsidP="00BD2F2E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3,108</w:t>
            </w:r>
          </w:p>
        </w:tc>
        <w:tc>
          <w:tcPr>
            <w:tcW w:w="181" w:type="dxa"/>
            <w:vAlign w:val="bottom"/>
          </w:tcPr>
          <w:p w14:paraId="153CC14E" w14:textId="77777777" w:rsidR="00BD2F2E" w:rsidRPr="00C327F6" w:rsidRDefault="00BD2F2E" w:rsidP="00BD2F2E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08C93" w14:textId="54E28FAF" w:rsidR="00BD2F2E" w:rsidRPr="00C327F6" w:rsidRDefault="009E2A7A" w:rsidP="00BD2F2E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709</w:t>
            </w:r>
          </w:p>
        </w:tc>
        <w:tc>
          <w:tcPr>
            <w:tcW w:w="182" w:type="dxa"/>
            <w:vAlign w:val="bottom"/>
          </w:tcPr>
          <w:p w14:paraId="19ADC8EF" w14:textId="77777777" w:rsidR="00BD2F2E" w:rsidRPr="00C327F6" w:rsidRDefault="00BD2F2E" w:rsidP="00BD2F2E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23105" w14:textId="35B1D297" w:rsidR="00BD2F2E" w:rsidRPr="00C327F6" w:rsidRDefault="00BD2F2E" w:rsidP="00BD2F2E">
            <w:pPr>
              <w:tabs>
                <w:tab w:val="decimal" w:pos="412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2,921</w:t>
            </w:r>
          </w:p>
        </w:tc>
      </w:tr>
      <w:tr w:rsidR="004D5290" w:rsidRPr="00C327F6" w14:paraId="7938202D" w14:textId="77777777" w:rsidTr="003E6E39">
        <w:trPr>
          <w:cantSplit/>
        </w:trPr>
        <w:tc>
          <w:tcPr>
            <w:tcW w:w="2700" w:type="dxa"/>
          </w:tcPr>
          <w:p w14:paraId="77053D71" w14:textId="69852B81" w:rsidR="00BD2F2E" w:rsidRPr="00C327F6" w:rsidRDefault="00BD2F2E" w:rsidP="00BD2F2E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90" w:type="dxa"/>
          </w:tcPr>
          <w:p w14:paraId="6437C91D" w14:textId="77777777" w:rsidR="00BD2F2E" w:rsidRPr="00C327F6" w:rsidDel="001F5E15" w:rsidRDefault="00BD2F2E" w:rsidP="00BD2F2E">
            <w:pPr>
              <w:tabs>
                <w:tab w:val="decimal" w:pos="500"/>
              </w:tabs>
              <w:spacing w:line="240" w:lineRule="auto"/>
              <w:ind w:right="127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47" w:type="dxa"/>
          </w:tcPr>
          <w:p w14:paraId="6EDB8064" w14:textId="77777777" w:rsidR="00BD2F2E" w:rsidRPr="00C327F6" w:rsidDel="001F5E15" w:rsidRDefault="00BD2F2E" w:rsidP="00BD2F2E">
            <w:pPr>
              <w:tabs>
                <w:tab w:val="decimal" w:pos="500"/>
              </w:tabs>
              <w:spacing w:line="240" w:lineRule="auto"/>
              <w:ind w:left="-529" w:right="127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13" w:type="dxa"/>
          </w:tcPr>
          <w:p w14:paraId="1F12FDE1" w14:textId="0A6F6753" w:rsidR="00BD2F2E" w:rsidRPr="00C327F6" w:rsidDel="001F5E15" w:rsidRDefault="00BD2F2E" w:rsidP="00BD2F2E">
            <w:pPr>
              <w:tabs>
                <w:tab w:val="decimal" w:pos="500"/>
              </w:tabs>
              <w:spacing w:line="240" w:lineRule="auto"/>
              <w:ind w:left="-529" w:right="127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0" w:type="dxa"/>
          </w:tcPr>
          <w:p w14:paraId="36A274E2" w14:textId="77777777" w:rsidR="00BD2F2E" w:rsidRPr="00C327F6" w:rsidRDefault="00BD2F2E" w:rsidP="00BD2F2E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528" w:type="dxa"/>
          </w:tcPr>
          <w:p w14:paraId="116ADB45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52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78" w:type="dxa"/>
          </w:tcPr>
          <w:p w14:paraId="4B6A9F63" w14:textId="77777777" w:rsidR="00BD2F2E" w:rsidRPr="00C327F6" w:rsidRDefault="00BD2F2E" w:rsidP="00BD2F2E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3" w:type="dxa"/>
            <w:vAlign w:val="bottom"/>
          </w:tcPr>
          <w:p w14:paraId="2E709164" w14:textId="0B2BDA84" w:rsidR="00BD2F2E" w:rsidRPr="00C327F6" w:rsidRDefault="00BD2F2E" w:rsidP="00BD2F2E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78" w:type="dxa"/>
            <w:vAlign w:val="bottom"/>
          </w:tcPr>
          <w:p w14:paraId="2F8682DE" w14:textId="77777777" w:rsidR="00BD2F2E" w:rsidRPr="00C327F6" w:rsidRDefault="00BD2F2E" w:rsidP="00BD2F2E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56575ACF" w14:textId="34E2E8E7" w:rsidR="00BD2F2E" w:rsidRPr="00C327F6" w:rsidRDefault="00BD2F2E" w:rsidP="00BD2F2E">
            <w:pPr>
              <w:tabs>
                <w:tab w:val="decimal" w:pos="529"/>
              </w:tabs>
              <w:spacing w:line="240" w:lineRule="auto"/>
              <w:ind w:right="-50" w:hanging="16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78" w:type="dxa"/>
            <w:vAlign w:val="bottom"/>
          </w:tcPr>
          <w:p w14:paraId="7043A112" w14:textId="77777777" w:rsidR="00BD2F2E" w:rsidRPr="00C327F6" w:rsidRDefault="00BD2F2E" w:rsidP="00BD2F2E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3" w:type="dxa"/>
            <w:vAlign w:val="bottom"/>
          </w:tcPr>
          <w:p w14:paraId="6D8722A0" w14:textId="23C4FA25" w:rsidR="00BD2F2E" w:rsidRPr="00C327F6" w:rsidRDefault="00BD2F2E" w:rsidP="00BD2F2E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78" w:type="dxa"/>
            <w:vAlign w:val="bottom"/>
          </w:tcPr>
          <w:p w14:paraId="74485453" w14:textId="77777777" w:rsidR="00BD2F2E" w:rsidRPr="00C327F6" w:rsidRDefault="00BD2F2E" w:rsidP="00BD2F2E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15D7EC44" w14:textId="000DB51F" w:rsidR="00BD2F2E" w:rsidRPr="00C327F6" w:rsidRDefault="00BD2F2E" w:rsidP="00BD2F2E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78" w:type="dxa"/>
            <w:vAlign w:val="bottom"/>
          </w:tcPr>
          <w:p w14:paraId="178FA6C6" w14:textId="77777777" w:rsidR="00BD2F2E" w:rsidRPr="00C327F6" w:rsidRDefault="00BD2F2E" w:rsidP="00BD2F2E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7CFDCB00" w14:textId="0E690536" w:rsidR="00BD2F2E" w:rsidRPr="00C327F6" w:rsidRDefault="00BD2F2E" w:rsidP="00BD2F2E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78" w:type="dxa"/>
            <w:vAlign w:val="bottom"/>
          </w:tcPr>
          <w:p w14:paraId="2F61AD5F" w14:textId="77777777" w:rsidR="00BD2F2E" w:rsidRPr="00C327F6" w:rsidRDefault="00BD2F2E" w:rsidP="00BD2F2E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1" w:type="dxa"/>
            <w:vAlign w:val="bottom"/>
          </w:tcPr>
          <w:p w14:paraId="5144DE6B" w14:textId="28EA1984" w:rsidR="00BD2F2E" w:rsidRPr="00C327F6" w:rsidRDefault="00BD2F2E" w:rsidP="00BD2F2E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9" w:type="dxa"/>
            <w:vAlign w:val="bottom"/>
          </w:tcPr>
          <w:p w14:paraId="5A157E98" w14:textId="77777777" w:rsidR="00BD2F2E" w:rsidRPr="00C327F6" w:rsidRDefault="00BD2F2E" w:rsidP="00BD2F2E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95" w:type="dxa"/>
            <w:vAlign w:val="bottom"/>
          </w:tcPr>
          <w:p w14:paraId="05A67140" w14:textId="223A9ACE" w:rsidR="00BD2F2E" w:rsidRPr="00C327F6" w:rsidDel="001F5E15" w:rsidRDefault="00BD2F2E" w:rsidP="00BD2F2E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0" w:type="dxa"/>
            <w:vAlign w:val="bottom"/>
          </w:tcPr>
          <w:p w14:paraId="5D536A88" w14:textId="77777777" w:rsidR="00BD2F2E" w:rsidRPr="00C327F6" w:rsidRDefault="00BD2F2E" w:rsidP="00BD2F2E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642ACBC8" w14:textId="37E199B9" w:rsidR="00BD2F2E" w:rsidRPr="00C327F6" w:rsidDel="001F5E15" w:rsidRDefault="00BD2F2E" w:rsidP="00BD2F2E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1" w:type="dxa"/>
            <w:vAlign w:val="bottom"/>
          </w:tcPr>
          <w:p w14:paraId="58D89278" w14:textId="77777777" w:rsidR="00BD2F2E" w:rsidRPr="00C327F6" w:rsidRDefault="00BD2F2E" w:rsidP="00BD2F2E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0" w:type="dxa"/>
            <w:vAlign w:val="bottom"/>
          </w:tcPr>
          <w:p w14:paraId="0777E522" w14:textId="08264D90" w:rsidR="00BD2F2E" w:rsidRPr="00C327F6" w:rsidRDefault="00BD2F2E" w:rsidP="00BD2F2E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82" w:type="dxa"/>
            <w:vAlign w:val="bottom"/>
          </w:tcPr>
          <w:p w14:paraId="1D9DED2B" w14:textId="77777777" w:rsidR="00BD2F2E" w:rsidRPr="00C327F6" w:rsidRDefault="00BD2F2E" w:rsidP="00BD2F2E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4EA05DB7" w14:textId="64D31B3B" w:rsidR="00BD2F2E" w:rsidRPr="00C327F6" w:rsidRDefault="00BD2F2E" w:rsidP="00BD2F2E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</w:tr>
    </w:tbl>
    <w:p w14:paraId="1C3704AC" w14:textId="31DC7ECE" w:rsidR="00912A39" w:rsidRPr="00C327F6" w:rsidRDefault="00912A39" w:rsidP="00156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5"/>
          <w:szCs w:val="25"/>
        </w:rPr>
        <w:sectPr w:rsidR="00912A39" w:rsidRPr="00C327F6" w:rsidSect="00CF0389">
          <w:pgSz w:w="16840" w:h="11907" w:code="9"/>
          <w:pgMar w:top="691" w:right="864" w:bottom="576" w:left="864" w:header="720" w:footer="720" w:gutter="0"/>
          <w:cols w:space="708"/>
          <w:docGrid w:linePitch="360"/>
        </w:sectPr>
      </w:pPr>
      <w:r w:rsidRPr="00C327F6">
        <w:rPr>
          <w:rFonts w:asciiTheme="majorBidi" w:hAnsiTheme="majorBidi"/>
          <w:sz w:val="25"/>
          <w:szCs w:val="25"/>
        </w:rPr>
        <w:t>*</w:t>
      </w:r>
      <w:r w:rsidRPr="00C327F6">
        <w:rPr>
          <w:rFonts w:asciiTheme="majorBidi" w:hAnsiTheme="majorBidi" w:hint="cs"/>
          <w:sz w:val="25"/>
          <w:szCs w:val="25"/>
          <w:cs/>
        </w:rPr>
        <w:t>บริษัท</w:t>
      </w:r>
      <w:r w:rsidRPr="00C327F6">
        <w:rPr>
          <w:rFonts w:asciiTheme="majorBidi" w:hAnsiTheme="majorBidi"/>
          <w:sz w:val="25"/>
          <w:szCs w:val="25"/>
          <w:cs/>
        </w:rPr>
        <w:t xml:space="preserve"> </w:t>
      </w:r>
      <w:r w:rsidRPr="00C327F6">
        <w:rPr>
          <w:rFonts w:asciiTheme="majorBidi" w:hAnsiTheme="majorBidi" w:hint="cs"/>
          <w:sz w:val="25"/>
          <w:szCs w:val="25"/>
          <w:cs/>
        </w:rPr>
        <w:t>ไทย</w:t>
      </w:r>
      <w:r w:rsidRPr="00C327F6">
        <w:rPr>
          <w:rFonts w:asciiTheme="majorBidi" w:hAnsiTheme="majorBidi"/>
          <w:sz w:val="25"/>
          <w:szCs w:val="25"/>
          <w:cs/>
        </w:rPr>
        <w:t xml:space="preserve"> </w:t>
      </w:r>
      <w:r w:rsidRPr="00C327F6">
        <w:rPr>
          <w:rFonts w:asciiTheme="majorBidi" w:hAnsiTheme="majorBidi" w:hint="cs"/>
          <w:sz w:val="25"/>
          <w:szCs w:val="25"/>
          <w:cs/>
        </w:rPr>
        <w:t>เพ็ท</w:t>
      </w:r>
      <w:r w:rsidRPr="00C327F6">
        <w:rPr>
          <w:rFonts w:asciiTheme="majorBidi" w:hAnsiTheme="majorBidi"/>
          <w:sz w:val="25"/>
          <w:szCs w:val="25"/>
          <w:cs/>
        </w:rPr>
        <w:t xml:space="preserve"> </w:t>
      </w:r>
      <w:r w:rsidRPr="00C327F6">
        <w:rPr>
          <w:rFonts w:asciiTheme="majorBidi" w:hAnsiTheme="majorBidi" w:hint="cs"/>
          <w:sz w:val="25"/>
          <w:szCs w:val="25"/>
          <w:cs/>
        </w:rPr>
        <w:t>เรซิน</w:t>
      </w:r>
      <w:r w:rsidRPr="00C327F6">
        <w:rPr>
          <w:rFonts w:asciiTheme="majorBidi" w:hAnsiTheme="majorBidi"/>
          <w:sz w:val="25"/>
          <w:szCs w:val="25"/>
          <w:cs/>
        </w:rPr>
        <w:t xml:space="preserve"> </w:t>
      </w:r>
      <w:r w:rsidRPr="00C327F6">
        <w:rPr>
          <w:rFonts w:asciiTheme="majorBidi" w:hAnsiTheme="majorBidi" w:hint="cs"/>
          <w:sz w:val="25"/>
          <w:szCs w:val="25"/>
          <w:cs/>
        </w:rPr>
        <w:t>จำกัด</w:t>
      </w:r>
      <w:r w:rsidRPr="00C327F6">
        <w:rPr>
          <w:rFonts w:asciiTheme="majorBidi" w:hAnsiTheme="majorBidi"/>
          <w:sz w:val="25"/>
          <w:szCs w:val="25"/>
          <w:cs/>
        </w:rPr>
        <w:t xml:space="preserve"> </w:t>
      </w:r>
      <w:r w:rsidRPr="00C327F6">
        <w:rPr>
          <w:rFonts w:asciiTheme="majorBidi" w:hAnsiTheme="majorBidi" w:hint="cs"/>
          <w:sz w:val="25"/>
          <w:szCs w:val="25"/>
          <w:cs/>
        </w:rPr>
        <w:t>ถือหุ้นโดยบริษัทร้อยละ</w:t>
      </w:r>
      <w:r w:rsidRPr="00C327F6">
        <w:rPr>
          <w:rFonts w:asciiTheme="majorBidi" w:hAnsiTheme="majorBidi"/>
          <w:sz w:val="25"/>
          <w:szCs w:val="25"/>
          <w:cs/>
        </w:rPr>
        <w:t xml:space="preserve"> </w:t>
      </w:r>
      <w:r w:rsidRPr="00C327F6">
        <w:rPr>
          <w:rFonts w:asciiTheme="majorBidi" w:hAnsiTheme="majorBidi"/>
          <w:sz w:val="25"/>
          <w:szCs w:val="25"/>
        </w:rPr>
        <w:t xml:space="preserve">44.4 </w:t>
      </w:r>
      <w:r w:rsidRPr="00C327F6">
        <w:rPr>
          <w:rFonts w:asciiTheme="majorBidi" w:hAnsiTheme="majorBidi" w:hint="cs"/>
          <w:sz w:val="25"/>
          <w:szCs w:val="25"/>
          <w:cs/>
        </w:rPr>
        <w:t>และบริษัท</w:t>
      </w:r>
      <w:r w:rsidRPr="00C327F6">
        <w:rPr>
          <w:rFonts w:asciiTheme="majorBidi" w:hAnsiTheme="majorBidi"/>
          <w:sz w:val="25"/>
          <w:szCs w:val="25"/>
          <w:cs/>
        </w:rPr>
        <w:t xml:space="preserve"> </w:t>
      </w:r>
      <w:r w:rsidRPr="00C327F6">
        <w:rPr>
          <w:rFonts w:asciiTheme="majorBidi" w:hAnsiTheme="majorBidi" w:hint="cs"/>
          <w:sz w:val="25"/>
          <w:szCs w:val="25"/>
          <w:cs/>
        </w:rPr>
        <w:t>จีซี</w:t>
      </w:r>
      <w:r w:rsidRPr="00C327F6">
        <w:rPr>
          <w:rFonts w:asciiTheme="majorBidi" w:hAnsiTheme="majorBidi"/>
          <w:sz w:val="25"/>
          <w:szCs w:val="25"/>
          <w:cs/>
        </w:rPr>
        <w:t>-</w:t>
      </w:r>
      <w:r w:rsidRPr="00C327F6">
        <w:rPr>
          <w:rFonts w:asciiTheme="majorBidi" w:hAnsiTheme="majorBidi" w:hint="cs"/>
          <w:sz w:val="25"/>
          <w:szCs w:val="25"/>
          <w:cs/>
        </w:rPr>
        <w:t>เอ็ม</w:t>
      </w:r>
      <w:r w:rsidRPr="00C327F6">
        <w:rPr>
          <w:rFonts w:asciiTheme="majorBidi" w:hAnsiTheme="majorBidi"/>
          <w:sz w:val="25"/>
          <w:szCs w:val="25"/>
          <w:cs/>
        </w:rPr>
        <w:t xml:space="preserve"> </w:t>
      </w:r>
      <w:r w:rsidRPr="00C327F6">
        <w:rPr>
          <w:rFonts w:asciiTheme="majorBidi" w:hAnsiTheme="majorBidi" w:hint="cs"/>
          <w:sz w:val="25"/>
          <w:szCs w:val="25"/>
          <w:cs/>
        </w:rPr>
        <w:t>พีทีเอ</w:t>
      </w:r>
      <w:r w:rsidRPr="00C327F6">
        <w:rPr>
          <w:rFonts w:asciiTheme="majorBidi" w:hAnsiTheme="majorBidi"/>
          <w:sz w:val="25"/>
          <w:szCs w:val="25"/>
          <w:cs/>
        </w:rPr>
        <w:t xml:space="preserve"> </w:t>
      </w:r>
      <w:r w:rsidRPr="00C327F6">
        <w:rPr>
          <w:rFonts w:asciiTheme="majorBidi" w:hAnsiTheme="majorBidi" w:hint="cs"/>
          <w:sz w:val="25"/>
          <w:szCs w:val="25"/>
          <w:cs/>
        </w:rPr>
        <w:t>จำกัด</w:t>
      </w:r>
      <w:r w:rsidRPr="00C327F6">
        <w:rPr>
          <w:rFonts w:asciiTheme="majorBidi" w:hAnsiTheme="majorBidi"/>
          <w:sz w:val="25"/>
          <w:szCs w:val="25"/>
          <w:cs/>
        </w:rPr>
        <w:t xml:space="preserve"> (</w:t>
      </w:r>
      <w:r w:rsidRPr="00C327F6">
        <w:rPr>
          <w:rFonts w:asciiTheme="majorBidi" w:hAnsiTheme="majorBidi" w:hint="cs"/>
          <w:sz w:val="25"/>
          <w:szCs w:val="25"/>
          <w:cs/>
        </w:rPr>
        <w:t>ซึ่งเป็นบริษัทย่อย</w:t>
      </w:r>
      <w:r w:rsidRPr="00C327F6">
        <w:rPr>
          <w:rFonts w:asciiTheme="majorBidi" w:hAnsiTheme="majorBidi"/>
          <w:sz w:val="25"/>
          <w:szCs w:val="25"/>
          <w:cs/>
        </w:rPr>
        <w:t xml:space="preserve"> </w:t>
      </w:r>
      <w:r w:rsidRPr="00C327F6">
        <w:rPr>
          <w:rFonts w:asciiTheme="majorBidi" w:hAnsiTheme="majorBidi" w:hint="cs"/>
          <w:sz w:val="25"/>
          <w:szCs w:val="25"/>
          <w:cs/>
        </w:rPr>
        <w:t>ถือหุ้นร้อยละ</w:t>
      </w:r>
      <w:r w:rsidRPr="00C327F6">
        <w:rPr>
          <w:rFonts w:asciiTheme="majorBidi" w:hAnsiTheme="majorBidi"/>
          <w:sz w:val="25"/>
          <w:szCs w:val="25"/>
          <w:cs/>
        </w:rPr>
        <w:t xml:space="preserve"> </w:t>
      </w:r>
      <w:r w:rsidRPr="00C327F6">
        <w:rPr>
          <w:rFonts w:asciiTheme="majorBidi" w:hAnsiTheme="majorBidi"/>
          <w:sz w:val="25"/>
          <w:szCs w:val="25"/>
        </w:rPr>
        <w:t xml:space="preserve">100) </w:t>
      </w:r>
      <w:r w:rsidRPr="00C327F6">
        <w:rPr>
          <w:rFonts w:asciiTheme="majorBidi" w:hAnsiTheme="majorBidi" w:hint="cs"/>
          <w:sz w:val="25"/>
          <w:szCs w:val="25"/>
          <w:cs/>
        </w:rPr>
        <w:t>ร้อยละ</w:t>
      </w:r>
      <w:r w:rsidRPr="00C327F6">
        <w:rPr>
          <w:rFonts w:asciiTheme="majorBidi" w:hAnsiTheme="majorBidi"/>
          <w:sz w:val="25"/>
          <w:szCs w:val="25"/>
          <w:cs/>
        </w:rPr>
        <w:t xml:space="preserve"> </w:t>
      </w:r>
      <w:r w:rsidR="00734397" w:rsidRPr="00C327F6">
        <w:rPr>
          <w:rFonts w:asciiTheme="majorBidi" w:hAnsiTheme="majorBidi"/>
          <w:sz w:val="25"/>
          <w:szCs w:val="25"/>
        </w:rPr>
        <w:t>40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899"/>
        <w:gridCol w:w="1172"/>
        <w:gridCol w:w="271"/>
        <w:gridCol w:w="1168"/>
      </w:tblGrid>
      <w:tr w:rsidR="004D5290" w:rsidRPr="00C327F6" w14:paraId="021E1CE8" w14:textId="77777777" w:rsidTr="00D745BB">
        <w:trPr>
          <w:tblHeader/>
        </w:trPr>
        <w:tc>
          <w:tcPr>
            <w:tcW w:w="3107" w:type="pct"/>
          </w:tcPr>
          <w:p w14:paraId="17D8B32A" w14:textId="7E4E5502" w:rsidR="00FA5F90" w:rsidRPr="00C327F6" w:rsidRDefault="00FA5F90" w:rsidP="0038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" w:type="pct"/>
            <w:vAlign w:val="bottom"/>
          </w:tcPr>
          <w:p w14:paraId="6F5E1C0F" w14:textId="00EFA94F" w:rsidR="00FA5F90" w:rsidRPr="00C327F6" w:rsidRDefault="00FA5F90" w:rsidP="00386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8" w:type="pct"/>
            <w:gridSpan w:val="3"/>
          </w:tcPr>
          <w:p w14:paraId="0867686F" w14:textId="42BF9033" w:rsidR="00FA5F90" w:rsidRPr="00C327F6" w:rsidRDefault="00FA5F90" w:rsidP="00386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left="-108" w:right="-131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327F6">
              <w:rPr>
                <w:rFonts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C327F6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D5290" w:rsidRPr="00C327F6" w14:paraId="191BF180" w14:textId="77777777" w:rsidTr="00D745BB">
        <w:trPr>
          <w:tblHeader/>
        </w:trPr>
        <w:tc>
          <w:tcPr>
            <w:tcW w:w="3107" w:type="pct"/>
          </w:tcPr>
          <w:p w14:paraId="584794B2" w14:textId="1E202DB5" w:rsidR="00FA5F90" w:rsidRPr="00C327F6" w:rsidRDefault="00FA5F90" w:rsidP="0038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" w:type="pct"/>
            <w:vAlign w:val="bottom"/>
          </w:tcPr>
          <w:p w14:paraId="4D205525" w14:textId="3A8DC264" w:rsidR="00FA5F90" w:rsidRPr="00C327F6" w:rsidRDefault="00FA5F90" w:rsidP="00386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  <w:vAlign w:val="bottom"/>
          </w:tcPr>
          <w:p w14:paraId="6C6F4D2C" w14:textId="5B11A63F" w:rsidR="00FA5F90" w:rsidRPr="00C327F6" w:rsidRDefault="00BD2F2E" w:rsidP="0038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3997864E" w14:textId="77777777" w:rsidR="00FA5F90" w:rsidRPr="00C327F6" w:rsidRDefault="00FA5F90" w:rsidP="0038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04F07DEF" w14:textId="5D3FD498" w:rsidR="00FA5F90" w:rsidRPr="00C327F6" w:rsidRDefault="00BD2F2E" w:rsidP="0038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D5290" w:rsidRPr="00C327F6" w14:paraId="57EA2239" w14:textId="77777777" w:rsidTr="00D745BB">
        <w:trPr>
          <w:trHeight w:val="344"/>
          <w:tblHeader/>
        </w:trPr>
        <w:tc>
          <w:tcPr>
            <w:tcW w:w="3107" w:type="pct"/>
          </w:tcPr>
          <w:p w14:paraId="600C6D67" w14:textId="77777777" w:rsidR="00FA5F90" w:rsidRPr="00C327F6" w:rsidRDefault="00FA5F90" w:rsidP="0038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14:paraId="57CDE135" w14:textId="77777777" w:rsidR="00FA5F90" w:rsidRPr="00C327F6" w:rsidRDefault="00FA5F90" w:rsidP="00386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8" w:type="pct"/>
            <w:gridSpan w:val="3"/>
          </w:tcPr>
          <w:p w14:paraId="10459176" w14:textId="05083B8D" w:rsidR="00FA5F90" w:rsidRPr="00C327F6" w:rsidRDefault="00FA5F90" w:rsidP="00386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5290" w:rsidRPr="00C327F6" w14:paraId="2ECAA5F9" w14:textId="77777777" w:rsidTr="00D745BB">
        <w:trPr>
          <w:trHeight w:val="344"/>
        </w:trPr>
        <w:tc>
          <w:tcPr>
            <w:tcW w:w="3107" w:type="pct"/>
          </w:tcPr>
          <w:p w14:paraId="4C2FD40D" w14:textId="03A83FA9" w:rsidR="0014699A" w:rsidRPr="00C327F6" w:rsidRDefault="0014699A" w:rsidP="0014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C327F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วันที่</w:t>
            </w:r>
            <w:r w:rsidRPr="00C327F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327F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485" w:type="pct"/>
          </w:tcPr>
          <w:p w14:paraId="61E6CD6A" w14:textId="77777777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E633B6A" w14:textId="51B024B2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133,</w:t>
            </w: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925</w:t>
            </w:r>
          </w:p>
        </w:tc>
        <w:tc>
          <w:tcPr>
            <w:tcW w:w="146" w:type="pct"/>
          </w:tcPr>
          <w:p w14:paraId="58BA959A" w14:textId="77777777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6FEB3E87" w14:textId="49C71052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141,243</w:t>
            </w:r>
          </w:p>
        </w:tc>
      </w:tr>
      <w:tr w:rsidR="004D5290" w:rsidRPr="00C327F6" w14:paraId="77AA9CEA" w14:textId="77777777" w:rsidTr="00D745BB">
        <w:trPr>
          <w:trHeight w:val="344"/>
        </w:trPr>
        <w:tc>
          <w:tcPr>
            <w:tcW w:w="3107" w:type="pct"/>
          </w:tcPr>
          <w:p w14:paraId="73E4FACE" w14:textId="3CBA3344" w:rsidR="0014699A" w:rsidRPr="00C327F6" w:rsidRDefault="0014699A" w:rsidP="0014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hint="cs"/>
                <w:sz w:val="30"/>
                <w:szCs w:val="30"/>
                <w:cs/>
              </w:rPr>
              <w:t>จ่ายชำระค่าหุ้นเพิ่มเติม</w:t>
            </w:r>
          </w:p>
        </w:tc>
        <w:tc>
          <w:tcPr>
            <w:tcW w:w="485" w:type="pct"/>
          </w:tcPr>
          <w:p w14:paraId="32769C10" w14:textId="77777777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0B4DD0FB" w14:textId="77777777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4C8C574" w14:textId="77777777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4356E561" w14:textId="090A220B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3BD7C04C" w14:textId="77777777" w:rsidTr="00D745BB">
        <w:trPr>
          <w:trHeight w:val="344"/>
        </w:trPr>
        <w:tc>
          <w:tcPr>
            <w:tcW w:w="3107" w:type="pct"/>
          </w:tcPr>
          <w:p w14:paraId="38A203A6" w14:textId="0F59CAE3" w:rsidR="007B23C8" w:rsidRPr="00C327F6" w:rsidRDefault="007B23C8" w:rsidP="0014699A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num" w:pos="435"/>
              </w:tabs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C327F6">
              <w:rPr>
                <w:rFonts w:asciiTheme="majorBidi" w:hAnsiTheme="majorBidi"/>
                <w:sz w:val="30"/>
                <w:szCs w:val="30"/>
                <w:cs/>
              </w:rPr>
              <w:t>บริษัท เอ็นวิคโค จำกัด</w:t>
            </w:r>
          </w:p>
        </w:tc>
        <w:tc>
          <w:tcPr>
            <w:tcW w:w="485" w:type="pct"/>
          </w:tcPr>
          <w:p w14:paraId="3A72D411" w14:textId="77777777" w:rsidR="007B23C8" w:rsidRPr="00C327F6" w:rsidRDefault="007B23C8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623E6511" w14:textId="1CE01B2E" w:rsidR="007B23C8" w:rsidRPr="00C327F6" w:rsidRDefault="00BA7F75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  <w:tc>
          <w:tcPr>
            <w:tcW w:w="146" w:type="pct"/>
          </w:tcPr>
          <w:p w14:paraId="0EB835AA" w14:textId="77777777" w:rsidR="007B23C8" w:rsidRPr="00C327F6" w:rsidRDefault="007B23C8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4BEF713B" w14:textId="52A8A7A4" w:rsidR="007B23C8" w:rsidRPr="00C327F6" w:rsidRDefault="007B23C8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290" w:rsidRPr="00C327F6" w14:paraId="3D82AE4F" w14:textId="77777777" w:rsidTr="00D745BB">
        <w:trPr>
          <w:trHeight w:val="344"/>
        </w:trPr>
        <w:tc>
          <w:tcPr>
            <w:tcW w:w="3107" w:type="pct"/>
          </w:tcPr>
          <w:p w14:paraId="2B87663A" w14:textId="3A714AEC" w:rsidR="0014699A" w:rsidRPr="00C327F6" w:rsidRDefault="0014699A" w:rsidP="0014699A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num" w:pos="435"/>
              </w:tabs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C327F6">
              <w:rPr>
                <w:rFonts w:asciiTheme="majorBidi" w:hAnsiTheme="majorBidi"/>
                <w:sz w:val="30"/>
                <w:szCs w:val="30"/>
              </w:rPr>
              <w:t>PTTGC America Corporation</w:t>
            </w:r>
          </w:p>
        </w:tc>
        <w:tc>
          <w:tcPr>
            <w:tcW w:w="485" w:type="pct"/>
          </w:tcPr>
          <w:p w14:paraId="04699252" w14:textId="77777777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611EFFB2" w14:textId="5C7F7546" w:rsidR="0014699A" w:rsidRPr="00C327F6" w:rsidRDefault="00BA7F75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22900422" w14:textId="77777777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7D443A6F" w14:textId="7123E529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4D5290" w:rsidRPr="00C327F6" w14:paraId="4D8A88C0" w14:textId="77777777" w:rsidTr="00D745BB">
        <w:trPr>
          <w:trHeight w:val="344"/>
        </w:trPr>
        <w:tc>
          <w:tcPr>
            <w:tcW w:w="3107" w:type="pct"/>
          </w:tcPr>
          <w:p w14:paraId="5965DB73" w14:textId="7D35FF01" w:rsidR="0014699A" w:rsidRPr="00C327F6" w:rsidRDefault="0014699A" w:rsidP="0014699A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num" w:pos="435"/>
              </w:tabs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C327F6">
              <w:rPr>
                <w:rFonts w:asciiTheme="majorBidi" w:hAnsiTheme="majorBidi"/>
                <w:sz w:val="30"/>
                <w:szCs w:val="30"/>
              </w:rPr>
              <w:t>PTTGC International Private Limited</w:t>
            </w:r>
          </w:p>
        </w:tc>
        <w:tc>
          <w:tcPr>
            <w:tcW w:w="485" w:type="pct"/>
          </w:tcPr>
          <w:p w14:paraId="33A0A0F2" w14:textId="77777777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344B3969" w14:textId="774838F8" w:rsidR="0014699A" w:rsidRPr="00C327F6" w:rsidRDefault="00BA7F75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52,648</w:t>
            </w:r>
          </w:p>
        </w:tc>
        <w:tc>
          <w:tcPr>
            <w:tcW w:w="146" w:type="pct"/>
          </w:tcPr>
          <w:p w14:paraId="0ADA2B01" w14:textId="77777777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44E62E49" w14:textId="7683E8B1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2,649</w:t>
            </w:r>
          </w:p>
        </w:tc>
      </w:tr>
      <w:tr w:rsidR="004D5290" w:rsidRPr="00C327F6" w14:paraId="3FDC7769" w14:textId="77777777" w:rsidTr="007B23C8">
        <w:tc>
          <w:tcPr>
            <w:tcW w:w="3107" w:type="pct"/>
          </w:tcPr>
          <w:p w14:paraId="7208D6BB" w14:textId="07F17285" w:rsidR="0014699A" w:rsidRPr="00C327F6" w:rsidRDefault="0014699A" w:rsidP="0014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85" w:type="pct"/>
          </w:tcPr>
          <w:p w14:paraId="5822BA3F" w14:textId="77777777" w:rsidR="0014699A" w:rsidRPr="00C327F6" w:rsidRDefault="0014699A" w:rsidP="0014699A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</w:tcPr>
          <w:p w14:paraId="474FD588" w14:textId="539AE8BD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FFF17F2" w14:textId="77777777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5CBFA9A8" w14:textId="6E7956AD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1921312D" w14:textId="77777777" w:rsidTr="007B23C8">
        <w:tc>
          <w:tcPr>
            <w:tcW w:w="3107" w:type="pct"/>
          </w:tcPr>
          <w:p w14:paraId="36014E81" w14:textId="43206779" w:rsidR="007B23C8" w:rsidRPr="00C327F6" w:rsidRDefault="007B23C8" w:rsidP="0014699A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num" w:pos="435"/>
              </w:tabs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C327F6">
              <w:rPr>
                <w:rFonts w:asciiTheme="majorBidi" w:hAnsiTheme="majorBidi"/>
                <w:sz w:val="30"/>
                <w:szCs w:val="30"/>
                <w:cs/>
              </w:rPr>
              <w:t>บริษัท จีซี โพลีออลส์ จำกัด</w:t>
            </w:r>
          </w:p>
        </w:tc>
        <w:tc>
          <w:tcPr>
            <w:tcW w:w="485" w:type="pct"/>
          </w:tcPr>
          <w:p w14:paraId="6B2D6A66" w14:textId="77777777" w:rsidR="007B23C8" w:rsidRPr="00C327F6" w:rsidRDefault="007B23C8" w:rsidP="0014699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</w:tcPr>
          <w:p w14:paraId="4857CC75" w14:textId="67071FEA" w:rsidR="007B23C8" w:rsidRPr="00C327F6" w:rsidRDefault="00BA7F75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(3,696)</w:t>
            </w:r>
          </w:p>
        </w:tc>
        <w:tc>
          <w:tcPr>
            <w:tcW w:w="146" w:type="pct"/>
          </w:tcPr>
          <w:p w14:paraId="6B4B72A7" w14:textId="77777777" w:rsidR="007B23C8" w:rsidRPr="00C327F6" w:rsidRDefault="007B23C8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487A5BD1" w14:textId="6FD6BBFB" w:rsidR="007B23C8" w:rsidRPr="00C327F6" w:rsidRDefault="007B23C8" w:rsidP="003A3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290" w:rsidRPr="00C327F6" w14:paraId="020FB722" w14:textId="77777777" w:rsidTr="007B23C8">
        <w:tc>
          <w:tcPr>
            <w:tcW w:w="3107" w:type="pct"/>
          </w:tcPr>
          <w:p w14:paraId="6FB72A5B" w14:textId="4B3689E1" w:rsidR="007B23C8" w:rsidRPr="00C327F6" w:rsidRDefault="007B23C8" w:rsidP="0014699A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num" w:pos="435"/>
              </w:tabs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C327F6">
              <w:rPr>
                <w:rFonts w:asciiTheme="majorBidi" w:hAnsiTheme="majorBidi"/>
                <w:sz w:val="30"/>
                <w:szCs w:val="30"/>
                <w:cs/>
              </w:rPr>
              <w:t>บริษัท จีซี เวนเจอร์ส จำกัด</w:t>
            </w:r>
          </w:p>
        </w:tc>
        <w:tc>
          <w:tcPr>
            <w:tcW w:w="485" w:type="pct"/>
          </w:tcPr>
          <w:p w14:paraId="60E0DEAA" w14:textId="77777777" w:rsidR="007B23C8" w:rsidRPr="00C327F6" w:rsidRDefault="007B23C8" w:rsidP="0014699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</w:tcPr>
          <w:p w14:paraId="2DCB1878" w14:textId="17489309" w:rsidR="007B23C8" w:rsidRPr="00C327F6" w:rsidRDefault="00BA7F75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(34)</w:t>
            </w:r>
          </w:p>
        </w:tc>
        <w:tc>
          <w:tcPr>
            <w:tcW w:w="146" w:type="pct"/>
          </w:tcPr>
          <w:p w14:paraId="63767EF8" w14:textId="77777777" w:rsidR="007B23C8" w:rsidRPr="00C327F6" w:rsidRDefault="007B23C8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53F1E5F4" w14:textId="1BF67157" w:rsidR="007B23C8" w:rsidRPr="00C327F6" w:rsidRDefault="007B23C8" w:rsidP="003A3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290" w:rsidRPr="00C327F6" w14:paraId="10C0A649" w14:textId="77777777" w:rsidTr="007B23C8">
        <w:tc>
          <w:tcPr>
            <w:tcW w:w="3107" w:type="pct"/>
          </w:tcPr>
          <w:p w14:paraId="60EC4AE0" w14:textId="501A8B0B" w:rsidR="0014699A" w:rsidRPr="00C327F6" w:rsidRDefault="0014699A" w:rsidP="0014699A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num" w:pos="435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/>
                <w:sz w:val="30"/>
                <w:szCs w:val="30"/>
              </w:rPr>
              <w:t>PTTGC International Private Limited</w:t>
            </w:r>
          </w:p>
        </w:tc>
        <w:tc>
          <w:tcPr>
            <w:tcW w:w="485" w:type="pct"/>
          </w:tcPr>
          <w:p w14:paraId="64014D70" w14:textId="77777777" w:rsidR="0014699A" w:rsidRPr="00C327F6" w:rsidRDefault="0014699A" w:rsidP="0014699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104A844" w14:textId="563D7EC2" w:rsidR="0014699A" w:rsidRPr="00C327F6" w:rsidRDefault="00BA7F75" w:rsidP="003A3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D14CF05" w14:textId="77777777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4AB805BB" w14:textId="5FD9BF0F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(10,000)</w:t>
            </w:r>
          </w:p>
        </w:tc>
      </w:tr>
      <w:tr w:rsidR="0014699A" w:rsidRPr="00C327F6" w14:paraId="6D1FD7E9" w14:textId="77777777" w:rsidTr="00D745BB">
        <w:tc>
          <w:tcPr>
            <w:tcW w:w="3107" w:type="pct"/>
          </w:tcPr>
          <w:p w14:paraId="37FDB6ED" w14:textId="029EFCEE" w:rsidR="0014699A" w:rsidRPr="00C327F6" w:rsidRDefault="0014699A" w:rsidP="0014699A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C327F6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327F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31 </w:t>
            </w:r>
            <w:r w:rsidRPr="00C327F6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5" w:type="pct"/>
          </w:tcPr>
          <w:p w14:paraId="1B5F8215" w14:textId="77777777" w:rsidR="0014699A" w:rsidRPr="00C327F6" w:rsidRDefault="0014699A" w:rsidP="0014699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3A0E2D41" w14:textId="7432E8C4" w:rsidR="0014699A" w:rsidRPr="00C327F6" w:rsidRDefault="00BA7F75" w:rsidP="0014699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1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327F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183,300</w:t>
            </w:r>
          </w:p>
        </w:tc>
        <w:tc>
          <w:tcPr>
            <w:tcW w:w="146" w:type="pct"/>
          </w:tcPr>
          <w:p w14:paraId="4677A065" w14:textId="77777777" w:rsidR="0014699A" w:rsidRPr="00C327F6" w:rsidRDefault="0014699A" w:rsidP="0014699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right="-11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4CEAF758" w14:textId="35409228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6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327F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133,</w:t>
            </w: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925</w:t>
            </w:r>
          </w:p>
        </w:tc>
      </w:tr>
    </w:tbl>
    <w:p w14:paraId="784AE34B" w14:textId="77777777" w:rsidR="00FA5F90" w:rsidRPr="00C327F6" w:rsidRDefault="00FA5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49D48BFB" w14:textId="2D7153D3" w:rsidR="0050340F" w:rsidRPr="00C327F6" w:rsidRDefault="0050340F" w:rsidP="00BE5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C327F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การเปลี่ยนแปลง</w:t>
      </w:r>
      <w:r w:rsidR="00864640" w:rsidRPr="00C327F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Pr="00C327F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เงินลงทุนในบริษัทย่อย</w:t>
      </w:r>
    </w:p>
    <w:p w14:paraId="06EF906C" w14:textId="77777777" w:rsidR="0050340F" w:rsidRPr="00C327F6" w:rsidRDefault="0050340F" w:rsidP="00BE5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28"/>
          <w:szCs w:val="28"/>
          <w:cs/>
        </w:rPr>
      </w:pPr>
    </w:p>
    <w:p w14:paraId="5CA26A81" w14:textId="77777777" w:rsidR="00BA7F75" w:rsidRPr="00C327F6" w:rsidRDefault="00BA7F75" w:rsidP="00BA7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C327F6">
        <w:rPr>
          <w:rFonts w:ascii="Angsana New" w:hAnsi="Angsana New"/>
          <w:i/>
          <w:iCs/>
          <w:sz w:val="30"/>
          <w:szCs w:val="30"/>
          <w:cs/>
        </w:rPr>
        <w:t>บริษัท เอ็นวิคโค จำกัด</w:t>
      </w:r>
    </w:p>
    <w:p w14:paraId="5DDCB067" w14:textId="77777777" w:rsidR="00BA7F75" w:rsidRPr="00C327F6" w:rsidRDefault="00BA7F75" w:rsidP="00BA7F75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เมื่อวันที่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5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พฤศจิกายน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2568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บริษัท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เอ็นวิคโค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จำกัด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ได้เรียกชำระค่าหุ้นเพิ่มทุนตามมติที่ประชุมวิสามัญผู้ถือหุ้นของบริษัทย่อยเมื่อวันที่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5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พฤศจิกายน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2568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เพื่อดำเนินงานโครงการพลาสติกรีไซเคิล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เป็นจำนวนเงินรวม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455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ซึ่งบริษัทได้จ่ายชำระเงินค่าหุ้นเต็มจำนวนแล้วในเดือนพฤศจิกายน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>2568</w:t>
      </w:r>
    </w:p>
    <w:p w14:paraId="6E7A15C7" w14:textId="77777777" w:rsidR="00BA7F75" w:rsidRPr="00C327F6" w:rsidRDefault="00BA7F75" w:rsidP="00146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trike/>
          <w:sz w:val="28"/>
          <w:szCs w:val="28"/>
        </w:rPr>
      </w:pPr>
    </w:p>
    <w:p w14:paraId="09D24631" w14:textId="77777777" w:rsidR="0014699A" w:rsidRPr="00C327F6" w:rsidRDefault="0014699A" w:rsidP="00146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C327F6">
        <w:rPr>
          <w:rFonts w:ascii="Angsana New" w:hAnsi="Angsana New"/>
          <w:i/>
          <w:iCs/>
          <w:sz w:val="30"/>
          <w:szCs w:val="30"/>
        </w:rPr>
        <w:t>PTTGC America Corporation</w:t>
      </w:r>
    </w:p>
    <w:p w14:paraId="2C43FEEE" w14:textId="461990ED" w:rsidR="00BA7F75" w:rsidRPr="00C327F6" w:rsidRDefault="00BA7F75" w:rsidP="00BA7F75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เมื่อวันที่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2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2568 PTTGC America Corporation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ได้เรียกชำระค่าหุ้นเพิ่มทุน</w:t>
      </w:r>
      <w:r w:rsidR="00F556EF" w:rsidRPr="00C327F6">
        <w:rPr>
          <w:rFonts w:ascii="Angsana New" w:hAnsi="Angsana New" w:hint="cs"/>
          <w:sz w:val="30"/>
          <w:szCs w:val="30"/>
          <w:cs/>
          <w:lang w:val="en-US" w:bidi="th-TH"/>
        </w:rPr>
        <w:t>ตาม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มติที่ประชุมคณะกรรมการของบริษัทย่อยเมื่อวันที่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 1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>2568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เพื่อนำเงินดังกล่าวไปใช้ในการดำเนินงานบริษัท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เป็นจำนวนเงินรวม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0.07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ล้านเหรียญสหรัฐอเมริกา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หรือเทียบเท่าเป็นเงินบาทจำนวนเงิน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2.22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ซึ่งบริษัทได้จ่ายชำระเงินค่าหุ้นเต็มจำนวนแล้วในเดือนธันวาคม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>2568</w:t>
      </w:r>
    </w:p>
    <w:p w14:paraId="4BF5B595" w14:textId="77777777" w:rsidR="00BA7F75" w:rsidRPr="00C327F6" w:rsidRDefault="00BA7F75" w:rsidP="0014699A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p w14:paraId="62DB78E6" w14:textId="4B4C5F6D" w:rsidR="0014699A" w:rsidRPr="00C327F6" w:rsidRDefault="0014699A" w:rsidP="0014699A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 xml:space="preserve">ในระหว่างปีสิ้นสุดวันที่ 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31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 xml:space="preserve">ธันวาคม 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2567 PTTGC America Corporation (“GCA Corp.”)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ได้เรียกชำระค่าหุ้นเพิ่มทุนตามมติที่ประชุมคณะกรรมการของบริษัทย่อยเมื่อวันที่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23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พฤษภาคม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/>
        </w:rPr>
        <w:t>2567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 xml:space="preserve"> และวันที่ 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29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 xml:space="preserve">พฤศจิกายน 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2567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เพื่อนำเงินดังกล่าวไปลงทุนใน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 GC America Sustainability Corporation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ซึ่งเป็นบริษัทย่อยที่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 GCA Corp.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ถือหุ้นอยู่ร้อยละ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100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เป็นจำนวนเงินรวม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0.90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ล้านเหรียญสหรัฐอเมริกา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หรือเทียบเท่าเป็นเงินบาทจำนวนเงิน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32.87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 xml:space="preserve">ซึ่งบริษัทได้จ่ายชำระเงินค่าหุ้นเต็มจำนวนแล้วในระหว่างปีสิ้นสุดวันที่ 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31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 xml:space="preserve">ธันวาคม </w:t>
      </w:r>
      <w:r w:rsidRPr="00C327F6">
        <w:rPr>
          <w:rFonts w:ascii="Angsana New" w:hAnsi="Angsana New"/>
          <w:sz w:val="30"/>
          <w:szCs w:val="30"/>
          <w:lang w:val="en-US"/>
        </w:rPr>
        <w:t>2567</w:t>
      </w:r>
    </w:p>
    <w:p w14:paraId="7689ADD1" w14:textId="77777777" w:rsidR="0014699A" w:rsidRPr="00C327F6" w:rsidRDefault="0014699A" w:rsidP="00146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C327F6">
        <w:rPr>
          <w:rFonts w:ascii="Angsana New" w:hAnsi="Angsana New"/>
          <w:i/>
          <w:iCs/>
          <w:sz w:val="30"/>
          <w:szCs w:val="30"/>
        </w:rPr>
        <w:lastRenderedPageBreak/>
        <w:t>PTTGC International Private Limited</w:t>
      </w:r>
    </w:p>
    <w:p w14:paraId="2CF19E2F" w14:textId="77777777" w:rsidR="00BA7F75" w:rsidRPr="00C327F6" w:rsidRDefault="00BA7F75" w:rsidP="00BA7F75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เมื่อวันที่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4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พฤศจิกายน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2568 PTTGC International Private Limited (“GC Inter”)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ได้เรียกชำระค่าหุ้นเพิ่มทุนตามมติที่ประชุมคณะกรรมการของบริษัทย่อยเมื่อวันที่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 3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พฤศจิกายน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2568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เพื่อนำเงินดังกล่าวไปลงทุนใน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 PTTGC International (Netherlands) B.V.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ซึ่งเป็นบริษัทย่อยที่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 GC Inter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ถือหุ้นอยู่ร้อยละ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100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เป็นจำนวนเงินรวม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1,398.24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ล้านยูโร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หรือเทียบเท่าเป็นเงินบาทจำนวนเงิน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52,648.56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ซึ่งบริษัทได้จ่ายชำระเงินค่าหุ้นเต็มจำนวนแล้วในเดือนพฤศจิกายน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>2568</w:t>
      </w:r>
    </w:p>
    <w:p w14:paraId="5A208741" w14:textId="77777777" w:rsidR="00BA7F75" w:rsidRPr="00C327F6" w:rsidRDefault="00BA7F75" w:rsidP="0014699A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ADE115B" w14:textId="473868FD" w:rsidR="0014699A" w:rsidRPr="00C327F6" w:rsidRDefault="0014699A" w:rsidP="0014699A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เมื่อวันที่ 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2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 xml:space="preserve">ธันวาคม 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2567 PTTGC International Private Limited (“GC Inter”)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ได้เรียกชำระค่าหุ้นเพิ่มทุนตามมติที่ประชุมคณะกรรมการของบริษัทย่อยเมื่อวันที่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 29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 xml:space="preserve"> พฤศจิกายน 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2567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เพื่อนำเงินดังกล่าวไปลงทุนใน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 PTTGC International (Netherlands) B.V.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ซึ่งเป็นบริษัทย่อยที่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 GC Inter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ถือหุ้นอยู่ร้อยละ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100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เป็นจำนวนเงินรวม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 72.98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 xml:space="preserve"> ล้านยูโร หรือเทียบเท่าเป็นเงินบาทจำนวนเงิน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2,648.80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 xml:space="preserve">ซึ่งบริษัทได้จ่ายชำระเงินค่าหุ้นเต็มจำนวนแล้วในเดือนธันวาคม </w:t>
      </w:r>
      <w:r w:rsidRPr="00C327F6">
        <w:rPr>
          <w:rFonts w:ascii="Angsana New" w:hAnsi="Angsana New"/>
          <w:sz w:val="30"/>
          <w:szCs w:val="30"/>
          <w:lang w:val="en-US"/>
        </w:rPr>
        <w:t>2567</w:t>
      </w:r>
    </w:p>
    <w:p w14:paraId="5E0C87B4" w14:textId="77777777" w:rsidR="0014699A" w:rsidRPr="00C327F6" w:rsidRDefault="0014699A" w:rsidP="0014699A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D06A50B" w14:textId="77777777" w:rsidR="0014699A" w:rsidRPr="00C327F6" w:rsidRDefault="0014699A" w:rsidP="00146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bookmarkStart w:id="4" w:name="_Hlk187683045"/>
      <w:r w:rsidRPr="00C327F6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การด้อยค่าของเงินลงทุนในบริษัทย่อย</w:t>
      </w:r>
    </w:p>
    <w:p w14:paraId="32F69AB9" w14:textId="77777777" w:rsidR="0014699A" w:rsidRPr="00C327F6" w:rsidRDefault="0014699A" w:rsidP="00146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30"/>
          <w:szCs w:val="30"/>
        </w:rPr>
      </w:pPr>
    </w:p>
    <w:p w14:paraId="17893101" w14:textId="77777777" w:rsidR="00BA7F75" w:rsidRPr="00C327F6" w:rsidRDefault="00BA7F75" w:rsidP="00BA7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C327F6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r w:rsidRPr="00C327F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i/>
          <w:iCs/>
          <w:sz w:val="30"/>
          <w:szCs w:val="30"/>
          <w:cs/>
        </w:rPr>
        <w:t>จีซี</w:t>
      </w:r>
      <w:r w:rsidRPr="00C327F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i/>
          <w:iCs/>
          <w:sz w:val="30"/>
          <w:szCs w:val="30"/>
          <w:cs/>
        </w:rPr>
        <w:t>โพลีออลส์</w:t>
      </w:r>
      <w:r w:rsidRPr="00C327F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</w:p>
    <w:p w14:paraId="44CE1A9C" w14:textId="6BD1A4CA" w:rsidR="003A3833" w:rsidRPr="00C327F6" w:rsidRDefault="002E3067" w:rsidP="00BA7F75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ในระหว่างปีสิ้นสุดวันที่</w:t>
      </w:r>
      <w:r w:rsidRPr="00C327F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31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C327F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2568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บริษัท</w:t>
      </w:r>
      <w:r w:rsidRPr="00C327F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จีซี</w:t>
      </w:r>
      <w:r w:rsidRPr="00C327F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โพลีออลส์</w:t>
      </w:r>
      <w:r w:rsidRPr="00C327F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จำกัด</w:t>
      </w:r>
      <w:r w:rsidRPr="00C327F6">
        <w:rPr>
          <w:rFonts w:ascii="Angsana New" w:hAnsi="Angsana New"/>
          <w:sz w:val="30"/>
          <w:szCs w:val="30"/>
          <w:cs/>
          <w:lang w:val="en-US" w:bidi="th-TH"/>
        </w:rPr>
        <w:t xml:space="preserve"> (“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GCP”)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</w:t>
      </w:r>
      <w:r w:rsidRPr="00C327F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ได้รับผลกระทบจากสภาวะอุปทานส่วนเกินในตลาดโพลีออลส์จากผู้ผลิตในต่างประเทศ</w:t>
      </w:r>
      <w:r w:rsidRPr="00C327F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ส่งผลใ</w:t>
      </w:r>
      <w:r w:rsidR="00DB7268" w:rsidRPr="00C327F6">
        <w:rPr>
          <w:rFonts w:ascii="Angsana New" w:hAnsi="Angsana New" w:hint="cs"/>
          <w:sz w:val="30"/>
          <w:szCs w:val="30"/>
          <w:cs/>
          <w:lang w:val="en-US" w:bidi="th-TH"/>
        </w:rPr>
        <w:t>ห้ผลประกอบการธุรกิจ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โพลีออลส์อยู่ในระดับต่ำกว่าที่คาดการณ์</w:t>
      </w:r>
      <w:r w:rsidRPr="00C327F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ซึ่งจากเหตุการณ์ข้างต้นทำให้กลุ่มบริษัทและบริษัทมีข้อบ่งชี้การด้อยค่า</w:t>
      </w:r>
      <w:r w:rsidRPr="00C327F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A42840" w:rsidRPr="00C327F6">
        <w:rPr>
          <w:rFonts w:ascii="Angsana New" w:hAnsi="Angsana New" w:hint="cs"/>
          <w:sz w:val="30"/>
          <w:szCs w:val="30"/>
          <w:cs/>
          <w:lang w:val="en-US" w:bidi="th-TH"/>
        </w:rPr>
        <w:t>เรื่อง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มูลค่าที่คาดว่าจะได้รับคืนต่ำกว่ามูลค่าตามบัญชีของสินทรัพย์ของ</w:t>
      </w:r>
      <w:r w:rsidRPr="00C327F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GCP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โดยมูลค่าที่คาดว่าจะได้รับคืนใช้วิธีอัตราคิดลดกระแสเงินสด</w:t>
      </w:r>
      <w:r w:rsidR="00724700" w:rsidRPr="00C327F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724700" w:rsidRPr="00C327F6">
        <w:rPr>
          <w:rFonts w:ascii="Angsana New" w:hAnsi="Angsana New" w:hint="cs"/>
          <w:sz w:val="30"/>
          <w:szCs w:val="30"/>
          <w:cs/>
          <w:lang w:val="en-US" w:bidi="th-TH"/>
        </w:rPr>
        <w:t>ซึ่งมีอัตราคิดลดร้อยละ</w:t>
      </w:r>
      <w:r w:rsidR="00724700" w:rsidRPr="00C327F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C16113" w:rsidRPr="00C327F6">
        <w:rPr>
          <w:rFonts w:ascii="Angsana New" w:hAnsi="Angsana New"/>
          <w:sz w:val="30"/>
          <w:szCs w:val="30"/>
          <w:lang w:val="en-US" w:bidi="th-TH"/>
        </w:rPr>
        <w:t>7.25</w:t>
      </w:r>
      <w:r w:rsidR="00724700" w:rsidRPr="00C327F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จากการบันทึกผลขาดทุนจากการด้อยค่าทำให้มูลค่าที่คาดว่าจะได้รับคืนเท่ากับมูลค่าตามบัญชี</w:t>
      </w:r>
      <w:r w:rsidRPr="00C327F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ทั้งนี้</w:t>
      </w:r>
      <w:r w:rsidRPr="00C327F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หากสมมติฐานที่สำคัญมีการเปลี่ยนแปลงอาจทำให้ค่าเผื่อผลขาดทุนจากการด้อยค่าเปลี่ยนแปลงไป</w:t>
      </w:r>
      <w:r w:rsidRPr="00C327F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โดยกลุ่มบริษัทและบริษัทรับรู้ค่าเผื่อผลขาดทุนจากการด้อยค่าของสินทรัพย์ที่เกี่ยวข้องในงบกำไรขาดทุนรวมและงบกำไรขาดทุนเฉพาะกิจการสำหรับปีสิ้นสุดวันที่</w:t>
      </w:r>
      <w:r w:rsidRPr="00C327F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31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C327F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2568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ดังต่อไปนี้</w:t>
      </w:r>
    </w:p>
    <w:p w14:paraId="0487EFA1" w14:textId="77777777" w:rsidR="00F556EF" w:rsidRPr="00C327F6" w:rsidRDefault="00F556EF" w:rsidP="00BA7F75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9294DE1" w14:textId="77777777" w:rsidR="00F556EF" w:rsidRPr="00C327F6" w:rsidRDefault="00F556EF" w:rsidP="00BA7F75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9317097" w14:textId="28B93CAE" w:rsidR="00BA7F75" w:rsidRPr="00C327F6" w:rsidRDefault="00BA7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bidi="ar-SA"/>
        </w:rPr>
      </w:pPr>
      <w:r w:rsidRPr="00C327F6">
        <w:rPr>
          <w:rFonts w:ascii="Angsana New" w:hAnsi="Angsana New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2"/>
        <w:gridCol w:w="1349"/>
        <w:gridCol w:w="1349"/>
        <w:gridCol w:w="272"/>
        <w:gridCol w:w="1348"/>
      </w:tblGrid>
      <w:tr w:rsidR="004D5290" w:rsidRPr="00C327F6" w14:paraId="164C3B05" w14:textId="77777777" w:rsidTr="009F42CB">
        <w:trPr>
          <w:tblHeader/>
        </w:trPr>
        <w:tc>
          <w:tcPr>
            <w:tcW w:w="2648" w:type="pct"/>
          </w:tcPr>
          <w:p w14:paraId="2B3A200A" w14:textId="77777777" w:rsidR="00BA7F75" w:rsidRPr="00C327F6" w:rsidRDefault="00BA7F75" w:rsidP="00EC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5" w:type="pct"/>
            <w:vAlign w:val="bottom"/>
          </w:tcPr>
          <w:p w14:paraId="6FEBE683" w14:textId="77777777" w:rsidR="00BA7F75" w:rsidRPr="00C327F6" w:rsidRDefault="00BA7F75" w:rsidP="00EC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35" w:type="pct"/>
            <w:vAlign w:val="bottom"/>
          </w:tcPr>
          <w:p w14:paraId="47F72959" w14:textId="77777777" w:rsidR="00BA7F75" w:rsidRPr="00C327F6" w:rsidRDefault="00BA7F75" w:rsidP="00EC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FFA1B9D" w14:textId="77777777" w:rsidR="00BA7F75" w:rsidRPr="00C327F6" w:rsidRDefault="00BA7F75" w:rsidP="00EC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</w:tcPr>
          <w:p w14:paraId="69023F88" w14:textId="77777777" w:rsidR="00BA7F75" w:rsidRPr="00C327F6" w:rsidRDefault="00BA7F75" w:rsidP="00EC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D5290" w:rsidRPr="00C327F6" w14:paraId="354766D4" w14:textId="77777777" w:rsidTr="009F42CB">
        <w:trPr>
          <w:trHeight w:val="344"/>
          <w:tblHeader/>
        </w:trPr>
        <w:tc>
          <w:tcPr>
            <w:tcW w:w="2648" w:type="pct"/>
          </w:tcPr>
          <w:p w14:paraId="0580F6E7" w14:textId="77777777" w:rsidR="00BA7F75" w:rsidRPr="00C327F6" w:rsidRDefault="00BA7F75" w:rsidP="00EC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5" w:type="pct"/>
          </w:tcPr>
          <w:p w14:paraId="3F8CA55B" w14:textId="77777777" w:rsidR="00BA7F75" w:rsidRPr="00C327F6" w:rsidRDefault="00BA7F75" w:rsidP="00EC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7" w:type="pct"/>
            <w:gridSpan w:val="3"/>
          </w:tcPr>
          <w:p w14:paraId="11B058B2" w14:textId="77777777" w:rsidR="00BA7F75" w:rsidRPr="00C327F6" w:rsidRDefault="00BA7F75" w:rsidP="00EC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5290" w:rsidRPr="00C327F6" w14:paraId="0E01E1E9" w14:textId="77777777" w:rsidTr="009F42CB">
        <w:trPr>
          <w:trHeight w:val="344"/>
        </w:trPr>
        <w:tc>
          <w:tcPr>
            <w:tcW w:w="2648" w:type="pct"/>
          </w:tcPr>
          <w:p w14:paraId="0F409568" w14:textId="77777777" w:rsidR="00BA7F75" w:rsidRPr="00C327F6" w:rsidRDefault="00BA7F75" w:rsidP="00EC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735" w:type="pct"/>
          </w:tcPr>
          <w:p w14:paraId="3BB067B6" w14:textId="77777777" w:rsidR="00BA7F75" w:rsidRPr="00C327F6" w:rsidRDefault="00BA7F75" w:rsidP="00EC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79877C0B" w14:textId="77777777" w:rsidR="00BA7F75" w:rsidRPr="00C327F6" w:rsidRDefault="00BA7F75" w:rsidP="00EC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DAEA469" w14:textId="77777777" w:rsidR="00BA7F75" w:rsidRPr="00C327F6" w:rsidRDefault="00BA7F75" w:rsidP="00EC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0FE63813" w14:textId="77777777" w:rsidR="00BA7F75" w:rsidRPr="00C327F6" w:rsidRDefault="00BA7F75" w:rsidP="00EC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284F205D" w14:textId="77777777" w:rsidTr="009F42CB">
        <w:trPr>
          <w:trHeight w:val="344"/>
        </w:trPr>
        <w:tc>
          <w:tcPr>
            <w:tcW w:w="2648" w:type="pct"/>
          </w:tcPr>
          <w:p w14:paraId="7944532D" w14:textId="77777777" w:rsidR="00BA7F75" w:rsidRPr="00C327F6" w:rsidRDefault="00BA7F75" w:rsidP="00EC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735" w:type="pct"/>
          </w:tcPr>
          <w:p w14:paraId="4D37D3A4" w14:textId="77777777" w:rsidR="00BA7F75" w:rsidRPr="00C327F6" w:rsidRDefault="00BA7F75" w:rsidP="00EC64BE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735" w:type="pct"/>
          </w:tcPr>
          <w:p w14:paraId="71BF22CD" w14:textId="77777777" w:rsidR="00BA7F75" w:rsidRPr="00C327F6" w:rsidRDefault="00BA7F75" w:rsidP="00EC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CA705B6" w14:textId="77777777" w:rsidR="00BA7F75" w:rsidRPr="00C327F6" w:rsidRDefault="00BA7F75" w:rsidP="00EC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3E92FF0B" w14:textId="77777777" w:rsidR="00BA7F75" w:rsidRPr="00C327F6" w:rsidRDefault="00BA7F75" w:rsidP="00EC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3,696</w:t>
            </w:r>
          </w:p>
        </w:tc>
      </w:tr>
      <w:tr w:rsidR="004D5290" w:rsidRPr="00C327F6" w14:paraId="2B5C8A0C" w14:textId="77777777" w:rsidTr="009F42CB">
        <w:tc>
          <w:tcPr>
            <w:tcW w:w="2648" w:type="pct"/>
          </w:tcPr>
          <w:p w14:paraId="7E9961AE" w14:textId="77777777" w:rsidR="00BA7F75" w:rsidRPr="00C327F6" w:rsidRDefault="00BA7F75" w:rsidP="00EC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35" w:type="pct"/>
          </w:tcPr>
          <w:p w14:paraId="5D453E81" w14:textId="77777777" w:rsidR="00BA7F75" w:rsidRPr="00C327F6" w:rsidRDefault="00BA7F75" w:rsidP="00EC64BE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35" w:type="pct"/>
          </w:tcPr>
          <w:p w14:paraId="447BC317" w14:textId="77777777" w:rsidR="00BA7F75" w:rsidRPr="00C327F6" w:rsidRDefault="00BA7F75" w:rsidP="00EC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AF8163B" w14:textId="77777777" w:rsidR="00BA7F75" w:rsidRPr="00C327F6" w:rsidRDefault="00BA7F75" w:rsidP="00EC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7A79BD35" w14:textId="77777777" w:rsidR="00BA7F75" w:rsidRPr="00C327F6" w:rsidRDefault="00BA7F75" w:rsidP="00EC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</w:tr>
      <w:tr w:rsidR="004D5290" w:rsidRPr="00C327F6" w14:paraId="43AF159B" w14:textId="77777777" w:rsidTr="009F42CB">
        <w:tc>
          <w:tcPr>
            <w:tcW w:w="2648" w:type="pct"/>
          </w:tcPr>
          <w:p w14:paraId="1828C880" w14:textId="77777777" w:rsidR="00BA7F75" w:rsidRPr="00C327F6" w:rsidRDefault="00BA7F75" w:rsidP="00EC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735" w:type="pct"/>
          </w:tcPr>
          <w:p w14:paraId="6FA09DAE" w14:textId="77777777" w:rsidR="00BA7F75" w:rsidRPr="00C327F6" w:rsidRDefault="00BA7F75" w:rsidP="00EC64BE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735" w:type="pct"/>
          </w:tcPr>
          <w:p w14:paraId="7FCE0B7A" w14:textId="09F3BE63" w:rsidR="00BA7F75" w:rsidRPr="00C327F6" w:rsidRDefault="00C82FE6" w:rsidP="00EC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2,684</w:t>
            </w:r>
          </w:p>
        </w:tc>
        <w:tc>
          <w:tcPr>
            <w:tcW w:w="148" w:type="pct"/>
          </w:tcPr>
          <w:p w14:paraId="1E9B3D7C" w14:textId="77777777" w:rsidR="00BA7F75" w:rsidRPr="00C327F6" w:rsidRDefault="00BA7F75" w:rsidP="00EC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449282C2" w14:textId="77777777" w:rsidR="00BA7F75" w:rsidRPr="00C327F6" w:rsidRDefault="00BA7F75" w:rsidP="00EC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290" w:rsidRPr="00C327F6" w14:paraId="541133B6" w14:textId="77777777" w:rsidTr="009F42CB">
        <w:tc>
          <w:tcPr>
            <w:tcW w:w="2648" w:type="pct"/>
          </w:tcPr>
          <w:p w14:paraId="2EDCBFF0" w14:textId="77777777" w:rsidR="00BA7F75" w:rsidRPr="00C327F6" w:rsidRDefault="00BA7F75" w:rsidP="00EC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735" w:type="pct"/>
          </w:tcPr>
          <w:p w14:paraId="65BC31DA" w14:textId="77777777" w:rsidR="00BA7F75" w:rsidRPr="00C327F6" w:rsidRDefault="00BA7F75" w:rsidP="00EC64BE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735" w:type="pct"/>
          </w:tcPr>
          <w:p w14:paraId="7FD165F6" w14:textId="2241DFF7" w:rsidR="00BA7F75" w:rsidRPr="00C327F6" w:rsidRDefault="00C82FE6" w:rsidP="00EC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148" w:type="pct"/>
          </w:tcPr>
          <w:p w14:paraId="1F41928B" w14:textId="77777777" w:rsidR="00BA7F75" w:rsidRPr="00C327F6" w:rsidRDefault="00BA7F75" w:rsidP="00EC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319FA1DC" w14:textId="77777777" w:rsidR="00BA7F75" w:rsidRPr="00C327F6" w:rsidRDefault="00BA7F75" w:rsidP="00EC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290" w:rsidRPr="00C327F6" w14:paraId="308E3188" w14:textId="77777777" w:rsidTr="009F42CB">
        <w:tc>
          <w:tcPr>
            <w:tcW w:w="2648" w:type="pct"/>
          </w:tcPr>
          <w:p w14:paraId="32F9AF33" w14:textId="77777777" w:rsidR="00BA7F75" w:rsidRPr="00C327F6" w:rsidRDefault="00BA7F75" w:rsidP="00EC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735" w:type="pct"/>
          </w:tcPr>
          <w:p w14:paraId="2FC30874" w14:textId="77777777" w:rsidR="00BA7F75" w:rsidRPr="00C327F6" w:rsidRDefault="00BA7F75" w:rsidP="00EC64BE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735" w:type="pct"/>
          </w:tcPr>
          <w:p w14:paraId="68280435" w14:textId="39E3194A" w:rsidR="00BA7F75" w:rsidRPr="00C327F6" w:rsidRDefault="00C82FE6" w:rsidP="00EC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48" w:type="pct"/>
          </w:tcPr>
          <w:p w14:paraId="62365CB0" w14:textId="77777777" w:rsidR="00BA7F75" w:rsidRPr="00C327F6" w:rsidRDefault="00BA7F75" w:rsidP="00EC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5A8EBA4E" w14:textId="77777777" w:rsidR="00BA7F75" w:rsidRPr="00C327F6" w:rsidRDefault="00BA7F75" w:rsidP="00EC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7F75" w:rsidRPr="00C327F6" w14:paraId="661344A9" w14:textId="77777777" w:rsidTr="009F42CB">
        <w:tc>
          <w:tcPr>
            <w:tcW w:w="2648" w:type="pct"/>
          </w:tcPr>
          <w:p w14:paraId="5A0EF729" w14:textId="77777777" w:rsidR="00BA7F75" w:rsidRPr="00C327F6" w:rsidRDefault="00BA7F75" w:rsidP="00EC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</w:tcPr>
          <w:p w14:paraId="0B2CC80C" w14:textId="77777777" w:rsidR="00BA7F75" w:rsidRPr="00C327F6" w:rsidRDefault="00BA7F75" w:rsidP="00EC64BE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50033A44" w14:textId="5A898F38" w:rsidR="00BA7F75" w:rsidRPr="00C327F6" w:rsidRDefault="00C82FE6" w:rsidP="00EC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2,890</w:t>
            </w:r>
          </w:p>
        </w:tc>
        <w:tc>
          <w:tcPr>
            <w:tcW w:w="148" w:type="pct"/>
          </w:tcPr>
          <w:p w14:paraId="26DF2E9A" w14:textId="77777777" w:rsidR="00BA7F75" w:rsidRPr="00C327F6" w:rsidRDefault="00BA7F75" w:rsidP="00EC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5B0B9300" w14:textId="77777777" w:rsidR="00BA7F75" w:rsidRPr="00C327F6" w:rsidRDefault="00BA7F75" w:rsidP="00EC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4,363</w:t>
            </w:r>
          </w:p>
        </w:tc>
      </w:tr>
    </w:tbl>
    <w:p w14:paraId="4A255322" w14:textId="77777777" w:rsidR="0014699A" w:rsidRPr="00C327F6" w:rsidRDefault="0014699A" w:rsidP="00BA7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7EA0767" w14:textId="77777777" w:rsidR="00BA7F75" w:rsidRPr="00C327F6" w:rsidRDefault="00BA7F75" w:rsidP="00BA7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C327F6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r w:rsidRPr="00C327F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i/>
          <w:iCs/>
          <w:sz w:val="30"/>
          <w:szCs w:val="30"/>
          <w:cs/>
        </w:rPr>
        <w:t>จีซี</w:t>
      </w:r>
      <w:r w:rsidRPr="00C327F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i/>
          <w:iCs/>
          <w:sz w:val="30"/>
          <w:szCs w:val="30"/>
          <w:cs/>
        </w:rPr>
        <w:t>เวนเจอร์ส</w:t>
      </w:r>
      <w:r w:rsidRPr="00C327F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</w:p>
    <w:p w14:paraId="682AE9E9" w14:textId="77777777" w:rsidR="00BA7F75" w:rsidRPr="00C327F6" w:rsidRDefault="00BA7F75" w:rsidP="00BA7F75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ในระหว่างปีสิ้นสุดวันที่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2568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บริษัทรับรู้ผลขาดทุนจากการด้อยค่าของเงินลงทุนในบริษัท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จีซี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เวนเจอร์ส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จำกัด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จำนวนเงิน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bookmarkStart w:id="5" w:name="_Hlk219133379"/>
      <w:r w:rsidRPr="00C327F6">
        <w:rPr>
          <w:rFonts w:ascii="Angsana New" w:hAnsi="Angsana New"/>
          <w:sz w:val="30"/>
          <w:szCs w:val="30"/>
          <w:lang w:val="en-US" w:bidi="th-TH"/>
        </w:rPr>
        <w:t>34.26</w:t>
      </w:r>
      <w:bookmarkEnd w:id="5"/>
      <w:r w:rsidRPr="00C327F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ในงบกำไรขาดทุนเฉพาะกิจการ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เนื่องจากเงินลงทุนใน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 </w:t>
      </w:r>
      <w:bookmarkStart w:id="6" w:name="_Hlk219133438"/>
      <w:r w:rsidRPr="00C327F6">
        <w:rPr>
          <w:rFonts w:ascii="Angsana New" w:hAnsi="Angsana New"/>
          <w:sz w:val="30"/>
          <w:szCs w:val="30"/>
          <w:lang w:val="en-US" w:bidi="th-TH"/>
        </w:rPr>
        <w:t xml:space="preserve">Interface Polymers Ltd </w:t>
      </w:r>
      <w:bookmarkEnd w:id="6"/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ซึ่งเป็นเงินลงทุนในสินทรัพย์ทางการเงินที่วัดมูลค่าด้วยมูลค่ายุติธรรมผ่านกำไรขาดทุนเบ็ดเสร็จอื่นของกลุ่มบริษัท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มีมูลค่าที่คาดว่าจะได้รับคืนต่ำกว่ามูลค่าตามบัญชีของเงินลงทุนดังกล่าว</w:t>
      </w:r>
    </w:p>
    <w:p w14:paraId="36C67E5A" w14:textId="77777777" w:rsidR="00BA7F75" w:rsidRPr="00C327F6" w:rsidRDefault="00BA7F75" w:rsidP="00146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</w:p>
    <w:p w14:paraId="14F32B40" w14:textId="7550C5F0" w:rsidR="0014699A" w:rsidRPr="00C327F6" w:rsidRDefault="0014699A" w:rsidP="00146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C327F6">
        <w:rPr>
          <w:rFonts w:ascii="Angsana New" w:hAnsi="Angsana New"/>
          <w:i/>
          <w:iCs/>
          <w:sz w:val="30"/>
          <w:szCs w:val="30"/>
        </w:rPr>
        <w:t>PTTGC International Private Limited</w:t>
      </w:r>
    </w:p>
    <w:p w14:paraId="4FCEFF4E" w14:textId="77777777" w:rsidR="0014699A" w:rsidRPr="00C327F6" w:rsidRDefault="0014699A" w:rsidP="0014699A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 xml:space="preserve">ในระหว่างปีสิ้นสุดวันที่ 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31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 xml:space="preserve">ธันวาคม 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2567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บริษัทรับรู้ผลขาดทุนจากการด้อยค่าของเงินลงทุนใน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PTTGC International Private Limited </w:t>
      </w:r>
      <w:r w:rsidRPr="00C327F6">
        <w:rPr>
          <w:rFonts w:ascii="Angsana New" w:hAnsi="Angsana New"/>
          <w:sz w:val="30"/>
          <w:szCs w:val="30"/>
          <w:cs/>
          <w:lang w:val="en-US" w:bidi="th-TH"/>
        </w:rPr>
        <w:t>ซึ่งเป็นบริษัทย่อย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จำนวนเงิน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/>
        </w:rPr>
        <w:t>10,000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ในงบกำไรขาดทุนเฉพาะกิจการ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เนื่องจากเงินลงทุนใน </w:t>
      </w:r>
      <w:r w:rsidRPr="00C327F6">
        <w:rPr>
          <w:rFonts w:ascii="Angsana New" w:hAnsi="Angsana New"/>
          <w:sz w:val="30"/>
          <w:szCs w:val="30"/>
          <w:lang w:val="en-US"/>
        </w:rPr>
        <w:t>Vencorex Holding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S.A.S.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 xml:space="preserve">ซึ่งเป็นบริษัทย่อยทางอ้อมของกลุ่มบริษัท </w:t>
      </w:r>
      <w:r w:rsidRPr="00C327F6">
        <w:rPr>
          <w:rFonts w:ascii="Angsana New" w:hAnsi="Angsana New"/>
          <w:sz w:val="30"/>
          <w:szCs w:val="30"/>
          <w:cs/>
          <w:lang w:val="en-US" w:bidi="th-TH"/>
        </w:rPr>
        <w:t>มีมูลค่าที่คาดว่าจะได้รับคืนต่ำกว่ามูลค่าตามบัญชีของเงินลงทุนดังกล่าว</w:t>
      </w:r>
    </w:p>
    <w:p w14:paraId="532530FF" w14:textId="77777777" w:rsidR="0014699A" w:rsidRPr="00C327F6" w:rsidRDefault="0014699A" w:rsidP="0014699A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4D5826C" w14:textId="77777777" w:rsidR="0014699A" w:rsidRPr="00C327F6" w:rsidRDefault="0014699A" w:rsidP="00146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="Angsana New" w:hAnsi="Angsana New"/>
          <w:i/>
          <w:iCs/>
          <w:sz w:val="30"/>
          <w:szCs w:val="30"/>
        </w:rPr>
      </w:pPr>
      <w:r w:rsidRPr="00C327F6">
        <w:rPr>
          <w:rFonts w:ascii="Angsana New" w:hAnsi="Angsana New"/>
          <w:i/>
          <w:iCs/>
          <w:sz w:val="30"/>
          <w:szCs w:val="30"/>
          <w:cs/>
        </w:rPr>
        <w:t xml:space="preserve">การปรับโครงสร้างธุรกิจของกลุ่มบริษัท </w:t>
      </w:r>
      <w:r w:rsidRPr="00C327F6">
        <w:rPr>
          <w:rFonts w:ascii="Angsana New" w:hAnsi="Angsana New"/>
          <w:i/>
          <w:iCs/>
          <w:sz w:val="30"/>
          <w:szCs w:val="30"/>
        </w:rPr>
        <w:t>Vencorex</w:t>
      </w:r>
    </w:p>
    <w:bookmarkEnd w:id="4"/>
    <w:p w14:paraId="0233D219" w14:textId="77777777" w:rsidR="003A3833" w:rsidRPr="00C327F6" w:rsidRDefault="00BA7F75" w:rsidP="00BA7F75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เมื่อวันที่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>6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กันยายน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>2567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 xml:space="preserve">Vencorex France S.A.S.U. (“Vencorex France”)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 xml:space="preserve">Vencorex TDI S.A.S.U. (“Vencorex TDI”)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ซึ่งทั้งสองเป็นบริษัทย่อยทางอ้อมของกลุ่มบริษัท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ได้ยื่นคำร้องต่อศาลแพ่ง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เมืองลียง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ประเทศฝรั่งเศส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(“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 xml:space="preserve">Commercial Court in Lyon”)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เพื่อขอเข้าสู่กระบวนการปรับปรุงโครงสร้างทางธุรกิจในชั้นศาล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ตามกฎหมายของประเทศฝรั่งเศส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(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 xml:space="preserve">Book VI of the French Commercial Code)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และเมื่อวันที่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>10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กันยายน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>2567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 xml:space="preserve">Commercial Court in Lyon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ได้มีคำสั่งรับคำร้องของ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 xml:space="preserve">Vencorex France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 xml:space="preserve">Vencorex TDI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ในการเข้าสู่กระบวนการดังกล่าว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และอยู่ระหว่างการบริหารจัดการบริษัทอื่นๆ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ในกลุ่ม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>Vencorex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โดยกลุ่มบริษัทและบริษัทได้รับรู้ประมาณการหนี้สินสำหรับกระบวนการปรับปรุงโครงสร้างธุรกิจทั้งหมดและค่าเผื่อผลขาดทุนจากการด้อยค่าของสินทรัพย์ที่เกี่ยวข้อง</w:t>
      </w:r>
    </w:p>
    <w:p w14:paraId="0C1AA79E" w14:textId="77777777" w:rsidR="003A3833" w:rsidRPr="00C327F6" w:rsidRDefault="003A3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327F6">
        <w:rPr>
          <w:rFonts w:ascii="Angsana New" w:hAnsi="Angsana New"/>
          <w:sz w:val="30"/>
          <w:szCs w:val="30"/>
          <w:cs/>
        </w:rPr>
        <w:br w:type="page"/>
      </w:r>
    </w:p>
    <w:p w14:paraId="73C7DDFD" w14:textId="190FBEE2" w:rsidR="00BA7F75" w:rsidRPr="00C327F6" w:rsidRDefault="00BA7F75" w:rsidP="00BA7F75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>ในงบกำไรขาดทุนรวมและงบกำไรขาดทุนเฉพาะกิจการไว้อย่างครบถ้วนแล้ว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ทั้งนี้ปัจจุบัน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 xml:space="preserve">Vencorex France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ได้ดำเนินการจำหน่ายสินทรัพย์บางส่วนและโอนสิทธิความเป็นเจ้าของในสินทรัพย์ดังกล่าวให้แก่ผู้ซื้อเป็นที่เรียบร้อยแล้วในเดือนเมษายน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>2568</w:t>
      </w:r>
    </w:p>
    <w:p w14:paraId="559C1DD5" w14:textId="77777777" w:rsidR="00BA7F75" w:rsidRPr="00C327F6" w:rsidRDefault="00BA7F75" w:rsidP="00BA7F7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4CAD5379" w14:textId="5F7E03F1" w:rsidR="00BA7F75" w:rsidRPr="00C327F6" w:rsidRDefault="00BA7F75" w:rsidP="00BA7F75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เมื่อวันที่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>13 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พฤษภาคม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>2568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ศาลได้พิจารณาอนุมัติให้กระบวนการปรับโครงสร้างธุรกิจของ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 xml:space="preserve">Vencorex France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 xml:space="preserve">Vencorex TDI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สิ้นสุดลง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และเข้าสู่กระบวนการเลิกกิจการและชำระบัญชี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>(Liquidation Proceedings)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ต่อไป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โดยได้มีการแต่งตั้งผู้ชำระบัญชีเข้ามาควบคุมดูแลสินทรัพย์และหนี้สินที่เหลืออยู่ของ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 xml:space="preserve">Vencorex France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>Vencorex TDI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ดังนั้น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ฝ่ายบริหารจึงพิจารณาว่ากลุ่มบริษัทได้สิ้นสุดการควบคุมในบริษัทดังกล่าวและได้นำบริษัทย่อยทางอ้อมออกจากการจัดทำงบการเงินรวมโดยมีผลตั้งแต่วันที่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>13 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พฤษภาคม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 xml:space="preserve"> 2568</w:t>
      </w:r>
      <w:r w:rsidR="005F27DB" w:rsidRPr="00C327F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กลุ่มบริษัทได้ตัดรายการสินทรัพย์และหนี้สินของ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 xml:space="preserve">Vencorex France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 xml:space="preserve">Vencorex TDI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ออก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โดยตัดรายการสินทรัพย์รวม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 xml:space="preserve">1,168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และหนี้สินรวม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 xml:space="preserve">2,963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รวมถึงผลต่างจากการแปลงค่างบการเงินของบริษัทดังกล่าวออกจากงบการเงินรวม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ผลต่างจากการสิ้นสุดการเป็นบริษัทย่อยสุทธิจำนวน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 xml:space="preserve">1,842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บันทึกในงบกำไรขาดทุนรวมสำหรับปีสิ้นสุดวันที่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17590" w:rsidRPr="00C327F6">
        <w:rPr>
          <w:rFonts w:ascii="Angsana New" w:hAnsi="Angsana New"/>
          <w:sz w:val="30"/>
          <w:szCs w:val="30"/>
          <w:lang w:val="en-US"/>
        </w:rPr>
        <w:t xml:space="preserve">        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2568 </w:t>
      </w:r>
    </w:p>
    <w:p w14:paraId="306817C8" w14:textId="77777777" w:rsidR="00BA7F75" w:rsidRPr="00C327F6" w:rsidRDefault="00BA7F75" w:rsidP="00BA7F7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4389E367" w14:textId="4A6A5D73" w:rsidR="005F27DB" w:rsidRPr="00C327F6" w:rsidRDefault="00BA7F75" w:rsidP="00BA7F75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เมื่อวันที่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>6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สิงหาคม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>2568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ที่ประชุมคณะกรรมการบริษัท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F27DB" w:rsidRPr="00C327F6">
        <w:rPr>
          <w:rFonts w:ascii="Angsana New" w:hAnsi="Angsana New"/>
          <w:sz w:val="30"/>
          <w:szCs w:val="30"/>
          <w:lang w:val="en-US"/>
        </w:rPr>
        <w:t>Vencorex Holding</w:t>
      </w:r>
      <w:r w:rsidR="005F27DB" w:rsidRPr="00C327F6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5F27DB" w:rsidRPr="00C327F6">
        <w:rPr>
          <w:rFonts w:ascii="Angsana New" w:hAnsi="Angsana New"/>
          <w:sz w:val="30"/>
          <w:szCs w:val="30"/>
          <w:lang w:val="en-US"/>
        </w:rPr>
        <w:t xml:space="preserve">S.A.S. (“Vencorex Holding”)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ซึ่งเป็นบริษัทย่อยทางอ้อมของกลุ่มบริษัทได้มีมติอนุมัติให้บริษัท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 xml:space="preserve">Vencorex Holding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เข้าทำสัญญาซื้อขายหุ้นเพื่อขายหุ้นสามัญทั้งหมดร้อยละ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>100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ของบริษัท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 xml:space="preserve">Vencorex US, Inc. (“Vencorex U.S.”)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บริษัท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 xml:space="preserve">Vencorex (Thailand) Company Limited (“Vencorex Thailand”)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ให้แก่บริษัทย่อยของบริษัท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 xml:space="preserve">Covestro AG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โดยสัญญาซื้อขายหุ้นได้ถูกลงนามแล้วเมื่อวันที่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>13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สิงหาคม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>2568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และคาดการณ์โอนหุ้นแล้วเสร็จหลังจากได้รับอนุญาตให้รวมธุรกิจตามกฎหมายที่เกี่ยวข้อง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โดยการทำธุรกรรมนี้เป็นส่วนหนึ่งของการปรับโครงสร้างภายใต้กลุ่ม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 xml:space="preserve">Vencorex </w:t>
      </w:r>
    </w:p>
    <w:p w14:paraId="57B73987" w14:textId="77777777" w:rsidR="005F27DB" w:rsidRPr="00C327F6" w:rsidRDefault="005F27DB" w:rsidP="00BA7F75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AFCA2C7" w14:textId="29648E08" w:rsidR="005F27DB" w:rsidRPr="00C327F6" w:rsidRDefault="005F27DB" w:rsidP="005F27DB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327F6">
        <w:rPr>
          <w:rFonts w:ascii="Angsana New" w:hAnsi="Angsana New"/>
          <w:sz w:val="30"/>
          <w:szCs w:val="30"/>
          <w:cs/>
          <w:lang w:val="en-US"/>
        </w:rPr>
        <w:t>ในระหว่าง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 xml:space="preserve">ปี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2568 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บริษัทได้ให้เงินให้กู้ยืมระยะสั้นแก่บริษัท </w:t>
      </w:r>
      <w:r w:rsidRPr="00C327F6">
        <w:rPr>
          <w:rFonts w:ascii="Angsana New" w:hAnsi="Angsana New"/>
          <w:sz w:val="30"/>
          <w:szCs w:val="30"/>
          <w:lang w:val="en-US" w:bidi="th-TH"/>
        </w:rPr>
        <w:t>Vencorex Holding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เพิ่มจำนวน </w:t>
      </w:r>
      <w:r w:rsidRPr="00C327F6">
        <w:rPr>
          <w:rFonts w:ascii="Angsana New" w:hAnsi="Angsana New"/>
          <w:sz w:val="30"/>
          <w:szCs w:val="30"/>
          <w:lang w:val="en-US" w:bidi="th-TH"/>
        </w:rPr>
        <w:t>1,833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และบันทึกผลขาดทุนจากการด้อยค่าเต็มจำนวนในงบกำไรขาดทุนเฉพาะกิจการ</w:t>
      </w:r>
      <w:r w:rsidR="00A42840" w:rsidRPr="00C327F6">
        <w:rPr>
          <w:rFonts w:ascii="Angsana New" w:hAnsi="Angsana New" w:hint="cs"/>
          <w:sz w:val="30"/>
          <w:szCs w:val="30"/>
          <w:cs/>
          <w:lang w:val="en-US" w:bidi="th-TH"/>
        </w:rPr>
        <w:t xml:space="preserve">สำหรับปีสิ้นสุดวันที่ </w:t>
      </w:r>
      <w:r w:rsidR="00A42840" w:rsidRPr="00C327F6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="00A42840" w:rsidRPr="00C327F6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="00A42840"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42840" w:rsidRPr="00C327F6">
        <w:rPr>
          <w:rFonts w:ascii="Angsana New" w:hAnsi="Angsana New"/>
          <w:sz w:val="30"/>
          <w:szCs w:val="30"/>
          <w:lang w:val="en-US" w:bidi="th-TH"/>
        </w:rPr>
        <w:t>2568</w:t>
      </w:r>
    </w:p>
    <w:p w14:paraId="7AA6780A" w14:textId="77777777" w:rsidR="005F27DB" w:rsidRPr="00C327F6" w:rsidRDefault="005F27DB" w:rsidP="005F27DB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46530CB" w14:textId="24D4B49D" w:rsidR="00BA7F75" w:rsidRPr="00C327F6" w:rsidRDefault="00BA7F75" w:rsidP="005F27DB">
      <w:pPr>
        <w:pStyle w:val="block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ณ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วันที่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>31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>2568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การซื้อขายหุ้นยังไม่เสร็จสิ้น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บริษัทได้กลับรายการผลขาดทุนจากการด้อยค่าของที่ดิน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อาคารและอุปกรณ์ของ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>Vencorex U.S.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cs/>
          <w:lang w:val="en-US" w:bidi="th-TH"/>
        </w:rPr>
        <w:t>และ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>Vencorex Thailand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cs/>
          <w:lang w:val="en-US" w:bidi="th-TH"/>
        </w:rPr>
        <w:t>ที่เคยรับรู้ไว้ในงบกำไรขาดทุนรวมในปี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 2567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cs/>
          <w:lang w:val="en-US" w:bidi="th-TH"/>
        </w:rPr>
        <w:t>เพื่อให้สะท้อนมูลค่าจากการทำธุรกรรมการซื้อขายหุ้นดังกล่าว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cs/>
          <w:lang w:val="en-US" w:bidi="th-TH"/>
        </w:rPr>
        <w:t>และจัดประเภทสินทรัพย์และหนี้สิน</w:t>
      </w:r>
      <w:r w:rsidR="006814D1" w:rsidRPr="00C327F6">
        <w:rPr>
          <w:rFonts w:ascii="Angsana New" w:hAnsi="Angsana New" w:hint="cs"/>
          <w:sz w:val="30"/>
          <w:szCs w:val="30"/>
          <w:cs/>
          <w:lang w:val="en-US" w:bidi="th-TH"/>
        </w:rPr>
        <w:t>หลังการตัดรายการระหว่างกัน</w:t>
      </w:r>
      <w:r w:rsidR="00A42840" w:rsidRPr="00C327F6">
        <w:rPr>
          <w:rFonts w:ascii="Angsana New" w:hAnsi="Angsana New" w:hint="cs"/>
          <w:sz w:val="30"/>
          <w:szCs w:val="30"/>
          <w:cs/>
          <w:lang w:val="en-US" w:bidi="th-TH"/>
        </w:rPr>
        <w:t>ในงบฐานะการเงินรวม</w:t>
      </w:r>
      <w:r w:rsidRPr="00C327F6">
        <w:rPr>
          <w:rFonts w:ascii="Angsana New" w:hAnsi="Angsana New"/>
          <w:sz w:val="30"/>
          <w:szCs w:val="30"/>
          <w:cs/>
          <w:lang w:val="en-US" w:bidi="th-TH"/>
        </w:rPr>
        <w:t>เป็นสินทรัพย์และหนี้สินที่ถือไว้เพื่อขายรวม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 1,196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cs/>
          <w:lang w:val="en-US" w:bidi="th-TH"/>
        </w:rPr>
        <w:t>ล้านบาท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cs/>
          <w:lang w:val="en-US" w:bidi="th-TH"/>
        </w:rPr>
        <w:t>และ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F27DB" w:rsidRPr="00C327F6">
        <w:rPr>
          <w:rFonts w:ascii="Angsana New" w:hAnsi="Angsana New"/>
          <w:sz w:val="30"/>
          <w:szCs w:val="30"/>
          <w:lang w:val="en-US" w:bidi="th-TH"/>
        </w:rPr>
        <w:t>393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cs/>
          <w:lang w:val="en-US" w:bidi="th-TH"/>
        </w:rPr>
        <w:t>ล้านบาท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cs/>
          <w:lang w:val="en-US" w:bidi="th-TH"/>
        </w:rPr>
        <w:t>ตามลำดับ</w:t>
      </w:r>
    </w:p>
    <w:p w14:paraId="6DE858EF" w14:textId="77777777" w:rsidR="00860B95" w:rsidRPr="00C327F6" w:rsidRDefault="00860B95" w:rsidP="003B7C45">
      <w:pPr>
        <w:pStyle w:val="block"/>
        <w:spacing w:after="0" w:line="240" w:lineRule="auto"/>
        <w:ind w:left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083871F" w14:textId="77777777" w:rsidR="00A2389F" w:rsidRPr="00C327F6" w:rsidRDefault="00A2389F" w:rsidP="00FA14E0">
      <w:pPr>
        <w:pStyle w:val="block"/>
        <w:spacing w:after="0" w:line="240" w:lineRule="auto"/>
        <w:ind w:left="0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5EE2B2FE" w14:textId="77777777" w:rsidR="00BC01E0" w:rsidRPr="00C327F6" w:rsidRDefault="00BC01E0" w:rsidP="00FA14E0">
      <w:pPr>
        <w:pStyle w:val="block"/>
        <w:spacing w:after="0" w:line="240" w:lineRule="auto"/>
        <w:ind w:left="0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  <w:sectPr w:rsidR="00BC01E0" w:rsidRPr="00C327F6" w:rsidSect="000A30D8"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CAB259D" w14:textId="1E818253" w:rsidR="008E77F4" w:rsidRPr="00C327F6" w:rsidRDefault="008E77F4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327F6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เงินลงทุนในการร่วมค้า</w:t>
      </w:r>
      <w:r w:rsidR="00A64D0F" w:rsidRPr="00C327F6">
        <w:rPr>
          <w:rFonts w:asciiTheme="majorBidi" w:hAnsiTheme="majorBidi" w:hint="cs"/>
          <w:b/>
          <w:bCs/>
          <w:sz w:val="30"/>
          <w:szCs w:val="30"/>
          <w:cs/>
        </w:rPr>
        <w:t>และบริษัทร่วม</w:t>
      </w:r>
    </w:p>
    <w:p w14:paraId="7CCEF7A2" w14:textId="77777777" w:rsidR="008E77F4" w:rsidRPr="00C327F6" w:rsidRDefault="008E77F4" w:rsidP="008E77F4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</w:rPr>
      </w:pPr>
    </w:p>
    <w:tbl>
      <w:tblPr>
        <w:tblW w:w="15541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2340"/>
        <w:gridCol w:w="1074"/>
        <w:gridCol w:w="720"/>
        <w:gridCol w:w="182"/>
        <w:gridCol w:w="760"/>
        <w:gridCol w:w="209"/>
        <w:gridCol w:w="714"/>
        <w:gridCol w:w="6"/>
        <w:gridCol w:w="228"/>
        <w:gridCol w:w="6"/>
        <w:gridCol w:w="750"/>
        <w:gridCol w:w="6"/>
        <w:gridCol w:w="192"/>
        <w:gridCol w:w="6"/>
        <w:gridCol w:w="696"/>
        <w:gridCol w:w="6"/>
        <w:gridCol w:w="228"/>
        <w:gridCol w:w="6"/>
        <w:gridCol w:w="660"/>
        <w:gridCol w:w="6"/>
        <w:gridCol w:w="228"/>
        <w:gridCol w:w="6"/>
        <w:gridCol w:w="678"/>
        <w:gridCol w:w="6"/>
        <w:gridCol w:w="228"/>
        <w:gridCol w:w="6"/>
        <w:gridCol w:w="754"/>
        <w:gridCol w:w="6"/>
        <w:gridCol w:w="172"/>
        <w:gridCol w:w="6"/>
        <w:gridCol w:w="699"/>
        <w:gridCol w:w="6"/>
        <w:gridCol w:w="186"/>
        <w:gridCol w:w="14"/>
        <w:gridCol w:w="691"/>
      </w:tblGrid>
      <w:tr w:rsidR="004D5290" w:rsidRPr="00C327F6" w:rsidDel="00685444" w14:paraId="425584EE" w14:textId="77777777" w:rsidTr="00C42B41">
        <w:trPr>
          <w:cantSplit/>
          <w:trHeight w:val="343"/>
          <w:tblHeader/>
        </w:trPr>
        <w:tc>
          <w:tcPr>
            <w:tcW w:w="3060" w:type="dxa"/>
          </w:tcPr>
          <w:p w14:paraId="2AFF0EF1" w14:textId="77777777" w:rsidR="00F94048" w:rsidRPr="00C327F6" w:rsidDel="00685444" w:rsidRDefault="00F94048" w:rsidP="006C2356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 w:bidi="ar-SA"/>
              </w:rPr>
              <w:br w:type="page"/>
            </w:r>
          </w:p>
        </w:tc>
        <w:tc>
          <w:tcPr>
            <w:tcW w:w="2340" w:type="dxa"/>
          </w:tcPr>
          <w:p w14:paraId="5CD7A8B0" w14:textId="77777777" w:rsidR="00F94048" w:rsidRPr="00C327F6" w:rsidRDefault="00F94048" w:rsidP="006C235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74" w:type="dxa"/>
          </w:tcPr>
          <w:p w14:paraId="47054BCC" w14:textId="77777777" w:rsidR="00F94048" w:rsidRPr="00C327F6" w:rsidRDefault="00F94048" w:rsidP="006C235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871" w:type="dxa"/>
            <w:gridSpan w:val="4"/>
          </w:tcPr>
          <w:p w14:paraId="32F128CD" w14:textId="7C439057" w:rsidR="00F94048" w:rsidRPr="00C327F6" w:rsidRDefault="00F94048" w:rsidP="006C235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196" w:type="dxa"/>
            <w:gridSpan w:val="29"/>
          </w:tcPr>
          <w:p w14:paraId="15ED0E97" w14:textId="5BEBD472" w:rsidR="00F94048" w:rsidRPr="00C327F6" w:rsidRDefault="00F94048" w:rsidP="006C235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4D5290" w:rsidRPr="00C327F6" w14:paraId="36A97B80" w14:textId="77777777" w:rsidTr="00C42B41">
        <w:trPr>
          <w:cantSplit/>
          <w:trHeight w:val="343"/>
          <w:tblHeader/>
        </w:trPr>
        <w:tc>
          <w:tcPr>
            <w:tcW w:w="3060" w:type="dxa"/>
          </w:tcPr>
          <w:p w14:paraId="65D982A3" w14:textId="77777777" w:rsidR="003602BB" w:rsidRPr="00C327F6" w:rsidRDefault="003602BB" w:rsidP="00F94048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2340" w:type="dxa"/>
          </w:tcPr>
          <w:p w14:paraId="2B988DB1" w14:textId="77777777" w:rsidR="00AA2B83" w:rsidRPr="00C327F6" w:rsidRDefault="00AA2B83" w:rsidP="00F94048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1C7C39C" w14:textId="189BC9C7" w:rsidR="003602BB" w:rsidRPr="00C327F6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1074" w:type="dxa"/>
          </w:tcPr>
          <w:p w14:paraId="09471E17" w14:textId="77777777" w:rsidR="003602BB" w:rsidRPr="00C327F6" w:rsidRDefault="003602BB" w:rsidP="00F9404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ประเทศที่</w:t>
            </w:r>
          </w:p>
          <w:p w14:paraId="0B5789DA" w14:textId="085A03E4" w:rsidR="003602BB" w:rsidRPr="00C327F6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ดำเนินธุรกิจ</w:t>
            </w:r>
          </w:p>
        </w:tc>
        <w:tc>
          <w:tcPr>
            <w:tcW w:w="1662" w:type="dxa"/>
            <w:gridSpan w:val="3"/>
            <w:vAlign w:val="bottom"/>
          </w:tcPr>
          <w:p w14:paraId="20096E96" w14:textId="77777777" w:rsidR="00C42B41" w:rsidRPr="00C327F6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  <w:lang w:val="en-GB"/>
              </w:rPr>
              <w:t>สัดส่วน</w:t>
            </w:r>
          </w:p>
          <w:p w14:paraId="6475A1CC" w14:textId="26AB9896" w:rsidR="003602BB" w:rsidRPr="00C327F6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ความเป็นเจ้าของ</w:t>
            </w:r>
          </w:p>
        </w:tc>
        <w:tc>
          <w:tcPr>
            <w:tcW w:w="209" w:type="dxa"/>
            <w:vAlign w:val="bottom"/>
          </w:tcPr>
          <w:p w14:paraId="0FCCEF3F" w14:textId="77777777" w:rsidR="003602BB" w:rsidRPr="00C327F6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704" w:type="dxa"/>
            <w:gridSpan w:val="5"/>
            <w:vAlign w:val="bottom"/>
          </w:tcPr>
          <w:p w14:paraId="42DA061C" w14:textId="77777777" w:rsidR="003602BB" w:rsidRPr="00C327F6" w:rsidRDefault="003602BB" w:rsidP="00F94048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  <w:lang w:val="en-GB"/>
              </w:rPr>
              <w:t>มูลค่าตามวิธี</w:t>
            </w:r>
          </w:p>
          <w:p w14:paraId="412944F3" w14:textId="77777777" w:rsidR="003602BB" w:rsidRPr="00C327F6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  <w:lang w:val="en-GB"/>
              </w:rPr>
              <w:t>ส่วนได้เสีย</w:t>
            </w:r>
          </w:p>
        </w:tc>
        <w:tc>
          <w:tcPr>
            <w:tcW w:w="198" w:type="dxa"/>
            <w:gridSpan w:val="2"/>
            <w:vAlign w:val="bottom"/>
          </w:tcPr>
          <w:p w14:paraId="674703E1" w14:textId="77777777" w:rsidR="003602BB" w:rsidRPr="00C327F6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602" w:type="dxa"/>
            <w:gridSpan w:val="6"/>
            <w:vAlign w:val="bottom"/>
          </w:tcPr>
          <w:p w14:paraId="2A6CB445" w14:textId="77777777" w:rsidR="003602BB" w:rsidRPr="00C327F6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  <w:lang w:val="en-GB"/>
              </w:rPr>
              <w:t>การด้อยค่า</w:t>
            </w:r>
          </w:p>
        </w:tc>
        <w:tc>
          <w:tcPr>
            <w:tcW w:w="234" w:type="dxa"/>
            <w:gridSpan w:val="2"/>
            <w:vAlign w:val="bottom"/>
          </w:tcPr>
          <w:p w14:paraId="274C7344" w14:textId="77777777" w:rsidR="003602BB" w:rsidRPr="00C327F6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678" w:type="dxa"/>
            <w:gridSpan w:val="6"/>
            <w:vAlign w:val="bottom"/>
          </w:tcPr>
          <w:p w14:paraId="3AEEB405" w14:textId="77777777" w:rsidR="003602BB" w:rsidRPr="00C327F6" w:rsidRDefault="003602BB" w:rsidP="00F94048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  <w:lang w:val="en-GB"/>
              </w:rPr>
              <w:t>มูลค่าตามวิธี</w:t>
            </w:r>
          </w:p>
          <w:p w14:paraId="727D061F" w14:textId="77777777" w:rsidR="003602BB" w:rsidRPr="00C327F6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  <w:lang w:val="en-GB"/>
              </w:rPr>
              <w:t>ส่วนได้เสีย</w:t>
            </w: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780" w:type="dxa"/>
            <w:gridSpan w:val="8"/>
            <w:vAlign w:val="bottom"/>
          </w:tcPr>
          <w:p w14:paraId="4160B917" w14:textId="77777777" w:rsidR="003602BB" w:rsidRPr="00C327F6" w:rsidRDefault="003602BB" w:rsidP="00F94048">
            <w:pPr>
              <w:spacing w:line="240" w:lineRule="auto"/>
              <w:ind w:left="-90" w:right="-80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  <w:lang w:val="en-GB"/>
              </w:rPr>
              <w:t>เงินปันผลรับ</w:t>
            </w:r>
          </w:p>
        </w:tc>
      </w:tr>
      <w:tr w:rsidR="004D5290" w:rsidRPr="00C327F6" w14:paraId="32071C2C" w14:textId="77777777" w:rsidTr="00C42B41">
        <w:trPr>
          <w:cantSplit/>
          <w:trHeight w:val="343"/>
          <w:tblHeader/>
        </w:trPr>
        <w:tc>
          <w:tcPr>
            <w:tcW w:w="3060" w:type="dxa"/>
          </w:tcPr>
          <w:p w14:paraId="1EF3B6AB" w14:textId="77777777" w:rsidR="00A31C0F" w:rsidRPr="00C327F6" w:rsidRDefault="00A31C0F" w:rsidP="00A31C0F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2340" w:type="dxa"/>
          </w:tcPr>
          <w:p w14:paraId="736D1A83" w14:textId="77777777" w:rsidR="00A31C0F" w:rsidRPr="00C327F6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4" w:type="dxa"/>
          </w:tcPr>
          <w:p w14:paraId="74B797B0" w14:textId="77777777" w:rsidR="00A31C0F" w:rsidRPr="00C327F6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vAlign w:val="bottom"/>
          </w:tcPr>
          <w:p w14:paraId="06B37772" w14:textId="7E94E13D" w:rsidR="00A31C0F" w:rsidRPr="00C327F6" w:rsidRDefault="00BD2F2E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82" w:type="dxa"/>
            <w:vAlign w:val="bottom"/>
          </w:tcPr>
          <w:p w14:paraId="2DFA022B" w14:textId="77777777" w:rsidR="00A31C0F" w:rsidRPr="00C327F6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vAlign w:val="bottom"/>
          </w:tcPr>
          <w:p w14:paraId="6B31F679" w14:textId="2D407733" w:rsidR="00A31C0F" w:rsidRPr="00C327F6" w:rsidRDefault="00BD2F2E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2567</w:t>
            </w:r>
          </w:p>
        </w:tc>
        <w:tc>
          <w:tcPr>
            <w:tcW w:w="209" w:type="dxa"/>
            <w:vAlign w:val="bottom"/>
          </w:tcPr>
          <w:p w14:paraId="76C96B67" w14:textId="77777777" w:rsidR="00A31C0F" w:rsidRPr="00C327F6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14" w:type="dxa"/>
            <w:vAlign w:val="bottom"/>
          </w:tcPr>
          <w:p w14:paraId="5A7FD6B5" w14:textId="67A1FCFA" w:rsidR="00A31C0F" w:rsidRPr="00C327F6" w:rsidRDefault="00BD2F2E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234" w:type="dxa"/>
            <w:gridSpan w:val="2"/>
            <w:vAlign w:val="bottom"/>
          </w:tcPr>
          <w:p w14:paraId="755CB9FD" w14:textId="77777777" w:rsidR="00A31C0F" w:rsidRPr="00C327F6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56" w:type="dxa"/>
            <w:gridSpan w:val="2"/>
            <w:vAlign w:val="bottom"/>
          </w:tcPr>
          <w:p w14:paraId="01580FC2" w14:textId="64FE19B7" w:rsidR="00A31C0F" w:rsidRPr="00C327F6" w:rsidRDefault="00BD2F2E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2567</w:t>
            </w:r>
          </w:p>
        </w:tc>
        <w:tc>
          <w:tcPr>
            <w:tcW w:w="198" w:type="dxa"/>
            <w:gridSpan w:val="2"/>
            <w:vAlign w:val="bottom"/>
          </w:tcPr>
          <w:p w14:paraId="2A6127DF" w14:textId="77777777" w:rsidR="00A31C0F" w:rsidRPr="00C327F6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2" w:type="dxa"/>
            <w:gridSpan w:val="2"/>
            <w:vAlign w:val="bottom"/>
          </w:tcPr>
          <w:p w14:paraId="6C4357CC" w14:textId="729876BD" w:rsidR="00A31C0F" w:rsidRPr="00C327F6" w:rsidRDefault="00BD2F2E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234" w:type="dxa"/>
            <w:gridSpan w:val="2"/>
            <w:vAlign w:val="bottom"/>
          </w:tcPr>
          <w:p w14:paraId="6E8C24E1" w14:textId="77777777" w:rsidR="00A31C0F" w:rsidRPr="00C327F6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116FC666" w14:textId="0070CF4F" w:rsidR="00A31C0F" w:rsidRPr="00C327F6" w:rsidRDefault="00BD2F2E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2567</w:t>
            </w:r>
          </w:p>
        </w:tc>
        <w:tc>
          <w:tcPr>
            <w:tcW w:w="234" w:type="dxa"/>
            <w:gridSpan w:val="2"/>
            <w:vAlign w:val="bottom"/>
          </w:tcPr>
          <w:p w14:paraId="081AF7DF" w14:textId="77777777" w:rsidR="00A31C0F" w:rsidRPr="00C327F6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0DA3DE10" w14:textId="2B8BDE5A" w:rsidR="00A31C0F" w:rsidRPr="00C327F6" w:rsidRDefault="00BD2F2E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234" w:type="dxa"/>
            <w:gridSpan w:val="2"/>
            <w:vAlign w:val="bottom"/>
          </w:tcPr>
          <w:p w14:paraId="628ABA31" w14:textId="77777777" w:rsidR="00A31C0F" w:rsidRPr="00C327F6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7F15D458" w14:textId="2697F5C8" w:rsidR="00A31C0F" w:rsidRPr="00C327F6" w:rsidRDefault="00BD2F2E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2567</w:t>
            </w:r>
          </w:p>
        </w:tc>
        <w:tc>
          <w:tcPr>
            <w:tcW w:w="178" w:type="dxa"/>
            <w:gridSpan w:val="2"/>
            <w:vAlign w:val="bottom"/>
          </w:tcPr>
          <w:p w14:paraId="03803F6A" w14:textId="77777777" w:rsidR="00A31C0F" w:rsidRPr="00C327F6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6A0D7A54" w14:textId="6DC43844" w:rsidR="00A31C0F" w:rsidRPr="00C327F6" w:rsidRDefault="00BD2F2E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206" w:type="dxa"/>
            <w:gridSpan w:val="3"/>
            <w:vAlign w:val="bottom"/>
          </w:tcPr>
          <w:p w14:paraId="221AEAE5" w14:textId="77777777" w:rsidR="00A31C0F" w:rsidRPr="00C327F6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91" w:type="dxa"/>
            <w:vAlign w:val="bottom"/>
          </w:tcPr>
          <w:p w14:paraId="7DB208C3" w14:textId="1ADC38EB" w:rsidR="00A31C0F" w:rsidRPr="00C327F6" w:rsidRDefault="00BD2F2E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2567</w:t>
            </w:r>
          </w:p>
        </w:tc>
      </w:tr>
      <w:tr w:rsidR="004D5290" w:rsidRPr="00C327F6" w14:paraId="55FE5202" w14:textId="77777777" w:rsidTr="00C42B41">
        <w:trPr>
          <w:cantSplit/>
          <w:trHeight w:val="343"/>
          <w:tblHeader/>
        </w:trPr>
        <w:tc>
          <w:tcPr>
            <w:tcW w:w="3060" w:type="dxa"/>
          </w:tcPr>
          <w:p w14:paraId="55D09D39" w14:textId="77777777" w:rsidR="00F94048" w:rsidRPr="00C327F6" w:rsidRDefault="00F94048" w:rsidP="006C2356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2340" w:type="dxa"/>
          </w:tcPr>
          <w:p w14:paraId="5F995225" w14:textId="77777777" w:rsidR="00F94048" w:rsidRPr="00C327F6" w:rsidRDefault="00F94048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5"/>
                <w:szCs w:val="25"/>
                <w:lang w:val="en-GB"/>
              </w:rPr>
            </w:pPr>
          </w:p>
        </w:tc>
        <w:tc>
          <w:tcPr>
            <w:tcW w:w="1074" w:type="dxa"/>
          </w:tcPr>
          <w:p w14:paraId="28B3A0A7" w14:textId="77777777" w:rsidR="00F94048" w:rsidRPr="00C327F6" w:rsidRDefault="00F94048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5"/>
                <w:szCs w:val="25"/>
                <w:lang w:val="en-GB"/>
              </w:rPr>
            </w:pPr>
          </w:p>
        </w:tc>
        <w:tc>
          <w:tcPr>
            <w:tcW w:w="1662" w:type="dxa"/>
            <w:gridSpan w:val="3"/>
            <w:vAlign w:val="bottom"/>
          </w:tcPr>
          <w:p w14:paraId="3F2C7A5C" w14:textId="42433E23" w:rsidR="00F94048" w:rsidRPr="00C327F6" w:rsidRDefault="00F94048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i/>
                <w:iCs/>
                <w:sz w:val="25"/>
                <w:szCs w:val="25"/>
                <w:lang w:val="en-GB"/>
              </w:rPr>
              <w:t>(</w:t>
            </w:r>
            <w:r w:rsidRPr="00C327F6">
              <w:rPr>
                <w:rFonts w:ascii="Angsana New" w:hAnsi="Angsana New"/>
                <w:i/>
                <w:iCs/>
                <w:sz w:val="25"/>
                <w:szCs w:val="25"/>
                <w:cs/>
                <w:lang w:val="en-GB"/>
              </w:rPr>
              <w:t>ร้อยละ</w:t>
            </w:r>
            <w:r w:rsidRPr="00C327F6">
              <w:rPr>
                <w:rFonts w:ascii="Angsana New" w:hAnsi="Angsana New"/>
                <w:i/>
                <w:iCs/>
                <w:sz w:val="25"/>
                <w:szCs w:val="25"/>
              </w:rPr>
              <w:t>)</w:t>
            </w:r>
          </w:p>
        </w:tc>
        <w:tc>
          <w:tcPr>
            <w:tcW w:w="209" w:type="dxa"/>
            <w:vAlign w:val="bottom"/>
          </w:tcPr>
          <w:p w14:paraId="285EEF6B" w14:textId="77777777" w:rsidR="00F94048" w:rsidRPr="00C327F6" w:rsidRDefault="00F94048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196" w:type="dxa"/>
            <w:gridSpan w:val="29"/>
            <w:vAlign w:val="bottom"/>
          </w:tcPr>
          <w:p w14:paraId="5D13A719" w14:textId="43498D4E" w:rsidR="00F94048" w:rsidRPr="00C327F6" w:rsidRDefault="00F94048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eastAsia="Times New Roman" w:hAnsi="Angsana New"/>
                <w:i/>
                <w:iCs/>
                <w:sz w:val="25"/>
                <w:szCs w:val="25"/>
              </w:rPr>
              <w:t>(</w:t>
            </w:r>
            <w:r w:rsidRPr="00C327F6">
              <w:rPr>
                <w:rFonts w:ascii="Angsana New" w:eastAsia="Times New Roman" w:hAnsi="Angsana New"/>
                <w:i/>
                <w:iCs/>
                <w:sz w:val="25"/>
                <w:szCs w:val="25"/>
                <w:cs/>
              </w:rPr>
              <w:t>ล้านบาท</w:t>
            </w:r>
            <w:r w:rsidRPr="00C327F6">
              <w:rPr>
                <w:rFonts w:ascii="Angsana New" w:eastAsia="Times New Roman" w:hAnsi="Angsana New"/>
                <w:i/>
                <w:iCs/>
                <w:sz w:val="25"/>
                <w:szCs w:val="25"/>
              </w:rPr>
              <w:t>)</w:t>
            </w:r>
          </w:p>
        </w:tc>
      </w:tr>
      <w:tr w:rsidR="004D5290" w:rsidRPr="00C327F6" w14:paraId="7AAF66EA" w14:textId="77777777" w:rsidTr="00C42B41">
        <w:trPr>
          <w:cantSplit/>
          <w:trHeight w:val="343"/>
        </w:trPr>
        <w:tc>
          <w:tcPr>
            <w:tcW w:w="3060" w:type="dxa"/>
          </w:tcPr>
          <w:p w14:paraId="189CEE18" w14:textId="11B7D7AA" w:rsidR="003602BB" w:rsidRPr="00C327F6" w:rsidRDefault="002800B0" w:rsidP="006C2356">
            <w:pPr>
              <w:tabs>
                <w:tab w:val="left" w:pos="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การร่วมค้าทางตรง</w:t>
            </w:r>
          </w:p>
        </w:tc>
        <w:tc>
          <w:tcPr>
            <w:tcW w:w="2340" w:type="dxa"/>
          </w:tcPr>
          <w:p w14:paraId="1E50250F" w14:textId="77777777" w:rsidR="003602BB" w:rsidRPr="00C327F6" w:rsidRDefault="003602BB" w:rsidP="002800B0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074" w:type="dxa"/>
          </w:tcPr>
          <w:p w14:paraId="0890754F" w14:textId="77777777" w:rsidR="003602BB" w:rsidRPr="00C327F6" w:rsidRDefault="003602BB" w:rsidP="006C2356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</w:tcPr>
          <w:p w14:paraId="5766E09D" w14:textId="0E26FBA4" w:rsidR="003602BB" w:rsidRPr="00C327F6" w:rsidRDefault="003602BB" w:rsidP="006C2356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2" w:type="dxa"/>
          </w:tcPr>
          <w:p w14:paraId="20C3D555" w14:textId="77777777" w:rsidR="003602BB" w:rsidRPr="00C327F6" w:rsidRDefault="003602BB" w:rsidP="006C2356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13DBDFBE" w14:textId="77777777" w:rsidR="003602BB" w:rsidRPr="00C327F6" w:rsidRDefault="003602BB" w:rsidP="006C2356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09" w:type="dxa"/>
          </w:tcPr>
          <w:p w14:paraId="752348E6" w14:textId="77777777" w:rsidR="003602BB" w:rsidRPr="00C327F6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361FF844" w14:textId="77777777" w:rsidR="003602BB" w:rsidRPr="00C327F6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03840938" w14:textId="77777777" w:rsidR="003602BB" w:rsidRPr="00C327F6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56" w:type="dxa"/>
            <w:gridSpan w:val="2"/>
          </w:tcPr>
          <w:p w14:paraId="7B626BE0" w14:textId="77777777" w:rsidR="003602BB" w:rsidRPr="00C327F6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98" w:type="dxa"/>
            <w:gridSpan w:val="2"/>
          </w:tcPr>
          <w:p w14:paraId="09D17BF8" w14:textId="77777777" w:rsidR="003602BB" w:rsidRPr="00C327F6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2" w:type="dxa"/>
            <w:gridSpan w:val="2"/>
          </w:tcPr>
          <w:p w14:paraId="448D9BDB" w14:textId="77777777" w:rsidR="003602BB" w:rsidRPr="00C327F6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07A0F455" w14:textId="77777777" w:rsidR="003602BB" w:rsidRPr="00C327F6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6" w:type="dxa"/>
            <w:gridSpan w:val="2"/>
          </w:tcPr>
          <w:p w14:paraId="44CA1734" w14:textId="77777777" w:rsidR="003602BB" w:rsidRPr="00C327F6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17E8F3D2" w14:textId="77777777" w:rsidR="003602BB" w:rsidRPr="00C327F6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5EDE6F2B" w14:textId="77777777" w:rsidR="003602BB" w:rsidRPr="00C327F6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165BA116" w14:textId="77777777" w:rsidR="003602BB" w:rsidRPr="00C327F6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543F8203" w14:textId="77777777" w:rsidR="003602BB" w:rsidRPr="00C327F6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78" w:type="dxa"/>
            <w:gridSpan w:val="2"/>
          </w:tcPr>
          <w:p w14:paraId="236B8FB3" w14:textId="77777777" w:rsidR="003602BB" w:rsidRPr="00C327F6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70747B00" w14:textId="77777777" w:rsidR="003602BB" w:rsidRPr="00C327F6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186" w:type="dxa"/>
          </w:tcPr>
          <w:p w14:paraId="3F9F98F3" w14:textId="77777777" w:rsidR="003602BB" w:rsidRPr="00C327F6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705" w:type="dxa"/>
            <w:gridSpan w:val="2"/>
          </w:tcPr>
          <w:p w14:paraId="68BB761F" w14:textId="77777777" w:rsidR="003602BB" w:rsidRPr="00C327F6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</w:tr>
      <w:tr w:rsidR="004D5290" w:rsidRPr="00C327F6" w14:paraId="66CECC76" w14:textId="77777777" w:rsidTr="00C42B41">
        <w:trPr>
          <w:cantSplit/>
          <w:trHeight w:val="300"/>
        </w:trPr>
        <w:tc>
          <w:tcPr>
            <w:tcW w:w="3060" w:type="dxa"/>
          </w:tcPr>
          <w:p w14:paraId="360C0F2D" w14:textId="7F2A06D4" w:rsidR="00CE384D" w:rsidRPr="00C327F6" w:rsidRDefault="00CE384D" w:rsidP="00CE384D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บริษัท พีทีที อาซาฮี เคมิคอล จำกัด</w:t>
            </w:r>
          </w:p>
        </w:tc>
        <w:tc>
          <w:tcPr>
            <w:tcW w:w="2340" w:type="dxa"/>
          </w:tcPr>
          <w:p w14:paraId="3C749980" w14:textId="7B300CDD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>ผลิตและจำหน่ายผลิตภัณฑ์</w:t>
            </w: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 xml:space="preserve">  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>ปิโตรเคมี</w:t>
            </w:r>
          </w:p>
        </w:tc>
        <w:tc>
          <w:tcPr>
            <w:tcW w:w="1074" w:type="dxa"/>
          </w:tcPr>
          <w:p w14:paraId="421B70F6" w14:textId="1DF889A9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720" w:type="dxa"/>
          </w:tcPr>
          <w:p w14:paraId="07AF080B" w14:textId="5546E5D7" w:rsidR="00CE384D" w:rsidRPr="00C327F6" w:rsidRDefault="00CE384D" w:rsidP="00CE384D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50</w:t>
            </w:r>
          </w:p>
        </w:tc>
        <w:tc>
          <w:tcPr>
            <w:tcW w:w="182" w:type="dxa"/>
          </w:tcPr>
          <w:p w14:paraId="60D4478A" w14:textId="77777777" w:rsidR="00CE384D" w:rsidRPr="00C327F6" w:rsidRDefault="00CE384D" w:rsidP="00CE384D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4AC96627" w14:textId="3AF04062" w:rsidR="00CE384D" w:rsidRPr="00C327F6" w:rsidRDefault="00CE384D" w:rsidP="00CE384D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50</w:t>
            </w:r>
          </w:p>
        </w:tc>
        <w:tc>
          <w:tcPr>
            <w:tcW w:w="209" w:type="dxa"/>
          </w:tcPr>
          <w:p w14:paraId="2B60CB06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682E5297" w14:textId="5D6602A5" w:rsidR="00CE384D" w:rsidRPr="00C327F6" w:rsidRDefault="00CE384D" w:rsidP="00CE384D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5423503C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56" w:type="dxa"/>
            <w:gridSpan w:val="2"/>
          </w:tcPr>
          <w:p w14:paraId="69C9DE6B" w14:textId="5BD13052" w:rsidR="00CE384D" w:rsidRPr="00C327F6" w:rsidRDefault="00CE384D" w:rsidP="00CE384D">
            <w:pPr>
              <w:tabs>
                <w:tab w:val="decimal" w:pos="594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98" w:type="dxa"/>
            <w:gridSpan w:val="2"/>
          </w:tcPr>
          <w:p w14:paraId="006699CC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7B26E24D" w14:textId="2D805F8A" w:rsidR="00CE384D" w:rsidRPr="00C327F6" w:rsidRDefault="00CE384D" w:rsidP="00CE384D">
            <w:pPr>
              <w:tabs>
                <w:tab w:val="decimal" w:pos="504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1DC490D9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18F593D9" w14:textId="66786E1E" w:rsidR="00CE384D" w:rsidRPr="00C327F6" w:rsidRDefault="00CE384D" w:rsidP="00CE384D">
            <w:pPr>
              <w:tabs>
                <w:tab w:val="decimal" w:pos="504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2035BC75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488B9910" w14:textId="30DE04AE" w:rsidR="00CE384D" w:rsidRPr="00C327F6" w:rsidRDefault="00CE384D" w:rsidP="00CE384D">
            <w:pPr>
              <w:tabs>
                <w:tab w:val="decimal" w:pos="545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2E7BDC5F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60C1EF04" w14:textId="65604C0F" w:rsidR="00CE384D" w:rsidRPr="00C327F6" w:rsidRDefault="00CE384D" w:rsidP="00CE384D">
            <w:pPr>
              <w:tabs>
                <w:tab w:val="decimal" w:pos="545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gridSpan w:val="2"/>
          </w:tcPr>
          <w:p w14:paraId="0AFB69BD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6A141FBF" w14:textId="50664EFE" w:rsidR="00CE384D" w:rsidRPr="00C327F6" w:rsidRDefault="00CE384D" w:rsidP="00CE384D">
            <w:pPr>
              <w:tabs>
                <w:tab w:val="decimal" w:pos="53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6" w:type="dxa"/>
          </w:tcPr>
          <w:p w14:paraId="2112C30C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67D162F9" w14:textId="131C10AF" w:rsidR="00CE384D" w:rsidRPr="00C327F6" w:rsidRDefault="00CE384D" w:rsidP="00CE384D">
            <w:pPr>
              <w:tabs>
                <w:tab w:val="decimal" w:pos="53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</w:tr>
      <w:tr w:rsidR="004D5290" w:rsidRPr="00C327F6" w14:paraId="519E2464" w14:textId="77777777" w:rsidTr="00C42B41">
        <w:trPr>
          <w:cantSplit/>
          <w:trHeight w:val="300"/>
        </w:trPr>
        <w:tc>
          <w:tcPr>
            <w:tcW w:w="3060" w:type="dxa"/>
          </w:tcPr>
          <w:p w14:paraId="2686BB30" w14:textId="0A54F1F3" w:rsidR="00CE384D" w:rsidRPr="00C327F6" w:rsidRDefault="00CE384D" w:rsidP="00CE384D">
            <w:pPr>
              <w:tabs>
                <w:tab w:val="left" w:pos="0"/>
                <w:tab w:val="left" w:pos="180"/>
              </w:tabs>
              <w:spacing w:line="240" w:lineRule="auto"/>
              <w:ind w:right="-79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pacing w:val="-4"/>
                <w:sz w:val="25"/>
                <w:szCs w:val="25"/>
                <w:cs/>
              </w:rPr>
              <w:t>บริษัท พีทีที เอ็มซีซี ไบโอเคม จำกัด</w:t>
            </w:r>
          </w:p>
        </w:tc>
        <w:tc>
          <w:tcPr>
            <w:tcW w:w="2340" w:type="dxa"/>
          </w:tcPr>
          <w:p w14:paraId="6A540570" w14:textId="0429225C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>ผลิตและจำหน่ายผลิตภัณฑ์พลาสติกชีวภาพ</w:t>
            </w:r>
          </w:p>
        </w:tc>
        <w:tc>
          <w:tcPr>
            <w:tcW w:w="1074" w:type="dxa"/>
          </w:tcPr>
          <w:p w14:paraId="143BE871" w14:textId="62C5D42F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720" w:type="dxa"/>
          </w:tcPr>
          <w:p w14:paraId="19C7DEA1" w14:textId="1BEC395B" w:rsidR="00CE384D" w:rsidRPr="00C327F6" w:rsidRDefault="00CE384D" w:rsidP="00CE384D">
            <w:pPr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50</w:t>
            </w:r>
          </w:p>
        </w:tc>
        <w:tc>
          <w:tcPr>
            <w:tcW w:w="182" w:type="dxa"/>
          </w:tcPr>
          <w:p w14:paraId="23B49730" w14:textId="77777777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60" w:type="dxa"/>
          </w:tcPr>
          <w:p w14:paraId="6218D7F7" w14:textId="6C9990C9" w:rsidR="00CE384D" w:rsidRPr="00C327F6" w:rsidRDefault="00CE384D" w:rsidP="00CE384D">
            <w:pPr>
              <w:tabs>
                <w:tab w:val="decimal" w:pos="30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50</w:t>
            </w:r>
          </w:p>
        </w:tc>
        <w:tc>
          <w:tcPr>
            <w:tcW w:w="209" w:type="dxa"/>
          </w:tcPr>
          <w:p w14:paraId="6E21FC2A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0D6714A2" w14:textId="62DEC7FC" w:rsidR="00CE384D" w:rsidRPr="00C327F6" w:rsidRDefault="00CE384D" w:rsidP="00CE384D">
            <w:pPr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482</w:t>
            </w:r>
          </w:p>
        </w:tc>
        <w:tc>
          <w:tcPr>
            <w:tcW w:w="234" w:type="dxa"/>
            <w:gridSpan w:val="2"/>
          </w:tcPr>
          <w:p w14:paraId="468F509C" w14:textId="77777777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56" w:type="dxa"/>
            <w:gridSpan w:val="2"/>
          </w:tcPr>
          <w:p w14:paraId="03144EA3" w14:textId="08F5F8D5" w:rsidR="00CE384D" w:rsidRPr="00C327F6" w:rsidRDefault="00CE384D" w:rsidP="00CE384D">
            <w:pPr>
              <w:tabs>
                <w:tab w:val="decimal" w:pos="42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631</w:t>
            </w:r>
          </w:p>
        </w:tc>
        <w:tc>
          <w:tcPr>
            <w:tcW w:w="198" w:type="dxa"/>
            <w:gridSpan w:val="2"/>
          </w:tcPr>
          <w:p w14:paraId="3D196E26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13A384B9" w14:textId="3C17B937" w:rsidR="00CE384D" w:rsidRPr="00C327F6" w:rsidRDefault="00CE384D" w:rsidP="00CE384D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(482)</w:t>
            </w:r>
          </w:p>
        </w:tc>
        <w:tc>
          <w:tcPr>
            <w:tcW w:w="234" w:type="dxa"/>
            <w:gridSpan w:val="2"/>
          </w:tcPr>
          <w:p w14:paraId="03275A51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17C0963E" w14:textId="74784CC0" w:rsidR="00CE384D" w:rsidRPr="00C327F6" w:rsidRDefault="00CE384D" w:rsidP="00CE384D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52508092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75614CC8" w14:textId="7F230508" w:rsidR="00CE384D" w:rsidRPr="00C327F6" w:rsidRDefault="00CE384D" w:rsidP="00CE384D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30CB9C81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0E3FC07B" w14:textId="177C6A72" w:rsidR="00CE384D" w:rsidRPr="00C327F6" w:rsidRDefault="00CE384D" w:rsidP="00CE384D">
            <w:pPr>
              <w:tabs>
                <w:tab w:val="decimal" w:pos="41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631</w:t>
            </w:r>
          </w:p>
        </w:tc>
        <w:tc>
          <w:tcPr>
            <w:tcW w:w="178" w:type="dxa"/>
            <w:gridSpan w:val="2"/>
          </w:tcPr>
          <w:p w14:paraId="3EC7EA54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16756279" w14:textId="605BC8B5" w:rsidR="00CE384D" w:rsidRPr="00C327F6" w:rsidRDefault="00CE384D" w:rsidP="00CE384D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6" w:type="dxa"/>
          </w:tcPr>
          <w:p w14:paraId="304F7A26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740DD480" w14:textId="69FF98F5" w:rsidR="00CE384D" w:rsidRPr="00C327F6" w:rsidRDefault="00CE384D" w:rsidP="00CE384D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4D5290" w:rsidRPr="00C327F6" w14:paraId="7BABC132" w14:textId="77777777" w:rsidTr="00C42B41">
        <w:trPr>
          <w:cantSplit/>
          <w:trHeight w:val="300"/>
        </w:trPr>
        <w:tc>
          <w:tcPr>
            <w:tcW w:w="3060" w:type="dxa"/>
          </w:tcPr>
          <w:p w14:paraId="3AE6EDC4" w14:textId="2900DA7A" w:rsidR="00CE384D" w:rsidRPr="00C327F6" w:rsidRDefault="00CE384D" w:rsidP="00CE384D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บริษัท เอ็ชเอ็มซี โปลีเมอส์ จำกัด</w:t>
            </w:r>
          </w:p>
        </w:tc>
        <w:tc>
          <w:tcPr>
            <w:tcW w:w="2340" w:type="dxa"/>
          </w:tcPr>
          <w:p w14:paraId="1A67A8E8" w14:textId="77777777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>ผลิตและจำหน่ายผลิตภัณฑ์</w:t>
            </w:r>
          </w:p>
          <w:p w14:paraId="1F17747A" w14:textId="15C796C3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ind w:left="135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>ปิโตรเคมี</w:t>
            </w:r>
          </w:p>
        </w:tc>
        <w:tc>
          <w:tcPr>
            <w:tcW w:w="1074" w:type="dxa"/>
          </w:tcPr>
          <w:p w14:paraId="10506E12" w14:textId="5A6A0D54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720" w:type="dxa"/>
          </w:tcPr>
          <w:p w14:paraId="483C3F16" w14:textId="50612024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41</w:t>
            </w:r>
          </w:p>
        </w:tc>
        <w:tc>
          <w:tcPr>
            <w:tcW w:w="182" w:type="dxa"/>
          </w:tcPr>
          <w:p w14:paraId="4A4D0263" w14:textId="77777777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60" w:type="dxa"/>
          </w:tcPr>
          <w:p w14:paraId="0761702D" w14:textId="72DA1F48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41</w:t>
            </w:r>
          </w:p>
        </w:tc>
        <w:tc>
          <w:tcPr>
            <w:tcW w:w="209" w:type="dxa"/>
          </w:tcPr>
          <w:p w14:paraId="40192A84" w14:textId="77777777" w:rsidR="00CE384D" w:rsidRPr="00C327F6" w:rsidRDefault="00CE384D" w:rsidP="00CE384D">
            <w:pPr>
              <w:tabs>
                <w:tab w:val="clear" w:pos="454"/>
                <w:tab w:val="decimal" w:pos="474"/>
                <w:tab w:val="decimal" w:pos="753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gridSpan w:val="2"/>
          </w:tcPr>
          <w:p w14:paraId="7D4FEF6C" w14:textId="41617053" w:rsidR="00CE384D" w:rsidRPr="00C327F6" w:rsidRDefault="00CE384D" w:rsidP="00CE384D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7,311</w:t>
            </w:r>
          </w:p>
        </w:tc>
        <w:tc>
          <w:tcPr>
            <w:tcW w:w="234" w:type="dxa"/>
            <w:gridSpan w:val="2"/>
          </w:tcPr>
          <w:p w14:paraId="7EA0F95E" w14:textId="77777777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56" w:type="dxa"/>
            <w:gridSpan w:val="2"/>
          </w:tcPr>
          <w:p w14:paraId="008B8429" w14:textId="43D24F6E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8,125</w:t>
            </w:r>
          </w:p>
        </w:tc>
        <w:tc>
          <w:tcPr>
            <w:tcW w:w="198" w:type="dxa"/>
            <w:gridSpan w:val="2"/>
          </w:tcPr>
          <w:p w14:paraId="0359D9DD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290792E8" w14:textId="6AD5672F" w:rsidR="00CE384D" w:rsidRPr="00C327F6" w:rsidRDefault="00CE384D" w:rsidP="00CE384D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229BA648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4846E419" w14:textId="217F52BC" w:rsidR="00CE384D" w:rsidRPr="00C327F6" w:rsidRDefault="00CE384D" w:rsidP="00CE384D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62A95D4C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166D1669" w14:textId="07685D83" w:rsidR="00CE384D" w:rsidRPr="00C327F6" w:rsidRDefault="00CE384D" w:rsidP="00CE384D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7,311</w:t>
            </w:r>
          </w:p>
        </w:tc>
        <w:tc>
          <w:tcPr>
            <w:tcW w:w="234" w:type="dxa"/>
            <w:gridSpan w:val="2"/>
          </w:tcPr>
          <w:p w14:paraId="72017FE6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3E949EE1" w14:textId="44E378FF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8,125</w:t>
            </w:r>
          </w:p>
        </w:tc>
        <w:tc>
          <w:tcPr>
            <w:tcW w:w="178" w:type="dxa"/>
            <w:gridSpan w:val="2"/>
          </w:tcPr>
          <w:p w14:paraId="669FEF2F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20A7C8ED" w14:textId="3C2FAEA2" w:rsidR="00CE384D" w:rsidRPr="00C327F6" w:rsidRDefault="00CE384D" w:rsidP="00CE384D">
            <w:pPr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6" w:type="dxa"/>
          </w:tcPr>
          <w:p w14:paraId="5FD3E052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5E519AC8" w14:textId="324B94E4" w:rsidR="00CE384D" w:rsidRPr="00C327F6" w:rsidRDefault="00CE384D" w:rsidP="00CE384D">
            <w:pPr>
              <w:tabs>
                <w:tab w:val="decimal" w:pos="380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</w:tr>
      <w:tr w:rsidR="004D5290" w:rsidRPr="00C327F6" w14:paraId="4A88068C" w14:textId="77777777" w:rsidTr="00C42B41">
        <w:trPr>
          <w:cantSplit/>
          <w:trHeight w:val="300"/>
        </w:trPr>
        <w:tc>
          <w:tcPr>
            <w:tcW w:w="3060" w:type="dxa"/>
          </w:tcPr>
          <w:p w14:paraId="071F9381" w14:textId="082912D4" w:rsidR="00CE384D" w:rsidRPr="00C327F6" w:rsidRDefault="00CE384D" w:rsidP="00CE384D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Revolve Group Limited</w:t>
            </w:r>
          </w:p>
        </w:tc>
        <w:tc>
          <w:tcPr>
            <w:tcW w:w="2340" w:type="dxa"/>
          </w:tcPr>
          <w:p w14:paraId="3992114F" w14:textId="77777777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>ผลิตและจำหน่ายผลิตภัณฑ์</w:t>
            </w:r>
          </w:p>
          <w:p w14:paraId="57602863" w14:textId="5D379D15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ind w:left="135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>เคมีภัณฑ์</w:t>
            </w:r>
          </w:p>
        </w:tc>
        <w:tc>
          <w:tcPr>
            <w:tcW w:w="1074" w:type="dxa"/>
          </w:tcPr>
          <w:p w14:paraId="7DBDD93F" w14:textId="7694E9CC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อังกฤษ</w:t>
            </w:r>
          </w:p>
        </w:tc>
        <w:tc>
          <w:tcPr>
            <w:tcW w:w="720" w:type="dxa"/>
          </w:tcPr>
          <w:p w14:paraId="616A648C" w14:textId="391AD4E1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49</w:t>
            </w:r>
          </w:p>
        </w:tc>
        <w:tc>
          <w:tcPr>
            <w:tcW w:w="182" w:type="dxa"/>
          </w:tcPr>
          <w:p w14:paraId="49A040E6" w14:textId="77777777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60" w:type="dxa"/>
          </w:tcPr>
          <w:p w14:paraId="23E6A2EE" w14:textId="530866EC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49</w:t>
            </w:r>
          </w:p>
        </w:tc>
        <w:tc>
          <w:tcPr>
            <w:tcW w:w="209" w:type="dxa"/>
          </w:tcPr>
          <w:p w14:paraId="62054319" w14:textId="77777777" w:rsidR="00CE384D" w:rsidRPr="00C327F6" w:rsidRDefault="00CE384D" w:rsidP="00CE384D">
            <w:pPr>
              <w:tabs>
                <w:tab w:val="clear" w:pos="454"/>
                <w:tab w:val="decimal" w:pos="474"/>
                <w:tab w:val="decimal" w:pos="753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gridSpan w:val="2"/>
          </w:tcPr>
          <w:p w14:paraId="444B87E1" w14:textId="6A6B078C" w:rsidR="00CE384D" w:rsidRPr="00C327F6" w:rsidRDefault="00CE384D" w:rsidP="00CE384D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181</w:t>
            </w:r>
          </w:p>
        </w:tc>
        <w:tc>
          <w:tcPr>
            <w:tcW w:w="234" w:type="dxa"/>
            <w:gridSpan w:val="2"/>
          </w:tcPr>
          <w:p w14:paraId="20A89DEE" w14:textId="77777777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56" w:type="dxa"/>
            <w:gridSpan w:val="2"/>
          </w:tcPr>
          <w:p w14:paraId="7FBF691B" w14:textId="452C4EE9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199</w:t>
            </w:r>
          </w:p>
        </w:tc>
        <w:tc>
          <w:tcPr>
            <w:tcW w:w="198" w:type="dxa"/>
            <w:gridSpan w:val="2"/>
          </w:tcPr>
          <w:p w14:paraId="6D30331B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6D258E37" w14:textId="17E46C77" w:rsidR="00CE384D" w:rsidRPr="00C327F6" w:rsidRDefault="00CE384D" w:rsidP="00CE384D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54CDB41D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7283982B" w14:textId="06ACEAF0" w:rsidR="00CE384D" w:rsidRPr="00C327F6" w:rsidRDefault="00CE384D" w:rsidP="00CE384D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3D71AF72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4D646BC6" w14:textId="49D82662" w:rsidR="00CE384D" w:rsidRPr="00C327F6" w:rsidRDefault="00CE384D" w:rsidP="00CE384D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181</w:t>
            </w:r>
          </w:p>
        </w:tc>
        <w:tc>
          <w:tcPr>
            <w:tcW w:w="234" w:type="dxa"/>
            <w:gridSpan w:val="2"/>
          </w:tcPr>
          <w:p w14:paraId="20877016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06E3B7B7" w14:textId="1E4BACDC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199</w:t>
            </w:r>
          </w:p>
        </w:tc>
        <w:tc>
          <w:tcPr>
            <w:tcW w:w="178" w:type="dxa"/>
            <w:gridSpan w:val="2"/>
          </w:tcPr>
          <w:p w14:paraId="690B920A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7BEE6A10" w14:textId="0C4B3F64" w:rsidR="00CE384D" w:rsidRPr="00C327F6" w:rsidRDefault="00CE384D" w:rsidP="00CE384D">
            <w:pPr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6" w:type="dxa"/>
          </w:tcPr>
          <w:p w14:paraId="0467DF41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1FEC6269" w14:textId="2C2BD142" w:rsidR="00CE384D" w:rsidRPr="00C327F6" w:rsidRDefault="00CE384D" w:rsidP="00CE384D">
            <w:pPr>
              <w:tabs>
                <w:tab w:val="decimal" w:pos="380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</w:tr>
      <w:tr w:rsidR="004D5290" w:rsidRPr="00C327F6" w14:paraId="2E9A5079" w14:textId="77777777" w:rsidTr="00C42B41">
        <w:trPr>
          <w:cantSplit/>
          <w:trHeight w:val="300"/>
        </w:trPr>
        <w:tc>
          <w:tcPr>
            <w:tcW w:w="3060" w:type="dxa"/>
          </w:tcPr>
          <w:p w14:paraId="29F20CC9" w14:textId="5CD98839" w:rsidR="00CE384D" w:rsidRPr="00C327F6" w:rsidRDefault="00CE384D" w:rsidP="00CE384D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บริษัท ไทยแท้งค์</w:t>
            </w:r>
            <w:r w:rsidRPr="00C327F6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>เทอร์มินัล</w:t>
            </w:r>
            <w:r w:rsidRPr="00C327F6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2340" w:type="dxa"/>
          </w:tcPr>
          <w:p w14:paraId="45E14F3D" w14:textId="204BE13B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ind w:left="100" w:hanging="100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>บริการจัดเก็บและขนถ่ายเคมีภัณฑ์เหลว น้ำมัน และก๊าซ</w:t>
            </w:r>
          </w:p>
        </w:tc>
        <w:tc>
          <w:tcPr>
            <w:tcW w:w="1074" w:type="dxa"/>
          </w:tcPr>
          <w:p w14:paraId="6FA9B74A" w14:textId="1A0C44D7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720" w:type="dxa"/>
          </w:tcPr>
          <w:p w14:paraId="5CE993CF" w14:textId="254B8625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36*</w:t>
            </w:r>
          </w:p>
        </w:tc>
        <w:tc>
          <w:tcPr>
            <w:tcW w:w="182" w:type="dxa"/>
          </w:tcPr>
          <w:p w14:paraId="07D844D8" w14:textId="77777777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60" w:type="dxa"/>
          </w:tcPr>
          <w:p w14:paraId="0ED5C161" w14:textId="245D7711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36</w:t>
            </w:r>
          </w:p>
        </w:tc>
        <w:tc>
          <w:tcPr>
            <w:tcW w:w="209" w:type="dxa"/>
          </w:tcPr>
          <w:p w14:paraId="39684E7A" w14:textId="77777777" w:rsidR="00CE384D" w:rsidRPr="00C327F6" w:rsidRDefault="00CE384D" w:rsidP="00CE384D">
            <w:pPr>
              <w:tabs>
                <w:tab w:val="clear" w:pos="454"/>
                <w:tab w:val="decimal" w:pos="474"/>
                <w:tab w:val="decimal" w:pos="753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gridSpan w:val="2"/>
          </w:tcPr>
          <w:p w14:paraId="7197668C" w14:textId="4A955FBD" w:rsidR="00CE384D" w:rsidRPr="00C327F6" w:rsidRDefault="00CE384D" w:rsidP="00CE384D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73</w:t>
            </w:r>
          </w:p>
        </w:tc>
        <w:tc>
          <w:tcPr>
            <w:tcW w:w="234" w:type="dxa"/>
            <w:gridSpan w:val="2"/>
          </w:tcPr>
          <w:p w14:paraId="58460CF5" w14:textId="77777777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56" w:type="dxa"/>
            <w:gridSpan w:val="2"/>
          </w:tcPr>
          <w:p w14:paraId="126BF5D6" w14:textId="4BB1448B" w:rsidR="00CE384D" w:rsidRPr="00C327F6" w:rsidRDefault="00CE384D" w:rsidP="00CE384D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2,620</w:t>
            </w:r>
          </w:p>
        </w:tc>
        <w:tc>
          <w:tcPr>
            <w:tcW w:w="198" w:type="dxa"/>
            <w:gridSpan w:val="2"/>
          </w:tcPr>
          <w:p w14:paraId="52C2DC9F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18969D5A" w14:textId="3121C468" w:rsidR="00CE384D" w:rsidRPr="00C327F6" w:rsidRDefault="00CE384D" w:rsidP="00CE384D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651F3426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79208751" w14:textId="337B9193" w:rsidR="00CE384D" w:rsidRPr="00C327F6" w:rsidRDefault="00CE384D" w:rsidP="00CE384D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6FF435BE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06BEBC07" w14:textId="0445557F" w:rsidR="00CE384D" w:rsidRPr="00C327F6" w:rsidRDefault="00CE384D" w:rsidP="00CE384D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73</w:t>
            </w:r>
          </w:p>
        </w:tc>
        <w:tc>
          <w:tcPr>
            <w:tcW w:w="234" w:type="dxa"/>
            <w:gridSpan w:val="2"/>
          </w:tcPr>
          <w:p w14:paraId="5E4011B6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5AF463A8" w14:textId="3D8C84F3" w:rsidR="00CE384D" w:rsidRPr="00C327F6" w:rsidRDefault="00CE384D" w:rsidP="00CE384D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2,620</w:t>
            </w:r>
          </w:p>
        </w:tc>
        <w:tc>
          <w:tcPr>
            <w:tcW w:w="178" w:type="dxa"/>
            <w:gridSpan w:val="2"/>
          </w:tcPr>
          <w:p w14:paraId="6CA01D7D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55982F1B" w14:textId="24886A97" w:rsidR="00CE384D" w:rsidRPr="00C327F6" w:rsidRDefault="00CE384D" w:rsidP="00CE384D">
            <w:pPr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249</w:t>
            </w:r>
          </w:p>
        </w:tc>
        <w:tc>
          <w:tcPr>
            <w:tcW w:w="186" w:type="dxa"/>
          </w:tcPr>
          <w:p w14:paraId="4A5411D3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163C9E87" w14:textId="489B6C53" w:rsidR="00CE384D" w:rsidRPr="00C327F6" w:rsidRDefault="00CE384D" w:rsidP="00CE384D">
            <w:pPr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350</w:t>
            </w:r>
          </w:p>
        </w:tc>
      </w:tr>
      <w:tr w:rsidR="004D5290" w:rsidRPr="00C327F6" w14:paraId="57BF102B" w14:textId="77777777" w:rsidTr="00C42B41">
        <w:trPr>
          <w:cantSplit/>
          <w:trHeight w:val="165"/>
        </w:trPr>
        <w:tc>
          <w:tcPr>
            <w:tcW w:w="3060" w:type="dxa"/>
          </w:tcPr>
          <w:p w14:paraId="25A61124" w14:textId="77777777" w:rsidR="00CE384D" w:rsidRPr="00C327F6" w:rsidRDefault="00CE384D" w:rsidP="00CE384D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 w:hint="cs"/>
                <w:sz w:val="25"/>
                <w:szCs w:val="25"/>
                <w:cs/>
              </w:rPr>
              <w:t>บริษัท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z w:val="25"/>
                <w:szCs w:val="25"/>
                <w:cs/>
              </w:rPr>
              <w:t>ดับบลิวเอชเอ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z w:val="25"/>
                <w:szCs w:val="25"/>
                <w:cs/>
              </w:rPr>
              <w:t>จีซี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z w:val="25"/>
                <w:szCs w:val="25"/>
                <w:cs/>
              </w:rPr>
              <w:t>โลจิสติกส์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z w:val="25"/>
                <w:szCs w:val="25"/>
                <w:cs/>
              </w:rPr>
              <w:t>จำกัด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</w:p>
          <w:p w14:paraId="558D8F41" w14:textId="1BEEB516" w:rsidR="00CE384D" w:rsidRPr="00C327F6" w:rsidRDefault="00CE384D" w:rsidP="00CE384D">
            <w:pPr>
              <w:tabs>
                <w:tab w:val="left" w:pos="285"/>
                <w:tab w:val="left" w:pos="375"/>
              </w:tabs>
              <w:spacing w:line="240" w:lineRule="auto"/>
              <w:ind w:left="195" w:hanging="90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 xml:space="preserve">  </w:t>
            </w:r>
          </w:p>
        </w:tc>
        <w:tc>
          <w:tcPr>
            <w:tcW w:w="2340" w:type="dxa"/>
          </w:tcPr>
          <w:p w14:paraId="48327A12" w14:textId="35C7BC82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บริการขนส่ง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บริหารคลังสินค้าและการบรรจุในธุรกิจเคมีภัณฑ์</w:t>
            </w:r>
          </w:p>
        </w:tc>
        <w:tc>
          <w:tcPr>
            <w:tcW w:w="1074" w:type="dxa"/>
          </w:tcPr>
          <w:p w14:paraId="638C6986" w14:textId="48C8CCA0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720" w:type="dxa"/>
          </w:tcPr>
          <w:p w14:paraId="32BD9B2A" w14:textId="31FAA50A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50</w:t>
            </w:r>
          </w:p>
        </w:tc>
        <w:tc>
          <w:tcPr>
            <w:tcW w:w="182" w:type="dxa"/>
          </w:tcPr>
          <w:p w14:paraId="2EF658F9" w14:textId="77777777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60" w:type="dxa"/>
          </w:tcPr>
          <w:p w14:paraId="3BC02392" w14:textId="0B697D48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50</w:t>
            </w:r>
          </w:p>
        </w:tc>
        <w:tc>
          <w:tcPr>
            <w:tcW w:w="209" w:type="dxa"/>
          </w:tcPr>
          <w:p w14:paraId="55216D15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059D2945" w14:textId="45EDC087" w:rsidR="00CE384D" w:rsidRPr="00C327F6" w:rsidRDefault="00CE384D" w:rsidP="00CE384D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4,065</w:t>
            </w:r>
          </w:p>
        </w:tc>
        <w:tc>
          <w:tcPr>
            <w:tcW w:w="234" w:type="dxa"/>
            <w:gridSpan w:val="2"/>
          </w:tcPr>
          <w:p w14:paraId="7944FFA6" w14:textId="77777777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56" w:type="dxa"/>
            <w:gridSpan w:val="2"/>
            <w:tcBorders>
              <w:bottom w:val="single" w:sz="4" w:space="0" w:color="auto"/>
            </w:tcBorders>
          </w:tcPr>
          <w:p w14:paraId="67107D5C" w14:textId="00DF7FA8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4,063</w:t>
            </w:r>
          </w:p>
        </w:tc>
        <w:tc>
          <w:tcPr>
            <w:tcW w:w="198" w:type="dxa"/>
            <w:gridSpan w:val="2"/>
          </w:tcPr>
          <w:p w14:paraId="7EA62E93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  <w:tcBorders>
              <w:bottom w:val="single" w:sz="4" w:space="0" w:color="auto"/>
            </w:tcBorders>
          </w:tcPr>
          <w:p w14:paraId="4855BCC8" w14:textId="7778A5F1" w:rsidR="00CE384D" w:rsidRPr="00C327F6" w:rsidRDefault="00CE384D" w:rsidP="00CE384D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1C381668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  <w:tcBorders>
              <w:bottom w:val="single" w:sz="4" w:space="0" w:color="auto"/>
            </w:tcBorders>
          </w:tcPr>
          <w:p w14:paraId="2EC04DC7" w14:textId="78455D2F" w:rsidR="00CE384D" w:rsidRPr="00C327F6" w:rsidRDefault="00CE384D" w:rsidP="00CE384D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22749566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bottom w:val="single" w:sz="4" w:space="0" w:color="auto"/>
            </w:tcBorders>
          </w:tcPr>
          <w:p w14:paraId="6D94362E" w14:textId="72ED9F15" w:rsidR="00CE384D" w:rsidRPr="00C327F6" w:rsidRDefault="00CE384D" w:rsidP="00CE384D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4,065</w:t>
            </w:r>
          </w:p>
        </w:tc>
        <w:tc>
          <w:tcPr>
            <w:tcW w:w="234" w:type="dxa"/>
            <w:gridSpan w:val="2"/>
          </w:tcPr>
          <w:p w14:paraId="69EF7187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bottom w:val="single" w:sz="4" w:space="0" w:color="auto"/>
            </w:tcBorders>
          </w:tcPr>
          <w:p w14:paraId="21E33AC3" w14:textId="5AD091CF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4,063</w:t>
            </w:r>
          </w:p>
        </w:tc>
        <w:tc>
          <w:tcPr>
            <w:tcW w:w="178" w:type="dxa"/>
            <w:gridSpan w:val="2"/>
          </w:tcPr>
          <w:p w14:paraId="255201D7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bottom w:val="single" w:sz="4" w:space="0" w:color="auto"/>
            </w:tcBorders>
          </w:tcPr>
          <w:p w14:paraId="561D5505" w14:textId="33706DC6" w:rsidR="00CE384D" w:rsidRPr="00C327F6" w:rsidRDefault="00CE384D" w:rsidP="00CE384D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80</w:t>
            </w:r>
          </w:p>
        </w:tc>
        <w:tc>
          <w:tcPr>
            <w:tcW w:w="186" w:type="dxa"/>
          </w:tcPr>
          <w:p w14:paraId="3E537855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bottom w:val="single" w:sz="4" w:space="0" w:color="auto"/>
            </w:tcBorders>
          </w:tcPr>
          <w:p w14:paraId="233C34B7" w14:textId="06898F24" w:rsidR="00CE384D" w:rsidRPr="00C327F6" w:rsidRDefault="00CE384D" w:rsidP="00CE384D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4D5290" w:rsidRPr="00C327F6" w14:paraId="2E910C2E" w14:textId="77777777" w:rsidTr="00C42B41">
        <w:trPr>
          <w:cantSplit/>
          <w:trHeight w:val="108"/>
        </w:trPr>
        <w:tc>
          <w:tcPr>
            <w:tcW w:w="3060" w:type="dxa"/>
          </w:tcPr>
          <w:p w14:paraId="57DC2A98" w14:textId="77777777" w:rsidR="0014699A" w:rsidRPr="00C327F6" w:rsidRDefault="0014699A" w:rsidP="0014699A">
            <w:pPr>
              <w:tabs>
                <w:tab w:val="left" w:pos="180"/>
              </w:tabs>
              <w:spacing w:line="240" w:lineRule="auto"/>
              <w:ind w:left="90" w:right="-79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340" w:type="dxa"/>
          </w:tcPr>
          <w:p w14:paraId="3703AF02" w14:textId="77777777" w:rsidR="0014699A" w:rsidRPr="00C327F6" w:rsidRDefault="0014699A" w:rsidP="0014699A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5"/>
                <w:szCs w:val="25"/>
              </w:rPr>
            </w:pPr>
          </w:p>
        </w:tc>
        <w:tc>
          <w:tcPr>
            <w:tcW w:w="1074" w:type="dxa"/>
          </w:tcPr>
          <w:p w14:paraId="03EF3E54" w14:textId="77777777" w:rsidR="0014699A" w:rsidRPr="00C327F6" w:rsidRDefault="0014699A" w:rsidP="0014699A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14:paraId="345AF56B" w14:textId="1CB9188B" w:rsidR="0014699A" w:rsidRPr="00C327F6" w:rsidRDefault="0014699A" w:rsidP="0014699A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2" w:type="dxa"/>
          </w:tcPr>
          <w:p w14:paraId="2085C870" w14:textId="77777777" w:rsidR="0014699A" w:rsidRPr="00C327F6" w:rsidRDefault="0014699A" w:rsidP="0014699A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47673DDD" w14:textId="77777777" w:rsidR="0014699A" w:rsidRPr="00C327F6" w:rsidRDefault="0014699A" w:rsidP="0014699A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09" w:type="dxa"/>
          </w:tcPr>
          <w:p w14:paraId="5EBD2492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6E46D5" w14:textId="7E7D04D8" w:rsidR="0014699A" w:rsidRPr="00C327F6" w:rsidRDefault="00CE384D" w:rsidP="0014699A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12,112</w:t>
            </w:r>
          </w:p>
        </w:tc>
        <w:tc>
          <w:tcPr>
            <w:tcW w:w="234" w:type="dxa"/>
            <w:gridSpan w:val="2"/>
          </w:tcPr>
          <w:p w14:paraId="20A0134D" w14:textId="77777777" w:rsidR="0014699A" w:rsidRPr="00C327F6" w:rsidRDefault="0014699A" w:rsidP="0014699A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11341C" w14:textId="0A2C4F36" w:rsidR="0014699A" w:rsidRPr="00C327F6" w:rsidRDefault="0014699A" w:rsidP="0014699A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15,638</w:t>
            </w:r>
          </w:p>
        </w:tc>
        <w:tc>
          <w:tcPr>
            <w:tcW w:w="198" w:type="dxa"/>
            <w:gridSpan w:val="2"/>
          </w:tcPr>
          <w:p w14:paraId="0708E66D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7C8550" w14:textId="0E6977BB" w:rsidR="0014699A" w:rsidRPr="00C327F6" w:rsidRDefault="00CE384D" w:rsidP="0014699A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(482)</w:t>
            </w:r>
          </w:p>
        </w:tc>
        <w:tc>
          <w:tcPr>
            <w:tcW w:w="234" w:type="dxa"/>
            <w:gridSpan w:val="2"/>
          </w:tcPr>
          <w:p w14:paraId="73134439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2D29C8" w14:textId="72CFD193" w:rsidR="0014699A" w:rsidRPr="00C327F6" w:rsidRDefault="0014699A" w:rsidP="0014699A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70A8A6DC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163186" w14:textId="6CCDFA4D" w:rsidR="0014699A" w:rsidRPr="00C327F6" w:rsidRDefault="00CE384D" w:rsidP="0014699A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11,630</w:t>
            </w:r>
          </w:p>
        </w:tc>
        <w:tc>
          <w:tcPr>
            <w:tcW w:w="234" w:type="dxa"/>
            <w:gridSpan w:val="2"/>
          </w:tcPr>
          <w:p w14:paraId="1B768EDD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537C11" w14:textId="755FE7DF" w:rsidR="0014699A" w:rsidRPr="00C327F6" w:rsidRDefault="0014699A" w:rsidP="0014699A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15,638</w:t>
            </w:r>
          </w:p>
        </w:tc>
        <w:tc>
          <w:tcPr>
            <w:tcW w:w="178" w:type="dxa"/>
            <w:gridSpan w:val="2"/>
          </w:tcPr>
          <w:p w14:paraId="53CB7277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F31459" w14:textId="61E4B710" w:rsidR="0014699A" w:rsidRPr="00C327F6" w:rsidRDefault="00CE384D" w:rsidP="0014699A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329</w:t>
            </w:r>
          </w:p>
        </w:tc>
        <w:tc>
          <w:tcPr>
            <w:tcW w:w="186" w:type="dxa"/>
          </w:tcPr>
          <w:p w14:paraId="0E60815D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4F76E6" w14:textId="042EFD5D" w:rsidR="0014699A" w:rsidRPr="00C327F6" w:rsidRDefault="0014699A" w:rsidP="0014699A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350</w:t>
            </w:r>
          </w:p>
        </w:tc>
      </w:tr>
      <w:tr w:rsidR="004D5290" w:rsidRPr="00C327F6" w14:paraId="6F763957" w14:textId="77777777" w:rsidTr="00C42B41">
        <w:trPr>
          <w:cantSplit/>
          <w:trHeight w:val="108"/>
        </w:trPr>
        <w:tc>
          <w:tcPr>
            <w:tcW w:w="3060" w:type="dxa"/>
          </w:tcPr>
          <w:p w14:paraId="27472B31" w14:textId="03DF5800" w:rsidR="0014699A" w:rsidRPr="00C327F6" w:rsidRDefault="0014699A" w:rsidP="0014699A">
            <w:pPr>
              <w:tabs>
                <w:tab w:val="left" w:pos="18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340" w:type="dxa"/>
          </w:tcPr>
          <w:p w14:paraId="7050BEA8" w14:textId="77777777" w:rsidR="0014699A" w:rsidRPr="00C327F6" w:rsidRDefault="0014699A" w:rsidP="0014699A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5"/>
                <w:szCs w:val="25"/>
              </w:rPr>
            </w:pPr>
          </w:p>
        </w:tc>
        <w:tc>
          <w:tcPr>
            <w:tcW w:w="1074" w:type="dxa"/>
          </w:tcPr>
          <w:p w14:paraId="64AF1449" w14:textId="77777777" w:rsidR="0014699A" w:rsidRPr="00C327F6" w:rsidRDefault="0014699A" w:rsidP="0014699A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14:paraId="2BAA2C08" w14:textId="77777777" w:rsidR="0014699A" w:rsidRPr="00C327F6" w:rsidRDefault="0014699A" w:rsidP="0014699A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2" w:type="dxa"/>
          </w:tcPr>
          <w:p w14:paraId="3A67FDE2" w14:textId="77777777" w:rsidR="0014699A" w:rsidRPr="00C327F6" w:rsidRDefault="0014699A" w:rsidP="0014699A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42838BD0" w14:textId="77777777" w:rsidR="0014699A" w:rsidRPr="00C327F6" w:rsidRDefault="0014699A" w:rsidP="0014699A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09" w:type="dxa"/>
          </w:tcPr>
          <w:p w14:paraId="4B9773B1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</w:tcPr>
          <w:p w14:paraId="0C3E31EF" w14:textId="013FEF38" w:rsidR="0014699A" w:rsidRPr="00C327F6" w:rsidRDefault="0014699A" w:rsidP="0014699A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4" w:type="dxa"/>
            <w:gridSpan w:val="2"/>
          </w:tcPr>
          <w:p w14:paraId="490E4F20" w14:textId="77777777" w:rsidR="0014699A" w:rsidRPr="00C327F6" w:rsidRDefault="0014699A" w:rsidP="0014699A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</w:tcBorders>
          </w:tcPr>
          <w:p w14:paraId="44FE6C65" w14:textId="77777777" w:rsidR="0014699A" w:rsidRPr="00C327F6" w:rsidRDefault="0014699A" w:rsidP="0014699A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98" w:type="dxa"/>
            <w:gridSpan w:val="2"/>
          </w:tcPr>
          <w:p w14:paraId="6F913C80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</w:tcBorders>
          </w:tcPr>
          <w:p w14:paraId="31CAE43A" w14:textId="77777777" w:rsidR="0014699A" w:rsidRPr="00C327F6" w:rsidRDefault="0014699A" w:rsidP="0014699A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4FA243EF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</w:tcBorders>
          </w:tcPr>
          <w:p w14:paraId="1F1510E0" w14:textId="77777777" w:rsidR="0014699A" w:rsidRPr="00C327F6" w:rsidRDefault="0014699A" w:rsidP="0014699A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4" w:type="dxa"/>
            <w:gridSpan w:val="2"/>
          </w:tcPr>
          <w:p w14:paraId="06352E2E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</w:tcBorders>
          </w:tcPr>
          <w:p w14:paraId="41395528" w14:textId="77777777" w:rsidR="0014699A" w:rsidRPr="00C327F6" w:rsidRDefault="0014699A" w:rsidP="0014699A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4" w:type="dxa"/>
            <w:gridSpan w:val="2"/>
          </w:tcPr>
          <w:p w14:paraId="4F84AD15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</w:tcBorders>
          </w:tcPr>
          <w:p w14:paraId="2FF0D865" w14:textId="77777777" w:rsidR="0014699A" w:rsidRPr="00C327F6" w:rsidRDefault="0014699A" w:rsidP="0014699A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78" w:type="dxa"/>
            <w:gridSpan w:val="2"/>
          </w:tcPr>
          <w:p w14:paraId="45AA6565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</w:tcBorders>
          </w:tcPr>
          <w:p w14:paraId="3500B134" w14:textId="77777777" w:rsidR="0014699A" w:rsidRPr="00C327F6" w:rsidRDefault="0014699A" w:rsidP="0014699A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6" w:type="dxa"/>
          </w:tcPr>
          <w:p w14:paraId="769AE5BD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</w:tcBorders>
          </w:tcPr>
          <w:p w14:paraId="2F6C794D" w14:textId="77777777" w:rsidR="0014699A" w:rsidRPr="00C327F6" w:rsidRDefault="0014699A" w:rsidP="0014699A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4D5290" w:rsidRPr="00C327F6" w14:paraId="7DD7B020" w14:textId="77777777" w:rsidTr="00C42B41">
        <w:trPr>
          <w:cantSplit/>
          <w:trHeight w:val="108"/>
        </w:trPr>
        <w:tc>
          <w:tcPr>
            <w:tcW w:w="3060" w:type="dxa"/>
          </w:tcPr>
          <w:p w14:paraId="1CE199C9" w14:textId="77777777" w:rsidR="0014699A" w:rsidRPr="00C327F6" w:rsidRDefault="0014699A" w:rsidP="0014699A">
            <w:pPr>
              <w:tabs>
                <w:tab w:val="left" w:pos="180"/>
              </w:tabs>
              <w:spacing w:line="240" w:lineRule="auto"/>
              <w:ind w:left="90" w:right="-79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40" w:type="dxa"/>
          </w:tcPr>
          <w:p w14:paraId="15D56853" w14:textId="77777777" w:rsidR="0014699A" w:rsidRPr="00C327F6" w:rsidRDefault="0014699A" w:rsidP="0014699A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5"/>
                <w:szCs w:val="25"/>
              </w:rPr>
            </w:pPr>
          </w:p>
        </w:tc>
        <w:tc>
          <w:tcPr>
            <w:tcW w:w="1074" w:type="dxa"/>
          </w:tcPr>
          <w:p w14:paraId="370FE363" w14:textId="77777777" w:rsidR="0014699A" w:rsidRPr="00C327F6" w:rsidRDefault="0014699A" w:rsidP="0014699A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14:paraId="77931F62" w14:textId="77777777" w:rsidR="0014699A" w:rsidRPr="00C327F6" w:rsidRDefault="0014699A" w:rsidP="0014699A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2" w:type="dxa"/>
          </w:tcPr>
          <w:p w14:paraId="6227EB4F" w14:textId="77777777" w:rsidR="0014699A" w:rsidRPr="00C327F6" w:rsidRDefault="0014699A" w:rsidP="0014699A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307B2784" w14:textId="77777777" w:rsidR="0014699A" w:rsidRPr="00C327F6" w:rsidRDefault="0014699A" w:rsidP="0014699A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09" w:type="dxa"/>
          </w:tcPr>
          <w:p w14:paraId="7FA7C96B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62E6FF3C" w14:textId="77777777" w:rsidR="0014699A" w:rsidRPr="00C327F6" w:rsidRDefault="0014699A" w:rsidP="0014699A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4" w:type="dxa"/>
            <w:gridSpan w:val="2"/>
          </w:tcPr>
          <w:p w14:paraId="52DA9A41" w14:textId="77777777" w:rsidR="0014699A" w:rsidRPr="00C327F6" w:rsidRDefault="0014699A" w:rsidP="0014699A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56" w:type="dxa"/>
            <w:gridSpan w:val="2"/>
          </w:tcPr>
          <w:p w14:paraId="275C9A50" w14:textId="77777777" w:rsidR="0014699A" w:rsidRPr="00C327F6" w:rsidRDefault="0014699A" w:rsidP="0014699A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98" w:type="dxa"/>
            <w:gridSpan w:val="2"/>
          </w:tcPr>
          <w:p w14:paraId="2698BBB7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4C662E5A" w14:textId="77777777" w:rsidR="0014699A" w:rsidRPr="00C327F6" w:rsidRDefault="0014699A" w:rsidP="0014699A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070D087E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1A0B7C6D" w14:textId="77777777" w:rsidR="0014699A" w:rsidRPr="00C327F6" w:rsidRDefault="0014699A" w:rsidP="0014699A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4" w:type="dxa"/>
            <w:gridSpan w:val="2"/>
          </w:tcPr>
          <w:p w14:paraId="45B13358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3A0B9754" w14:textId="77777777" w:rsidR="0014699A" w:rsidRPr="00C327F6" w:rsidRDefault="0014699A" w:rsidP="0014699A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4" w:type="dxa"/>
            <w:gridSpan w:val="2"/>
          </w:tcPr>
          <w:p w14:paraId="69B93B9E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02310EE5" w14:textId="77777777" w:rsidR="0014699A" w:rsidRPr="00C327F6" w:rsidRDefault="0014699A" w:rsidP="0014699A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78" w:type="dxa"/>
            <w:gridSpan w:val="2"/>
          </w:tcPr>
          <w:p w14:paraId="2F150949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551201CC" w14:textId="77777777" w:rsidR="0014699A" w:rsidRPr="00C327F6" w:rsidRDefault="0014699A" w:rsidP="0014699A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6" w:type="dxa"/>
          </w:tcPr>
          <w:p w14:paraId="2EDBDC82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43A72232" w14:textId="77777777" w:rsidR="0014699A" w:rsidRPr="00C327F6" w:rsidRDefault="0014699A" w:rsidP="0014699A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4D5290" w:rsidRPr="00C327F6" w14:paraId="0E477AA9" w14:textId="77777777" w:rsidTr="00C42B41">
        <w:trPr>
          <w:cantSplit/>
          <w:trHeight w:val="333"/>
        </w:trPr>
        <w:tc>
          <w:tcPr>
            <w:tcW w:w="3060" w:type="dxa"/>
          </w:tcPr>
          <w:p w14:paraId="69B9DBBA" w14:textId="1C68ACE4" w:rsidR="0014699A" w:rsidRPr="00C327F6" w:rsidRDefault="0014699A" w:rsidP="0014699A">
            <w:pPr>
              <w:keepNext/>
              <w:spacing w:line="240" w:lineRule="auto"/>
              <w:outlineLvl w:val="2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lastRenderedPageBreak/>
              <w:t>การร่วมค้าทางอ้อม</w:t>
            </w:r>
          </w:p>
        </w:tc>
        <w:tc>
          <w:tcPr>
            <w:tcW w:w="2340" w:type="dxa"/>
          </w:tcPr>
          <w:p w14:paraId="7F499400" w14:textId="77777777" w:rsidR="0014699A" w:rsidRPr="00C327F6" w:rsidRDefault="0014699A" w:rsidP="0014699A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5"/>
                <w:szCs w:val="25"/>
              </w:rPr>
            </w:pPr>
          </w:p>
        </w:tc>
        <w:tc>
          <w:tcPr>
            <w:tcW w:w="1074" w:type="dxa"/>
          </w:tcPr>
          <w:p w14:paraId="5B3235DD" w14:textId="77777777" w:rsidR="0014699A" w:rsidRPr="00C327F6" w:rsidRDefault="0014699A" w:rsidP="0014699A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14:paraId="1A2F57EC" w14:textId="71801F00" w:rsidR="0014699A" w:rsidRPr="00C327F6" w:rsidRDefault="0014699A" w:rsidP="0014699A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2" w:type="dxa"/>
          </w:tcPr>
          <w:p w14:paraId="254CBB0C" w14:textId="77777777" w:rsidR="0014699A" w:rsidRPr="00C327F6" w:rsidRDefault="0014699A" w:rsidP="0014699A">
            <w:pPr>
              <w:tabs>
                <w:tab w:val="clear" w:pos="454"/>
                <w:tab w:val="decimal" w:pos="305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60" w:type="dxa"/>
          </w:tcPr>
          <w:p w14:paraId="0BB08BB0" w14:textId="20768A10" w:rsidR="0014699A" w:rsidRPr="00C327F6" w:rsidRDefault="0014699A" w:rsidP="0014699A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9" w:type="dxa"/>
          </w:tcPr>
          <w:p w14:paraId="0EEB87A0" w14:textId="77777777" w:rsidR="0014699A" w:rsidRPr="00C327F6" w:rsidRDefault="0014699A" w:rsidP="0014699A">
            <w:pPr>
              <w:tabs>
                <w:tab w:val="decimal" w:pos="305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20" w:type="dxa"/>
            <w:gridSpan w:val="2"/>
          </w:tcPr>
          <w:p w14:paraId="59937E21" w14:textId="77777777" w:rsidR="0014699A" w:rsidRPr="00C327F6" w:rsidRDefault="0014699A" w:rsidP="0014699A">
            <w:pPr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0A5A925B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56" w:type="dxa"/>
            <w:gridSpan w:val="2"/>
          </w:tcPr>
          <w:p w14:paraId="4FAD62C8" w14:textId="3FE071B2" w:rsidR="0014699A" w:rsidRPr="00C327F6" w:rsidRDefault="0014699A" w:rsidP="0014699A">
            <w:pPr>
              <w:tabs>
                <w:tab w:val="decimal" w:pos="42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98" w:type="dxa"/>
            <w:gridSpan w:val="2"/>
          </w:tcPr>
          <w:p w14:paraId="49B37590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04B1E62A" w14:textId="77777777" w:rsidR="0014699A" w:rsidRPr="00C327F6" w:rsidRDefault="0014699A" w:rsidP="0014699A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4" w:type="dxa"/>
            <w:gridSpan w:val="2"/>
          </w:tcPr>
          <w:p w14:paraId="37D78C5C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63307A9D" w14:textId="0B4A63B9" w:rsidR="0014699A" w:rsidRPr="00C327F6" w:rsidRDefault="0014699A" w:rsidP="0014699A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55DCC707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11CC4A43" w14:textId="77777777" w:rsidR="0014699A" w:rsidRPr="00C327F6" w:rsidRDefault="0014699A" w:rsidP="0014699A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6549A356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60" w:type="dxa"/>
            <w:gridSpan w:val="2"/>
          </w:tcPr>
          <w:p w14:paraId="550C0085" w14:textId="552BC5A6" w:rsidR="0014699A" w:rsidRPr="00C327F6" w:rsidRDefault="0014699A" w:rsidP="0014699A">
            <w:pPr>
              <w:tabs>
                <w:tab w:val="decimal" w:pos="41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487CC5D5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75BE5C36" w14:textId="77777777" w:rsidR="0014699A" w:rsidRPr="00C327F6" w:rsidRDefault="0014699A" w:rsidP="0014699A">
            <w:pPr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6" w:type="dxa"/>
          </w:tcPr>
          <w:p w14:paraId="22E469AC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2FB6AE3F" w14:textId="6F5CC62E" w:rsidR="0014699A" w:rsidRPr="00C327F6" w:rsidRDefault="0014699A" w:rsidP="0014699A">
            <w:pPr>
              <w:tabs>
                <w:tab w:val="decimal" w:pos="380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</w:tr>
      <w:tr w:rsidR="004D5290" w:rsidRPr="00C327F6" w14:paraId="5AB47DE5" w14:textId="77777777" w:rsidTr="00C42B41">
        <w:trPr>
          <w:cantSplit/>
          <w:trHeight w:val="102"/>
        </w:trPr>
        <w:tc>
          <w:tcPr>
            <w:tcW w:w="3060" w:type="dxa"/>
          </w:tcPr>
          <w:p w14:paraId="40DF48E3" w14:textId="78412298" w:rsidR="00CE384D" w:rsidRPr="00C327F6" w:rsidRDefault="00CE384D" w:rsidP="00CE384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บริษัท ไทย อีทอกซีเลท จำกัด</w:t>
            </w:r>
          </w:p>
        </w:tc>
        <w:tc>
          <w:tcPr>
            <w:tcW w:w="2340" w:type="dxa"/>
          </w:tcPr>
          <w:p w14:paraId="50FC0B53" w14:textId="6ACD5F3B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>ผลิตและจำหน่ายผลิตภัณฑ์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</w:rPr>
              <w:t xml:space="preserve"> </w:t>
            </w: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แฟตตี้แอลกอฮอล์อีทอกซีเลท</w:t>
            </w:r>
          </w:p>
        </w:tc>
        <w:tc>
          <w:tcPr>
            <w:tcW w:w="1074" w:type="dxa"/>
          </w:tcPr>
          <w:p w14:paraId="704B4757" w14:textId="2D2577D8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720" w:type="dxa"/>
          </w:tcPr>
          <w:p w14:paraId="12FCCCCB" w14:textId="29E0310F" w:rsidR="00CE384D" w:rsidRPr="00C327F6" w:rsidRDefault="00CE384D" w:rsidP="00CE384D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50</w:t>
            </w:r>
          </w:p>
        </w:tc>
        <w:tc>
          <w:tcPr>
            <w:tcW w:w="182" w:type="dxa"/>
          </w:tcPr>
          <w:p w14:paraId="074948B6" w14:textId="77777777" w:rsidR="00CE384D" w:rsidRPr="00C327F6" w:rsidRDefault="00CE384D" w:rsidP="00CE384D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2177341A" w14:textId="09A39F8D" w:rsidR="00CE384D" w:rsidRPr="00C327F6" w:rsidRDefault="00CE384D" w:rsidP="00CE384D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50</w:t>
            </w:r>
          </w:p>
        </w:tc>
        <w:tc>
          <w:tcPr>
            <w:tcW w:w="209" w:type="dxa"/>
          </w:tcPr>
          <w:p w14:paraId="751695F2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0EA905A8" w14:textId="4E76E0C4" w:rsidR="00CE384D" w:rsidRPr="00C327F6" w:rsidRDefault="00CE384D" w:rsidP="00CE384D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806</w:t>
            </w:r>
          </w:p>
        </w:tc>
        <w:tc>
          <w:tcPr>
            <w:tcW w:w="234" w:type="dxa"/>
            <w:gridSpan w:val="2"/>
          </w:tcPr>
          <w:p w14:paraId="054AB003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56" w:type="dxa"/>
            <w:gridSpan w:val="2"/>
          </w:tcPr>
          <w:p w14:paraId="1D4F1C7D" w14:textId="5323BF5B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802</w:t>
            </w:r>
          </w:p>
        </w:tc>
        <w:tc>
          <w:tcPr>
            <w:tcW w:w="198" w:type="dxa"/>
            <w:gridSpan w:val="2"/>
          </w:tcPr>
          <w:p w14:paraId="7F04A021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6F7FFF15" w14:textId="364F2D05" w:rsidR="00CE384D" w:rsidRPr="00C327F6" w:rsidRDefault="00CE384D" w:rsidP="00CE384D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1C69B474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1E3C884E" w14:textId="3ED5B7ED" w:rsidR="00CE384D" w:rsidRPr="00C327F6" w:rsidRDefault="00CE384D" w:rsidP="00CE384D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1345DABA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79E4C27F" w14:textId="2EED5F33" w:rsidR="00CE384D" w:rsidRPr="00C327F6" w:rsidRDefault="00CE384D" w:rsidP="00CE384D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806</w:t>
            </w:r>
          </w:p>
        </w:tc>
        <w:tc>
          <w:tcPr>
            <w:tcW w:w="234" w:type="dxa"/>
            <w:gridSpan w:val="2"/>
          </w:tcPr>
          <w:p w14:paraId="5806736D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0A870F04" w14:textId="0A5535F2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802</w:t>
            </w:r>
          </w:p>
        </w:tc>
        <w:tc>
          <w:tcPr>
            <w:tcW w:w="178" w:type="dxa"/>
            <w:gridSpan w:val="2"/>
          </w:tcPr>
          <w:p w14:paraId="7A57CDF0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158466F4" w14:textId="2BD7C14F" w:rsidR="00CE384D" w:rsidRPr="00C327F6" w:rsidRDefault="00CE384D" w:rsidP="00CE384D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127</w:t>
            </w:r>
          </w:p>
        </w:tc>
        <w:tc>
          <w:tcPr>
            <w:tcW w:w="186" w:type="dxa"/>
          </w:tcPr>
          <w:p w14:paraId="136E4E5F" w14:textId="77777777" w:rsidR="00CE384D" w:rsidRPr="00C327F6" w:rsidRDefault="00CE384D" w:rsidP="00CE384D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05" w:type="dxa"/>
            <w:gridSpan w:val="2"/>
          </w:tcPr>
          <w:p w14:paraId="09C1610A" w14:textId="48DE5259" w:rsidR="00CE384D" w:rsidRPr="00C327F6" w:rsidRDefault="00CE384D" w:rsidP="00CE384D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11</w:t>
            </w:r>
          </w:p>
        </w:tc>
      </w:tr>
      <w:tr w:rsidR="004D5290" w:rsidRPr="00C327F6" w14:paraId="0BEDE51D" w14:textId="77777777" w:rsidTr="00C42B41">
        <w:trPr>
          <w:cantSplit/>
          <w:trHeight w:val="102"/>
        </w:trPr>
        <w:tc>
          <w:tcPr>
            <w:tcW w:w="3060" w:type="dxa"/>
          </w:tcPr>
          <w:p w14:paraId="3FCD7760" w14:textId="75D913C8" w:rsidR="00CE384D" w:rsidRPr="00C327F6" w:rsidRDefault="00CE384D" w:rsidP="00CE384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NatureWorks LLC</w:t>
            </w:r>
          </w:p>
        </w:tc>
        <w:tc>
          <w:tcPr>
            <w:tcW w:w="2340" w:type="dxa"/>
          </w:tcPr>
          <w:p w14:paraId="486971DF" w14:textId="04D8AE2F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>ผลิตและจำหน่ายผลิตภัณฑ์พลาสติกชีวภาพ</w:t>
            </w:r>
          </w:p>
        </w:tc>
        <w:tc>
          <w:tcPr>
            <w:tcW w:w="1074" w:type="dxa"/>
          </w:tcPr>
          <w:p w14:paraId="1042433E" w14:textId="762A61E6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สหรัฐอเมริกา</w:t>
            </w:r>
          </w:p>
        </w:tc>
        <w:tc>
          <w:tcPr>
            <w:tcW w:w="720" w:type="dxa"/>
          </w:tcPr>
          <w:p w14:paraId="591A6316" w14:textId="18C6D6EE" w:rsidR="00CE384D" w:rsidRPr="00C327F6" w:rsidRDefault="00CE384D" w:rsidP="00CE384D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50</w:t>
            </w:r>
          </w:p>
        </w:tc>
        <w:tc>
          <w:tcPr>
            <w:tcW w:w="182" w:type="dxa"/>
          </w:tcPr>
          <w:p w14:paraId="64581A5B" w14:textId="77777777" w:rsidR="00CE384D" w:rsidRPr="00C327F6" w:rsidRDefault="00CE384D" w:rsidP="00CE384D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22F80D52" w14:textId="7A9961A3" w:rsidR="00CE384D" w:rsidRPr="00C327F6" w:rsidRDefault="00CE384D" w:rsidP="00CE384D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50</w:t>
            </w:r>
          </w:p>
        </w:tc>
        <w:tc>
          <w:tcPr>
            <w:tcW w:w="209" w:type="dxa"/>
          </w:tcPr>
          <w:p w14:paraId="2123CAB9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2241C86B" w14:textId="0E57EE26" w:rsidR="00CE384D" w:rsidRPr="00C327F6" w:rsidRDefault="00CE384D" w:rsidP="00CE384D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4,283</w:t>
            </w:r>
          </w:p>
        </w:tc>
        <w:tc>
          <w:tcPr>
            <w:tcW w:w="234" w:type="dxa"/>
            <w:gridSpan w:val="2"/>
          </w:tcPr>
          <w:p w14:paraId="50B2726F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56" w:type="dxa"/>
            <w:gridSpan w:val="2"/>
          </w:tcPr>
          <w:p w14:paraId="68DCE3B0" w14:textId="0ED16627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4,049</w:t>
            </w:r>
          </w:p>
        </w:tc>
        <w:tc>
          <w:tcPr>
            <w:tcW w:w="198" w:type="dxa"/>
            <w:gridSpan w:val="2"/>
          </w:tcPr>
          <w:p w14:paraId="7D17CF32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15749F76" w14:textId="167EFA73" w:rsidR="00CE384D" w:rsidRPr="00C327F6" w:rsidRDefault="00CE384D" w:rsidP="00CE384D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361633BB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0CCB59D0" w14:textId="4F8F6B56" w:rsidR="00CE384D" w:rsidRPr="00C327F6" w:rsidRDefault="00CE384D" w:rsidP="00CE384D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704141F9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128CDD41" w14:textId="636A008A" w:rsidR="00CE384D" w:rsidRPr="00C327F6" w:rsidRDefault="00CE384D" w:rsidP="00CE384D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4,283</w:t>
            </w:r>
          </w:p>
        </w:tc>
        <w:tc>
          <w:tcPr>
            <w:tcW w:w="234" w:type="dxa"/>
            <w:gridSpan w:val="2"/>
          </w:tcPr>
          <w:p w14:paraId="4110BA64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39CB5583" w14:textId="525A71B2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4,049</w:t>
            </w:r>
          </w:p>
        </w:tc>
        <w:tc>
          <w:tcPr>
            <w:tcW w:w="178" w:type="dxa"/>
            <w:gridSpan w:val="2"/>
          </w:tcPr>
          <w:p w14:paraId="489C4B7F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2F0916DD" w14:textId="763C207C" w:rsidR="00CE384D" w:rsidRPr="00C327F6" w:rsidRDefault="00CE384D" w:rsidP="00CE384D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6" w:type="dxa"/>
          </w:tcPr>
          <w:p w14:paraId="0ABED9F4" w14:textId="77777777" w:rsidR="00CE384D" w:rsidRPr="00C327F6" w:rsidRDefault="00CE384D" w:rsidP="00CE384D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05" w:type="dxa"/>
            <w:gridSpan w:val="2"/>
          </w:tcPr>
          <w:p w14:paraId="56BC2BEC" w14:textId="5EDD6F7F" w:rsidR="00CE384D" w:rsidRPr="00C327F6" w:rsidRDefault="00CE384D" w:rsidP="00CE384D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4D5290" w:rsidRPr="00C327F6" w14:paraId="5A222CE1" w14:textId="77777777" w:rsidTr="00C42B41">
        <w:trPr>
          <w:cantSplit/>
          <w:trHeight w:val="102"/>
        </w:trPr>
        <w:tc>
          <w:tcPr>
            <w:tcW w:w="3060" w:type="dxa"/>
          </w:tcPr>
          <w:p w14:paraId="407B3DFC" w14:textId="23D8D585" w:rsidR="00CE384D" w:rsidRPr="00C327F6" w:rsidRDefault="00CE384D" w:rsidP="00CE384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บริษัท จีจีซี เคทิส ไบโออินดัสเทรียล จำกัด</w:t>
            </w:r>
          </w:p>
        </w:tc>
        <w:tc>
          <w:tcPr>
            <w:tcW w:w="2340" w:type="dxa"/>
          </w:tcPr>
          <w:p w14:paraId="5305CC14" w14:textId="140A95AB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>ผลิตและจำหน่าย</w:t>
            </w: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ไฟฟ้าและ        เอทานอลจากอ้อย</w:t>
            </w:r>
          </w:p>
        </w:tc>
        <w:tc>
          <w:tcPr>
            <w:tcW w:w="1074" w:type="dxa"/>
          </w:tcPr>
          <w:p w14:paraId="20730BCF" w14:textId="52CDE53D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720" w:type="dxa"/>
          </w:tcPr>
          <w:p w14:paraId="7898D74B" w14:textId="1F303112" w:rsidR="00CE384D" w:rsidRPr="00C327F6" w:rsidRDefault="00CE384D" w:rsidP="00CE384D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50</w:t>
            </w:r>
          </w:p>
        </w:tc>
        <w:tc>
          <w:tcPr>
            <w:tcW w:w="182" w:type="dxa"/>
          </w:tcPr>
          <w:p w14:paraId="1A8842F2" w14:textId="77777777" w:rsidR="00CE384D" w:rsidRPr="00C327F6" w:rsidRDefault="00CE384D" w:rsidP="00CE384D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787D0A90" w14:textId="61A05734" w:rsidR="00CE384D" w:rsidRPr="00C327F6" w:rsidRDefault="00CE384D" w:rsidP="00CE384D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50</w:t>
            </w:r>
          </w:p>
        </w:tc>
        <w:tc>
          <w:tcPr>
            <w:tcW w:w="209" w:type="dxa"/>
          </w:tcPr>
          <w:p w14:paraId="700B2F8B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46CF1680" w14:textId="5E57F2A8" w:rsidR="00CE384D" w:rsidRPr="00C327F6" w:rsidRDefault="00CE384D" w:rsidP="00CE384D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119EFD0D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56" w:type="dxa"/>
            <w:gridSpan w:val="2"/>
          </w:tcPr>
          <w:p w14:paraId="1B5E9951" w14:textId="05E204A0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678</w:t>
            </w:r>
          </w:p>
        </w:tc>
        <w:tc>
          <w:tcPr>
            <w:tcW w:w="198" w:type="dxa"/>
            <w:gridSpan w:val="2"/>
          </w:tcPr>
          <w:p w14:paraId="172C77BE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1FFA7A29" w14:textId="205ADB41" w:rsidR="00CE384D" w:rsidRPr="00C327F6" w:rsidRDefault="00CE384D" w:rsidP="00CE384D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672D2AF8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4AD64F26" w14:textId="724897DC" w:rsidR="00CE384D" w:rsidRPr="00C327F6" w:rsidRDefault="00CE384D" w:rsidP="00CE384D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1AA74397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1DD8C915" w14:textId="74A3A63D" w:rsidR="00CE384D" w:rsidRPr="00C327F6" w:rsidRDefault="00CE384D" w:rsidP="00CE384D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20A6DA36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3C0E0A35" w14:textId="1484BC65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678</w:t>
            </w:r>
          </w:p>
        </w:tc>
        <w:tc>
          <w:tcPr>
            <w:tcW w:w="178" w:type="dxa"/>
            <w:gridSpan w:val="2"/>
          </w:tcPr>
          <w:p w14:paraId="01AA5CC3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7FB55F94" w14:textId="7BB739D1" w:rsidR="00CE384D" w:rsidRPr="00C327F6" w:rsidRDefault="00CE384D" w:rsidP="00CE384D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6" w:type="dxa"/>
          </w:tcPr>
          <w:p w14:paraId="6C20C08D" w14:textId="77777777" w:rsidR="00CE384D" w:rsidRPr="00C327F6" w:rsidRDefault="00CE384D" w:rsidP="00CE384D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05" w:type="dxa"/>
            <w:gridSpan w:val="2"/>
          </w:tcPr>
          <w:p w14:paraId="3F87DC7B" w14:textId="7E1AF184" w:rsidR="00CE384D" w:rsidRPr="00C327F6" w:rsidRDefault="00CE384D" w:rsidP="00CE384D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4D5290" w:rsidRPr="00C327F6" w14:paraId="68F96080" w14:textId="77777777" w:rsidTr="00C42B41">
        <w:trPr>
          <w:cantSplit/>
          <w:trHeight w:val="102"/>
        </w:trPr>
        <w:tc>
          <w:tcPr>
            <w:tcW w:w="3060" w:type="dxa"/>
          </w:tcPr>
          <w:p w14:paraId="59623A3C" w14:textId="77938790" w:rsidR="00CE384D" w:rsidRPr="00C327F6" w:rsidRDefault="00CE384D" w:rsidP="00CE384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Emery Oleochemicals UK Limited</w:t>
            </w:r>
          </w:p>
        </w:tc>
        <w:tc>
          <w:tcPr>
            <w:tcW w:w="2340" w:type="dxa"/>
          </w:tcPr>
          <w:p w14:paraId="2860E691" w14:textId="4FFEE6E8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>ผลิตและจำหน่ายผลิตภัณฑ์เคมีภัณฑ์ชีวภาพ</w:t>
            </w:r>
          </w:p>
        </w:tc>
        <w:tc>
          <w:tcPr>
            <w:tcW w:w="1074" w:type="dxa"/>
          </w:tcPr>
          <w:p w14:paraId="287A0931" w14:textId="0256B606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อังกฤษ</w:t>
            </w:r>
          </w:p>
        </w:tc>
        <w:tc>
          <w:tcPr>
            <w:tcW w:w="720" w:type="dxa"/>
          </w:tcPr>
          <w:p w14:paraId="6CBF5F56" w14:textId="16D73364" w:rsidR="00CE384D" w:rsidRPr="00C327F6" w:rsidRDefault="00CE384D" w:rsidP="00CE384D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50</w:t>
            </w:r>
          </w:p>
        </w:tc>
        <w:tc>
          <w:tcPr>
            <w:tcW w:w="182" w:type="dxa"/>
          </w:tcPr>
          <w:p w14:paraId="04B94B79" w14:textId="77777777" w:rsidR="00CE384D" w:rsidRPr="00C327F6" w:rsidRDefault="00CE384D" w:rsidP="00CE384D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539123B8" w14:textId="7444C1E7" w:rsidR="00CE384D" w:rsidRPr="00C327F6" w:rsidRDefault="00CE384D" w:rsidP="00CE384D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50</w:t>
            </w:r>
          </w:p>
        </w:tc>
        <w:tc>
          <w:tcPr>
            <w:tcW w:w="209" w:type="dxa"/>
          </w:tcPr>
          <w:p w14:paraId="02141D9E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7C464322" w14:textId="3792CB5D" w:rsidR="00CE384D" w:rsidRPr="00C327F6" w:rsidRDefault="00CE384D" w:rsidP="00CE384D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2,578</w:t>
            </w:r>
          </w:p>
        </w:tc>
        <w:tc>
          <w:tcPr>
            <w:tcW w:w="234" w:type="dxa"/>
            <w:gridSpan w:val="2"/>
          </w:tcPr>
          <w:p w14:paraId="2E8A5C99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56" w:type="dxa"/>
            <w:gridSpan w:val="2"/>
          </w:tcPr>
          <w:p w14:paraId="0D0F2D21" w14:textId="62626D89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3,141</w:t>
            </w:r>
          </w:p>
        </w:tc>
        <w:tc>
          <w:tcPr>
            <w:tcW w:w="198" w:type="dxa"/>
            <w:gridSpan w:val="2"/>
          </w:tcPr>
          <w:p w14:paraId="1A4312C6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1A33E9DC" w14:textId="589A1F68" w:rsidR="00CE384D" w:rsidRPr="00C327F6" w:rsidRDefault="00CE384D" w:rsidP="00CE384D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549F4BAD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7E2712DF" w14:textId="4972DFEC" w:rsidR="00CE384D" w:rsidRPr="00C327F6" w:rsidRDefault="00CE384D" w:rsidP="00CE384D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3C0BEBD9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3063C0F8" w14:textId="452D78E2" w:rsidR="00CE384D" w:rsidRPr="00C327F6" w:rsidRDefault="00CE384D" w:rsidP="00CE384D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2,578</w:t>
            </w:r>
          </w:p>
        </w:tc>
        <w:tc>
          <w:tcPr>
            <w:tcW w:w="234" w:type="dxa"/>
            <w:gridSpan w:val="2"/>
          </w:tcPr>
          <w:p w14:paraId="7DEEBB76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4A9AA81C" w14:textId="74E09E53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3,141</w:t>
            </w:r>
          </w:p>
        </w:tc>
        <w:tc>
          <w:tcPr>
            <w:tcW w:w="178" w:type="dxa"/>
            <w:gridSpan w:val="2"/>
          </w:tcPr>
          <w:p w14:paraId="2A3018F5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123A403B" w14:textId="3F320209" w:rsidR="00CE384D" w:rsidRPr="00C327F6" w:rsidRDefault="00CE384D" w:rsidP="00CE384D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6" w:type="dxa"/>
          </w:tcPr>
          <w:p w14:paraId="5FBEC703" w14:textId="77777777" w:rsidR="00CE384D" w:rsidRPr="00C327F6" w:rsidRDefault="00CE384D" w:rsidP="00CE384D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05" w:type="dxa"/>
            <w:gridSpan w:val="2"/>
          </w:tcPr>
          <w:p w14:paraId="34E5A50B" w14:textId="09CB30C4" w:rsidR="00CE384D" w:rsidRPr="00C327F6" w:rsidRDefault="00CE384D" w:rsidP="00CE384D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4D5290" w:rsidRPr="00C327F6" w14:paraId="2F8D14E1" w14:textId="77777777" w:rsidTr="00C42B41">
        <w:trPr>
          <w:cantSplit/>
          <w:trHeight w:val="102"/>
        </w:trPr>
        <w:tc>
          <w:tcPr>
            <w:tcW w:w="3060" w:type="dxa"/>
          </w:tcPr>
          <w:p w14:paraId="41F7EF9B" w14:textId="71C4A8CE" w:rsidR="00CE384D" w:rsidRPr="00C327F6" w:rsidRDefault="00CE384D" w:rsidP="00CE384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Entis Co., Ltd.</w:t>
            </w:r>
          </w:p>
        </w:tc>
        <w:tc>
          <w:tcPr>
            <w:tcW w:w="2340" w:type="dxa"/>
          </w:tcPr>
          <w:p w14:paraId="5FAFF6BB" w14:textId="0A25C40D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>ผลิตและจำหน่ายผลิตภัณฑ์</w:t>
            </w: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 xml:space="preserve">     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>สารเคลือบผิวอุตสาหกรรม</w:t>
            </w: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 xml:space="preserve">  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>และสารเติมแต่ง</w:t>
            </w:r>
          </w:p>
        </w:tc>
        <w:tc>
          <w:tcPr>
            <w:tcW w:w="1074" w:type="dxa"/>
          </w:tcPr>
          <w:p w14:paraId="7C995393" w14:textId="14B1CF92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เกาหลีใต้</w:t>
            </w:r>
          </w:p>
        </w:tc>
        <w:tc>
          <w:tcPr>
            <w:tcW w:w="720" w:type="dxa"/>
          </w:tcPr>
          <w:p w14:paraId="212820F8" w14:textId="58DB517A" w:rsidR="00CE384D" w:rsidRPr="00C327F6" w:rsidRDefault="00CE384D" w:rsidP="00CE384D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50</w:t>
            </w:r>
          </w:p>
        </w:tc>
        <w:tc>
          <w:tcPr>
            <w:tcW w:w="182" w:type="dxa"/>
          </w:tcPr>
          <w:p w14:paraId="1B859998" w14:textId="77777777" w:rsidR="00CE384D" w:rsidRPr="00C327F6" w:rsidRDefault="00CE384D" w:rsidP="00CE384D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6F622B57" w14:textId="153F68FC" w:rsidR="00CE384D" w:rsidRPr="00C327F6" w:rsidRDefault="00CE384D" w:rsidP="00CE384D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50</w:t>
            </w:r>
          </w:p>
        </w:tc>
        <w:tc>
          <w:tcPr>
            <w:tcW w:w="209" w:type="dxa"/>
          </w:tcPr>
          <w:p w14:paraId="2425A19E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281314C5" w14:textId="51F6C089" w:rsidR="00CE384D" w:rsidRPr="00C327F6" w:rsidRDefault="00CE384D" w:rsidP="00CE384D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217</w:t>
            </w:r>
          </w:p>
        </w:tc>
        <w:tc>
          <w:tcPr>
            <w:tcW w:w="234" w:type="dxa"/>
            <w:gridSpan w:val="2"/>
          </w:tcPr>
          <w:p w14:paraId="7F109611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56" w:type="dxa"/>
            <w:gridSpan w:val="2"/>
          </w:tcPr>
          <w:p w14:paraId="3A59F579" w14:textId="2A2B44A9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199</w:t>
            </w:r>
          </w:p>
        </w:tc>
        <w:tc>
          <w:tcPr>
            <w:tcW w:w="198" w:type="dxa"/>
            <w:gridSpan w:val="2"/>
          </w:tcPr>
          <w:p w14:paraId="282B00FE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14D1E88B" w14:textId="2BB3CDF8" w:rsidR="00CE384D" w:rsidRPr="00C327F6" w:rsidRDefault="00CE384D" w:rsidP="00CE384D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53D2CEEC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595916F0" w14:textId="7C4C261A" w:rsidR="00CE384D" w:rsidRPr="00C327F6" w:rsidRDefault="00CE384D" w:rsidP="00CE384D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49D1E1E8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13D470A1" w14:textId="7C83405A" w:rsidR="00CE384D" w:rsidRPr="00C327F6" w:rsidRDefault="00CE384D" w:rsidP="00CE384D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217</w:t>
            </w:r>
          </w:p>
        </w:tc>
        <w:tc>
          <w:tcPr>
            <w:tcW w:w="234" w:type="dxa"/>
            <w:gridSpan w:val="2"/>
          </w:tcPr>
          <w:p w14:paraId="57F180D1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66E7B1D5" w14:textId="3419FCE5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199</w:t>
            </w:r>
          </w:p>
        </w:tc>
        <w:tc>
          <w:tcPr>
            <w:tcW w:w="178" w:type="dxa"/>
            <w:gridSpan w:val="2"/>
          </w:tcPr>
          <w:p w14:paraId="619E2566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0B0D9EE9" w14:textId="7C84D787" w:rsidR="00CE384D" w:rsidRPr="00C327F6" w:rsidRDefault="00CE384D" w:rsidP="00CE384D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6" w:type="dxa"/>
          </w:tcPr>
          <w:p w14:paraId="249616DB" w14:textId="77777777" w:rsidR="00CE384D" w:rsidRPr="00C327F6" w:rsidRDefault="00CE384D" w:rsidP="00CE384D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05" w:type="dxa"/>
            <w:gridSpan w:val="2"/>
          </w:tcPr>
          <w:p w14:paraId="2CF78A9B" w14:textId="3995D015" w:rsidR="00CE384D" w:rsidRPr="00C327F6" w:rsidRDefault="00CE384D" w:rsidP="00CE384D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4D5290" w:rsidRPr="00C327F6" w14:paraId="5909FE7B" w14:textId="77777777" w:rsidTr="00C42B41">
        <w:trPr>
          <w:cantSplit/>
          <w:trHeight w:val="102"/>
        </w:trPr>
        <w:tc>
          <w:tcPr>
            <w:tcW w:w="3060" w:type="dxa"/>
          </w:tcPr>
          <w:p w14:paraId="5266DAE5" w14:textId="208CCCAA" w:rsidR="00CE384D" w:rsidRPr="00C327F6" w:rsidRDefault="00CE384D" w:rsidP="00CE384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บริษัท ซินธีส (ประเทศไทย) จำกัด</w:t>
            </w:r>
          </w:p>
        </w:tc>
        <w:tc>
          <w:tcPr>
            <w:tcW w:w="2340" w:type="dxa"/>
          </w:tcPr>
          <w:p w14:paraId="4EE87741" w14:textId="20C97760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>ผลิตและจำหน่ายผลิตภัณฑ์</w:t>
            </w: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 xml:space="preserve">     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>สารเคลือบผิวอุตสาหกรรม</w:t>
            </w: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 xml:space="preserve">  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>และสารเติมแต่ง</w:t>
            </w:r>
          </w:p>
        </w:tc>
        <w:tc>
          <w:tcPr>
            <w:tcW w:w="1074" w:type="dxa"/>
          </w:tcPr>
          <w:p w14:paraId="4733E050" w14:textId="3FE044CE" w:rsidR="00CE384D" w:rsidRPr="00C327F6" w:rsidRDefault="00CE384D" w:rsidP="00CE384D">
            <w:pPr>
              <w:tabs>
                <w:tab w:val="decimal" w:pos="529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720" w:type="dxa"/>
          </w:tcPr>
          <w:p w14:paraId="2C3145E4" w14:textId="70D1A077" w:rsidR="00CE384D" w:rsidRPr="00C327F6" w:rsidRDefault="00CE384D" w:rsidP="00CE384D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48</w:t>
            </w:r>
          </w:p>
        </w:tc>
        <w:tc>
          <w:tcPr>
            <w:tcW w:w="182" w:type="dxa"/>
          </w:tcPr>
          <w:p w14:paraId="7952F3B9" w14:textId="77777777" w:rsidR="00CE384D" w:rsidRPr="00C327F6" w:rsidRDefault="00CE384D" w:rsidP="00CE384D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7E5CED60" w14:textId="11303442" w:rsidR="00CE384D" w:rsidRPr="00C327F6" w:rsidRDefault="00CE384D" w:rsidP="00CE384D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48</w:t>
            </w:r>
          </w:p>
        </w:tc>
        <w:tc>
          <w:tcPr>
            <w:tcW w:w="209" w:type="dxa"/>
          </w:tcPr>
          <w:p w14:paraId="4E0B6EBD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616CFBE8" w14:textId="18355D8C" w:rsidR="00CE384D" w:rsidRPr="00C327F6" w:rsidRDefault="00CE384D" w:rsidP="00CE384D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471</w:t>
            </w:r>
          </w:p>
        </w:tc>
        <w:tc>
          <w:tcPr>
            <w:tcW w:w="234" w:type="dxa"/>
            <w:gridSpan w:val="2"/>
          </w:tcPr>
          <w:p w14:paraId="2D08EDCA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56" w:type="dxa"/>
            <w:gridSpan w:val="2"/>
            <w:tcBorders>
              <w:bottom w:val="single" w:sz="4" w:space="0" w:color="auto"/>
            </w:tcBorders>
          </w:tcPr>
          <w:p w14:paraId="4A97378C" w14:textId="69EBA231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482</w:t>
            </w:r>
          </w:p>
        </w:tc>
        <w:tc>
          <w:tcPr>
            <w:tcW w:w="198" w:type="dxa"/>
            <w:gridSpan w:val="2"/>
          </w:tcPr>
          <w:p w14:paraId="263AD58B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  <w:tcBorders>
              <w:bottom w:val="single" w:sz="4" w:space="0" w:color="auto"/>
            </w:tcBorders>
          </w:tcPr>
          <w:p w14:paraId="3A1F0D9D" w14:textId="2BF1803B" w:rsidR="00CE384D" w:rsidRPr="00C327F6" w:rsidRDefault="00CE384D" w:rsidP="00CE384D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545A0AE3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  <w:tcBorders>
              <w:bottom w:val="single" w:sz="4" w:space="0" w:color="auto"/>
            </w:tcBorders>
          </w:tcPr>
          <w:p w14:paraId="1D6091EA" w14:textId="18E5BE19" w:rsidR="00CE384D" w:rsidRPr="00C327F6" w:rsidRDefault="00CE384D" w:rsidP="00CE384D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1CCA839E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bottom w:val="single" w:sz="4" w:space="0" w:color="auto"/>
            </w:tcBorders>
          </w:tcPr>
          <w:p w14:paraId="2028146D" w14:textId="5248BD1F" w:rsidR="00CE384D" w:rsidRPr="00C327F6" w:rsidRDefault="00CE384D" w:rsidP="00CE384D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471</w:t>
            </w:r>
          </w:p>
        </w:tc>
        <w:tc>
          <w:tcPr>
            <w:tcW w:w="234" w:type="dxa"/>
            <w:gridSpan w:val="2"/>
          </w:tcPr>
          <w:p w14:paraId="3CA44CC6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bottom w:val="single" w:sz="4" w:space="0" w:color="auto"/>
            </w:tcBorders>
          </w:tcPr>
          <w:p w14:paraId="06222418" w14:textId="146D7D75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482</w:t>
            </w:r>
          </w:p>
        </w:tc>
        <w:tc>
          <w:tcPr>
            <w:tcW w:w="178" w:type="dxa"/>
            <w:gridSpan w:val="2"/>
          </w:tcPr>
          <w:p w14:paraId="66CF703A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bottom w:val="single" w:sz="4" w:space="0" w:color="auto"/>
            </w:tcBorders>
          </w:tcPr>
          <w:p w14:paraId="3F115429" w14:textId="4DB90B5F" w:rsidR="00CE384D" w:rsidRPr="00C327F6" w:rsidRDefault="00CE384D" w:rsidP="00CE384D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19</w:t>
            </w:r>
          </w:p>
        </w:tc>
        <w:tc>
          <w:tcPr>
            <w:tcW w:w="186" w:type="dxa"/>
          </w:tcPr>
          <w:p w14:paraId="16D682BD" w14:textId="77777777" w:rsidR="00CE384D" w:rsidRPr="00C327F6" w:rsidRDefault="00CE384D" w:rsidP="00CE384D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05" w:type="dxa"/>
            <w:gridSpan w:val="2"/>
            <w:tcBorders>
              <w:bottom w:val="single" w:sz="4" w:space="0" w:color="auto"/>
            </w:tcBorders>
          </w:tcPr>
          <w:p w14:paraId="3E6237F8" w14:textId="528E0E08" w:rsidR="00CE384D" w:rsidRPr="00C327F6" w:rsidRDefault="00CE384D" w:rsidP="00CE384D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47</w:t>
            </w:r>
          </w:p>
        </w:tc>
      </w:tr>
      <w:tr w:rsidR="004D5290" w:rsidRPr="00C327F6" w14:paraId="33EA04F4" w14:textId="77777777" w:rsidTr="00C42B41">
        <w:trPr>
          <w:cantSplit/>
          <w:trHeight w:val="102"/>
        </w:trPr>
        <w:tc>
          <w:tcPr>
            <w:tcW w:w="3060" w:type="dxa"/>
          </w:tcPr>
          <w:p w14:paraId="6F74A945" w14:textId="77777777" w:rsidR="00CE384D" w:rsidRPr="00C327F6" w:rsidRDefault="00CE384D" w:rsidP="00CE384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340" w:type="dxa"/>
          </w:tcPr>
          <w:p w14:paraId="698EAE2E" w14:textId="77777777" w:rsidR="00CE384D" w:rsidRPr="00C327F6" w:rsidRDefault="00CE384D" w:rsidP="00CE384D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074" w:type="dxa"/>
          </w:tcPr>
          <w:p w14:paraId="21BD0D21" w14:textId="77777777" w:rsidR="00CE384D" w:rsidRPr="00C327F6" w:rsidRDefault="00CE384D" w:rsidP="00CE384D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20" w:type="dxa"/>
          </w:tcPr>
          <w:p w14:paraId="6CAD6C79" w14:textId="77777777" w:rsidR="00CE384D" w:rsidRPr="00C327F6" w:rsidRDefault="00CE384D" w:rsidP="00CE384D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2" w:type="dxa"/>
          </w:tcPr>
          <w:p w14:paraId="542754B8" w14:textId="77777777" w:rsidR="00CE384D" w:rsidRPr="00C327F6" w:rsidRDefault="00CE384D" w:rsidP="00CE384D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03E9ECF1" w14:textId="77777777" w:rsidR="00CE384D" w:rsidRPr="00C327F6" w:rsidRDefault="00CE384D" w:rsidP="00CE384D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09" w:type="dxa"/>
          </w:tcPr>
          <w:p w14:paraId="403381B6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CFCE2" w14:textId="7AB89BF1" w:rsidR="00CE384D" w:rsidRPr="00C327F6" w:rsidRDefault="00CE384D" w:rsidP="00CE384D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8,355</w:t>
            </w:r>
          </w:p>
        </w:tc>
        <w:tc>
          <w:tcPr>
            <w:tcW w:w="234" w:type="dxa"/>
            <w:gridSpan w:val="2"/>
            <w:vAlign w:val="bottom"/>
          </w:tcPr>
          <w:p w14:paraId="7C1E261E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939B2" w14:textId="7550DFB4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9,351</w:t>
            </w:r>
          </w:p>
        </w:tc>
        <w:tc>
          <w:tcPr>
            <w:tcW w:w="198" w:type="dxa"/>
            <w:gridSpan w:val="2"/>
            <w:vAlign w:val="bottom"/>
          </w:tcPr>
          <w:p w14:paraId="1617319E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7269C" w14:textId="70D44CA4" w:rsidR="00CE384D" w:rsidRPr="00C327F6" w:rsidRDefault="00CE384D" w:rsidP="00CE384D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62F0E897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7D25B" w14:textId="4BA483A6" w:rsidR="00CE384D" w:rsidRPr="00C327F6" w:rsidRDefault="00CE384D" w:rsidP="00CE384D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5FEDBD4E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447C8" w14:textId="4B8C34FD" w:rsidR="00CE384D" w:rsidRPr="00C327F6" w:rsidRDefault="00CE384D" w:rsidP="00CE384D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8,355</w:t>
            </w:r>
          </w:p>
        </w:tc>
        <w:tc>
          <w:tcPr>
            <w:tcW w:w="234" w:type="dxa"/>
            <w:gridSpan w:val="2"/>
            <w:vAlign w:val="bottom"/>
          </w:tcPr>
          <w:p w14:paraId="73C29374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9FB424" w14:textId="130DAFEC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9,351</w:t>
            </w:r>
          </w:p>
        </w:tc>
        <w:tc>
          <w:tcPr>
            <w:tcW w:w="178" w:type="dxa"/>
            <w:gridSpan w:val="2"/>
            <w:vAlign w:val="bottom"/>
          </w:tcPr>
          <w:p w14:paraId="2BCE8B3E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08BE9" w14:textId="2643427E" w:rsidR="00CE384D" w:rsidRPr="00C327F6" w:rsidRDefault="00CE384D" w:rsidP="00CE384D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146</w:t>
            </w:r>
          </w:p>
        </w:tc>
        <w:tc>
          <w:tcPr>
            <w:tcW w:w="186" w:type="dxa"/>
            <w:vAlign w:val="bottom"/>
          </w:tcPr>
          <w:p w14:paraId="4EC440EF" w14:textId="77777777" w:rsidR="00CE384D" w:rsidRPr="00C327F6" w:rsidRDefault="00CE384D" w:rsidP="00CE384D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C021D" w14:textId="2801F589" w:rsidR="00CE384D" w:rsidRPr="00C327F6" w:rsidRDefault="00CE384D" w:rsidP="00CE384D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58</w:t>
            </w:r>
          </w:p>
        </w:tc>
      </w:tr>
      <w:tr w:rsidR="004D5290" w:rsidRPr="00C327F6" w14:paraId="012F0E1B" w14:textId="77777777" w:rsidTr="00C42B41">
        <w:trPr>
          <w:cantSplit/>
          <w:trHeight w:val="102"/>
        </w:trPr>
        <w:tc>
          <w:tcPr>
            <w:tcW w:w="3060" w:type="dxa"/>
          </w:tcPr>
          <w:p w14:paraId="33CCC621" w14:textId="549469E7" w:rsidR="0014699A" w:rsidRPr="00C327F6" w:rsidRDefault="0014699A" w:rsidP="0014699A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รวมเงินลงทุนในการร่วมค้า</w:t>
            </w:r>
          </w:p>
        </w:tc>
        <w:tc>
          <w:tcPr>
            <w:tcW w:w="2340" w:type="dxa"/>
          </w:tcPr>
          <w:p w14:paraId="51D9B063" w14:textId="77777777" w:rsidR="0014699A" w:rsidRPr="00C327F6" w:rsidRDefault="0014699A" w:rsidP="0014699A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074" w:type="dxa"/>
          </w:tcPr>
          <w:p w14:paraId="27509BFC" w14:textId="77777777" w:rsidR="0014699A" w:rsidRPr="00C327F6" w:rsidRDefault="0014699A" w:rsidP="0014699A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20" w:type="dxa"/>
          </w:tcPr>
          <w:p w14:paraId="5A7CDA1A" w14:textId="77777777" w:rsidR="0014699A" w:rsidRPr="00C327F6" w:rsidRDefault="0014699A" w:rsidP="0014699A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2" w:type="dxa"/>
          </w:tcPr>
          <w:p w14:paraId="02C80332" w14:textId="77777777" w:rsidR="0014699A" w:rsidRPr="00C327F6" w:rsidRDefault="0014699A" w:rsidP="0014699A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4E2F5048" w14:textId="77777777" w:rsidR="0014699A" w:rsidRPr="00C327F6" w:rsidRDefault="0014699A" w:rsidP="0014699A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09" w:type="dxa"/>
          </w:tcPr>
          <w:p w14:paraId="0827C011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E033C9" w14:textId="26FF6359" w:rsidR="0014699A" w:rsidRPr="00C327F6" w:rsidRDefault="00CE384D" w:rsidP="0014699A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20,467</w:t>
            </w:r>
          </w:p>
        </w:tc>
        <w:tc>
          <w:tcPr>
            <w:tcW w:w="234" w:type="dxa"/>
            <w:gridSpan w:val="2"/>
            <w:vAlign w:val="bottom"/>
          </w:tcPr>
          <w:p w14:paraId="242F64BD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85B69" w14:textId="1A11A159" w:rsidR="0014699A" w:rsidRPr="00C327F6" w:rsidRDefault="0014699A" w:rsidP="0014699A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24,989</w:t>
            </w:r>
          </w:p>
        </w:tc>
        <w:tc>
          <w:tcPr>
            <w:tcW w:w="198" w:type="dxa"/>
            <w:gridSpan w:val="2"/>
            <w:vAlign w:val="bottom"/>
          </w:tcPr>
          <w:p w14:paraId="1217A031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9317F" w14:textId="393B12CF" w:rsidR="0014699A" w:rsidRPr="00C327F6" w:rsidRDefault="00CE384D" w:rsidP="0014699A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(482)</w:t>
            </w:r>
          </w:p>
        </w:tc>
        <w:tc>
          <w:tcPr>
            <w:tcW w:w="234" w:type="dxa"/>
            <w:gridSpan w:val="2"/>
            <w:vAlign w:val="bottom"/>
          </w:tcPr>
          <w:p w14:paraId="719CA9BA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8478C" w14:textId="27252B8A" w:rsidR="0014699A" w:rsidRPr="00C327F6" w:rsidRDefault="0014699A" w:rsidP="0014699A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7E4D8CD0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0084B" w14:textId="4B0C9269" w:rsidR="0014699A" w:rsidRPr="00C327F6" w:rsidRDefault="00CE384D" w:rsidP="0014699A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19,985</w:t>
            </w:r>
          </w:p>
        </w:tc>
        <w:tc>
          <w:tcPr>
            <w:tcW w:w="234" w:type="dxa"/>
            <w:gridSpan w:val="2"/>
            <w:vAlign w:val="bottom"/>
          </w:tcPr>
          <w:p w14:paraId="67EADB1E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4FEBE" w14:textId="3E13E806" w:rsidR="0014699A" w:rsidRPr="00C327F6" w:rsidRDefault="0014699A" w:rsidP="0014699A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24,989</w:t>
            </w:r>
          </w:p>
        </w:tc>
        <w:tc>
          <w:tcPr>
            <w:tcW w:w="178" w:type="dxa"/>
            <w:gridSpan w:val="2"/>
            <w:vAlign w:val="bottom"/>
          </w:tcPr>
          <w:p w14:paraId="670D9603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0ECE0" w14:textId="6AEA723B" w:rsidR="0014699A" w:rsidRPr="00C327F6" w:rsidRDefault="00CE384D" w:rsidP="0014699A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475</w:t>
            </w:r>
          </w:p>
        </w:tc>
        <w:tc>
          <w:tcPr>
            <w:tcW w:w="186" w:type="dxa"/>
            <w:vAlign w:val="bottom"/>
          </w:tcPr>
          <w:p w14:paraId="48CC038C" w14:textId="77777777" w:rsidR="0014699A" w:rsidRPr="00C327F6" w:rsidRDefault="0014699A" w:rsidP="0014699A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0F836" w14:textId="0F4BC0E9" w:rsidR="0014699A" w:rsidRPr="00C327F6" w:rsidRDefault="0014699A" w:rsidP="0014699A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408</w:t>
            </w:r>
          </w:p>
        </w:tc>
      </w:tr>
      <w:tr w:rsidR="004D5290" w:rsidRPr="00C327F6" w14:paraId="2CE5CCBA" w14:textId="77777777" w:rsidTr="00C42B41">
        <w:trPr>
          <w:cantSplit/>
          <w:trHeight w:val="102"/>
        </w:trPr>
        <w:tc>
          <w:tcPr>
            <w:tcW w:w="3060" w:type="dxa"/>
          </w:tcPr>
          <w:p w14:paraId="1A83906F" w14:textId="77777777" w:rsidR="0014699A" w:rsidRPr="00C327F6" w:rsidRDefault="0014699A" w:rsidP="0014699A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340" w:type="dxa"/>
          </w:tcPr>
          <w:p w14:paraId="4448C4BF" w14:textId="77777777" w:rsidR="0014699A" w:rsidRPr="00C327F6" w:rsidRDefault="0014699A" w:rsidP="0014699A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074" w:type="dxa"/>
          </w:tcPr>
          <w:p w14:paraId="36B0A5BC" w14:textId="77777777" w:rsidR="0014699A" w:rsidRPr="00C327F6" w:rsidRDefault="0014699A" w:rsidP="0014699A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20" w:type="dxa"/>
          </w:tcPr>
          <w:p w14:paraId="31D2E8AD" w14:textId="77777777" w:rsidR="0014699A" w:rsidRPr="00C327F6" w:rsidRDefault="0014699A" w:rsidP="0014699A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2" w:type="dxa"/>
          </w:tcPr>
          <w:p w14:paraId="0335045A" w14:textId="77777777" w:rsidR="0014699A" w:rsidRPr="00C327F6" w:rsidRDefault="0014699A" w:rsidP="0014699A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23F49975" w14:textId="77777777" w:rsidR="0014699A" w:rsidRPr="00C327F6" w:rsidRDefault="0014699A" w:rsidP="0014699A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09" w:type="dxa"/>
          </w:tcPr>
          <w:p w14:paraId="79AFF026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vAlign w:val="bottom"/>
          </w:tcPr>
          <w:p w14:paraId="6D9CE00E" w14:textId="77777777" w:rsidR="0014699A" w:rsidRPr="00C327F6" w:rsidRDefault="0014699A" w:rsidP="0014699A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364C7BD6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56" w:type="dxa"/>
            <w:gridSpan w:val="2"/>
            <w:tcBorders>
              <w:top w:val="double" w:sz="4" w:space="0" w:color="auto"/>
            </w:tcBorders>
            <w:vAlign w:val="bottom"/>
          </w:tcPr>
          <w:p w14:paraId="2F37993C" w14:textId="77777777" w:rsidR="0014699A" w:rsidRPr="00C327F6" w:rsidRDefault="0014699A" w:rsidP="0014699A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98" w:type="dxa"/>
            <w:gridSpan w:val="2"/>
            <w:vAlign w:val="bottom"/>
          </w:tcPr>
          <w:p w14:paraId="02FE5A22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  <w:tcBorders>
              <w:top w:val="double" w:sz="4" w:space="0" w:color="auto"/>
            </w:tcBorders>
            <w:vAlign w:val="bottom"/>
          </w:tcPr>
          <w:p w14:paraId="72D47AD4" w14:textId="77777777" w:rsidR="0014699A" w:rsidRPr="00C327F6" w:rsidRDefault="0014699A" w:rsidP="0014699A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5C7904DD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double" w:sz="4" w:space="0" w:color="auto"/>
            </w:tcBorders>
            <w:vAlign w:val="bottom"/>
          </w:tcPr>
          <w:p w14:paraId="29BC67C8" w14:textId="77777777" w:rsidR="0014699A" w:rsidRPr="00C327F6" w:rsidRDefault="0014699A" w:rsidP="0014699A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3BE620CC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double" w:sz="4" w:space="0" w:color="auto"/>
            </w:tcBorders>
            <w:vAlign w:val="bottom"/>
          </w:tcPr>
          <w:p w14:paraId="06851458" w14:textId="77777777" w:rsidR="0014699A" w:rsidRPr="00C327F6" w:rsidRDefault="0014699A" w:rsidP="0014699A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3A6A2C77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top w:val="double" w:sz="4" w:space="0" w:color="auto"/>
            </w:tcBorders>
            <w:vAlign w:val="bottom"/>
          </w:tcPr>
          <w:p w14:paraId="1638A96D" w14:textId="77777777" w:rsidR="0014699A" w:rsidRPr="00C327F6" w:rsidRDefault="0014699A" w:rsidP="0014699A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16C8660F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double" w:sz="4" w:space="0" w:color="auto"/>
            </w:tcBorders>
            <w:vAlign w:val="bottom"/>
          </w:tcPr>
          <w:p w14:paraId="21000E6A" w14:textId="77777777" w:rsidR="0014699A" w:rsidRPr="00C327F6" w:rsidRDefault="0014699A" w:rsidP="0014699A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6" w:type="dxa"/>
            <w:vAlign w:val="bottom"/>
          </w:tcPr>
          <w:p w14:paraId="1A35BE7E" w14:textId="77777777" w:rsidR="0014699A" w:rsidRPr="00C327F6" w:rsidRDefault="0014699A" w:rsidP="0014699A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05" w:type="dxa"/>
            <w:gridSpan w:val="2"/>
            <w:tcBorders>
              <w:top w:val="double" w:sz="4" w:space="0" w:color="auto"/>
            </w:tcBorders>
            <w:vAlign w:val="bottom"/>
          </w:tcPr>
          <w:p w14:paraId="1AD9B447" w14:textId="77777777" w:rsidR="0014699A" w:rsidRPr="00C327F6" w:rsidRDefault="0014699A" w:rsidP="0014699A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4D5290" w:rsidRPr="00C327F6" w14:paraId="7004054C" w14:textId="77777777" w:rsidTr="00C540FA">
        <w:trPr>
          <w:cantSplit/>
          <w:trHeight w:val="102"/>
        </w:trPr>
        <w:tc>
          <w:tcPr>
            <w:tcW w:w="15541" w:type="dxa"/>
            <w:gridSpan w:val="36"/>
          </w:tcPr>
          <w:p w14:paraId="3257DE9D" w14:textId="6A3ADEBF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spacing w:val="-2"/>
                <w:sz w:val="25"/>
                <w:szCs w:val="25"/>
              </w:rPr>
              <w:t>*</w:t>
            </w: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ณ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วันที่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 xml:space="preserve"> 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</w:rPr>
              <w:t xml:space="preserve">31 </w:t>
            </w: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ธันวาคม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 xml:space="preserve"> 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</w:rPr>
              <w:t xml:space="preserve">2568 </w:t>
            </w: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เงินลงทุนในบริษัท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ไทยแท้งค์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เทอร์มินัล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จำกัด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ในสัดส่วนร้อยละ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 xml:space="preserve"> 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</w:rPr>
              <w:t xml:space="preserve">35.43 </w:t>
            </w: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ได้ถูกจัดประเภทเป็นสินทรัพย์ที่ถือไว้เพื่อขาย</w:t>
            </w:r>
          </w:p>
        </w:tc>
      </w:tr>
      <w:tr w:rsidR="004D5290" w:rsidRPr="00C327F6" w14:paraId="0958156A" w14:textId="77777777" w:rsidTr="00C42B41">
        <w:trPr>
          <w:cantSplit/>
          <w:trHeight w:val="343"/>
        </w:trPr>
        <w:tc>
          <w:tcPr>
            <w:tcW w:w="3060" w:type="dxa"/>
          </w:tcPr>
          <w:p w14:paraId="77BEECAA" w14:textId="77777777" w:rsidR="0014699A" w:rsidRPr="00C327F6" w:rsidRDefault="0014699A" w:rsidP="0014699A">
            <w:pPr>
              <w:tabs>
                <w:tab w:val="left" w:pos="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lastRenderedPageBreak/>
              <w:t>บริษัทร่วมทางตรง</w:t>
            </w:r>
          </w:p>
        </w:tc>
        <w:tc>
          <w:tcPr>
            <w:tcW w:w="2340" w:type="dxa"/>
          </w:tcPr>
          <w:p w14:paraId="728A228D" w14:textId="77777777" w:rsidR="0014699A" w:rsidRPr="00C327F6" w:rsidRDefault="0014699A" w:rsidP="0014699A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1074" w:type="dxa"/>
          </w:tcPr>
          <w:p w14:paraId="385C7189" w14:textId="77777777" w:rsidR="0014699A" w:rsidRPr="00C327F6" w:rsidRDefault="0014699A" w:rsidP="0014699A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720" w:type="dxa"/>
          </w:tcPr>
          <w:p w14:paraId="4D7C676A" w14:textId="77777777" w:rsidR="0014699A" w:rsidRPr="00C327F6" w:rsidRDefault="0014699A" w:rsidP="0014699A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82" w:type="dxa"/>
          </w:tcPr>
          <w:p w14:paraId="389834C3" w14:textId="77777777" w:rsidR="0014699A" w:rsidRPr="00C327F6" w:rsidRDefault="0014699A" w:rsidP="0014699A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422CDBDB" w14:textId="77777777" w:rsidR="0014699A" w:rsidRPr="00C327F6" w:rsidRDefault="0014699A" w:rsidP="0014699A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09" w:type="dxa"/>
          </w:tcPr>
          <w:p w14:paraId="4DFB312E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389A9CA2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1E77D469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56" w:type="dxa"/>
            <w:gridSpan w:val="2"/>
          </w:tcPr>
          <w:p w14:paraId="761C86A6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98" w:type="dxa"/>
            <w:gridSpan w:val="2"/>
          </w:tcPr>
          <w:p w14:paraId="3F668B96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2" w:type="dxa"/>
            <w:gridSpan w:val="2"/>
          </w:tcPr>
          <w:p w14:paraId="5C05C7F1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64D44935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6" w:type="dxa"/>
            <w:gridSpan w:val="2"/>
          </w:tcPr>
          <w:p w14:paraId="3F095C3B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65242570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36BD2A02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12014CEC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760" w:type="dxa"/>
            <w:gridSpan w:val="2"/>
          </w:tcPr>
          <w:p w14:paraId="56F0A411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78" w:type="dxa"/>
            <w:gridSpan w:val="2"/>
          </w:tcPr>
          <w:p w14:paraId="68D31211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0468F39E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186" w:type="dxa"/>
          </w:tcPr>
          <w:p w14:paraId="495694EB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705" w:type="dxa"/>
            <w:gridSpan w:val="2"/>
          </w:tcPr>
          <w:p w14:paraId="199BCEC5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</w:tr>
      <w:tr w:rsidR="004D5290" w:rsidRPr="00C327F6" w14:paraId="584017E3" w14:textId="77777777" w:rsidTr="00C42B41">
        <w:trPr>
          <w:cantSplit/>
          <w:trHeight w:val="300"/>
        </w:trPr>
        <w:tc>
          <w:tcPr>
            <w:tcW w:w="3060" w:type="dxa"/>
          </w:tcPr>
          <w:p w14:paraId="7976CCC8" w14:textId="77777777" w:rsidR="00CE384D" w:rsidRPr="00C327F6" w:rsidRDefault="00CE384D" w:rsidP="00CE384D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บริษัท คุราเร่ จีซี แอดวานซ์ แมททีเรียลส์</w:t>
            </w:r>
            <w:r w:rsidRPr="00C327F6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2340" w:type="dxa"/>
          </w:tcPr>
          <w:p w14:paraId="5D9B04AC" w14:textId="66207EBE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>ผลิตและจำหน่ายผลิตภัณฑ์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</w:rPr>
              <w:t xml:space="preserve">  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>ปิโตรเคมี</w:t>
            </w:r>
          </w:p>
        </w:tc>
        <w:tc>
          <w:tcPr>
            <w:tcW w:w="1074" w:type="dxa"/>
          </w:tcPr>
          <w:p w14:paraId="1F0F299B" w14:textId="09DD7981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720" w:type="dxa"/>
          </w:tcPr>
          <w:p w14:paraId="23BBE119" w14:textId="1CFE81A9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</w:tcPr>
          <w:p w14:paraId="79B741FD" w14:textId="77777777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60" w:type="dxa"/>
          </w:tcPr>
          <w:p w14:paraId="066B72D0" w14:textId="405D39EF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33</w:t>
            </w:r>
          </w:p>
        </w:tc>
        <w:tc>
          <w:tcPr>
            <w:tcW w:w="209" w:type="dxa"/>
          </w:tcPr>
          <w:p w14:paraId="63203841" w14:textId="77777777" w:rsidR="00CE384D" w:rsidRPr="00C327F6" w:rsidRDefault="00CE384D" w:rsidP="00CE384D">
            <w:pPr>
              <w:tabs>
                <w:tab w:val="clear" w:pos="454"/>
                <w:tab w:val="decimal" w:pos="474"/>
                <w:tab w:val="decimal" w:pos="753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gridSpan w:val="2"/>
          </w:tcPr>
          <w:p w14:paraId="661AF346" w14:textId="5292B050" w:rsidR="00CE384D" w:rsidRPr="00C327F6" w:rsidRDefault="00CE384D" w:rsidP="00CE384D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32F3A038" w14:textId="77777777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56" w:type="dxa"/>
            <w:gridSpan w:val="2"/>
          </w:tcPr>
          <w:p w14:paraId="47564B60" w14:textId="432AE25F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1,401</w:t>
            </w:r>
          </w:p>
        </w:tc>
        <w:tc>
          <w:tcPr>
            <w:tcW w:w="198" w:type="dxa"/>
            <w:gridSpan w:val="2"/>
          </w:tcPr>
          <w:p w14:paraId="54968335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2D346039" w14:textId="75DEF6DE" w:rsidR="00CE384D" w:rsidRPr="00C327F6" w:rsidRDefault="00CE384D" w:rsidP="00CE384D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4D5C27A0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6368F273" w14:textId="3B106C8C" w:rsidR="00CE384D" w:rsidRPr="00C327F6" w:rsidRDefault="00CE384D" w:rsidP="00CE384D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4C2A1100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04DB0412" w14:textId="177696AA" w:rsidR="00CE384D" w:rsidRPr="00C327F6" w:rsidRDefault="00CE384D" w:rsidP="00CE384D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6137DC90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371558BB" w14:textId="23714C4A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1,401</w:t>
            </w:r>
          </w:p>
        </w:tc>
        <w:tc>
          <w:tcPr>
            <w:tcW w:w="178" w:type="dxa"/>
            <w:gridSpan w:val="2"/>
          </w:tcPr>
          <w:p w14:paraId="48F9BE4C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30064493" w14:textId="3B7EC456" w:rsidR="00CE384D" w:rsidRPr="00C327F6" w:rsidRDefault="00CE384D" w:rsidP="00CE384D">
            <w:pPr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6" w:type="dxa"/>
          </w:tcPr>
          <w:p w14:paraId="7B818282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32789D87" w14:textId="745659FD" w:rsidR="00CE384D" w:rsidRPr="00C327F6" w:rsidRDefault="00CE384D" w:rsidP="00CE384D">
            <w:pPr>
              <w:tabs>
                <w:tab w:val="decimal" w:pos="380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</w:tr>
      <w:tr w:rsidR="004D5290" w:rsidRPr="00C327F6" w14:paraId="61F51481" w14:textId="77777777" w:rsidTr="00C42B41">
        <w:trPr>
          <w:cantSplit/>
          <w:trHeight w:val="300"/>
        </w:trPr>
        <w:tc>
          <w:tcPr>
            <w:tcW w:w="3060" w:type="dxa"/>
          </w:tcPr>
          <w:p w14:paraId="326FB47A" w14:textId="77777777" w:rsidR="00CE384D" w:rsidRPr="00C327F6" w:rsidRDefault="00CE384D" w:rsidP="00CE384D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 xml:space="preserve">บริษัท พีทีที เอนเนอร์ยี่ โซลูชั่นส์ จำกัด           </w:t>
            </w:r>
          </w:p>
          <w:p w14:paraId="2DE1431F" w14:textId="299E2149" w:rsidR="00CE384D" w:rsidRPr="00C327F6" w:rsidRDefault="00CE384D" w:rsidP="00CE384D">
            <w:pPr>
              <w:tabs>
                <w:tab w:val="left" w:pos="0"/>
                <w:tab w:val="left" w:pos="180"/>
              </w:tabs>
              <w:spacing w:line="240" w:lineRule="auto"/>
              <w:ind w:left="90" w:right="-79" w:firstLine="15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(อยู่ระหว่างชำระบัญชี)</w:t>
            </w:r>
          </w:p>
        </w:tc>
        <w:tc>
          <w:tcPr>
            <w:tcW w:w="2340" w:type="dxa"/>
          </w:tcPr>
          <w:p w14:paraId="35D8C611" w14:textId="248143E4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>บริการให้คำปรึกษาทางด้านวิศวกรรม</w:t>
            </w:r>
          </w:p>
        </w:tc>
        <w:tc>
          <w:tcPr>
            <w:tcW w:w="1074" w:type="dxa"/>
          </w:tcPr>
          <w:p w14:paraId="583350CB" w14:textId="1B90D462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720" w:type="dxa"/>
          </w:tcPr>
          <w:p w14:paraId="43AF54B0" w14:textId="44D4EFB6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20</w:t>
            </w:r>
          </w:p>
        </w:tc>
        <w:tc>
          <w:tcPr>
            <w:tcW w:w="182" w:type="dxa"/>
          </w:tcPr>
          <w:p w14:paraId="3850AEB7" w14:textId="77777777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60" w:type="dxa"/>
          </w:tcPr>
          <w:p w14:paraId="0A4B86F7" w14:textId="16C4608A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20</w:t>
            </w:r>
          </w:p>
        </w:tc>
        <w:tc>
          <w:tcPr>
            <w:tcW w:w="209" w:type="dxa"/>
          </w:tcPr>
          <w:p w14:paraId="0E85551A" w14:textId="77777777" w:rsidR="00CE384D" w:rsidRPr="00C327F6" w:rsidRDefault="00CE384D" w:rsidP="00CE384D">
            <w:pPr>
              <w:tabs>
                <w:tab w:val="clear" w:pos="454"/>
                <w:tab w:val="decimal" w:pos="474"/>
                <w:tab w:val="decimal" w:pos="753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gridSpan w:val="2"/>
          </w:tcPr>
          <w:p w14:paraId="2C1E6FBB" w14:textId="4C9CDC5B" w:rsidR="00CE384D" w:rsidRPr="00C327F6" w:rsidRDefault="00CE384D" w:rsidP="00CE384D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20</w:t>
            </w:r>
          </w:p>
        </w:tc>
        <w:tc>
          <w:tcPr>
            <w:tcW w:w="234" w:type="dxa"/>
            <w:gridSpan w:val="2"/>
          </w:tcPr>
          <w:p w14:paraId="26B135FF" w14:textId="77777777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56" w:type="dxa"/>
            <w:gridSpan w:val="2"/>
          </w:tcPr>
          <w:p w14:paraId="7771420A" w14:textId="7B08B1E4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20</w:t>
            </w:r>
          </w:p>
        </w:tc>
        <w:tc>
          <w:tcPr>
            <w:tcW w:w="198" w:type="dxa"/>
            <w:gridSpan w:val="2"/>
          </w:tcPr>
          <w:p w14:paraId="4EFF61A2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36516230" w14:textId="05B19298" w:rsidR="00CE384D" w:rsidRPr="00C327F6" w:rsidRDefault="00CE384D" w:rsidP="00CE384D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(2)</w:t>
            </w:r>
          </w:p>
        </w:tc>
        <w:tc>
          <w:tcPr>
            <w:tcW w:w="234" w:type="dxa"/>
            <w:gridSpan w:val="2"/>
          </w:tcPr>
          <w:p w14:paraId="6B309936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42729B49" w14:textId="0C8AF73C" w:rsidR="00CE384D" w:rsidRPr="00C327F6" w:rsidRDefault="00CE384D" w:rsidP="00CE384D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(2)</w:t>
            </w:r>
          </w:p>
        </w:tc>
        <w:tc>
          <w:tcPr>
            <w:tcW w:w="234" w:type="dxa"/>
            <w:gridSpan w:val="2"/>
          </w:tcPr>
          <w:p w14:paraId="41BC244C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69C95D36" w14:textId="4FA3C606" w:rsidR="00CE384D" w:rsidRPr="00C327F6" w:rsidRDefault="00CE384D" w:rsidP="00CE384D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18</w:t>
            </w:r>
          </w:p>
        </w:tc>
        <w:tc>
          <w:tcPr>
            <w:tcW w:w="234" w:type="dxa"/>
            <w:gridSpan w:val="2"/>
          </w:tcPr>
          <w:p w14:paraId="6D09C625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2B035801" w14:textId="2864023E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18</w:t>
            </w:r>
          </w:p>
        </w:tc>
        <w:tc>
          <w:tcPr>
            <w:tcW w:w="178" w:type="dxa"/>
            <w:gridSpan w:val="2"/>
          </w:tcPr>
          <w:p w14:paraId="3A53DAD5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3DFEE742" w14:textId="4BC6A363" w:rsidR="00CE384D" w:rsidRPr="00C327F6" w:rsidRDefault="008F27E3" w:rsidP="00CE384D">
            <w:pPr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6" w:type="dxa"/>
          </w:tcPr>
          <w:p w14:paraId="76FAAC8F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09BAE523" w14:textId="0A822537" w:rsidR="00CE384D" w:rsidRPr="00C327F6" w:rsidRDefault="00CE384D" w:rsidP="00CE384D">
            <w:pPr>
              <w:tabs>
                <w:tab w:val="decimal" w:pos="380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</w:tr>
      <w:tr w:rsidR="004D5290" w:rsidRPr="00C327F6" w14:paraId="56E8380B" w14:textId="77777777" w:rsidTr="00C42B41">
        <w:trPr>
          <w:cantSplit/>
          <w:trHeight w:val="300"/>
        </w:trPr>
        <w:tc>
          <w:tcPr>
            <w:tcW w:w="3060" w:type="dxa"/>
          </w:tcPr>
          <w:p w14:paraId="122079D3" w14:textId="77777777" w:rsidR="00CE384D" w:rsidRPr="00C327F6" w:rsidRDefault="00CE384D" w:rsidP="00CE384D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บริษัท พีทีที ดิจิตอล โซลูชั่น</w:t>
            </w:r>
            <w:r w:rsidRPr="00C327F6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  <w:r w:rsidRPr="00C327F6">
              <w:rPr>
                <w:rFonts w:ascii="Angsana New" w:hAnsi="Angsana New"/>
                <w:sz w:val="25"/>
                <w:szCs w:val="25"/>
              </w:rPr>
              <w:t xml:space="preserve"> </w:t>
            </w:r>
          </w:p>
        </w:tc>
        <w:tc>
          <w:tcPr>
            <w:tcW w:w="2340" w:type="dxa"/>
          </w:tcPr>
          <w:p w14:paraId="02EE48C8" w14:textId="63D67161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>บริการด้านเทคโนโลยีสารสนเทศและการสื่อสาร</w:t>
            </w:r>
          </w:p>
        </w:tc>
        <w:tc>
          <w:tcPr>
            <w:tcW w:w="1074" w:type="dxa"/>
          </w:tcPr>
          <w:p w14:paraId="0A6ACBD2" w14:textId="1E3073D1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720" w:type="dxa"/>
          </w:tcPr>
          <w:p w14:paraId="3E19DC62" w14:textId="37FCEFE3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20</w:t>
            </w:r>
          </w:p>
        </w:tc>
        <w:tc>
          <w:tcPr>
            <w:tcW w:w="182" w:type="dxa"/>
          </w:tcPr>
          <w:p w14:paraId="012862B4" w14:textId="77777777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60" w:type="dxa"/>
          </w:tcPr>
          <w:p w14:paraId="055F460C" w14:textId="65E20D88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20</w:t>
            </w:r>
          </w:p>
        </w:tc>
        <w:tc>
          <w:tcPr>
            <w:tcW w:w="209" w:type="dxa"/>
          </w:tcPr>
          <w:p w14:paraId="330EE5BF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5D9095E0" w14:textId="53FA1935" w:rsidR="00CE384D" w:rsidRPr="00C327F6" w:rsidRDefault="00CE384D" w:rsidP="00CE384D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946</w:t>
            </w:r>
          </w:p>
        </w:tc>
        <w:tc>
          <w:tcPr>
            <w:tcW w:w="234" w:type="dxa"/>
            <w:gridSpan w:val="2"/>
          </w:tcPr>
          <w:p w14:paraId="0ED2A9DA" w14:textId="77777777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56" w:type="dxa"/>
            <w:gridSpan w:val="2"/>
          </w:tcPr>
          <w:p w14:paraId="42CAC88B" w14:textId="10462EE5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826</w:t>
            </w:r>
          </w:p>
        </w:tc>
        <w:tc>
          <w:tcPr>
            <w:tcW w:w="198" w:type="dxa"/>
            <w:gridSpan w:val="2"/>
          </w:tcPr>
          <w:p w14:paraId="787C46BF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52B30DD0" w14:textId="08519316" w:rsidR="00CE384D" w:rsidRPr="00C327F6" w:rsidRDefault="00CE384D" w:rsidP="00CE384D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3A25CB4A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56F4B0D8" w14:textId="62CFCF55" w:rsidR="00CE384D" w:rsidRPr="00C327F6" w:rsidRDefault="00CE384D" w:rsidP="00CE384D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04313BF1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6FD54E7C" w14:textId="2F0EB396" w:rsidR="00CE384D" w:rsidRPr="00C327F6" w:rsidRDefault="00CE384D" w:rsidP="00CE384D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946</w:t>
            </w:r>
          </w:p>
        </w:tc>
        <w:tc>
          <w:tcPr>
            <w:tcW w:w="234" w:type="dxa"/>
            <w:gridSpan w:val="2"/>
          </w:tcPr>
          <w:p w14:paraId="6530E541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1FD7D258" w14:textId="416FB625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826</w:t>
            </w:r>
          </w:p>
        </w:tc>
        <w:tc>
          <w:tcPr>
            <w:tcW w:w="178" w:type="dxa"/>
            <w:gridSpan w:val="2"/>
          </w:tcPr>
          <w:p w14:paraId="35AD4ABE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54192D85" w14:textId="546CDF65" w:rsidR="00CE384D" w:rsidRPr="00C327F6" w:rsidRDefault="008F27E3" w:rsidP="00CE384D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27</w:t>
            </w:r>
          </w:p>
        </w:tc>
        <w:tc>
          <w:tcPr>
            <w:tcW w:w="186" w:type="dxa"/>
          </w:tcPr>
          <w:p w14:paraId="64F420A1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0494AE1D" w14:textId="7B9BAFB8" w:rsidR="00CE384D" w:rsidRPr="00C327F6" w:rsidRDefault="00CE384D" w:rsidP="00CE384D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74</w:t>
            </w:r>
          </w:p>
        </w:tc>
      </w:tr>
      <w:tr w:rsidR="004D5290" w:rsidRPr="00C327F6" w14:paraId="11931133" w14:textId="77777777" w:rsidTr="00C42B41">
        <w:trPr>
          <w:cantSplit/>
          <w:trHeight w:val="228"/>
        </w:trPr>
        <w:tc>
          <w:tcPr>
            <w:tcW w:w="3060" w:type="dxa"/>
          </w:tcPr>
          <w:p w14:paraId="5C4150D5" w14:textId="59F03042" w:rsidR="00CE384D" w:rsidRPr="00C327F6" w:rsidRDefault="00CE384D" w:rsidP="00CE384D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บริษัท ไดนาชิสโซ่ ไทย จำกัด</w:t>
            </w:r>
          </w:p>
        </w:tc>
        <w:tc>
          <w:tcPr>
            <w:tcW w:w="2340" w:type="dxa"/>
          </w:tcPr>
          <w:p w14:paraId="50C6E567" w14:textId="70665DEC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>ผลิตและจำหน่ายผลิตภัณฑ์เคมีภัณฑ์</w:t>
            </w:r>
          </w:p>
        </w:tc>
        <w:tc>
          <w:tcPr>
            <w:tcW w:w="1074" w:type="dxa"/>
          </w:tcPr>
          <w:p w14:paraId="795B7B14" w14:textId="53D02176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720" w:type="dxa"/>
          </w:tcPr>
          <w:p w14:paraId="458DA63A" w14:textId="7D8B97FA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42</w:t>
            </w:r>
          </w:p>
        </w:tc>
        <w:tc>
          <w:tcPr>
            <w:tcW w:w="182" w:type="dxa"/>
          </w:tcPr>
          <w:p w14:paraId="662ED190" w14:textId="77777777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60" w:type="dxa"/>
          </w:tcPr>
          <w:p w14:paraId="2D2A80FE" w14:textId="7CC8C67B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42</w:t>
            </w:r>
          </w:p>
        </w:tc>
        <w:tc>
          <w:tcPr>
            <w:tcW w:w="209" w:type="dxa"/>
          </w:tcPr>
          <w:p w14:paraId="52A35788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5F61CC47" w14:textId="54E23552" w:rsidR="00CE384D" w:rsidRPr="00C327F6" w:rsidRDefault="00CE384D" w:rsidP="00CE384D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265</w:t>
            </w:r>
          </w:p>
        </w:tc>
        <w:tc>
          <w:tcPr>
            <w:tcW w:w="234" w:type="dxa"/>
            <w:gridSpan w:val="2"/>
          </w:tcPr>
          <w:p w14:paraId="45E6B1C2" w14:textId="77777777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56" w:type="dxa"/>
            <w:gridSpan w:val="2"/>
          </w:tcPr>
          <w:p w14:paraId="3E3E43E2" w14:textId="5E112D3B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265</w:t>
            </w:r>
          </w:p>
        </w:tc>
        <w:tc>
          <w:tcPr>
            <w:tcW w:w="198" w:type="dxa"/>
            <w:gridSpan w:val="2"/>
          </w:tcPr>
          <w:p w14:paraId="75BEF7DC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3A37AD0E" w14:textId="3C845982" w:rsidR="00CE384D" w:rsidRPr="00C327F6" w:rsidRDefault="00CE384D" w:rsidP="00CE384D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04F6CEED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0B6D0F9A" w14:textId="3543A085" w:rsidR="00CE384D" w:rsidRPr="00C327F6" w:rsidRDefault="00CE384D" w:rsidP="00CE384D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71FC2E94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7293E756" w14:textId="620C3CFC" w:rsidR="00CE384D" w:rsidRPr="00C327F6" w:rsidRDefault="00CE384D" w:rsidP="00CE384D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265</w:t>
            </w:r>
          </w:p>
        </w:tc>
        <w:tc>
          <w:tcPr>
            <w:tcW w:w="234" w:type="dxa"/>
            <w:gridSpan w:val="2"/>
          </w:tcPr>
          <w:p w14:paraId="2F1ECCF3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4BA93FBF" w14:textId="4E822238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265</w:t>
            </w:r>
          </w:p>
        </w:tc>
        <w:tc>
          <w:tcPr>
            <w:tcW w:w="178" w:type="dxa"/>
            <w:gridSpan w:val="2"/>
          </w:tcPr>
          <w:p w14:paraId="36FF6871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7F5679A9" w14:textId="6FC30E37" w:rsidR="00CE384D" w:rsidRPr="00C327F6" w:rsidRDefault="008F27E3" w:rsidP="00CE384D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86" w:type="dxa"/>
          </w:tcPr>
          <w:p w14:paraId="33863498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3E9C69C9" w14:textId="0C4CD4B3" w:rsidR="00CE384D" w:rsidRPr="00C327F6" w:rsidRDefault="00CE384D" w:rsidP="00CE384D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</w:t>
            </w:r>
          </w:p>
        </w:tc>
      </w:tr>
      <w:tr w:rsidR="004D5290" w:rsidRPr="00C327F6" w14:paraId="5234F69F" w14:textId="77777777" w:rsidTr="00C42B41">
        <w:trPr>
          <w:cantSplit/>
          <w:trHeight w:val="165"/>
        </w:trPr>
        <w:tc>
          <w:tcPr>
            <w:tcW w:w="3060" w:type="dxa"/>
          </w:tcPr>
          <w:p w14:paraId="5B0F7D0F" w14:textId="46992773" w:rsidR="00CE384D" w:rsidRPr="00C327F6" w:rsidRDefault="00CE384D" w:rsidP="00CE384D">
            <w:pPr>
              <w:tabs>
                <w:tab w:val="left" w:pos="0"/>
                <w:tab w:val="left" w:pos="180"/>
              </w:tabs>
              <w:spacing w:line="240" w:lineRule="auto"/>
              <w:ind w:left="90" w:hanging="90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บริษัท เอจีซี วีนิไทย จำกัด (มหาชน)</w:t>
            </w:r>
          </w:p>
        </w:tc>
        <w:tc>
          <w:tcPr>
            <w:tcW w:w="2340" w:type="dxa"/>
          </w:tcPr>
          <w:p w14:paraId="7C3D953E" w14:textId="723B06CF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>ผลิตและจำหน่ายผลิตภัณฑ์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</w:rPr>
              <w:t xml:space="preserve">  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>ปิโตรเคมี</w:t>
            </w:r>
          </w:p>
        </w:tc>
        <w:tc>
          <w:tcPr>
            <w:tcW w:w="1074" w:type="dxa"/>
          </w:tcPr>
          <w:p w14:paraId="619361D5" w14:textId="72A086C1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720" w:type="dxa"/>
          </w:tcPr>
          <w:p w14:paraId="6E1D2163" w14:textId="6F523AB8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33</w:t>
            </w:r>
          </w:p>
        </w:tc>
        <w:tc>
          <w:tcPr>
            <w:tcW w:w="182" w:type="dxa"/>
          </w:tcPr>
          <w:p w14:paraId="6E96BA37" w14:textId="77777777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60" w:type="dxa"/>
          </w:tcPr>
          <w:p w14:paraId="2772B583" w14:textId="0FBEEB32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33</w:t>
            </w:r>
          </w:p>
        </w:tc>
        <w:tc>
          <w:tcPr>
            <w:tcW w:w="209" w:type="dxa"/>
          </w:tcPr>
          <w:p w14:paraId="76AA1ADC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76D55391" w14:textId="4CAA7F50" w:rsidR="00CE384D" w:rsidRPr="00C327F6" w:rsidRDefault="00CE384D" w:rsidP="00CE384D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17,173</w:t>
            </w:r>
          </w:p>
        </w:tc>
        <w:tc>
          <w:tcPr>
            <w:tcW w:w="234" w:type="dxa"/>
            <w:gridSpan w:val="2"/>
          </w:tcPr>
          <w:p w14:paraId="70F3E65F" w14:textId="77777777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56" w:type="dxa"/>
            <w:gridSpan w:val="2"/>
          </w:tcPr>
          <w:p w14:paraId="57D9BEB9" w14:textId="4BBC7A02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17,739</w:t>
            </w:r>
          </w:p>
        </w:tc>
        <w:tc>
          <w:tcPr>
            <w:tcW w:w="198" w:type="dxa"/>
            <w:gridSpan w:val="2"/>
          </w:tcPr>
          <w:p w14:paraId="5776B4EB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000782ED" w14:textId="3C6A91A4" w:rsidR="00CE384D" w:rsidRPr="00C327F6" w:rsidRDefault="00CE384D" w:rsidP="00CE384D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3B36729F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32D82444" w14:textId="72853C78" w:rsidR="00CE384D" w:rsidRPr="00C327F6" w:rsidRDefault="00CE384D" w:rsidP="00CE384D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28F41866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3758D6C6" w14:textId="0A8C71EE" w:rsidR="00CE384D" w:rsidRPr="00C327F6" w:rsidRDefault="00CE384D" w:rsidP="00CE384D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17,173</w:t>
            </w:r>
          </w:p>
        </w:tc>
        <w:tc>
          <w:tcPr>
            <w:tcW w:w="234" w:type="dxa"/>
            <w:gridSpan w:val="2"/>
          </w:tcPr>
          <w:p w14:paraId="66343BF9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7CEDBBAF" w14:textId="2CF8A3C0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17,739</w:t>
            </w:r>
          </w:p>
        </w:tc>
        <w:tc>
          <w:tcPr>
            <w:tcW w:w="178" w:type="dxa"/>
            <w:gridSpan w:val="2"/>
          </w:tcPr>
          <w:p w14:paraId="47462EEC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6A82E16F" w14:textId="6029A0BD" w:rsidR="00CE384D" w:rsidRPr="00C327F6" w:rsidRDefault="008F27E3" w:rsidP="00CE384D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571</w:t>
            </w:r>
          </w:p>
        </w:tc>
        <w:tc>
          <w:tcPr>
            <w:tcW w:w="186" w:type="dxa"/>
          </w:tcPr>
          <w:p w14:paraId="3A0F4707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77249A00" w14:textId="64475C3F" w:rsidR="00CE384D" w:rsidRPr="00C327F6" w:rsidRDefault="00CE384D" w:rsidP="00CE384D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571</w:t>
            </w:r>
          </w:p>
        </w:tc>
      </w:tr>
      <w:tr w:rsidR="004D5290" w:rsidRPr="00C327F6" w14:paraId="3D070342" w14:textId="77777777" w:rsidTr="00C42B41">
        <w:trPr>
          <w:cantSplit/>
          <w:trHeight w:val="108"/>
        </w:trPr>
        <w:tc>
          <w:tcPr>
            <w:tcW w:w="3060" w:type="dxa"/>
          </w:tcPr>
          <w:p w14:paraId="54E61F15" w14:textId="77777777" w:rsidR="00CE384D" w:rsidRPr="00C327F6" w:rsidRDefault="00CE384D" w:rsidP="00CE384D">
            <w:pPr>
              <w:tabs>
                <w:tab w:val="left" w:pos="180"/>
              </w:tabs>
              <w:spacing w:line="240" w:lineRule="auto"/>
              <w:ind w:left="90" w:right="-79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340" w:type="dxa"/>
          </w:tcPr>
          <w:p w14:paraId="1B4342FF" w14:textId="77777777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5"/>
                <w:szCs w:val="25"/>
              </w:rPr>
            </w:pPr>
          </w:p>
        </w:tc>
        <w:tc>
          <w:tcPr>
            <w:tcW w:w="1074" w:type="dxa"/>
          </w:tcPr>
          <w:p w14:paraId="7E6DE65B" w14:textId="77777777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5"/>
                <w:szCs w:val="25"/>
              </w:rPr>
            </w:pPr>
          </w:p>
        </w:tc>
        <w:tc>
          <w:tcPr>
            <w:tcW w:w="720" w:type="dxa"/>
          </w:tcPr>
          <w:p w14:paraId="592B3A53" w14:textId="77777777" w:rsidR="00CE384D" w:rsidRPr="00C327F6" w:rsidRDefault="00CE384D" w:rsidP="00CE384D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2" w:type="dxa"/>
          </w:tcPr>
          <w:p w14:paraId="6A69795C" w14:textId="77777777" w:rsidR="00CE384D" w:rsidRPr="00C327F6" w:rsidRDefault="00CE384D" w:rsidP="00CE384D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6B61BE3F" w14:textId="77777777" w:rsidR="00CE384D" w:rsidRPr="00C327F6" w:rsidRDefault="00CE384D" w:rsidP="00CE384D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09" w:type="dxa"/>
          </w:tcPr>
          <w:p w14:paraId="1FCC7272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4F4720" w14:textId="300BBB4B" w:rsidR="00CE384D" w:rsidRPr="00C327F6" w:rsidRDefault="00CE384D" w:rsidP="00CE384D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18,404</w:t>
            </w:r>
          </w:p>
        </w:tc>
        <w:tc>
          <w:tcPr>
            <w:tcW w:w="234" w:type="dxa"/>
            <w:gridSpan w:val="2"/>
          </w:tcPr>
          <w:p w14:paraId="59684395" w14:textId="77777777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F5845F" w14:textId="06E8955A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20,251</w:t>
            </w:r>
          </w:p>
        </w:tc>
        <w:tc>
          <w:tcPr>
            <w:tcW w:w="198" w:type="dxa"/>
            <w:gridSpan w:val="2"/>
          </w:tcPr>
          <w:p w14:paraId="58E3FC43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5188AE" w14:textId="5F620A02" w:rsidR="00CE384D" w:rsidRPr="00C327F6" w:rsidRDefault="00CE384D" w:rsidP="00CE384D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(2)</w:t>
            </w:r>
          </w:p>
        </w:tc>
        <w:tc>
          <w:tcPr>
            <w:tcW w:w="234" w:type="dxa"/>
            <w:gridSpan w:val="2"/>
          </w:tcPr>
          <w:p w14:paraId="7BF55C17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DAD93E" w14:textId="17EA8DA3" w:rsidR="00CE384D" w:rsidRPr="00C327F6" w:rsidRDefault="00CE384D" w:rsidP="00CE384D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(2)</w:t>
            </w:r>
          </w:p>
        </w:tc>
        <w:tc>
          <w:tcPr>
            <w:tcW w:w="234" w:type="dxa"/>
            <w:gridSpan w:val="2"/>
          </w:tcPr>
          <w:p w14:paraId="7CCCCECD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267FEA" w14:textId="1963284E" w:rsidR="00CE384D" w:rsidRPr="00C327F6" w:rsidRDefault="00CE384D" w:rsidP="00CE384D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18,402</w:t>
            </w:r>
          </w:p>
        </w:tc>
        <w:tc>
          <w:tcPr>
            <w:tcW w:w="234" w:type="dxa"/>
            <w:gridSpan w:val="2"/>
          </w:tcPr>
          <w:p w14:paraId="58060E25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598EFC" w14:textId="204654BE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20,249</w:t>
            </w:r>
          </w:p>
        </w:tc>
        <w:tc>
          <w:tcPr>
            <w:tcW w:w="178" w:type="dxa"/>
            <w:gridSpan w:val="2"/>
          </w:tcPr>
          <w:p w14:paraId="35CF48D1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2949B9" w14:textId="70494989" w:rsidR="00CE384D" w:rsidRPr="00C327F6" w:rsidRDefault="008F27E3" w:rsidP="00CE384D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599</w:t>
            </w:r>
          </w:p>
        </w:tc>
        <w:tc>
          <w:tcPr>
            <w:tcW w:w="186" w:type="dxa"/>
          </w:tcPr>
          <w:p w14:paraId="06FE2935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7F986A" w14:textId="54B45B41" w:rsidR="00CE384D" w:rsidRPr="00C327F6" w:rsidRDefault="00CE384D" w:rsidP="00CE384D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647</w:t>
            </w:r>
          </w:p>
        </w:tc>
      </w:tr>
      <w:tr w:rsidR="004D5290" w:rsidRPr="00C327F6" w14:paraId="3DD57A5E" w14:textId="77777777" w:rsidTr="00C42B41">
        <w:trPr>
          <w:cantSplit/>
          <w:trHeight w:val="263"/>
        </w:trPr>
        <w:tc>
          <w:tcPr>
            <w:tcW w:w="3060" w:type="dxa"/>
          </w:tcPr>
          <w:p w14:paraId="5114D244" w14:textId="26A04D9D" w:rsidR="00CE384D" w:rsidRPr="00C327F6" w:rsidRDefault="00CE384D" w:rsidP="00CE384D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340" w:type="dxa"/>
          </w:tcPr>
          <w:p w14:paraId="26D36BFF" w14:textId="77777777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16"/>
                <w:szCs w:val="16"/>
              </w:rPr>
            </w:pPr>
          </w:p>
        </w:tc>
        <w:tc>
          <w:tcPr>
            <w:tcW w:w="1074" w:type="dxa"/>
          </w:tcPr>
          <w:p w14:paraId="17E2E1B1" w14:textId="77777777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16"/>
                <w:szCs w:val="16"/>
              </w:rPr>
            </w:pPr>
          </w:p>
        </w:tc>
        <w:tc>
          <w:tcPr>
            <w:tcW w:w="720" w:type="dxa"/>
          </w:tcPr>
          <w:p w14:paraId="75F904C9" w14:textId="77777777" w:rsidR="00CE384D" w:rsidRPr="00C327F6" w:rsidRDefault="00CE384D" w:rsidP="00CE384D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14:paraId="6D3989C7" w14:textId="77777777" w:rsidR="00CE384D" w:rsidRPr="00C327F6" w:rsidRDefault="00CE384D" w:rsidP="00CE384D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60" w:type="dxa"/>
          </w:tcPr>
          <w:p w14:paraId="536793BF" w14:textId="77777777" w:rsidR="00CE384D" w:rsidRPr="00C327F6" w:rsidRDefault="00CE384D" w:rsidP="00CE384D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9" w:type="dxa"/>
          </w:tcPr>
          <w:p w14:paraId="479BFB5A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460673ED" w14:textId="77777777" w:rsidR="00CE384D" w:rsidRPr="00C327F6" w:rsidRDefault="00CE384D" w:rsidP="00CE384D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009A28D6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56" w:type="dxa"/>
            <w:gridSpan w:val="2"/>
          </w:tcPr>
          <w:p w14:paraId="351D5623" w14:textId="77777777" w:rsidR="00CE384D" w:rsidRPr="00C327F6" w:rsidRDefault="00CE384D" w:rsidP="00CE384D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98" w:type="dxa"/>
            <w:gridSpan w:val="2"/>
          </w:tcPr>
          <w:p w14:paraId="417E3FA1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235BCA56" w14:textId="77777777" w:rsidR="00CE384D" w:rsidRPr="00C327F6" w:rsidRDefault="00CE384D" w:rsidP="00CE384D">
            <w:pPr>
              <w:tabs>
                <w:tab w:val="clear" w:pos="454"/>
                <w:tab w:val="decimal" w:pos="370"/>
                <w:tab w:val="decimal" w:pos="46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136E01F0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7E4D0C9B" w14:textId="77777777" w:rsidR="00CE384D" w:rsidRPr="00C327F6" w:rsidRDefault="00CE384D" w:rsidP="00CE384D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6CE98DE4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56F56022" w14:textId="77777777" w:rsidR="00CE384D" w:rsidRPr="00C327F6" w:rsidRDefault="00CE384D" w:rsidP="00CE384D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1E75DF61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2B075CB6" w14:textId="77777777" w:rsidR="00CE384D" w:rsidRPr="00C327F6" w:rsidRDefault="00CE384D" w:rsidP="00CE384D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547C8F1A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498AC23E" w14:textId="77777777" w:rsidR="00CE384D" w:rsidRPr="00C327F6" w:rsidRDefault="00CE384D" w:rsidP="00CE384D">
            <w:pPr>
              <w:tabs>
                <w:tab w:val="clear" w:pos="454"/>
                <w:tab w:val="decimal" w:pos="46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86" w:type="dxa"/>
          </w:tcPr>
          <w:p w14:paraId="6B4AB0A5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2B6787E7" w14:textId="77777777" w:rsidR="00CE384D" w:rsidRPr="00C327F6" w:rsidRDefault="00CE384D" w:rsidP="00CE384D">
            <w:pPr>
              <w:tabs>
                <w:tab w:val="clear" w:pos="454"/>
                <w:tab w:val="decimal" w:pos="46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4D5290" w:rsidRPr="00C327F6" w14:paraId="57144238" w14:textId="77777777" w:rsidTr="00C42B41">
        <w:trPr>
          <w:cantSplit/>
          <w:trHeight w:val="333"/>
        </w:trPr>
        <w:tc>
          <w:tcPr>
            <w:tcW w:w="3060" w:type="dxa"/>
          </w:tcPr>
          <w:p w14:paraId="4E65C4EF" w14:textId="6ECE3C5A" w:rsidR="00CE384D" w:rsidRPr="00C327F6" w:rsidRDefault="00CE384D" w:rsidP="00CE384D">
            <w:pPr>
              <w:keepNext/>
              <w:spacing w:line="240" w:lineRule="auto"/>
              <w:outlineLvl w:val="2"/>
              <w:rPr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บริษัทร่วมทางอ้อม</w:t>
            </w:r>
          </w:p>
        </w:tc>
        <w:tc>
          <w:tcPr>
            <w:tcW w:w="2340" w:type="dxa"/>
          </w:tcPr>
          <w:p w14:paraId="3140EDA6" w14:textId="77777777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</w:p>
        </w:tc>
        <w:tc>
          <w:tcPr>
            <w:tcW w:w="1074" w:type="dxa"/>
          </w:tcPr>
          <w:p w14:paraId="22E9D791" w14:textId="77777777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14:paraId="7FFF9C7B" w14:textId="77777777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2" w:type="dxa"/>
          </w:tcPr>
          <w:p w14:paraId="0C230D7A" w14:textId="77777777" w:rsidR="00CE384D" w:rsidRPr="00C327F6" w:rsidRDefault="00CE384D" w:rsidP="00CE384D">
            <w:pPr>
              <w:tabs>
                <w:tab w:val="clear" w:pos="454"/>
                <w:tab w:val="decimal" w:pos="305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60" w:type="dxa"/>
          </w:tcPr>
          <w:p w14:paraId="37C8BF49" w14:textId="77777777" w:rsidR="00CE384D" w:rsidRPr="00C327F6" w:rsidRDefault="00CE384D" w:rsidP="00CE384D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9" w:type="dxa"/>
          </w:tcPr>
          <w:p w14:paraId="2B5F35AD" w14:textId="77777777" w:rsidR="00CE384D" w:rsidRPr="00C327F6" w:rsidRDefault="00CE384D" w:rsidP="00CE384D">
            <w:pPr>
              <w:tabs>
                <w:tab w:val="decimal" w:pos="305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20" w:type="dxa"/>
            <w:gridSpan w:val="2"/>
          </w:tcPr>
          <w:p w14:paraId="7E9B05BC" w14:textId="77777777" w:rsidR="00CE384D" w:rsidRPr="00C327F6" w:rsidRDefault="00CE384D" w:rsidP="00CE384D">
            <w:pPr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1C37FFF9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56" w:type="dxa"/>
            <w:gridSpan w:val="2"/>
          </w:tcPr>
          <w:p w14:paraId="2B63C4E8" w14:textId="77777777" w:rsidR="00CE384D" w:rsidRPr="00C327F6" w:rsidRDefault="00CE384D" w:rsidP="00CE384D">
            <w:pPr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98" w:type="dxa"/>
            <w:gridSpan w:val="2"/>
          </w:tcPr>
          <w:p w14:paraId="2D85BCC4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7EA785CA" w14:textId="77777777" w:rsidR="00CE384D" w:rsidRPr="00C327F6" w:rsidRDefault="00CE384D" w:rsidP="00CE384D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4" w:type="dxa"/>
            <w:gridSpan w:val="2"/>
          </w:tcPr>
          <w:p w14:paraId="7BC4875F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3D8A446B" w14:textId="77777777" w:rsidR="00CE384D" w:rsidRPr="00C327F6" w:rsidRDefault="00CE384D" w:rsidP="00CE384D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4" w:type="dxa"/>
            <w:gridSpan w:val="2"/>
          </w:tcPr>
          <w:p w14:paraId="7C6F8EEA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5ECAA33D" w14:textId="77777777" w:rsidR="00CE384D" w:rsidRPr="00C327F6" w:rsidRDefault="00CE384D" w:rsidP="00CE384D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1EE53B4C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60" w:type="dxa"/>
            <w:gridSpan w:val="2"/>
          </w:tcPr>
          <w:p w14:paraId="5B2087CF" w14:textId="77777777" w:rsidR="00CE384D" w:rsidRPr="00C327F6" w:rsidRDefault="00CE384D" w:rsidP="00CE384D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0A06E8B1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461995A2" w14:textId="77777777" w:rsidR="00CE384D" w:rsidRPr="00C327F6" w:rsidRDefault="00CE384D" w:rsidP="00CE384D">
            <w:pPr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6" w:type="dxa"/>
          </w:tcPr>
          <w:p w14:paraId="5E8E3EB1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1207FA26" w14:textId="77777777" w:rsidR="00CE384D" w:rsidRPr="00C327F6" w:rsidRDefault="00CE384D" w:rsidP="00CE384D">
            <w:pPr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</w:tr>
      <w:tr w:rsidR="004D5290" w:rsidRPr="00C327F6" w14:paraId="31C699F4" w14:textId="77777777" w:rsidTr="00C42B41">
        <w:trPr>
          <w:cantSplit/>
          <w:trHeight w:val="333"/>
        </w:trPr>
        <w:tc>
          <w:tcPr>
            <w:tcW w:w="3060" w:type="dxa"/>
          </w:tcPr>
          <w:p w14:paraId="6E5BF1E6" w14:textId="77777777" w:rsidR="008F27E3" w:rsidRPr="00C327F6" w:rsidRDefault="008F27E3" w:rsidP="008F27E3">
            <w:pPr>
              <w:keepNext/>
              <w:spacing w:line="240" w:lineRule="auto"/>
              <w:outlineLvl w:val="2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บริษัท เอส.พี.เพ็ทแพค อินเตอร์ กรุ๊ป</w:t>
            </w:r>
            <w:r w:rsidRPr="00C327F6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2340" w:type="dxa"/>
          </w:tcPr>
          <w:p w14:paraId="585C06DB" w14:textId="1A8E6267" w:rsidR="008F27E3" w:rsidRPr="00C327F6" w:rsidRDefault="008F27E3" w:rsidP="008F27E3">
            <w:pPr>
              <w:tabs>
                <w:tab w:val="clear" w:pos="454"/>
                <w:tab w:val="clear" w:pos="1871"/>
                <w:tab w:val="decimal" w:pos="474"/>
                <w:tab w:val="left" w:pos="1755"/>
              </w:tabs>
              <w:spacing w:line="240" w:lineRule="auto"/>
              <w:ind w:left="135" w:right="-60" w:hanging="135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>จำหน่ายสินค้าทั่วไป โดยได้รับค่าตอบแทนหรือตามสัญญาจ้าง</w:t>
            </w:r>
          </w:p>
        </w:tc>
        <w:tc>
          <w:tcPr>
            <w:tcW w:w="1074" w:type="dxa"/>
          </w:tcPr>
          <w:p w14:paraId="5D7FD49A" w14:textId="297A8EBD" w:rsidR="008F27E3" w:rsidRPr="00C327F6" w:rsidRDefault="008F27E3" w:rsidP="008F27E3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720" w:type="dxa"/>
          </w:tcPr>
          <w:p w14:paraId="0C0BF802" w14:textId="39C1958A" w:rsidR="008F27E3" w:rsidRPr="00C327F6" w:rsidRDefault="008F27E3" w:rsidP="008F27E3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25</w:t>
            </w:r>
          </w:p>
        </w:tc>
        <w:tc>
          <w:tcPr>
            <w:tcW w:w="182" w:type="dxa"/>
          </w:tcPr>
          <w:p w14:paraId="423612F5" w14:textId="77777777" w:rsidR="008F27E3" w:rsidRPr="00C327F6" w:rsidRDefault="008F27E3" w:rsidP="008F27E3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60" w:type="dxa"/>
          </w:tcPr>
          <w:p w14:paraId="2F821D9E" w14:textId="166E9205" w:rsidR="008F27E3" w:rsidRPr="00C327F6" w:rsidRDefault="008F27E3" w:rsidP="008F27E3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25</w:t>
            </w:r>
          </w:p>
        </w:tc>
        <w:tc>
          <w:tcPr>
            <w:tcW w:w="209" w:type="dxa"/>
          </w:tcPr>
          <w:p w14:paraId="2DB6FD5B" w14:textId="77777777" w:rsidR="008F27E3" w:rsidRPr="00C327F6" w:rsidRDefault="008F27E3" w:rsidP="008F27E3">
            <w:pPr>
              <w:tabs>
                <w:tab w:val="decimal" w:pos="305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20" w:type="dxa"/>
            <w:gridSpan w:val="2"/>
          </w:tcPr>
          <w:p w14:paraId="6022666C" w14:textId="6A409109" w:rsidR="008F27E3" w:rsidRPr="00C327F6" w:rsidRDefault="008F27E3" w:rsidP="008F27E3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66</w:t>
            </w:r>
          </w:p>
        </w:tc>
        <w:tc>
          <w:tcPr>
            <w:tcW w:w="234" w:type="dxa"/>
            <w:gridSpan w:val="2"/>
          </w:tcPr>
          <w:p w14:paraId="22C01953" w14:textId="77777777" w:rsidR="008F27E3" w:rsidRPr="00C327F6" w:rsidRDefault="008F27E3" w:rsidP="008F27E3">
            <w:pPr>
              <w:tabs>
                <w:tab w:val="decimal" w:pos="533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56" w:type="dxa"/>
            <w:gridSpan w:val="2"/>
          </w:tcPr>
          <w:p w14:paraId="3E9841B2" w14:textId="219D35F5" w:rsidR="008F27E3" w:rsidRPr="00C327F6" w:rsidRDefault="008F27E3" w:rsidP="008F27E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53</w:t>
            </w:r>
          </w:p>
        </w:tc>
        <w:tc>
          <w:tcPr>
            <w:tcW w:w="198" w:type="dxa"/>
            <w:gridSpan w:val="2"/>
          </w:tcPr>
          <w:p w14:paraId="721D1A82" w14:textId="77777777" w:rsidR="008F27E3" w:rsidRPr="00C327F6" w:rsidRDefault="008F27E3" w:rsidP="008F27E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618EED0D" w14:textId="4F26C8DD" w:rsidR="008F27E3" w:rsidRPr="00C327F6" w:rsidRDefault="008F27E3" w:rsidP="008F27E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4329076E" w14:textId="77777777" w:rsidR="008F27E3" w:rsidRPr="00C327F6" w:rsidRDefault="008F27E3" w:rsidP="008F27E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180EDC88" w14:textId="22E43C17" w:rsidR="008F27E3" w:rsidRPr="00C327F6" w:rsidRDefault="008F27E3" w:rsidP="008F27E3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0D2F1185" w14:textId="77777777" w:rsidR="008F27E3" w:rsidRPr="00C327F6" w:rsidRDefault="008F27E3" w:rsidP="008F27E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61BFD310" w14:textId="64745F93" w:rsidR="008F27E3" w:rsidRPr="00C327F6" w:rsidRDefault="008F27E3" w:rsidP="008F27E3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66</w:t>
            </w:r>
          </w:p>
        </w:tc>
        <w:tc>
          <w:tcPr>
            <w:tcW w:w="234" w:type="dxa"/>
            <w:gridSpan w:val="2"/>
          </w:tcPr>
          <w:p w14:paraId="1710EC0D" w14:textId="77777777" w:rsidR="008F27E3" w:rsidRPr="00C327F6" w:rsidRDefault="008F27E3" w:rsidP="008F27E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760" w:type="dxa"/>
            <w:gridSpan w:val="2"/>
          </w:tcPr>
          <w:p w14:paraId="7F3C5D06" w14:textId="053AABC7" w:rsidR="008F27E3" w:rsidRPr="00C327F6" w:rsidRDefault="008F27E3" w:rsidP="008F27E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53</w:t>
            </w:r>
          </w:p>
        </w:tc>
        <w:tc>
          <w:tcPr>
            <w:tcW w:w="178" w:type="dxa"/>
            <w:gridSpan w:val="2"/>
          </w:tcPr>
          <w:p w14:paraId="49C9B91F" w14:textId="77777777" w:rsidR="008F27E3" w:rsidRPr="00C327F6" w:rsidRDefault="008F27E3" w:rsidP="008F27E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5ACFC389" w14:textId="4697064E" w:rsidR="008F27E3" w:rsidRPr="00C327F6" w:rsidRDefault="008F27E3" w:rsidP="008F27E3">
            <w:pPr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6" w:type="dxa"/>
          </w:tcPr>
          <w:p w14:paraId="6F8D4079" w14:textId="77777777" w:rsidR="008F27E3" w:rsidRPr="00C327F6" w:rsidRDefault="008F27E3" w:rsidP="008F27E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18EF5CC4" w14:textId="59680EBE" w:rsidR="008F27E3" w:rsidRPr="00C327F6" w:rsidRDefault="008F27E3" w:rsidP="008F27E3">
            <w:pPr>
              <w:tabs>
                <w:tab w:val="decimal" w:pos="380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</w:tr>
      <w:tr w:rsidR="004D5290" w:rsidRPr="00C327F6" w14:paraId="66D3B08A" w14:textId="77777777" w:rsidTr="00C42B41">
        <w:trPr>
          <w:cantSplit/>
          <w:trHeight w:val="281"/>
        </w:trPr>
        <w:tc>
          <w:tcPr>
            <w:tcW w:w="3060" w:type="dxa"/>
          </w:tcPr>
          <w:p w14:paraId="77CECD47" w14:textId="77777777" w:rsidR="008F27E3" w:rsidRPr="00C327F6" w:rsidRDefault="008F27E3" w:rsidP="008F27E3">
            <w:pPr>
              <w:spacing w:line="240" w:lineRule="auto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40" w:type="dxa"/>
          </w:tcPr>
          <w:p w14:paraId="53A6271C" w14:textId="77777777" w:rsidR="008F27E3" w:rsidRPr="00C327F6" w:rsidRDefault="008F27E3" w:rsidP="008F27E3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074" w:type="dxa"/>
          </w:tcPr>
          <w:p w14:paraId="28374300" w14:textId="77777777" w:rsidR="008F27E3" w:rsidRPr="00C327F6" w:rsidRDefault="008F27E3" w:rsidP="008F27E3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20" w:type="dxa"/>
          </w:tcPr>
          <w:p w14:paraId="6B122B11" w14:textId="77777777" w:rsidR="008F27E3" w:rsidRPr="00C327F6" w:rsidRDefault="008F27E3" w:rsidP="008F27E3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2" w:type="dxa"/>
          </w:tcPr>
          <w:p w14:paraId="330B23BD" w14:textId="77777777" w:rsidR="008F27E3" w:rsidRPr="00C327F6" w:rsidRDefault="008F27E3" w:rsidP="008F27E3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4D66C72D" w14:textId="77777777" w:rsidR="008F27E3" w:rsidRPr="00C327F6" w:rsidRDefault="008F27E3" w:rsidP="008F27E3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09" w:type="dxa"/>
          </w:tcPr>
          <w:p w14:paraId="7AF3E80E" w14:textId="77777777" w:rsidR="008F27E3" w:rsidRPr="00C327F6" w:rsidRDefault="008F27E3" w:rsidP="008F27E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1A51B3" w14:textId="577AFF6E" w:rsidR="008F27E3" w:rsidRPr="00C327F6" w:rsidRDefault="008F27E3" w:rsidP="008F27E3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66</w:t>
            </w:r>
          </w:p>
        </w:tc>
        <w:tc>
          <w:tcPr>
            <w:tcW w:w="234" w:type="dxa"/>
            <w:gridSpan w:val="2"/>
          </w:tcPr>
          <w:p w14:paraId="5EBD4087" w14:textId="77777777" w:rsidR="008F27E3" w:rsidRPr="00C327F6" w:rsidRDefault="008F27E3" w:rsidP="008F27E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6168AA" w14:textId="51476064" w:rsidR="008F27E3" w:rsidRPr="00C327F6" w:rsidRDefault="008F27E3" w:rsidP="008F27E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53</w:t>
            </w:r>
          </w:p>
        </w:tc>
        <w:tc>
          <w:tcPr>
            <w:tcW w:w="198" w:type="dxa"/>
            <w:gridSpan w:val="2"/>
          </w:tcPr>
          <w:p w14:paraId="3CF911A2" w14:textId="77777777" w:rsidR="008F27E3" w:rsidRPr="00C327F6" w:rsidRDefault="008F27E3" w:rsidP="008F27E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263F74" w14:textId="1DF4B3D5" w:rsidR="008F27E3" w:rsidRPr="00C327F6" w:rsidRDefault="008F27E3" w:rsidP="008F27E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685D298B" w14:textId="77777777" w:rsidR="008F27E3" w:rsidRPr="00C327F6" w:rsidRDefault="008F27E3" w:rsidP="008F27E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0FA29F" w14:textId="013AB0B5" w:rsidR="008F27E3" w:rsidRPr="00C327F6" w:rsidRDefault="008F27E3" w:rsidP="008F27E3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47DE8188" w14:textId="77777777" w:rsidR="008F27E3" w:rsidRPr="00C327F6" w:rsidRDefault="008F27E3" w:rsidP="008F27E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1C1B18" w14:textId="5F836CEE" w:rsidR="008F27E3" w:rsidRPr="00C327F6" w:rsidRDefault="008F27E3" w:rsidP="008F27E3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66</w:t>
            </w:r>
          </w:p>
        </w:tc>
        <w:tc>
          <w:tcPr>
            <w:tcW w:w="234" w:type="dxa"/>
            <w:gridSpan w:val="2"/>
          </w:tcPr>
          <w:p w14:paraId="574835A5" w14:textId="77777777" w:rsidR="008F27E3" w:rsidRPr="00C327F6" w:rsidRDefault="008F27E3" w:rsidP="008F27E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3ED130" w14:textId="4B9854FE" w:rsidR="008F27E3" w:rsidRPr="00C327F6" w:rsidRDefault="008F27E3" w:rsidP="008F27E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53</w:t>
            </w:r>
          </w:p>
        </w:tc>
        <w:tc>
          <w:tcPr>
            <w:tcW w:w="178" w:type="dxa"/>
            <w:gridSpan w:val="2"/>
          </w:tcPr>
          <w:p w14:paraId="6CEBD489" w14:textId="77777777" w:rsidR="008F27E3" w:rsidRPr="00C327F6" w:rsidRDefault="008F27E3" w:rsidP="008F27E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456B28" w14:textId="2AD9A9CA" w:rsidR="008F27E3" w:rsidRPr="00C327F6" w:rsidRDefault="008F27E3" w:rsidP="008F27E3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86" w:type="dxa"/>
          </w:tcPr>
          <w:p w14:paraId="382C99D9" w14:textId="77777777" w:rsidR="008F27E3" w:rsidRPr="00C327F6" w:rsidRDefault="008F27E3" w:rsidP="008F27E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16FC24" w14:textId="1698C798" w:rsidR="008F27E3" w:rsidRPr="00C327F6" w:rsidRDefault="008F27E3" w:rsidP="008F27E3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</w:tr>
      <w:tr w:rsidR="004D5290" w:rsidRPr="00C327F6" w14:paraId="3A81FBE8" w14:textId="77777777" w:rsidTr="00C42B41">
        <w:trPr>
          <w:cantSplit/>
          <w:trHeight w:val="102"/>
        </w:trPr>
        <w:tc>
          <w:tcPr>
            <w:tcW w:w="3060" w:type="dxa"/>
          </w:tcPr>
          <w:p w14:paraId="62289890" w14:textId="77777777" w:rsidR="00CE384D" w:rsidRPr="00C327F6" w:rsidRDefault="00CE384D" w:rsidP="00CE384D">
            <w:pPr>
              <w:spacing w:line="240" w:lineRule="auto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รวมเงินลงทุนในบริษัทร่วม</w:t>
            </w:r>
          </w:p>
        </w:tc>
        <w:tc>
          <w:tcPr>
            <w:tcW w:w="2340" w:type="dxa"/>
          </w:tcPr>
          <w:p w14:paraId="4A71C4DF" w14:textId="77777777" w:rsidR="00CE384D" w:rsidRPr="00C327F6" w:rsidRDefault="00CE384D" w:rsidP="00CE384D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074" w:type="dxa"/>
          </w:tcPr>
          <w:p w14:paraId="099A82D2" w14:textId="77777777" w:rsidR="00CE384D" w:rsidRPr="00C327F6" w:rsidRDefault="00CE384D" w:rsidP="00CE384D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20" w:type="dxa"/>
          </w:tcPr>
          <w:p w14:paraId="079963AC" w14:textId="77777777" w:rsidR="00CE384D" w:rsidRPr="00C327F6" w:rsidRDefault="00CE384D" w:rsidP="00CE384D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2" w:type="dxa"/>
          </w:tcPr>
          <w:p w14:paraId="22916580" w14:textId="77777777" w:rsidR="00CE384D" w:rsidRPr="00C327F6" w:rsidRDefault="00CE384D" w:rsidP="00CE384D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3EEF92D4" w14:textId="77777777" w:rsidR="00CE384D" w:rsidRPr="00C327F6" w:rsidRDefault="00CE384D" w:rsidP="00CE384D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09" w:type="dxa"/>
          </w:tcPr>
          <w:p w14:paraId="07E092C1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6AB162" w14:textId="4F37882C" w:rsidR="00CE384D" w:rsidRPr="00C327F6" w:rsidRDefault="00CE384D" w:rsidP="00CE384D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18,470</w:t>
            </w:r>
          </w:p>
        </w:tc>
        <w:tc>
          <w:tcPr>
            <w:tcW w:w="234" w:type="dxa"/>
            <w:gridSpan w:val="2"/>
          </w:tcPr>
          <w:p w14:paraId="1123CA15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0C3410" w14:textId="37FE2B62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20,304</w:t>
            </w:r>
          </w:p>
        </w:tc>
        <w:tc>
          <w:tcPr>
            <w:tcW w:w="198" w:type="dxa"/>
            <w:gridSpan w:val="2"/>
          </w:tcPr>
          <w:p w14:paraId="603618A3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5C025B" w14:textId="4FA3BB49" w:rsidR="00CE384D" w:rsidRPr="00C327F6" w:rsidRDefault="00CE384D" w:rsidP="00CE384D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(2)</w:t>
            </w:r>
          </w:p>
        </w:tc>
        <w:tc>
          <w:tcPr>
            <w:tcW w:w="234" w:type="dxa"/>
            <w:gridSpan w:val="2"/>
          </w:tcPr>
          <w:p w14:paraId="62D30811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E9580E" w14:textId="7C81C480" w:rsidR="00CE384D" w:rsidRPr="00C327F6" w:rsidRDefault="00CE384D" w:rsidP="00CE384D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(2)</w:t>
            </w:r>
          </w:p>
        </w:tc>
        <w:tc>
          <w:tcPr>
            <w:tcW w:w="234" w:type="dxa"/>
            <w:gridSpan w:val="2"/>
          </w:tcPr>
          <w:p w14:paraId="16E3EFCC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732F5D" w14:textId="02B7445F" w:rsidR="00CE384D" w:rsidRPr="00C327F6" w:rsidRDefault="008F27E3" w:rsidP="00CE384D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18,468</w:t>
            </w:r>
          </w:p>
        </w:tc>
        <w:tc>
          <w:tcPr>
            <w:tcW w:w="234" w:type="dxa"/>
            <w:gridSpan w:val="2"/>
          </w:tcPr>
          <w:p w14:paraId="7AECDCD8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E15768" w14:textId="0ADB3E54" w:rsidR="00CE384D" w:rsidRPr="00C327F6" w:rsidRDefault="00CE384D" w:rsidP="00CE384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20,302</w:t>
            </w:r>
          </w:p>
        </w:tc>
        <w:tc>
          <w:tcPr>
            <w:tcW w:w="178" w:type="dxa"/>
            <w:gridSpan w:val="2"/>
          </w:tcPr>
          <w:p w14:paraId="3EE3243F" w14:textId="77777777" w:rsidR="00CE384D" w:rsidRPr="00C327F6" w:rsidRDefault="00CE384D" w:rsidP="00CE384D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F25B48" w14:textId="342BD5A0" w:rsidR="00CE384D" w:rsidRPr="00C327F6" w:rsidRDefault="008F27E3" w:rsidP="00CE384D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599</w:t>
            </w:r>
          </w:p>
        </w:tc>
        <w:tc>
          <w:tcPr>
            <w:tcW w:w="186" w:type="dxa"/>
          </w:tcPr>
          <w:p w14:paraId="2EA49D31" w14:textId="77777777" w:rsidR="00CE384D" w:rsidRPr="00C327F6" w:rsidRDefault="00CE384D" w:rsidP="00CE384D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2F37F0" w14:textId="3BF21BC0" w:rsidR="00CE384D" w:rsidRPr="00C327F6" w:rsidRDefault="00CE384D" w:rsidP="00CE384D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647</w:t>
            </w:r>
          </w:p>
        </w:tc>
      </w:tr>
    </w:tbl>
    <w:p w14:paraId="72BF0B48" w14:textId="2DEA174F" w:rsidR="002800B0" w:rsidRPr="00C327F6" w:rsidRDefault="00130F71" w:rsidP="00130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16"/>
          <w:szCs w:val="16"/>
        </w:rPr>
      </w:pPr>
      <w:r w:rsidRPr="00C327F6">
        <w:rPr>
          <w:rFonts w:ascii="Angsana New" w:hAnsi="Angsana New"/>
          <w:spacing w:val="-6"/>
          <w:sz w:val="16"/>
          <w:szCs w:val="16"/>
          <w:cs/>
          <w:lang w:val="en-GB"/>
        </w:rPr>
        <w:br w:type="page"/>
      </w:r>
    </w:p>
    <w:p w14:paraId="6AE3E63D" w14:textId="77777777" w:rsidR="008E77F4" w:rsidRPr="00C327F6" w:rsidRDefault="008E77F4" w:rsidP="008E77F4">
      <w:pPr>
        <w:spacing w:line="240" w:lineRule="auto"/>
        <w:ind w:left="-90" w:right="-590"/>
        <w:jc w:val="both"/>
        <w:rPr>
          <w:rFonts w:ascii="Angsana New" w:hAnsi="Angsana New"/>
          <w:b/>
          <w:bCs/>
          <w:spacing w:val="-6"/>
          <w:sz w:val="2"/>
          <w:szCs w:val="2"/>
          <w:cs/>
        </w:rPr>
      </w:pPr>
    </w:p>
    <w:tbl>
      <w:tblPr>
        <w:tblW w:w="15546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980"/>
        <w:gridCol w:w="900"/>
        <w:gridCol w:w="630"/>
        <w:gridCol w:w="180"/>
        <w:gridCol w:w="666"/>
        <w:gridCol w:w="213"/>
        <w:gridCol w:w="651"/>
        <w:gridCol w:w="180"/>
        <w:gridCol w:w="630"/>
        <w:gridCol w:w="180"/>
        <w:gridCol w:w="682"/>
        <w:gridCol w:w="180"/>
        <w:gridCol w:w="629"/>
        <w:gridCol w:w="180"/>
        <w:gridCol w:w="669"/>
        <w:gridCol w:w="180"/>
        <w:gridCol w:w="720"/>
        <w:gridCol w:w="180"/>
        <w:gridCol w:w="630"/>
        <w:gridCol w:w="180"/>
        <w:gridCol w:w="630"/>
        <w:gridCol w:w="243"/>
        <w:gridCol w:w="658"/>
        <w:gridCol w:w="180"/>
        <w:gridCol w:w="695"/>
      </w:tblGrid>
      <w:tr w:rsidR="004D5290" w:rsidRPr="00C327F6" w:rsidDel="00685444" w14:paraId="56BECAAB" w14:textId="77777777" w:rsidTr="00C42B41">
        <w:trPr>
          <w:cantSplit/>
          <w:tblHeader/>
        </w:trPr>
        <w:tc>
          <w:tcPr>
            <w:tcW w:w="2700" w:type="dxa"/>
          </w:tcPr>
          <w:p w14:paraId="4404AE51" w14:textId="77777777" w:rsidR="00A21F50" w:rsidRPr="00C327F6" w:rsidDel="00685444" w:rsidRDefault="00A21F50" w:rsidP="006C2356">
            <w:pPr>
              <w:spacing w:line="240" w:lineRule="auto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 w:bidi="ar-SA"/>
              </w:rPr>
              <w:br w:type="page"/>
            </w:r>
          </w:p>
        </w:tc>
        <w:tc>
          <w:tcPr>
            <w:tcW w:w="1980" w:type="dxa"/>
          </w:tcPr>
          <w:p w14:paraId="4B1E38D7" w14:textId="77777777" w:rsidR="00A21F50" w:rsidRPr="00C327F6" w:rsidRDefault="00A21F50" w:rsidP="006C235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900" w:type="dxa"/>
          </w:tcPr>
          <w:p w14:paraId="5D312233" w14:textId="77777777" w:rsidR="00A21F50" w:rsidRPr="00C327F6" w:rsidRDefault="00A21F50" w:rsidP="006C235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9966" w:type="dxa"/>
            <w:gridSpan w:val="23"/>
            <w:vAlign w:val="center"/>
          </w:tcPr>
          <w:p w14:paraId="02A03285" w14:textId="799B7DAC" w:rsidR="00A21F50" w:rsidRPr="00C327F6" w:rsidRDefault="00A21F50" w:rsidP="006C2356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  <w:t>งบการเงินเฉพาะกิจการ</w:t>
            </w:r>
          </w:p>
        </w:tc>
      </w:tr>
      <w:tr w:rsidR="004D5290" w:rsidRPr="00C327F6" w:rsidDel="00685444" w14:paraId="74535768" w14:textId="77777777" w:rsidTr="00C42B41">
        <w:trPr>
          <w:cantSplit/>
          <w:tblHeader/>
        </w:trPr>
        <w:tc>
          <w:tcPr>
            <w:tcW w:w="2700" w:type="dxa"/>
          </w:tcPr>
          <w:p w14:paraId="7071DE5C" w14:textId="77777777" w:rsidR="003602BB" w:rsidRPr="00C327F6" w:rsidDel="00685444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980" w:type="dxa"/>
          </w:tcPr>
          <w:p w14:paraId="5831539F" w14:textId="77777777" w:rsidR="001302C7" w:rsidRPr="00C327F6" w:rsidRDefault="001302C7" w:rsidP="003602BB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C0E92B9" w14:textId="053EE058" w:rsidR="003602BB" w:rsidRPr="00C327F6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62446538" w14:textId="77777777" w:rsidR="003602BB" w:rsidRPr="00C327F6" w:rsidRDefault="003602BB" w:rsidP="003602B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ประเทศที่</w:t>
            </w:r>
          </w:p>
          <w:p w14:paraId="4C78599D" w14:textId="74EBF58C" w:rsidR="003602BB" w:rsidRPr="00C327F6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ดำเนินธุรกิจ</w:t>
            </w:r>
          </w:p>
        </w:tc>
        <w:tc>
          <w:tcPr>
            <w:tcW w:w="1476" w:type="dxa"/>
            <w:gridSpan w:val="3"/>
            <w:vAlign w:val="bottom"/>
          </w:tcPr>
          <w:p w14:paraId="14A14FAD" w14:textId="77777777" w:rsidR="00C42B41" w:rsidRPr="00C327F6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  <w:lang w:val="en-GB"/>
              </w:rPr>
              <w:t>สัดส่วน</w:t>
            </w:r>
          </w:p>
          <w:p w14:paraId="5B6C50E7" w14:textId="2232DEFD" w:rsidR="003602BB" w:rsidRPr="00C327F6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ความเป็นเจ้าของ</w:t>
            </w:r>
          </w:p>
        </w:tc>
        <w:tc>
          <w:tcPr>
            <w:tcW w:w="213" w:type="dxa"/>
          </w:tcPr>
          <w:p w14:paraId="656893E5" w14:textId="77777777" w:rsidR="003602BB" w:rsidRPr="00C327F6" w:rsidDel="00685444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461" w:type="dxa"/>
            <w:gridSpan w:val="3"/>
          </w:tcPr>
          <w:p w14:paraId="34555BCE" w14:textId="77777777" w:rsidR="003602BB" w:rsidRPr="00C327F6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49AFBC36" w14:textId="77777777" w:rsidR="003602BB" w:rsidRPr="00C327F6" w:rsidDel="00685444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  <w:lang w:val="en-GB"/>
              </w:rPr>
              <w:t>ราคาทุน</w:t>
            </w:r>
          </w:p>
        </w:tc>
        <w:tc>
          <w:tcPr>
            <w:tcW w:w="180" w:type="dxa"/>
          </w:tcPr>
          <w:p w14:paraId="75D43D4E" w14:textId="77777777" w:rsidR="003602BB" w:rsidRPr="00C327F6" w:rsidDel="00685444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491" w:type="dxa"/>
            <w:gridSpan w:val="3"/>
          </w:tcPr>
          <w:p w14:paraId="6A40C36F" w14:textId="77777777" w:rsidR="003602BB" w:rsidRPr="00C327F6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51965AF4" w14:textId="77777777" w:rsidR="003602BB" w:rsidRPr="00C327F6" w:rsidDel="00685444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</w:tcPr>
          <w:p w14:paraId="102C367C" w14:textId="77777777" w:rsidR="003602BB" w:rsidRPr="00C327F6" w:rsidDel="00685444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569" w:type="dxa"/>
            <w:gridSpan w:val="3"/>
          </w:tcPr>
          <w:p w14:paraId="0B32DF7C" w14:textId="77777777" w:rsidR="003602BB" w:rsidRPr="00C327F6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39B44082" w14:textId="77777777" w:rsidR="003602BB" w:rsidRPr="00C327F6" w:rsidDel="00685444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  <w:lang w:val="en-GB"/>
              </w:rPr>
              <w:t>ราคาทุน</w:t>
            </w: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863" w:type="dxa"/>
            <w:gridSpan w:val="5"/>
          </w:tcPr>
          <w:p w14:paraId="531B985D" w14:textId="77777777" w:rsidR="003602BB" w:rsidRPr="00C327F6" w:rsidDel="00685444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  <w:lang w:val="en-GB"/>
              </w:rPr>
              <w:t>มูลค่ายุติธรรมสำหรับหลักทรัพย์จดทะเบียนฯ</w:t>
            </w:r>
          </w:p>
        </w:tc>
        <w:tc>
          <w:tcPr>
            <w:tcW w:w="1533" w:type="dxa"/>
            <w:gridSpan w:val="3"/>
            <w:vAlign w:val="bottom"/>
          </w:tcPr>
          <w:p w14:paraId="64B0F928" w14:textId="77777777" w:rsidR="003602BB" w:rsidRPr="00C327F6" w:rsidRDefault="003602BB" w:rsidP="003602BB">
            <w:pPr>
              <w:spacing w:line="240" w:lineRule="auto"/>
              <w:ind w:left="-90" w:right="-80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  <w:lang w:val="en-GB"/>
              </w:rPr>
              <w:t>เงินปันผลรับ</w:t>
            </w:r>
          </w:p>
        </w:tc>
      </w:tr>
      <w:tr w:rsidR="004D5290" w:rsidRPr="00C327F6" w14:paraId="6B591BD4" w14:textId="77777777" w:rsidTr="00C42B41">
        <w:trPr>
          <w:cantSplit/>
          <w:tblHeader/>
        </w:trPr>
        <w:tc>
          <w:tcPr>
            <w:tcW w:w="2700" w:type="dxa"/>
          </w:tcPr>
          <w:p w14:paraId="3C4D35DB" w14:textId="77777777" w:rsidR="00A31C0F" w:rsidRPr="00C327F6" w:rsidRDefault="00A31C0F" w:rsidP="00A31C0F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980" w:type="dxa"/>
          </w:tcPr>
          <w:p w14:paraId="579BF2BA" w14:textId="77777777" w:rsidR="00A31C0F" w:rsidRPr="00C327F6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27E0EF2C" w14:textId="77777777" w:rsidR="00A31C0F" w:rsidRPr="00C327F6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vAlign w:val="bottom"/>
          </w:tcPr>
          <w:p w14:paraId="7917DCCF" w14:textId="33921297" w:rsidR="00A31C0F" w:rsidRPr="00C327F6" w:rsidRDefault="00BD2F2E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80" w:type="dxa"/>
            <w:vAlign w:val="bottom"/>
          </w:tcPr>
          <w:p w14:paraId="237EF1A1" w14:textId="77777777" w:rsidR="00A31C0F" w:rsidRPr="00C327F6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6" w:type="dxa"/>
            <w:vAlign w:val="bottom"/>
          </w:tcPr>
          <w:p w14:paraId="58086DDA" w14:textId="0CFD1BA8" w:rsidR="00A31C0F" w:rsidRPr="00C327F6" w:rsidRDefault="00BD2F2E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2567</w:t>
            </w:r>
          </w:p>
        </w:tc>
        <w:tc>
          <w:tcPr>
            <w:tcW w:w="213" w:type="dxa"/>
            <w:vAlign w:val="bottom"/>
          </w:tcPr>
          <w:p w14:paraId="566B1F28" w14:textId="77777777" w:rsidR="00A31C0F" w:rsidRPr="00C327F6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1" w:type="dxa"/>
            <w:vAlign w:val="bottom"/>
          </w:tcPr>
          <w:p w14:paraId="79B14AEE" w14:textId="7C74A59A" w:rsidR="00A31C0F" w:rsidRPr="00C327F6" w:rsidRDefault="00BD2F2E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80" w:type="dxa"/>
            <w:vAlign w:val="bottom"/>
          </w:tcPr>
          <w:p w14:paraId="21948972" w14:textId="77777777" w:rsidR="00A31C0F" w:rsidRPr="00C327F6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  <w:vAlign w:val="bottom"/>
          </w:tcPr>
          <w:p w14:paraId="5A698CFD" w14:textId="4E70D171" w:rsidR="00A31C0F" w:rsidRPr="00C327F6" w:rsidRDefault="00BD2F2E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2567</w:t>
            </w:r>
          </w:p>
        </w:tc>
        <w:tc>
          <w:tcPr>
            <w:tcW w:w="180" w:type="dxa"/>
            <w:vAlign w:val="bottom"/>
          </w:tcPr>
          <w:p w14:paraId="1E52B70E" w14:textId="77777777" w:rsidR="00A31C0F" w:rsidRPr="00C327F6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2" w:type="dxa"/>
            <w:vAlign w:val="bottom"/>
          </w:tcPr>
          <w:p w14:paraId="66455233" w14:textId="4283B4DD" w:rsidR="00A31C0F" w:rsidRPr="00C327F6" w:rsidRDefault="00BD2F2E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80" w:type="dxa"/>
            <w:vAlign w:val="bottom"/>
          </w:tcPr>
          <w:p w14:paraId="0C6F5EA0" w14:textId="77777777" w:rsidR="00A31C0F" w:rsidRPr="00C327F6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278DC96A" w14:textId="31A890F5" w:rsidR="00A31C0F" w:rsidRPr="00C327F6" w:rsidRDefault="00BD2F2E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2567</w:t>
            </w:r>
          </w:p>
        </w:tc>
        <w:tc>
          <w:tcPr>
            <w:tcW w:w="180" w:type="dxa"/>
            <w:vAlign w:val="bottom"/>
          </w:tcPr>
          <w:p w14:paraId="05749E36" w14:textId="77777777" w:rsidR="00A31C0F" w:rsidRPr="00C327F6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9" w:type="dxa"/>
            <w:vAlign w:val="bottom"/>
          </w:tcPr>
          <w:p w14:paraId="65E621A8" w14:textId="10AA14BD" w:rsidR="00A31C0F" w:rsidRPr="00C327F6" w:rsidRDefault="00BD2F2E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80" w:type="dxa"/>
            <w:vAlign w:val="bottom"/>
          </w:tcPr>
          <w:p w14:paraId="48A61208" w14:textId="77777777" w:rsidR="00A31C0F" w:rsidRPr="00C327F6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260E9B3E" w14:textId="34BC4CB9" w:rsidR="00A31C0F" w:rsidRPr="00C327F6" w:rsidRDefault="00BD2F2E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2567</w:t>
            </w:r>
          </w:p>
        </w:tc>
        <w:tc>
          <w:tcPr>
            <w:tcW w:w="180" w:type="dxa"/>
            <w:vAlign w:val="bottom"/>
          </w:tcPr>
          <w:p w14:paraId="1966674D" w14:textId="77777777" w:rsidR="00A31C0F" w:rsidRPr="00C327F6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  <w:vAlign w:val="bottom"/>
          </w:tcPr>
          <w:p w14:paraId="0895BD48" w14:textId="21A3D878" w:rsidR="00A31C0F" w:rsidRPr="00C327F6" w:rsidRDefault="00BD2F2E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80" w:type="dxa"/>
            <w:vAlign w:val="bottom"/>
          </w:tcPr>
          <w:p w14:paraId="738B317E" w14:textId="77777777" w:rsidR="00A31C0F" w:rsidRPr="00C327F6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  <w:vAlign w:val="bottom"/>
          </w:tcPr>
          <w:p w14:paraId="3DF6B3C6" w14:textId="1D022303" w:rsidR="00A31C0F" w:rsidRPr="00C327F6" w:rsidRDefault="00BD2F2E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2567</w:t>
            </w:r>
          </w:p>
        </w:tc>
        <w:tc>
          <w:tcPr>
            <w:tcW w:w="243" w:type="dxa"/>
            <w:vAlign w:val="bottom"/>
          </w:tcPr>
          <w:p w14:paraId="3C5B764A" w14:textId="77777777" w:rsidR="00A31C0F" w:rsidRPr="00C327F6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8" w:type="dxa"/>
            <w:vAlign w:val="bottom"/>
          </w:tcPr>
          <w:p w14:paraId="1BD5DA0A" w14:textId="0B824CC2" w:rsidR="00A31C0F" w:rsidRPr="00C327F6" w:rsidRDefault="00BD2F2E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80" w:type="dxa"/>
            <w:vAlign w:val="bottom"/>
          </w:tcPr>
          <w:p w14:paraId="761A6D59" w14:textId="77777777" w:rsidR="00A31C0F" w:rsidRPr="00C327F6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6EE1E69E" w14:textId="599BFAA6" w:rsidR="00A31C0F" w:rsidRPr="00C327F6" w:rsidRDefault="00BD2F2E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2567</w:t>
            </w:r>
          </w:p>
        </w:tc>
      </w:tr>
      <w:tr w:rsidR="004D5290" w:rsidRPr="00C327F6" w14:paraId="03F791E5" w14:textId="77777777" w:rsidTr="00C42B41">
        <w:trPr>
          <w:cantSplit/>
          <w:tblHeader/>
        </w:trPr>
        <w:tc>
          <w:tcPr>
            <w:tcW w:w="2700" w:type="dxa"/>
          </w:tcPr>
          <w:p w14:paraId="548D8B86" w14:textId="77777777" w:rsidR="003602BB" w:rsidRPr="00C327F6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980" w:type="dxa"/>
          </w:tcPr>
          <w:p w14:paraId="7E2DDCAA" w14:textId="77777777" w:rsidR="003602BB" w:rsidRPr="00C327F6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5"/>
                <w:szCs w:val="25"/>
                <w:lang w:val="en-GB"/>
              </w:rPr>
            </w:pPr>
          </w:p>
        </w:tc>
        <w:tc>
          <w:tcPr>
            <w:tcW w:w="900" w:type="dxa"/>
          </w:tcPr>
          <w:p w14:paraId="009ED78B" w14:textId="77777777" w:rsidR="003602BB" w:rsidRPr="00C327F6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5"/>
                <w:szCs w:val="25"/>
                <w:lang w:val="en-GB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552E8917" w14:textId="7B442726" w:rsidR="003602BB" w:rsidRPr="00C327F6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i/>
                <w:iCs/>
                <w:sz w:val="25"/>
                <w:szCs w:val="25"/>
                <w:lang w:val="en-GB"/>
              </w:rPr>
              <w:t>(</w:t>
            </w:r>
            <w:r w:rsidRPr="00C327F6">
              <w:rPr>
                <w:rFonts w:ascii="Angsana New" w:hAnsi="Angsana New"/>
                <w:i/>
                <w:iCs/>
                <w:sz w:val="25"/>
                <w:szCs w:val="25"/>
                <w:cs/>
                <w:lang w:val="en-GB"/>
              </w:rPr>
              <w:t>ร้อยละ</w:t>
            </w:r>
            <w:r w:rsidRPr="00C327F6">
              <w:rPr>
                <w:rFonts w:ascii="Angsana New" w:hAnsi="Angsana New"/>
                <w:i/>
                <w:iCs/>
                <w:sz w:val="25"/>
                <w:szCs w:val="25"/>
              </w:rPr>
              <w:t>)</w:t>
            </w:r>
          </w:p>
        </w:tc>
        <w:tc>
          <w:tcPr>
            <w:tcW w:w="213" w:type="dxa"/>
            <w:vAlign w:val="bottom"/>
          </w:tcPr>
          <w:p w14:paraId="754E2965" w14:textId="77777777" w:rsidR="003602BB" w:rsidRPr="00C327F6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277" w:type="dxa"/>
            <w:gridSpan w:val="19"/>
            <w:vAlign w:val="bottom"/>
          </w:tcPr>
          <w:p w14:paraId="5296F310" w14:textId="77777777" w:rsidR="003602BB" w:rsidRPr="00C327F6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eastAsia="Times New Roman" w:hAnsi="Angsana New" w:hint="cs"/>
                <w:i/>
                <w:iCs/>
                <w:sz w:val="25"/>
                <w:szCs w:val="25"/>
              </w:rPr>
              <w:t>(</w:t>
            </w:r>
            <w:r w:rsidRPr="00C327F6">
              <w:rPr>
                <w:rFonts w:ascii="Angsana New" w:eastAsia="Times New Roman" w:hAnsi="Angsana New" w:hint="cs"/>
                <w:i/>
                <w:iCs/>
                <w:sz w:val="25"/>
                <w:szCs w:val="25"/>
                <w:cs/>
              </w:rPr>
              <w:t>ล้านบาท</w:t>
            </w:r>
            <w:r w:rsidRPr="00C327F6">
              <w:rPr>
                <w:rFonts w:ascii="Angsana New" w:eastAsia="Times New Roman" w:hAnsi="Angsana New" w:hint="cs"/>
                <w:i/>
                <w:iCs/>
                <w:sz w:val="25"/>
                <w:szCs w:val="25"/>
              </w:rPr>
              <w:t>)</w:t>
            </w:r>
          </w:p>
        </w:tc>
      </w:tr>
      <w:tr w:rsidR="004D5290" w:rsidRPr="00C327F6" w14:paraId="48A5E2C7" w14:textId="77777777" w:rsidTr="00C42B41">
        <w:trPr>
          <w:cantSplit/>
        </w:trPr>
        <w:tc>
          <w:tcPr>
            <w:tcW w:w="2700" w:type="dxa"/>
          </w:tcPr>
          <w:p w14:paraId="4E2903B0" w14:textId="6B632AC2" w:rsidR="00130F71" w:rsidRPr="00C327F6" w:rsidRDefault="00130F71" w:rsidP="003602B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การร่วมค้า</w:t>
            </w:r>
          </w:p>
        </w:tc>
        <w:tc>
          <w:tcPr>
            <w:tcW w:w="1980" w:type="dxa"/>
          </w:tcPr>
          <w:p w14:paraId="167F4F48" w14:textId="77777777" w:rsidR="00130F71" w:rsidRPr="00C327F6" w:rsidRDefault="00130F71" w:rsidP="003602BB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900" w:type="dxa"/>
          </w:tcPr>
          <w:p w14:paraId="2D11368E" w14:textId="77777777" w:rsidR="00130F71" w:rsidRPr="00C327F6" w:rsidRDefault="00130F71" w:rsidP="003602BB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08669E4F" w14:textId="77777777" w:rsidR="00130F71" w:rsidRPr="00C327F6" w:rsidRDefault="00130F71" w:rsidP="003602BB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63D4036E" w14:textId="77777777" w:rsidR="00130F71" w:rsidRPr="00C327F6" w:rsidRDefault="00130F71" w:rsidP="003602BB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6" w:type="dxa"/>
          </w:tcPr>
          <w:p w14:paraId="57947EC8" w14:textId="77777777" w:rsidR="00130F71" w:rsidRPr="00C327F6" w:rsidRDefault="00130F71" w:rsidP="003602BB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13" w:type="dxa"/>
          </w:tcPr>
          <w:p w14:paraId="76D0A71A" w14:textId="77777777" w:rsidR="00130F71" w:rsidRPr="00C327F6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1" w:type="dxa"/>
          </w:tcPr>
          <w:p w14:paraId="3DA79897" w14:textId="77777777" w:rsidR="00130F71" w:rsidRPr="00C327F6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6195B457" w14:textId="77777777" w:rsidR="00130F71" w:rsidRPr="00C327F6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4734657E" w14:textId="77777777" w:rsidR="00130F71" w:rsidRPr="00C327F6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40265E3A" w14:textId="77777777" w:rsidR="00130F71" w:rsidRPr="00C327F6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2" w:type="dxa"/>
          </w:tcPr>
          <w:p w14:paraId="1AF9AD8A" w14:textId="77777777" w:rsidR="00130F71" w:rsidRPr="00C327F6" w:rsidRDefault="00130F71" w:rsidP="003602BB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80" w:type="dxa"/>
          </w:tcPr>
          <w:p w14:paraId="77835222" w14:textId="77777777" w:rsidR="00130F71" w:rsidRPr="00C327F6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29" w:type="dxa"/>
          </w:tcPr>
          <w:p w14:paraId="03F2DBBD" w14:textId="77777777" w:rsidR="00130F71" w:rsidRPr="00C327F6" w:rsidRDefault="00130F71" w:rsidP="003602BB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16E49F07" w14:textId="77777777" w:rsidR="00130F71" w:rsidRPr="00C327F6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9" w:type="dxa"/>
          </w:tcPr>
          <w:p w14:paraId="5BB5A050" w14:textId="77777777" w:rsidR="00130F71" w:rsidRPr="00C327F6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61D415EC" w14:textId="77777777" w:rsidR="00130F71" w:rsidRPr="00C327F6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</w:tcPr>
          <w:p w14:paraId="2059D80D" w14:textId="77777777" w:rsidR="00130F71" w:rsidRPr="00C327F6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31C231FB" w14:textId="77777777" w:rsidR="00130F71" w:rsidRPr="00C327F6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02043A10" w14:textId="77777777" w:rsidR="00130F71" w:rsidRPr="00C327F6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77341D0C" w14:textId="77777777" w:rsidR="00130F71" w:rsidRPr="00C327F6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254B6022" w14:textId="77777777" w:rsidR="00130F71" w:rsidRPr="00C327F6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43" w:type="dxa"/>
          </w:tcPr>
          <w:p w14:paraId="57B3ABD4" w14:textId="77777777" w:rsidR="00130F71" w:rsidRPr="00C327F6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8" w:type="dxa"/>
          </w:tcPr>
          <w:p w14:paraId="22D3B5B1" w14:textId="77777777" w:rsidR="00130F71" w:rsidRPr="00C327F6" w:rsidRDefault="00130F71" w:rsidP="003602BB">
            <w:pPr>
              <w:tabs>
                <w:tab w:val="decimal" w:pos="58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0" w:type="dxa"/>
          </w:tcPr>
          <w:p w14:paraId="2EEDFA54" w14:textId="77777777" w:rsidR="00130F71" w:rsidRPr="00C327F6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95" w:type="dxa"/>
          </w:tcPr>
          <w:p w14:paraId="7AA936BD" w14:textId="77777777" w:rsidR="00130F71" w:rsidRPr="00C327F6" w:rsidRDefault="00130F71" w:rsidP="003602BB">
            <w:pPr>
              <w:tabs>
                <w:tab w:val="decimal" w:pos="58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</w:tr>
      <w:tr w:rsidR="004D5290" w:rsidRPr="00C327F6" w14:paraId="4510F0F6" w14:textId="77777777" w:rsidTr="00C42B41">
        <w:trPr>
          <w:cantSplit/>
        </w:trPr>
        <w:tc>
          <w:tcPr>
            <w:tcW w:w="2700" w:type="dxa"/>
          </w:tcPr>
          <w:p w14:paraId="1EF9B859" w14:textId="041015FC" w:rsidR="006A2466" w:rsidRPr="00C327F6" w:rsidRDefault="006A2466" w:rsidP="006A246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บริษัท พีทีที อาซาฮี เคมิคอล จำกัด</w:t>
            </w:r>
          </w:p>
        </w:tc>
        <w:tc>
          <w:tcPr>
            <w:tcW w:w="1980" w:type="dxa"/>
          </w:tcPr>
          <w:p w14:paraId="6D21EFD1" w14:textId="0AF0C953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left="15" w:right="-79" w:hanging="94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ผลิตและจำหน่ายผลิตภัณฑ์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</w:rPr>
              <w:t xml:space="preserve"> </w:t>
            </w: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ปิโตรเคมี</w:t>
            </w:r>
          </w:p>
        </w:tc>
        <w:tc>
          <w:tcPr>
            <w:tcW w:w="900" w:type="dxa"/>
          </w:tcPr>
          <w:p w14:paraId="49FA1BB0" w14:textId="52C7DC78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>ไทย</w:t>
            </w:r>
          </w:p>
        </w:tc>
        <w:tc>
          <w:tcPr>
            <w:tcW w:w="630" w:type="dxa"/>
          </w:tcPr>
          <w:p w14:paraId="1B050508" w14:textId="4A37A1E7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 w:hint="cs"/>
                <w:sz w:val="25"/>
                <w:szCs w:val="25"/>
              </w:rPr>
              <w:t>50</w:t>
            </w:r>
          </w:p>
        </w:tc>
        <w:tc>
          <w:tcPr>
            <w:tcW w:w="180" w:type="dxa"/>
          </w:tcPr>
          <w:p w14:paraId="2A9ED26F" w14:textId="77777777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6" w:type="dxa"/>
          </w:tcPr>
          <w:p w14:paraId="29FBAD97" w14:textId="22CB850F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 w:hint="cs"/>
                <w:sz w:val="25"/>
                <w:szCs w:val="25"/>
              </w:rPr>
              <w:t>50</w:t>
            </w:r>
          </w:p>
        </w:tc>
        <w:tc>
          <w:tcPr>
            <w:tcW w:w="213" w:type="dxa"/>
          </w:tcPr>
          <w:p w14:paraId="373F3559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1" w:type="dxa"/>
          </w:tcPr>
          <w:p w14:paraId="0EEE79B7" w14:textId="24C9CAE4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996</w:t>
            </w:r>
          </w:p>
        </w:tc>
        <w:tc>
          <w:tcPr>
            <w:tcW w:w="180" w:type="dxa"/>
          </w:tcPr>
          <w:p w14:paraId="6DC027E9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7FC80BF4" w14:textId="7A9388C5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996</w:t>
            </w:r>
          </w:p>
        </w:tc>
        <w:tc>
          <w:tcPr>
            <w:tcW w:w="180" w:type="dxa"/>
          </w:tcPr>
          <w:p w14:paraId="387F88A7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2" w:type="dxa"/>
          </w:tcPr>
          <w:p w14:paraId="0FAA2FA2" w14:textId="289058E4" w:rsidR="006A2466" w:rsidRPr="00C327F6" w:rsidRDefault="006A2466" w:rsidP="006A2466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(996)</w:t>
            </w:r>
          </w:p>
        </w:tc>
        <w:tc>
          <w:tcPr>
            <w:tcW w:w="180" w:type="dxa"/>
          </w:tcPr>
          <w:p w14:paraId="0EF21FD7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29" w:type="dxa"/>
          </w:tcPr>
          <w:p w14:paraId="79BC213E" w14:textId="07AE44EC" w:rsidR="006A2466" w:rsidRPr="00C327F6" w:rsidRDefault="006A2466" w:rsidP="006A2466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(996)</w:t>
            </w:r>
          </w:p>
        </w:tc>
        <w:tc>
          <w:tcPr>
            <w:tcW w:w="180" w:type="dxa"/>
          </w:tcPr>
          <w:p w14:paraId="415432D2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9" w:type="dxa"/>
          </w:tcPr>
          <w:p w14:paraId="562E8053" w14:textId="55B2B86B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50FDC86B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14:paraId="32FE89AA" w14:textId="62D56B1C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69F3FB99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5008094D" w14:textId="3B1DC150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5F59BE51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10E7001F" w14:textId="19DCBD4A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3" w:type="dxa"/>
          </w:tcPr>
          <w:p w14:paraId="08FC5ECF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8" w:type="dxa"/>
          </w:tcPr>
          <w:p w14:paraId="54CDF1DB" w14:textId="680B047B" w:rsidR="006A2466" w:rsidRPr="00C327F6" w:rsidRDefault="006A2466" w:rsidP="006A2466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7BC44369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335AFFB7" w14:textId="3F549358" w:rsidR="006A2466" w:rsidRPr="00C327F6" w:rsidRDefault="006A2466" w:rsidP="006A2466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4D5290" w:rsidRPr="00C327F6" w14:paraId="738A644E" w14:textId="77777777" w:rsidTr="00C42B41">
        <w:trPr>
          <w:cantSplit/>
        </w:trPr>
        <w:tc>
          <w:tcPr>
            <w:tcW w:w="2700" w:type="dxa"/>
          </w:tcPr>
          <w:p w14:paraId="35F8F345" w14:textId="3865E01F" w:rsidR="006A2466" w:rsidRPr="00C327F6" w:rsidRDefault="006A2466" w:rsidP="006A246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บริษัท พีทีที เอ็มซีซี ไบโอเคม จำกัด</w:t>
            </w:r>
          </w:p>
        </w:tc>
        <w:tc>
          <w:tcPr>
            <w:tcW w:w="1980" w:type="dxa"/>
          </w:tcPr>
          <w:p w14:paraId="2A99791B" w14:textId="5861B704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right="-79" w:hanging="79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ผลิตและจำหน่ายผลิตภัณฑ์พลาสติกชีวภาพ</w:t>
            </w:r>
          </w:p>
        </w:tc>
        <w:tc>
          <w:tcPr>
            <w:tcW w:w="900" w:type="dxa"/>
          </w:tcPr>
          <w:p w14:paraId="5CC7CEE2" w14:textId="37B702F9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30" w:type="dxa"/>
          </w:tcPr>
          <w:p w14:paraId="78589847" w14:textId="534B07F0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 w:hint="cs"/>
                <w:sz w:val="25"/>
                <w:szCs w:val="25"/>
              </w:rPr>
              <w:t>50</w:t>
            </w:r>
          </w:p>
        </w:tc>
        <w:tc>
          <w:tcPr>
            <w:tcW w:w="180" w:type="dxa"/>
          </w:tcPr>
          <w:p w14:paraId="79D6D65F" w14:textId="77777777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6" w:type="dxa"/>
          </w:tcPr>
          <w:p w14:paraId="41EB0102" w14:textId="797A7F3E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 w:hint="cs"/>
                <w:sz w:val="25"/>
                <w:szCs w:val="25"/>
              </w:rPr>
              <w:t>50</w:t>
            </w:r>
          </w:p>
        </w:tc>
        <w:tc>
          <w:tcPr>
            <w:tcW w:w="213" w:type="dxa"/>
          </w:tcPr>
          <w:p w14:paraId="6F92855C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1" w:type="dxa"/>
          </w:tcPr>
          <w:p w14:paraId="6313203E" w14:textId="6C794FE3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1,066</w:t>
            </w:r>
          </w:p>
        </w:tc>
        <w:tc>
          <w:tcPr>
            <w:tcW w:w="180" w:type="dxa"/>
          </w:tcPr>
          <w:p w14:paraId="6FC8D43F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06835A0B" w14:textId="66BE7C98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1,066</w:t>
            </w:r>
          </w:p>
        </w:tc>
        <w:tc>
          <w:tcPr>
            <w:tcW w:w="180" w:type="dxa"/>
          </w:tcPr>
          <w:p w14:paraId="782213DC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2" w:type="dxa"/>
          </w:tcPr>
          <w:p w14:paraId="4E60E425" w14:textId="3C95963B" w:rsidR="006A2466" w:rsidRPr="00C327F6" w:rsidRDefault="006A2466" w:rsidP="006A2466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(1,066)</w:t>
            </w:r>
          </w:p>
        </w:tc>
        <w:tc>
          <w:tcPr>
            <w:tcW w:w="180" w:type="dxa"/>
          </w:tcPr>
          <w:p w14:paraId="761D37C7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29" w:type="dxa"/>
          </w:tcPr>
          <w:p w14:paraId="59F1D36A" w14:textId="083B4FC3" w:rsidR="006A2466" w:rsidRPr="00C327F6" w:rsidRDefault="006A2466" w:rsidP="006A2466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2D4868BE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9" w:type="dxa"/>
          </w:tcPr>
          <w:p w14:paraId="4DE715B1" w14:textId="4459C38D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35380AE2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14:paraId="420642F0" w14:textId="7B876ADB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1,066</w:t>
            </w:r>
          </w:p>
        </w:tc>
        <w:tc>
          <w:tcPr>
            <w:tcW w:w="180" w:type="dxa"/>
          </w:tcPr>
          <w:p w14:paraId="0542CBEE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6E961BA9" w14:textId="7F8DF685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0FB01710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71716D3E" w14:textId="3E56BE2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3" w:type="dxa"/>
          </w:tcPr>
          <w:p w14:paraId="2778D8B7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8" w:type="dxa"/>
          </w:tcPr>
          <w:p w14:paraId="621E9B40" w14:textId="09B7DAB9" w:rsidR="006A2466" w:rsidRPr="00C327F6" w:rsidRDefault="006A2466" w:rsidP="006A2466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4B36DDFC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12EEF06E" w14:textId="26EE51FF" w:rsidR="006A2466" w:rsidRPr="00C327F6" w:rsidRDefault="006A2466" w:rsidP="006A2466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4D5290" w:rsidRPr="00C327F6" w14:paraId="0BB9300A" w14:textId="77777777" w:rsidTr="00C42B41">
        <w:trPr>
          <w:cantSplit/>
        </w:trPr>
        <w:tc>
          <w:tcPr>
            <w:tcW w:w="2700" w:type="dxa"/>
          </w:tcPr>
          <w:p w14:paraId="1F36F4F5" w14:textId="4554FA6F" w:rsidR="006A2466" w:rsidRPr="00C327F6" w:rsidRDefault="006A2466" w:rsidP="006A246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บริษัท เอ็ชเอ็มซี โปลีเมอส์ จำกัด</w:t>
            </w:r>
          </w:p>
        </w:tc>
        <w:tc>
          <w:tcPr>
            <w:tcW w:w="1980" w:type="dxa"/>
          </w:tcPr>
          <w:p w14:paraId="1A600EC8" w14:textId="52682D46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left="15" w:right="-79" w:hanging="94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ผลิตและจำหน่ายผลิตภัณฑ์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</w:rPr>
              <w:t xml:space="preserve"> </w:t>
            </w: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ปิโตรเคมี</w:t>
            </w:r>
          </w:p>
        </w:tc>
        <w:tc>
          <w:tcPr>
            <w:tcW w:w="900" w:type="dxa"/>
          </w:tcPr>
          <w:p w14:paraId="7223D5D6" w14:textId="5101F308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30" w:type="dxa"/>
          </w:tcPr>
          <w:p w14:paraId="63CF6202" w14:textId="007C670C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 w:hint="cs"/>
                <w:sz w:val="25"/>
                <w:szCs w:val="25"/>
              </w:rPr>
              <w:t>41</w:t>
            </w:r>
          </w:p>
        </w:tc>
        <w:tc>
          <w:tcPr>
            <w:tcW w:w="180" w:type="dxa"/>
          </w:tcPr>
          <w:p w14:paraId="25EFDCE4" w14:textId="77777777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6" w:type="dxa"/>
          </w:tcPr>
          <w:p w14:paraId="7DF9DB76" w14:textId="5436BE6B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 w:hint="cs"/>
                <w:sz w:val="25"/>
                <w:szCs w:val="25"/>
              </w:rPr>
              <w:t>41</w:t>
            </w:r>
          </w:p>
        </w:tc>
        <w:tc>
          <w:tcPr>
            <w:tcW w:w="213" w:type="dxa"/>
          </w:tcPr>
          <w:p w14:paraId="75652664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1" w:type="dxa"/>
          </w:tcPr>
          <w:p w14:paraId="447EB327" w14:textId="04FAA71D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14,217</w:t>
            </w:r>
          </w:p>
        </w:tc>
        <w:tc>
          <w:tcPr>
            <w:tcW w:w="180" w:type="dxa"/>
          </w:tcPr>
          <w:p w14:paraId="4BABBD81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1691CBA4" w14:textId="16CD52E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14,217</w:t>
            </w:r>
          </w:p>
        </w:tc>
        <w:tc>
          <w:tcPr>
            <w:tcW w:w="180" w:type="dxa"/>
          </w:tcPr>
          <w:p w14:paraId="723E1AE2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2" w:type="dxa"/>
          </w:tcPr>
          <w:p w14:paraId="539A34CE" w14:textId="3536629D" w:rsidR="006A2466" w:rsidRPr="00C327F6" w:rsidRDefault="006A2466" w:rsidP="006A2466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5DE8A178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29" w:type="dxa"/>
          </w:tcPr>
          <w:p w14:paraId="4087623E" w14:textId="623743FE" w:rsidR="006A2466" w:rsidRPr="00C327F6" w:rsidRDefault="006A2466" w:rsidP="006A2466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24D0C2B6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9" w:type="dxa"/>
          </w:tcPr>
          <w:p w14:paraId="77CA7FF4" w14:textId="5038A400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14,217</w:t>
            </w:r>
          </w:p>
        </w:tc>
        <w:tc>
          <w:tcPr>
            <w:tcW w:w="180" w:type="dxa"/>
          </w:tcPr>
          <w:p w14:paraId="2E9BAA8E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14:paraId="24EAC741" w14:textId="52D103F3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14,217</w:t>
            </w:r>
          </w:p>
        </w:tc>
        <w:tc>
          <w:tcPr>
            <w:tcW w:w="180" w:type="dxa"/>
          </w:tcPr>
          <w:p w14:paraId="5DEACEE5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14100F92" w14:textId="04375211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4732087D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657C82F1" w14:textId="6BDCA5A3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3" w:type="dxa"/>
          </w:tcPr>
          <w:p w14:paraId="74B84817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8" w:type="dxa"/>
          </w:tcPr>
          <w:p w14:paraId="5CB293D0" w14:textId="6D4E9E3B" w:rsidR="006A2466" w:rsidRPr="00C327F6" w:rsidRDefault="006A2466" w:rsidP="006A2466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49DD7D56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511E1FDD" w14:textId="7E843634" w:rsidR="006A2466" w:rsidRPr="00C327F6" w:rsidRDefault="006A2466" w:rsidP="006A2466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4D5290" w:rsidRPr="00C327F6" w14:paraId="63E28B0C" w14:textId="77777777" w:rsidTr="00C42B41">
        <w:trPr>
          <w:cantSplit/>
        </w:trPr>
        <w:tc>
          <w:tcPr>
            <w:tcW w:w="2700" w:type="dxa"/>
          </w:tcPr>
          <w:p w14:paraId="6A5B98A1" w14:textId="62A336C6" w:rsidR="006A2466" w:rsidRPr="00C327F6" w:rsidRDefault="006A2466" w:rsidP="006A2466">
            <w:pPr>
              <w:spacing w:line="240" w:lineRule="auto"/>
              <w:ind w:left="180" w:hanging="180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Revolve Group Limited</w:t>
            </w:r>
          </w:p>
        </w:tc>
        <w:tc>
          <w:tcPr>
            <w:tcW w:w="1980" w:type="dxa"/>
          </w:tcPr>
          <w:p w14:paraId="56FB3759" w14:textId="20CCBE2D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right="-79" w:hanging="79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ผลิตและจำหน่ายผลิตภัณฑ์เคมีภัณฑ์</w:t>
            </w:r>
          </w:p>
        </w:tc>
        <w:tc>
          <w:tcPr>
            <w:tcW w:w="900" w:type="dxa"/>
          </w:tcPr>
          <w:p w14:paraId="7E872985" w14:textId="2137B672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bidi="ar-SA"/>
              </w:rPr>
            </w:pPr>
            <w:r w:rsidRPr="00C327F6">
              <w:rPr>
                <w:rFonts w:ascii="Angsana New" w:hAnsi="Angsana New" w:hint="cs"/>
                <w:sz w:val="25"/>
                <w:szCs w:val="25"/>
                <w:cs/>
              </w:rPr>
              <w:t>อังกฤษ</w:t>
            </w:r>
          </w:p>
        </w:tc>
        <w:tc>
          <w:tcPr>
            <w:tcW w:w="630" w:type="dxa"/>
          </w:tcPr>
          <w:p w14:paraId="2250CB81" w14:textId="3F89D734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 w:hint="cs"/>
                <w:sz w:val="25"/>
                <w:szCs w:val="25"/>
              </w:rPr>
              <w:t>49</w:t>
            </w:r>
          </w:p>
        </w:tc>
        <w:tc>
          <w:tcPr>
            <w:tcW w:w="180" w:type="dxa"/>
          </w:tcPr>
          <w:p w14:paraId="109BD4D4" w14:textId="77777777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6" w:type="dxa"/>
          </w:tcPr>
          <w:p w14:paraId="45408F00" w14:textId="0B1CCCA7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 w:hint="cs"/>
                <w:sz w:val="25"/>
                <w:szCs w:val="25"/>
              </w:rPr>
              <w:t>49</w:t>
            </w:r>
          </w:p>
        </w:tc>
        <w:tc>
          <w:tcPr>
            <w:tcW w:w="213" w:type="dxa"/>
          </w:tcPr>
          <w:p w14:paraId="58BABF80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1" w:type="dxa"/>
          </w:tcPr>
          <w:p w14:paraId="0F517CCD" w14:textId="1EE9A98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269</w:t>
            </w:r>
          </w:p>
        </w:tc>
        <w:tc>
          <w:tcPr>
            <w:tcW w:w="180" w:type="dxa"/>
          </w:tcPr>
          <w:p w14:paraId="442D7C25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20006FB6" w14:textId="2CC11B7A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269</w:t>
            </w:r>
          </w:p>
        </w:tc>
        <w:tc>
          <w:tcPr>
            <w:tcW w:w="180" w:type="dxa"/>
          </w:tcPr>
          <w:p w14:paraId="4BCA4B8B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2" w:type="dxa"/>
          </w:tcPr>
          <w:p w14:paraId="2AC0F6B4" w14:textId="0271E67F" w:rsidR="006A2466" w:rsidRPr="00C327F6" w:rsidRDefault="006A2466" w:rsidP="006A2466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47C51DC0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29" w:type="dxa"/>
          </w:tcPr>
          <w:p w14:paraId="701317BA" w14:textId="7728CD86" w:rsidR="006A2466" w:rsidRPr="00C327F6" w:rsidRDefault="006A2466" w:rsidP="006A2466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278237A1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9" w:type="dxa"/>
          </w:tcPr>
          <w:p w14:paraId="499CD51C" w14:textId="27F87AA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269</w:t>
            </w:r>
          </w:p>
        </w:tc>
        <w:tc>
          <w:tcPr>
            <w:tcW w:w="180" w:type="dxa"/>
          </w:tcPr>
          <w:p w14:paraId="20A860CD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14:paraId="769652D7" w14:textId="60D12381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269</w:t>
            </w:r>
          </w:p>
        </w:tc>
        <w:tc>
          <w:tcPr>
            <w:tcW w:w="180" w:type="dxa"/>
          </w:tcPr>
          <w:p w14:paraId="7FF4EF0C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7283A3C1" w14:textId="5954127E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80" w:type="dxa"/>
          </w:tcPr>
          <w:p w14:paraId="3F2E21D1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67D42EC2" w14:textId="01970488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43" w:type="dxa"/>
          </w:tcPr>
          <w:p w14:paraId="5212AE87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8" w:type="dxa"/>
          </w:tcPr>
          <w:p w14:paraId="31BE5A05" w14:textId="7C193205" w:rsidR="006A2466" w:rsidRPr="00C327F6" w:rsidRDefault="006A2466" w:rsidP="006A2466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6E9037A6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2DB3C03C" w14:textId="40B4EEC3" w:rsidR="006A2466" w:rsidRPr="00C327F6" w:rsidRDefault="006A2466" w:rsidP="006A2466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4D5290" w:rsidRPr="00C327F6" w14:paraId="52265D87" w14:textId="77777777" w:rsidTr="00C42B41">
        <w:trPr>
          <w:cantSplit/>
        </w:trPr>
        <w:tc>
          <w:tcPr>
            <w:tcW w:w="2700" w:type="dxa"/>
          </w:tcPr>
          <w:p w14:paraId="1AA16C9E" w14:textId="07E23837" w:rsidR="006A2466" w:rsidRPr="00C327F6" w:rsidRDefault="006A2466" w:rsidP="006A2466">
            <w:pPr>
              <w:spacing w:line="240" w:lineRule="auto"/>
              <w:ind w:left="180" w:hanging="180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บริษัท ไทยแท้งค์</w:t>
            </w:r>
            <w:r w:rsidRPr="00C327F6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>เทอร์มินัล</w:t>
            </w:r>
            <w:r w:rsidRPr="00C327F6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1980" w:type="dxa"/>
          </w:tcPr>
          <w:p w14:paraId="3DD0B91F" w14:textId="0C934ABC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right="-79" w:hanging="79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>บริการจัดเก็บและขนถ่ายเคมีภัณฑ์เหลว น้ำมัน และก๊าซ</w:t>
            </w:r>
          </w:p>
        </w:tc>
        <w:tc>
          <w:tcPr>
            <w:tcW w:w="900" w:type="dxa"/>
          </w:tcPr>
          <w:p w14:paraId="0B5ABE4B" w14:textId="09A6BCFB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30" w:type="dxa"/>
          </w:tcPr>
          <w:p w14:paraId="33430988" w14:textId="0214C051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 w:hint="cs"/>
                <w:sz w:val="25"/>
                <w:szCs w:val="25"/>
              </w:rPr>
              <w:t>36</w:t>
            </w:r>
            <w:r w:rsidRPr="00C327F6">
              <w:rPr>
                <w:rFonts w:ascii="Angsana New" w:hAnsi="Angsana New"/>
                <w:sz w:val="25"/>
                <w:szCs w:val="25"/>
              </w:rPr>
              <w:t>*</w:t>
            </w:r>
          </w:p>
        </w:tc>
        <w:tc>
          <w:tcPr>
            <w:tcW w:w="180" w:type="dxa"/>
          </w:tcPr>
          <w:p w14:paraId="2DD1686B" w14:textId="77777777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6" w:type="dxa"/>
          </w:tcPr>
          <w:p w14:paraId="559FABAF" w14:textId="421F552A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 w:hint="cs"/>
                <w:sz w:val="25"/>
                <w:szCs w:val="25"/>
              </w:rPr>
              <w:t>36</w:t>
            </w:r>
          </w:p>
        </w:tc>
        <w:tc>
          <w:tcPr>
            <w:tcW w:w="213" w:type="dxa"/>
          </w:tcPr>
          <w:p w14:paraId="698A381B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1" w:type="dxa"/>
          </w:tcPr>
          <w:p w14:paraId="76975459" w14:textId="2C5BD359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12</w:t>
            </w:r>
          </w:p>
        </w:tc>
        <w:tc>
          <w:tcPr>
            <w:tcW w:w="180" w:type="dxa"/>
          </w:tcPr>
          <w:p w14:paraId="268BD3CB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5D48D727" w14:textId="6ABCC8F0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 w:hint="cs"/>
                <w:sz w:val="25"/>
                <w:szCs w:val="25"/>
              </w:rPr>
              <w:t>459</w:t>
            </w:r>
          </w:p>
        </w:tc>
        <w:tc>
          <w:tcPr>
            <w:tcW w:w="180" w:type="dxa"/>
          </w:tcPr>
          <w:p w14:paraId="4E72ED27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2" w:type="dxa"/>
          </w:tcPr>
          <w:p w14:paraId="2A00BFEB" w14:textId="66A45839" w:rsidR="006A2466" w:rsidRPr="00C327F6" w:rsidRDefault="006A2466" w:rsidP="006A2466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79CF7089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29" w:type="dxa"/>
          </w:tcPr>
          <w:p w14:paraId="261D33A1" w14:textId="00FFE3AE" w:rsidR="006A2466" w:rsidRPr="00C327F6" w:rsidRDefault="006A2466" w:rsidP="006A2466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495264B4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9" w:type="dxa"/>
          </w:tcPr>
          <w:p w14:paraId="78EE3696" w14:textId="02862CAB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12</w:t>
            </w:r>
          </w:p>
        </w:tc>
        <w:tc>
          <w:tcPr>
            <w:tcW w:w="180" w:type="dxa"/>
          </w:tcPr>
          <w:p w14:paraId="65B11997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14:paraId="562FB4DC" w14:textId="489D6F30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 w:hint="cs"/>
                <w:sz w:val="25"/>
                <w:szCs w:val="25"/>
              </w:rPr>
              <w:t>459</w:t>
            </w:r>
          </w:p>
        </w:tc>
        <w:tc>
          <w:tcPr>
            <w:tcW w:w="180" w:type="dxa"/>
          </w:tcPr>
          <w:p w14:paraId="7F3A3130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767DF366" w14:textId="09564E15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80" w:type="dxa"/>
          </w:tcPr>
          <w:p w14:paraId="58EF7EB9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76DD63FC" w14:textId="35483B4D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43" w:type="dxa"/>
          </w:tcPr>
          <w:p w14:paraId="2651A027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8" w:type="dxa"/>
          </w:tcPr>
          <w:p w14:paraId="2479B756" w14:textId="58AB64AB" w:rsidR="006A2466" w:rsidRPr="00C327F6" w:rsidRDefault="006A2466" w:rsidP="006A2466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249</w:t>
            </w:r>
          </w:p>
        </w:tc>
        <w:tc>
          <w:tcPr>
            <w:tcW w:w="180" w:type="dxa"/>
          </w:tcPr>
          <w:p w14:paraId="6C7B1670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4918A95E" w14:textId="2CD4A1E4" w:rsidR="006A2466" w:rsidRPr="00C327F6" w:rsidRDefault="006A2466" w:rsidP="006A2466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 w:hint="cs"/>
                <w:sz w:val="25"/>
                <w:szCs w:val="25"/>
              </w:rPr>
              <w:t>350</w:t>
            </w:r>
          </w:p>
        </w:tc>
      </w:tr>
      <w:tr w:rsidR="004D5290" w:rsidRPr="00C327F6" w14:paraId="5F5B0C7A" w14:textId="77777777" w:rsidTr="00C42B41">
        <w:trPr>
          <w:cantSplit/>
        </w:trPr>
        <w:tc>
          <w:tcPr>
            <w:tcW w:w="2700" w:type="dxa"/>
          </w:tcPr>
          <w:p w14:paraId="5DE8164B" w14:textId="71ECE886" w:rsidR="006A2466" w:rsidRPr="00C327F6" w:rsidRDefault="006A2466" w:rsidP="006A2466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 w:hint="cs"/>
                <w:sz w:val="25"/>
                <w:szCs w:val="25"/>
                <w:cs/>
              </w:rPr>
              <w:t>บริษัท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z w:val="25"/>
                <w:szCs w:val="25"/>
                <w:cs/>
              </w:rPr>
              <w:t>ดับบลิวเอชเอ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z w:val="25"/>
                <w:szCs w:val="25"/>
                <w:cs/>
              </w:rPr>
              <w:t>จีซี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z w:val="25"/>
                <w:szCs w:val="25"/>
                <w:cs/>
              </w:rPr>
              <w:t>โลจิสติกส์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z w:val="25"/>
                <w:szCs w:val="25"/>
                <w:cs/>
              </w:rPr>
              <w:t>จำกัด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980" w:type="dxa"/>
          </w:tcPr>
          <w:p w14:paraId="2BAC2A5E" w14:textId="537FE9C5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left="15" w:right="-79" w:hanging="94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บริการขนส่ง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บริหารคลังสินค้าและการบรรจุในธุรกิจเคมีภัณฑ์</w:t>
            </w:r>
          </w:p>
        </w:tc>
        <w:tc>
          <w:tcPr>
            <w:tcW w:w="900" w:type="dxa"/>
          </w:tcPr>
          <w:p w14:paraId="06E219F0" w14:textId="1A3E8DBF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30" w:type="dxa"/>
          </w:tcPr>
          <w:p w14:paraId="2B09D219" w14:textId="13179903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50</w:t>
            </w:r>
          </w:p>
        </w:tc>
        <w:tc>
          <w:tcPr>
            <w:tcW w:w="180" w:type="dxa"/>
          </w:tcPr>
          <w:p w14:paraId="32CDCE9E" w14:textId="77777777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6" w:type="dxa"/>
          </w:tcPr>
          <w:p w14:paraId="1C7C4C75" w14:textId="4022BBA6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50</w:t>
            </w:r>
          </w:p>
        </w:tc>
        <w:tc>
          <w:tcPr>
            <w:tcW w:w="213" w:type="dxa"/>
          </w:tcPr>
          <w:p w14:paraId="678DDBCD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</w:tcPr>
          <w:p w14:paraId="48362342" w14:textId="382D00E9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820</w:t>
            </w:r>
          </w:p>
        </w:tc>
        <w:tc>
          <w:tcPr>
            <w:tcW w:w="180" w:type="dxa"/>
          </w:tcPr>
          <w:p w14:paraId="5FF3885F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CC385D9" w14:textId="26A16ECE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820</w:t>
            </w:r>
          </w:p>
        </w:tc>
        <w:tc>
          <w:tcPr>
            <w:tcW w:w="180" w:type="dxa"/>
          </w:tcPr>
          <w:p w14:paraId="13F28770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14:paraId="5A42909A" w14:textId="49D9647E" w:rsidR="006A2466" w:rsidRPr="00C327F6" w:rsidRDefault="006A2466" w:rsidP="006A2466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46B257A2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42D8CD13" w14:textId="496962E3" w:rsidR="006A2466" w:rsidRPr="00C327F6" w:rsidRDefault="006A2466" w:rsidP="006A2466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124028F9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2708E7B" w14:textId="706C40FC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820</w:t>
            </w:r>
          </w:p>
        </w:tc>
        <w:tc>
          <w:tcPr>
            <w:tcW w:w="180" w:type="dxa"/>
          </w:tcPr>
          <w:p w14:paraId="7316DD19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F2CEECF" w14:textId="78EA0E79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820</w:t>
            </w:r>
          </w:p>
        </w:tc>
        <w:tc>
          <w:tcPr>
            <w:tcW w:w="180" w:type="dxa"/>
          </w:tcPr>
          <w:p w14:paraId="09D2563E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543303C" w14:textId="4EFE3B18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5D9E51F9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DBBB80B" w14:textId="27D7451A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3" w:type="dxa"/>
          </w:tcPr>
          <w:p w14:paraId="459037C4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48B835C4" w14:textId="73B7AED1" w:rsidR="006A2466" w:rsidRPr="00C327F6" w:rsidRDefault="006A2466" w:rsidP="006A2466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80</w:t>
            </w:r>
          </w:p>
        </w:tc>
        <w:tc>
          <w:tcPr>
            <w:tcW w:w="180" w:type="dxa"/>
          </w:tcPr>
          <w:p w14:paraId="5DF378B1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606A0BFF" w14:textId="41D3581B" w:rsidR="006A2466" w:rsidRPr="00C327F6" w:rsidRDefault="006A2466" w:rsidP="006A2466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4D5290" w:rsidRPr="00C327F6" w14:paraId="5E94941F" w14:textId="77777777" w:rsidTr="00C42B41">
        <w:trPr>
          <w:cantSplit/>
        </w:trPr>
        <w:tc>
          <w:tcPr>
            <w:tcW w:w="2700" w:type="dxa"/>
          </w:tcPr>
          <w:p w14:paraId="5A749F70" w14:textId="7D223B3F" w:rsidR="006A2466" w:rsidRPr="00C327F6" w:rsidRDefault="006A2466" w:rsidP="006A246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รวมเงินลงทุนในการร่วมค้า</w:t>
            </w:r>
          </w:p>
        </w:tc>
        <w:tc>
          <w:tcPr>
            <w:tcW w:w="1980" w:type="dxa"/>
          </w:tcPr>
          <w:p w14:paraId="4715612E" w14:textId="77777777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5"/>
                <w:szCs w:val="25"/>
              </w:rPr>
            </w:pPr>
          </w:p>
        </w:tc>
        <w:tc>
          <w:tcPr>
            <w:tcW w:w="900" w:type="dxa"/>
          </w:tcPr>
          <w:p w14:paraId="1A3E0538" w14:textId="77777777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585AF136" w14:textId="77777777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33E4837A" w14:textId="77777777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6" w:type="dxa"/>
          </w:tcPr>
          <w:p w14:paraId="6094B782" w14:textId="77777777" w:rsidR="006A2466" w:rsidRPr="00C327F6" w:rsidRDefault="006A2466" w:rsidP="006A2466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13" w:type="dxa"/>
          </w:tcPr>
          <w:p w14:paraId="4450EE69" w14:textId="77777777" w:rsidR="006A2466" w:rsidRPr="00C327F6" w:rsidRDefault="006A2466" w:rsidP="006A2466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</w:tcPr>
          <w:p w14:paraId="6FD71978" w14:textId="6D2AD1B4" w:rsidR="006A2466" w:rsidRPr="00C327F6" w:rsidRDefault="006A2466" w:rsidP="006A2466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17,380</w:t>
            </w:r>
          </w:p>
        </w:tc>
        <w:tc>
          <w:tcPr>
            <w:tcW w:w="180" w:type="dxa"/>
          </w:tcPr>
          <w:p w14:paraId="29F8FCF1" w14:textId="77777777" w:rsidR="006A2466" w:rsidRPr="00C327F6" w:rsidRDefault="006A2466" w:rsidP="006A2466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00C7634" w14:textId="077CCC01" w:rsidR="006A2466" w:rsidRPr="00C327F6" w:rsidRDefault="006A2466" w:rsidP="006A2466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17,827</w:t>
            </w:r>
          </w:p>
        </w:tc>
        <w:tc>
          <w:tcPr>
            <w:tcW w:w="180" w:type="dxa"/>
          </w:tcPr>
          <w:p w14:paraId="091F7BC4" w14:textId="77777777" w:rsidR="006A2466" w:rsidRPr="00C327F6" w:rsidRDefault="006A2466" w:rsidP="006A2466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</w:tcPr>
          <w:p w14:paraId="17DBBDA3" w14:textId="78FE7A9C" w:rsidR="006A2466" w:rsidRPr="00C327F6" w:rsidRDefault="006A2466" w:rsidP="006A2466">
            <w:pPr>
              <w:tabs>
                <w:tab w:val="clear" w:pos="454"/>
                <w:tab w:val="decimal" w:pos="472"/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(2,062)</w:t>
            </w:r>
          </w:p>
        </w:tc>
        <w:tc>
          <w:tcPr>
            <w:tcW w:w="180" w:type="dxa"/>
          </w:tcPr>
          <w:p w14:paraId="6406C8DD" w14:textId="77777777" w:rsidR="006A2466" w:rsidRPr="00C327F6" w:rsidRDefault="006A2466" w:rsidP="006A2466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7354BE64" w14:textId="001C8F26" w:rsidR="006A2466" w:rsidRPr="00C327F6" w:rsidRDefault="006A2466" w:rsidP="006A2466">
            <w:pPr>
              <w:tabs>
                <w:tab w:val="clear" w:pos="454"/>
                <w:tab w:val="decimal" w:pos="472"/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(996)</w:t>
            </w:r>
          </w:p>
        </w:tc>
        <w:tc>
          <w:tcPr>
            <w:tcW w:w="180" w:type="dxa"/>
          </w:tcPr>
          <w:p w14:paraId="1519090D" w14:textId="77777777" w:rsidR="006A2466" w:rsidRPr="00C327F6" w:rsidRDefault="006A2466" w:rsidP="006A2466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double" w:sz="4" w:space="0" w:color="auto"/>
            </w:tcBorders>
          </w:tcPr>
          <w:p w14:paraId="7C7D01F9" w14:textId="7AC2A44E" w:rsidR="006A2466" w:rsidRPr="00C327F6" w:rsidRDefault="006A2466" w:rsidP="006A2466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15,318</w:t>
            </w:r>
          </w:p>
        </w:tc>
        <w:tc>
          <w:tcPr>
            <w:tcW w:w="180" w:type="dxa"/>
          </w:tcPr>
          <w:p w14:paraId="62C1ADE2" w14:textId="77777777" w:rsidR="006A2466" w:rsidRPr="00C327F6" w:rsidRDefault="006A2466" w:rsidP="006A2466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B389DD4" w14:textId="41447D55" w:rsidR="006A2466" w:rsidRPr="00C327F6" w:rsidRDefault="006A2466" w:rsidP="006A2466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16,831</w:t>
            </w:r>
          </w:p>
        </w:tc>
        <w:tc>
          <w:tcPr>
            <w:tcW w:w="180" w:type="dxa"/>
          </w:tcPr>
          <w:p w14:paraId="060BA8FC" w14:textId="77777777" w:rsidR="006A2466" w:rsidRPr="00C327F6" w:rsidRDefault="006A2466" w:rsidP="006A2466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85E6C4B" w14:textId="0A2DDBCB" w:rsidR="006A2466" w:rsidRPr="00C327F6" w:rsidRDefault="006A2466" w:rsidP="006A2466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-</w:t>
            </w:r>
          </w:p>
        </w:tc>
        <w:tc>
          <w:tcPr>
            <w:tcW w:w="180" w:type="dxa"/>
          </w:tcPr>
          <w:p w14:paraId="296D3B2F" w14:textId="77777777" w:rsidR="006A2466" w:rsidRPr="00C327F6" w:rsidRDefault="006A2466" w:rsidP="006A2466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E844DEB" w14:textId="34166202" w:rsidR="006A2466" w:rsidRPr="00C327F6" w:rsidRDefault="006A2466" w:rsidP="006A2466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-</w:t>
            </w:r>
          </w:p>
        </w:tc>
        <w:tc>
          <w:tcPr>
            <w:tcW w:w="243" w:type="dxa"/>
            <w:vAlign w:val="bottom"/>
          </w:tcPr>
          <w:p w14:paraId="14AE1407" w14:textId="77777777" w:rsidR="006A2466" w:rsidRPr="00C327F6" w:rsidRDefault="006A2466" w:rsidP="006A2466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31A58" w14:textId="6CFA184C" w:rsidR="006A2466" w:rsidRPr="00C327F6" w:rsidRDefault="006A2466" w:rsidP="006A2466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329</w:t>
            </w:r>
          </w:p>
        </w:tc>
        <w:tc>
          <w:tcPr>
            <w:tcW w:w="180" w:type="dxa"/>
            <w:vAlign w:val="bottom"/>
          </w:tcPr>
          <w:p w14:paraId="2A569EF3" w14:textId="77777777" w:rsidR="006A2466" w:rsidRPr="00C327F6" w:rsidRDefault="006A2466" w:rsidP="006A2466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CA937" w14:textId="4F9C8D15" w:rsidR="006A2466" w:rsidRPr="00C327F6" w:rsidRDefault="006A2466" w:rsidP="006A2466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 w:hint="cs"/>
                <w:b/>
                <w:bCs/>
                <w:sz w:val="25"/>
                <w:szCs w:val="25"/>
              </w:rPr>
              <w:t>350</w:t>
            </w:r>
          </w:p>
        </w:tc>
      </w:tr>
      <w:tr w:rsidR="004D5290" w:rsidRPr="00C327F6" w14:paraId="440C5C09" w14:textId="77777777" w:rsidTr="001D5A9B">
        <w:trPr>
          <w:cantSplit/>
        </w:trPr>
        <w:tc>
          <w:tcPr>
            <w:tcW w:w="2700" w:type="dxa"/>
          </w:tcPr>
          <w:p w14:paraId="769F0DBD" w14:textId="2C84DD4B" w:rsidR="0014699A" w:rsidRPr="00C327F6" w:rsidRDefault="0014699A" w:rsidP="0014699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980" w:type="dxa"/>
          </w:tcPr>
          <w:p w14:paraId="4EDEFAB4" w14:textId="77777777" w:rsidR="0014699A" w:rsidRPr="00C327F6" w:rsidRDefault="0014699A" w:rsidP="0014699A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5"/>
                <w:szCs w:val="25"/>
              </w:rPr>
            </w:pPr>
          </w:p>
        </w:tc>
        <w:tc>
          <w:tcPr>
            <w:tcW w:w="900" w:type="dxa"/>
          </w:tcPr>
          <w:p w14:paraId="5B44ACB9" w14:textId="77777777" w:rsidR="0014699A" w:rsidRPr="00C327F6" w:rsidRDefault="0014699A" w:rsidP="0014699A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74A30D2C" w14:textId="77777777" w:rsidR="0014699A" w:rsidRPr="00C327F6" w:rsidRDefault="0014699A" w:rsidP="0014699A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2E3D3444" w14:textId="77777777" w:rsidR="0014699A" w:rsidRPr="00C327F6" w:rsidRDefault="0014699A" w:rsidP="0014699A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6" w:type="dxa"/>
          </w:tcPr>
          <w:p w14:paraId="7D0AE21A" w14:textId="77777777" w:rsidR="0014699A" w:rsidRPr="00C327F6" w:rsidRDefault="0014699A" w:rsidP="0014699A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13" w:type="dxa"/>
          </w:tcPr>
          <w:p w14:paraId="2590F1A3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1" w:type="dxa"/>
            <w:tcBorders>
              <w:top w:val="double" w:sz="4" w:space="0" w:color="auto"/>
            </w:tcBorders>
          </w:tcPr>
          <w:p w14:paraId="4492CD29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4ED57AA8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ECF53EC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180" w:type="dxa"/>
          </w:tcPr>
          <w:p w14:paraId="22D37D39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2" w:type="dxa"/>
            <w:tcBorders>
              <w:top w:val="double" w:sz="4" w:space="0" w:color="auto"/>
            </w:tcBorders>
          </w:tcPr>
          <w:p w14:paraId="2677AA2F" w14:textId="77777777" w:rsidR="0014699A" w:rsidRPr="00C327F6" w:rsidRDefault="0014699A" w:rsidP="0014699A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80" w:type="dxa"/>
          </w:tcPr>
          <w:p w14:paraId="57C88292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42460F67" w14:textId="77777777" w:rsidR="0014699A" w:rsidRPr="00C327F6" w:rsidRDefault="0014699A" w:rsidP="0014699A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14C9BFA2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9" w:type="dxa"/>
            <w:tcBorders>
              <w:top w:val="double" w:sz="4" w:space="0" w:color="auto"/>
            </w:tcBorders>
          </w:tcPr>
          <w:p w14:paraId="1AC95BD5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39D4B3C6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30019204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474B6A2F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333578E6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256BD1A5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3456625C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43" w:type="dxa"/>
          </w:tcPr>
          <w:p w14:paraId="71083ED5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8" w:type="dxa"/>
            <w:tcBorders>
              <w:top w:val="double" w:sz="4" w:space="0" w:color="auto"/>
            </w:tcBorders>
          </w:tcPr>
          <w:p w14:paraId="645F624B" w14:textId="77777777" w:rsidR="0014699A" w:rsidRPr="00C327F6" w:rsidRDefault="0014699A" w:rsidP="0014699A">
            <w:pPr>
              <w:tabs>
                <w:tab w:val="decimal" w:pos="58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0" w:type="dxa"/>
          </w:tcPr>
          <w:p w14:paraId="3A4ACD42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62B13A09" w14:textId="77777777" w:rsidR="0014699A" w:rsidRPr="00C327F6" w:rsidRDefault="0014699A" w:rsidP="0014699A">
            <w:pPr>
              <w:tabs>
                <w:tab w:val="decimal" w:pos="58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</w:tr>
      <w:tr w:rsidR="004D5290" w:rsidRPr="00C327F6" w14:paraId="5EDDC673" w14:textId="77777777" w:rsidTr="00F00B86">
        <w:trPr>
          <w:cantSplit/>
        </w:trPr>
        <w:tc>
          <w:tcPr>
            <w:tcW w:w="15546" w:type="dxa"/>
            <w:gridSpan w:val="26"/>
          </w:tcPr>
          <w:p w14:paraId="2BDD2B95" w14:textId="37E6FC90" w:rsidR="006A2466" w:rsidRPr="00C327F6" w:rsidRDefault="006A2466" w:rsidP="006A2466">
            <w:pPr>
              <w:tabs>
                <w:tab w:val="decimal" w:pos="581"/>
              </w:tabs>
              <w:spacing w:line="240" w:lineRule="auto"/>
              <w:ind w:left="-79" w:right="-79" w:firstLine="79"/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pacing w:val="-2"/>
                <w:sz w:val="25"/>
                <w:szCs w:val="25"/>
              </w:rPr>
              <w:t>*</w:t>
            </w: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ณ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วันที่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 xml:space="preserve"> 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</w:rPr>
              <w:t xml:space="preserve">31 </w:t>
            </w: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ธันวาคม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 xml:space="preserve"> 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</w:rPr>
              <w:t xml:space="preserve">2568 </w:t>
            </w: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เงินลงทุนในบริษัท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ไทยแท้งค์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เทอร์มินัล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จำกัด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ในสัดส่วนร้อยละ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 xml:space="preserve"> </w:t>
            </w:r>
            <w:r w:rsidRPr="00C327F6">
              <w:rPr>
                <w:rFonts w:ascii="Angsana New" w:hAnsi="Angsana New"/>
                <w:spacing w:val="-2"/>
                <w:sz w:val="25"/>
                <w:szCs w:val="25"/>
              </w:rPr>
              <w:t xml:space="preserve">35.43 </w:t>
            </w: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ได้ถูกจัดประเภทเป็นสินทรัพย์ที่ถือไว้เพื่อขาย</w:t>
            </w:r>
          </w:p>
        </w:tc>
      </w:tr>
      <w:tr w:rsidR="004D5290" w:rsidRPr="00C327F6" w14:paraId="204EBB62" w14:textId="77777777" w:rsidTr="001D5A9B">
        <w:trPr>
          <w:cantSplit/>
        </w:trPr>
        <w:tc>
          <w:tcPr>
            <w:tcW w:w="2700" w:type="dxa"/>
          </w:tcPr>
          <w:p w14:paraId="78D0209B" w14:textId="77777777" w:rsidR="0014699A" w:rsidRPr="00C327F6" w:rsidRDefault="0014699A" w:rsidP="0014699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980" w:type="dxa"/>
          </w:tcPr>
          <w:p w14:paraId="637FDF01" w14:textId="77777777" w:rsidR="0014699A" w:rsidRPr="00C327F6" w:rsidRDefault="0014699A" w:rsidP="0014699A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5"/>
                <w:szCs w:val="25"/>
              </w:rPr>
            </w:pPr>
          </w:p>
        </w:tc>
        <w:tc>
          <w:tcPr>
            <w:tcW w:w="900" w:type="dxa"/>
          </w:tcPr>
          <w:p w14:paraId="3B9B1D94" w14:textId="77777777" w:rsidR="0014699A" w:rsidRPr="00C327F6" w:rsidRDefault="0014699A" w:rsidP="0014699A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48CA860A" w14:textId="77777777" w:rsidR="0014699A" w:rsidRPr="00C327F6" w:rsidRDefault="0014699A" w:rsidP="0014699A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1C850E38" w14:textId="77777777" w:rsidR="0014699A" w:rsidRPr="00C327F6" w:rsidRDefault="0014699A" w:rsidP="0014699A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6" w:type="dxa"/>
          </w:tcPr>
          <w:p w14:paraId="377F32FE" w14:textId="77777777" w:rsidR="0014699A" w:rsidRPr="00C327F6" w:rsidRDefault="0014699A" w:rsidP="0014699A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13" w:type="dxa"/>
          </w:tcPr>
          <w:p w14:paraId="25D3FA0A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1" w:type="dxa"/>
          </w:tcPr>
          <w:p w14:paraId="502C1B36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471CCEB1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3732419B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180" w:type="dxa"/>
          </w:tcPr>
          <w:p w14:paraId="1E0BA0F7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2" w:type="dxa"/>
          </w:tcPr>
          <w:p w14:paraId="3F2AEC69" w14:textId="77777777" w:rsidR="0014699A" w:rsidRPr="00C327F6" w:rsidRDefault="0014699A" w:rsidP="0014699A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80" w:type="dxa"/>
          </w:tcPr>
          <w:p w14:paraId="6CBC5953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29" w:type="dxa"/>
          </w:tcPr>
          <w:p w14:paraId="10BBB58C" w14:textId="77777777" w:rsidR="0014699A" w:rsidRPr="00C327F6" w:rsidRDefault="0014699A" w:rsidP="0014699A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0C308106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9" w:type="dxa"/>
          </w:tcPr>
          <w:p w14:paraId="3BD26965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12221399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</w:tcPr>
          <w:p w14:paraId="40568822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52B158FE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78AFDD8A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0DD2EC19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6FB84363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43" w:type="dxa"/>
          </w:tcPr>
          <w:p w14:paraId="0AFE11AC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8" w:type="dxa"/>
          </w:tcPr>
          <w:p w14:paraId="4FF8ABC1" w14:textId="77777777" w:rsidR="0014699A" w:rsidRPr="00C327F6" w:rsidRDefault="0014699A" w:rsidP="0014699A">
            <w:pPr>
              <w:tabs>
                <w:tab w:val="decimal" w:pos="58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0" w:type="dxa"/>
          </w:tcPr>
          <w:p w14:paraId="11E1F4C4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95" w:type="dxa"/>
          </w:tcPr>
          <w:p w14:paraId="2477BB07" w14:textId="77777777" w:rsidR="0014699A" w:rsidRPr="00C327F6" w:rsidRDefault="0014699A" w:rsidP="0014699A">
            <w:pPr>
              <w:tabs>
                <w:tab w:val="decimal" w:pos="58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</w:tr>
      <w:tr w:rsidR="004D5290" w:rsidRPr="00C327F6" w14:paraId="5C213B17" w14:textId="77777777" w:rsidTr="00C42B41">
        <w:trPr>
          <w:cantSplit/>
        </w:trPr>
        <w:tc>
          <w:tcPr>
            <w:tcW w:w="2700" w:type="dxa"/>
          </w:tcPr>
          <w:p w14:paraId="4BA4B2F1" w14:textId="77777777" w:rsidR="0014699A" w:rsidRPr="00C327F6" w:rsidRDefault="0014699A" w:rsidP="0014699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lastRenderedPageBreak/>
              <w:t>บริษัทร่วม</w:t>
            </w:r>
          </w:p>
        </w:tc>
        <w:tc>
          <w:tcPr>
            <w:tcW w:w="1980" w:type="dxa"/>
          </w:tcPr>
          <w:p w14:paraId="40D4316D" w14:textId="77777777" w:rsidR="0014699A" w:rsidRPr="00C327F6" w:rsidRDefault="0014699A" w:rsidP="0014699A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5"/>
                <w:szCs w:val="25"/>
              </w:rPr>
            </w:pPr>
          </w:p>
        </w:tc>
        <w:tc>
          <w:tcPr>
            <w:tcW w:w="900" w:type="dxa"/>
          </w:tcPr>
          <w:p w14:paraId="182A1B2C" w14:textId="77777777" w:rsidR="0014699A" w:rsidRPr="00C327F6" w:rsidRDefault="0014699A" w:rsidP="0014699A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08719C99" w14:textId="68BF90FD" w:rsidR="0014699A" w:rsidRPr="00C327F6" w:rsidRDefault="0014699A" w:rsidP="0014699A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09915348" w14:textId="77777777" w:rsidR="0014699A" w:rsidRPr="00C327F6" w:rsidRDefault="0014699A" w:rsidP="0014699A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6" w:type="dxa"/>
          </w:tcPr>
          <w:p w14:paraId="27349F64" w14:textId="77777777" w:rsidR="0014699A" w:rsidRPr="00C327F6" w:rsidRDefault="0014699A" w:rsidP="0014699A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13" w:type="dxa"/>
          </w:tcPr>
          <w:p w14:paraId="28D37594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1" w:type="dxa"/>
          </w:tcPr>
          <w:p w14:paraId="3E383141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180" w:type="dxa"/>
          </w:tcPr>
          <w:p w14:paraId="0CC66415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31FA2876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80" w:type="dxa"/>
          </w:tcPr>
          <w:p w14:paraId="64EEFE7F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2" w:type="dxa"/>
          </w:tcPr>
          <w:p w14:paraId="3FA640DA" w14:textId="77777777" w:rsidR="0014699A" w:rsidRPr="00C327F6" w:rsidRDefault="0014699A" w:rsidP="0014699A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80" w:type="dxa"/>
          </w:tcPr>
          <w:p w14:paraId="6812C88E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29" w:type="dxa"/>
          </w:tcPr>
          <w:p w14:paraId="33A4D5DD" w14:textId="77777777" w:rsidR="0014699A" w:rsidRPr="00C327F6" w:rsidRDefault="0014699A" w:rsidP="0014699A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55AD56CD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9" w:type="dxa"/>
          </w:tcPr>
          <w:p w14:paraId="75E7D64E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5A155463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</w:tcPr>
          <w:p w14:paraId="7F534316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38419D20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4835B176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4EE5D7BB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6291EEEF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43" w:type="dxa"/>
          </w:tcPr>
          <w:p w14:paraId="1388240A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8" w:type="dxa"/>
          </w:tcPr>
          <w:p w14:paraId="68DB459C" w14:textId="77777777" w:rsidR="0014699A" w:rsidRPr="00C327F6" w:rsidRDefault="0014699A" w:rsidP="0014699A">
            <w:pPr>
              <w:tabs>
                <w:tab w:val="decimal" w:pos="58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0" w:type="dxa"/>
          </w:tcPr>
          <w:p w14:paraId="3F0A516E" w14:textId="77777777" w:rsidR="0014699A" w:rsidRPr="00C327F6" w:rsidRDefault="0014699A" w:rsidP="0014699A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95" w:type="dxa"/>
          </w:tcPr>
          <w:p w14:paraId="09E2C80C" w14:textId="77777777" w:rsidR="0014699A" w:rsidRPr="00C327F6" w:rsidRDefault="0014699A" w:rsidP="0014699A">
            <w:pPr>
              <w:tabs>
                <w:tab w:val="decimal" w:pos="58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</w:tr>
      <w:tr w:rsidR="004D5290" w:rsidRPr="00C327F6" w14:paraId="1B34AD9E" w14:textId="77777777" w:rsidTr="00C42B41">
        <w:trPr>
          <w:cantSplit/>
        </w:trPr>
        <w:tc>
          <w:tcPr>
            <w:tcW w:w="2700" w:type="dxa"/>
          </w:tcPr>
          <w:p w14:paraId="22AFB82E" w14:textId="77777777" w:rsidR="00F556EF" w:rsidRPr="00C327F6" w:rsidRDefault="006A2466" w:rsidP="006A2466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C327F6">
              <w:rPr>
                <w:rFonts w:ascii="Angsana New" w:hAnsi="Angsana New"/>
                <w:spacing w:val="-6"/>
                <w:sz w:val="25"/>
                <w:szCs w:val="25"/>
                <w:cs/>
              </w:rPr>
              <w:t xml:space="preserve">บริษัท คุราเร่ จีซี แอดวานซ์ </w:t>
            </w:r>
          </w:p>
          <w:p w14:paraId="6078B883" w14:textId="6509625B" w:rsidR="006A2466" w:rsidRPr="00C327F6" w:rsidRDefault="00F556EF" w:rsidP="006A2466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="Angsana New" w:hAnsi="Angsana New"/>
                <w:spacing w:val="-6"/>
                <w:sz w:val="25"/>
                <w:szCs w:val="25"/>
                <w:cs/>
              </w:rPr>
            </w:pPr>
            <w:r w:rsidRPr="00C327F6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 xml:space="preserve">     </w:t>
            </w:r>
            <w:r w:rsidR="006A2466" w:rsidRPr="00C327F6">
              <w:rPr>
                <w:rFonts w:ascii="Angsana New" w:hAnsi="Angsana New"/>
                <w:spacing w:val="-6"/>
                <w:sz w:val="25"/>
                <w:szCs w:val="25"/>
                <w:cs/>
              </w:rPr>
              <w:t>แมททีเรียลส์</w:t>
            </w:r>
            <w:r w:rsidRPr="00C327F6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 xml:space="preserve"> </w:t>
            </w:r>
            <w:r w:rsidR="006A2466" w:rsidRPr="00C327F6">
              <w:rPr>
                <w:rFonts w:ascii="Angsana New" w:hAnsi="Angsana New"/>
                <w:spacing w:val="-6"/>
                <w:sz w:val="25"/>
                <w:szCs w:val="25"/>
                <w:cs/>
              </w:rPr>
              <w:t>จำกัด</w:t>
            </w:r>
          </w:p>
        </w:tc>
        <w:tc>
          <w:tcPr>
            <w:tcW w:w="1980" w:type="dxa"/>
          </w:tcPr>
          <w:p w14:paraId="669BD051" w14:textId="69A87533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right="-79" w:hanging="79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ผลิตและจำหน่ายผลิตภัณฑ์   ปิโตรเคมี</w:t>
            </w:r>
          </w:p>
        </w:tc>
        <w:tc>
          <w:tcPr>
            <w:tcW w:w="900" w:type="dxa"/>
          </w:tcPr>
          <w:p w14:paraId="02A58E04" w14:textId="20A42EE6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>ไทย</w:t>
            </w:r>
          </w:p>
        </w:tc>
        <w:tc>
          <w:tcPr>
            <w:tcW w:w="630" w:type="dxa"/>
          </w:tcPr>
          <w:p w14:paraId="124B6377" w14:textId="29F9DF01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713398F4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6" w:type="dxa"/>
          </w:tcPr>
          <w:p w14:paraId="637FC8D7" w14:textId="4B60CB8C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33</w:t>
            </w:r>
          </w:p>
        </w:tc>
        <w:tc>
          <w:tcPr>
            <w:tcW w:w="213" w:type="dxa"/>
          </w:tcPr>
          <w:p w14:paraId="3848D837" w14:textId="77777777" w:rsidR="006A2466" w:rsidRPr="00C327F6" w:rsidRDefault="006A2466" w:rsidP="006A2466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1" w:type="dxa"/>
          </w:tcPr>
          <w:p w14:paraId="771B683E" w14:textId="7AB8D760" w:rsidR="006A2466" w:rsidRPr="00C327F6" w:rsidRDefault="006A2466" w:rsidP="006A2466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717B0F47" w14:textId="77777777" w:rsidR="006A2466" w:rsidRPr="00C327F6" w:rsidRDefault="006A2466" w:rsidP="006A2466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19060145" w14:textId="6CF8D597" w:rsidR="006A2466" w:rsidRPr="00C327F6" w:rsidRDefault="006A2466" w:rsidP="006A2466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1,870</w:t>
            </w:r>
          </w:p>
        </w:tc>
        <w:tc>
          <w:tcPr>
            <w:tcW w:w="180" w:type="dxa"/>
          </w:tcPr>
          <w:p w14:paraId="166B6BE4" w14:textId="77777777" w:rsidR="006A2466" w:rsidRPr="00C327F6" w:rsidRDefault="006A2466" w:rsidP="006A2466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2" w:type="dxa"/>
          </w:tcPr>
          <w:p w14:paraId="3216C9AB" w14:textId="022944E5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0" w:type="dxa"/>
          </w:tcPr>
          <w:p w14:paraId="2F4375AC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29" w:type="dxa"/>
          </w:tcPr>
          <w:p w14:paraId="63FD8F94" w14:textId="08A2689D" w:rsidR="006A2466" w:rsidRPr="00C327F6" w:rsidRDefault="006A2466" w:rsidP="006A2466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0" w:type="dxa"/>
          </w:tcPr>
          <w:p w14:paraId="117A0D44" w14:textId="77777777" w:rsidR="006A2466" w:rsidRPr="00C327F6" w:rsidRDefault="006A2466" w:rsidP="006A2466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9" w:type="dxa"/>
          </w:tcPr>
          <w:p w14:paraId="125B9DC8" w14:textId="6BF8F148" w:rsidR="006A2466" w:rsidRPr="00C327F6" w:rsidRDefault="006A2466" w:rsidP="006A2466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5FC0BE59" w14:textId="77777777" w:rsidR="006A2466" w:rsidRPr="00C327F6" w:rsidRDefault="006A2466" w:rsidP="006A2466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14:paraId="00533B1F" w14:textId="0E06ECCB" w:rsidR="006A2466" w:rsidRPr="00C327F6" w:rsidRDefault="006A2466" w:rsidP="006A2466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1,870</w:t>
            </w:r>
          </w:p>
        </w:tc>
        <w:tc>
          <w:tcPr>
            <w:tcW w:w="180" w:type="dxa"/>
          </w:tcPr>
          <w:p w14:paraId="140FBF20" w14:textId="77777777" w:rsidR="006A2466" w:rsidRPr="00C327F6" w:rsidRDefault="006A2466" w:rsidP="006A2466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3B23DE35" w14:textId="20851CB9" w:rsidR="006A2466" w:rsidRPr="00C327F6" w:rsidRDefault="006A2466" w:rsidP="006A2466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0" w:type="dxa"/>
          </w:tcPr>
          <w:p w14:paraId="6A106635" w14:textId="77777777" w:rsidR="006A2466" w:rsidRPr="00C327F6" w:rsidRDefault="006A2466" w:rsidP="006A2466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30" w:type="dxa"/>
          </w:tcPr>
          <w:p w14:paraId="07B13412" w14:textId="6A72BB88" w:rsidR="006A2466" w:rsidRPr="00C327F6" w:rsidRDefault="006A2466" w:rsidP="006A2466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3" w:type="dxa"/>
          </w:tcPr>
          <w:p w14:paraId="34274A17" w14:textId="77777777" w:rsidR="006A2466" w:rsidRPr="00C327F6" w:rsidRDefault="006A2466" w:rsidP="006A2466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8" w:type="dxa"/>
          </w:tcPr>
          <w:p w14:paraId="62522CFE" w14:textId="488A2B00" w:rsidR="006A2466" w:rsidRPr="00C327F6" w:rsidRDefault="006A2466" w:rsidP="006A2466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059507E9" w14:textId="77777777" w:rsidR="006A2466" w:rsidRPr="00C327F6" w:rsidRDefault="006A2466" w:rsidP="006A2466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2C502F55" w14:textId="3A70835F" w:rsidR="006A2466" w:rsidRPr="00C327F6" w:rsidRDefault="006A2466" w:rsidP="006A2466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4D5290" w:rsidRPr="00C327F6" w14:paraId="59263C7E" w14:textId="77777777" w:rsidTr="00C42B41">
        <w:trPr>
          <w:cantSplit/>
        </w:trPr>
        <w:tc>
          <w:tcPr>
            <w:tcW w:w="2700" w:type="dxa"/>
          </w:tcPr>
          <w:p w14:paraId="4F3F492C" w14:textId="77777777" w:rsidR="006A2466" w:rsidRPr="00C327F6" w:rsidRDefault="006A2466" w:rsidP="006A2466">
            <w:pPr>
              <w:tabs>
                <w:tab w:val="clear" w:pos="2580"/>
                <w:tab w:val="left" w:pos="360"/>
                <w:tab w:val="left" w:pos="2355"/>
              </w:tabs>
              <w:spacing w:line="240" w:lineRule="auto"/>
              <w:ind w:left="90" w:right="-75" w:hanging="90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 xml:space="preserve">บริษัท พีทีที เอนเนอร์ยี่ </w:t>
            </w:r>
          </w:p>
          <w:p w14:paraId="4EF542CA" w14:textId="1FF31419" w:rsidR="006A2466" w:rsidRPr="00C327F6" w:rsidRDefault="006A2466" w:rsidP="006A2466">
            <w:pPr>
              <w:tabs>
                <w:tab w:val="clear" w:pos="2580"/>
                <w:tab w:val="left" w:pos="360"/>
                <w:tab w:val="left" w:pos="2355"/>
              </w:tabs>
              <w:spacing w:line="240" w:lineRule="auto"/>
              <w:ind w:left="90" w:right="-75" w:hanging="90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 xml:space="preserve">   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>โซลูชั่นส์ จำกัด</w:t>
            </w:r>
            <w:r w:rsidRPr="00C327F6">
              <w:rPr>
                <w:rFonts w:ascii="Angsana New" w:hAnsi="Angsana New"/>
                <w:sz w:val="25"/>
                <w:szCs w:val="25"/>
              </w:rPr>
              <w:t xml:space="preserve">                                               </w:t>
            </w:r>
            <w:r w:rsidRPr="00C327F6">
              <w:rPr>
                <w:rFonts w:ascii="Angsana New" w:hAnsi="Angsana New" w:hint="cs"/>
                <w:sz w:val="25"/>
                <w:szCs w:val="25"/>
                <w:cs/>
              </w:rPr>
              <w:t>(อยู่ระหว่างชำระบัญชี)</w:t>
            </w:r>
          </w:p>
        </w:tc>
        <w:tc>
          <w:tcPr>
            <w:tcW w:w="1980" w:type="dxa"/>
          </w:tcPr>
          <w:p w14:paraId="731D8A2C" w14:textId="55A7FF86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right="-79" w:hanging="79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บริการให้คำปรึกษาทางด้านวิศวกรรม</w:t>
            </w:r>
          </w:p>
        </w:tc>
        <w:tc>
          <w:tcPr>
            <w:tcW w:w="900" w:type="dxa"/>
          </w:tcPr>
          <w:p w14:paraId="296FE701" w14:textId="2902ACF2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>ไทย</w:t>
            </w:r>
          </w:p>
        </w:tc>
        <w:tc>
          <w:tcPr>
            <w:tcW w:w="630" w:type="dxa"/>
          </w:tcPr>
          <w:p w14:paraId="321028A9" w14:textId="6B19FD44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20</w:t>
            </w:r>
          </w:p>
        </w:tc>
        <w:tc>
          <w:tcPr>
            <w:tcW w:w="180" w:type="dxa"/>
          </w:tcPr>
          <w:p w14:paraId="30F496BD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6" w:type="dxa"/>
          </w:tcPr>
          <w:p w14:paraId="3247A51B" w14:textId="16B980D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20</w:t>
            </w:r>
          </w:p>
        </w:tc>
        <w:tc>
          <w:tcPr>
            <w:tcW w:w="213" w:type="dxa"/>
          </w:tcPr>
          <w:p w14:paraId="0195CB7D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651" w:type="dxa"/>
          </w:tcPr>
          <w:p w14:paraId="2E19ECE6" w14:textId="5A0B3C0D" w:rsidR="006A2466" w:rsidRPr="00C327F6" w:rsidRDefault="006A2466" w:rsidP="006A2466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30</w:t>
            </w:r>
          </w:p>
        </w:tc>
        <w:tc>
          <w:tcPr>
            <w:tcW w:w="180" w:type="dxa"/>
          </w:tcPr>
          <w:p w14:paraId="33A1F677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677914EF" w14:textId="6CE654E4" w:rsidR="006A2466" w:rsidRPr="00C327F6" w:rsidRDefault="006A2466" w:rsidP="006A2466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30</w:t>
            </w:r>
          </w:p>
        </w:tc>
        <w:tc>
          <w:tcPr>
            <w:tcW w:w="180" w:type="dxa"/>
          </w:tcPr>
          <w:p w14:paraId="2B250FA2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2" w:type="dxa"/>
          </w:tcPr>
          <w:p w14:paraId="47D58887" w14:textId="0444BB98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(11)</w:t>
            </w:r>
          </w:p>
        </w:tc>
        <w:tc>
          <w:tcPr>
            <w:tcW w:w="180" w:type="dxa"/>
          </w:tcPr>
          <w:p w14:paraId="65E3723D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29" w:type="dxa"/>
          </w:tcPr>
          <w:p w14:paraId="61A28E23" w14:textId="20CEEF22" w:rsidR="006A2466" w:rsidRPr="00C327F6" w:rsidRDefault="006A2466" w:rsidP="006A2466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(11)</w:t>
            </w:r>
          </w:p>
        </w:tc>
        <w:tc>
          <w:tcPr>
            <w:tcW w:w="180" w:type="dxa"/>
          </w:tcPr>
          <w:p w14:paraId="3433B7D9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69" w:type="dxa"/>
          </w:tcPr>
          <w:p w14:paraId="3F20BF39" w14:textId="002A8C20" w:rsidR="006A2466" w:rsidRPr="00C327F6" w:rsidRDefault="006A2466" w:rsidP="006A2466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19</w:t>
            </w:r>
          </w:p>
        </w:tc>
        <w:tc>
          <w:tcPr>
            <w:tcW w:w="180" w:type="dxa"/>
          </w:tcPr>
          <w:p w14:paraId="6654BACE" w14:textId="77777777" w:rsidR="006A2466" w:rsidRPr="00C327F6" w:rsidRDefault="006A2466" w:rsidP="006A2466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14:paraId="5B8F6D84" w14:textId="15B1381D" w:rsidR="006A2466" w:rsidRPr="00C327F6" w:rsidRDefault="006A2466" w:rsidP="006A2466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19</w:t>
            </w:r>
          </w:p>
        </w:tc>
        <w:tc>
          <w:tcPr>
            <w:tcW w:w="180" w:type="dxa"/>
          </w:tcPr>
          <w:p w14:paraId="28694462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69713EDD" w14:textId="2DABB442" w:rsidR="006A2466" w:rsidRPr="00C327F6" w:rsidRDefault="006A2466" w:rsidP="006A2466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0" w:type="dxa"/>
          </w:tcPr>
          <w:p w14:paraId="38858744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30" w:type="dxa"/>
          </w:tcPr>
          <w:p w14:paraId="75A31384" w14:textId="248B6AF7" w:rsidR="006A2466" w:rsidRPr="00C327F6" w:rsidRDefault="006A2466" w:rsidP="006A2466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3" w:type="dxa"/>
          </w:tcPr>
          <w:p w14:paraId="0C30AAAA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8" w:type="dxa"/>
          </w:tcPr>
          <w:p w14:paraId="420FEB0A" w14:textId="313DAD84" w:rsidR="006A2466" w:rsidRPr="00C327F6" w:rsidRDefault="006A2466" w:rsidP="006A2466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77B8A9B5" w14:textId="77777777" w:rsidR="006A2466" w:rsidRPr="00C327F6" w:rsidRDefault="006A2466" w:rsidP="006A2466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0253851C" w14:textId="2AC4560A" w:rsidR="006A2466" w:rsidRPr="00C327F6" w:rsidRDefault="006A2466" w:rsidP="006A2466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4D5290" w:rsidRPr="00C327F6" w14:paraId="3372D05F" w14:textId="77777777" w:rsidTr="00C42B41">
        <w:trPr>
          <w:cantSplit/>
        </w:trPr>
        <w:tc>
          <w:tcPr>
            <w:tcW w:w="2700" w:type="dxa"/>
          </w:tcPr>
          <w:p w14:paraId="2AEB85E5" w14:textId="77777777" w:rsidR="006A2466" w:rsidRPr="00C327F6" w:rsidRDefault="006A2466" w:rsidP="006A2466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บริษัท พีทีที</w:t>
            </w:r>
            <w:r w:rsidRPr="00C327F6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 xml:space="preserve">ดิจิตอล โซลูชั่น จำกัด </w:t>
            </w:r>
          </w:p>
        </w:tc>
        <w:tc>
          <w:tcPr>
            <w:tcW w:w="1980" w:type="dxa"/>
          </w:tcPr>
          <w:p w14:paraId="7F1DDFF8" w14:textId="66B17DA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right="-79" w:hanging="75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บริการด้านเทคโนโลยีสารสนเทศและการสื่อสาร</w:t>
            </w:r>
          </w:p>
        </w:tc>
        <w:tc>
          <w:tcPr>
            <w:tcW w:w="900" w:type="dxa"/>
          </w:tcPr>
          <w:p w14:paraId="5C51BA45" w14:textId="422E6348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>ไทย</w:t>
            </w:r>
          </w:p>
        </w:tc>
        <w:tc>
          <w:tcPr>
            <w:tcW w:w="630" w:type="dxa"/>
          </w:tcPr>
          <w:p w14:paraId="287C5DB0" w14:textId="5F15F9C2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 w:hint="cs"/>
                <w:sz w:val="25"/>
                <w:szCs w:val="25"/>
              </w:rPr>
              <w:t>20</w:t>
            </w:r>
          </w:p>
        </w:tc>
        <w:tc>
          <w:tcPr>
            <w:tcW w:w="180" w:type="dxa"/>
          </w:tcPr>
          <w:p w14:paraId="4622E4F4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6" w:type="dxa"/>
          </w:tcPr>
          <w:p w14:paraId="43B65170" w14:textId="70484720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 w:hint="cs"/>
                <w:sz w:val="25"/>
                <w:szCs w:val="25"/>
              </w:rPr>
              <w:t>20</w:t>
            </w:r>
          </w:p>
        </w:tc>
        <w:tc>
          <w:tcPr>
            <w:tcW w:w="213" w:type="dxa"/>
          </w:tcPr>
          <w:p w14:paraId="445F05A3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51" w:type="dxa"/>
          </w:tcPr>
          <w:p w14:paraId="78CBF955" w14:textId="7C0BA479" w:rsidR="006A2466" w:rsidRPr="00C327F6" w:rsidRDefault="006A2466" w:rsidP="006A2466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 w:hint="cs"/>
                <w:sz w:val="25"/>
                <w:szCs w:val="25"/>
              </w:rPr>
              <w:t>30</w:t>
            </w:r>
          </w:p>
        </w:tc>
        <w:tc>
          <w:tcPr>
            <w:tcW w:w="180" w:type="dxa"/>
          </w:tcPr>
          <w:p w14:paraId="4429280A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79F1F2B4" w14:textId="329FCC8D" w:rsidR="006A2466" w:rsidRPr="00C327F6" w:rsidRDefault="006A2466" w:rsidP="006A2466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 w:hint="cs"/>
                <w:sz w:val="25"/>
                <w:szCs w:val="25"/>
              </w:rPr>
              <w:t>30</w:t>
            </w:r>
          </w:p>
        </w:tc>
        <w:tc>
          <w:tcPr>
            <w:tcW w:w="180" w:type="dxa"/>
          </w:tcPr>
          <w:p w14:paraId="51F8D2E2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2" w:type="dxa"/>
          </w:tcPr>
          <w:p w14:paraId="51BF0CBB" w14:textId="5BDD64C0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0" w:type="dxa"/>
          </w:tcPr>
          <w:p w14:paraId="2958399A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29" w:type="dxa"/>
          </w:tcPr>
          <w:p w14:paraId="38A6905A" w14:textId="6E759F67" w:rsidR="006A2466" w:rsidRPr="00C327F6" w:rsidRDefault="006A2466" w:rsidP="006A2466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0" w:type="dxa"/>
          </w:tcPr>
          <w:p w14:paraId="68FCAA81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9" w:type="dxa"/>
          </w:tcPr>
          <w:p w14:paraId="40260096" w14:textId="7B4E5E9E" w:rsidR="006A2466" w:rsidRPr="00C327F6" w:rsidRDefault="006A2466" w:rsidP="006A2466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30</w:t>
            </w:r>
          </w:p>
        </w:tc>
        <w:tc>
          <w:tcPr>
            <w:tcW w:w="180" w:type="dxa"/>
          </w:tcPr>
          <w:p w14:paraId="0CF15FA6" w14:textId="77777777" w:rsidR="006A2466" w:rsidRPr="00C327F6" w:rsidRDefault="006A2466" w:rsidP="006A2466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14:paraId="22EF1F06" w14:textId="1E69B9EE" w:rsidR="006A2466" w:rsidRPr="00C327F6" w:rsidRDefault="006A2466" w:rsidP="006A2466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30</w:t>
            </w:r>
          </w:p>
        </w:tc>
        <w:tc>
          <w:tcPr>
            <w:tcW w:w="180" w:type="dxa"/>
          </w:tcPr>
          <w:p w14:paraId="4A85FA1A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10D897E2" w14:textId="2F2F13A8" w:rsidR="006A2466" w:rsidRPr="00C327F6" w:rsidRDefault="006A2466" w:rsidP="006A2466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0" w:type="dxa"/>
          </w:tcPr>
          <w:p w14:paraId="604763CF" w14:textId="77777777" w:rsidR="006A2466" w:rsidRPr="00C327F6" w:rsidRDefault="006A2466" w:rsidP="006A2466">
            <w:pPr>
              <w:tabs>
                <w:tab w:val="clear" w:pos="454"/>
                <w:tab w:val="decimal" w:pos="-15463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30" w:type="dxa"/>
          </w:tcPr>
          <w:p w14:paraId="2DCCEA92" w14:textId="2ECE117E" w:rsidR="006A2466" w:rsidRPr="00C327F6" w:rsidRDefault="006A2466" w:rsidP="006A2466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3" w:type="dxa"/>
          </w:tcPr>
          <w:p w14:paraId="294FABDF" w14:textId="77777777" w:rsidR="006A2466" w:rsidRPr="00C327F6" w:rsidRDefault="006A2466" w:rsidP="006A2466">
            <w:pPr>
              <w:tabs>
                <w:tab w:val="clear" w:pos="454"/>
                <w:tab w:val="decimal" w:pos="-15463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8" w:type="dxa"/>
          </w:tcPr>
          <w:p w14:paraId="708152C4" w14:textId="11C9DE2A" w:rsidR="006A2466" w:rsidRPr="00C327F6" w:rsidRDefault="006A2466" w:rsidP="006A2466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27</w:t>
            </w:r>
          </w:p>
        </w:tc>
        <w:tc>
          <w:tcPr>
            <w:tcW w:w="180" w:type="dxa"/>
          </w:tcPr>
          <w:p w14:paraId="2C51115B" w14:textId="77777777" w:rsidR="006A2466" w:rsidRPr="00C327F6" w:rsidRDefault="006A2466" w:rsidP="006A2466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3D13961E" w14:textId="3FDAE987" w:rsidR="006A2466" w:rsidRPr="00C327F6" w:rsidRDefault="006A2466" w:rsidP="006A2466">
            <w:pPr>
              <w:tabs>
                <w:tab w:val="decimal" w:pos="483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74</w:t>
            </w:r>
          </w:p>
        </w:tc>
      </w:tr>
      <w:tr w:rsidR="004D5290" w:rsidRPr="00C327F6" w14:paraId="4D889362" w14:textId="77777777" w:rsidTr="00C42B41">
        <w:trPr>
          <w:cantSplit/>
        </w:trPr>
        <w:tc>
          <w:tcPr>
            <w:tcW w:w="2700" w:type="dxa"/>
          </w:tcPr>
          <w:p w14:paraId="594EB198" w14:textId="3540ACE2" w:rsidR="006A2466" w:rsidRPr="00C327F6" w:rsidRDefault="006A2466" w:rsidP="006A2466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บริษัท ไดนาชิสโซ่ ไทย จำกัด</w:t>
            </w:r>
          </w:p>
        </w:tc>
        <w:tc>
          <w:tcPr>
            <w:tcW w:w="1980" w:type="dxa"/>
          </w:tcPr>
          <w:p w14:paraId="3AFFEB5C" w14:textId="51C899CC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15" w:right="-79" w:hanging="94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ผลิตและจำหน่ายผลิตภัณฑ์เคมีภัณฑ์</w:t>
            </w:r>
          </w:p>
        </w:tc>
        <w:tc>
          <w:tcPr>
            <w:tcW w:w="900" w:type="dxa"/>
          </w:tcPr>
          <w:p w14:paraId="06F50BC8" w14:textId="007BB09F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>ไทย</w:t>
            </w:r>
          </w:p>
        </w:tc>
        <w:tc>
          <w:tcPr>
            <w:tcW w:w="630" w:type="dxa"/>
          </w:tcPr>
          <w:p w14:paraId="01D1A597" w14:textId="691B8295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42</w:t>
            </w:r>
          </w:p>
        </w:tc>
        <w:tc>
          <w:tcPr>
            <w:tcW w:w="180" w:type="dxa"/>
          </w:tcPr>
          <w:p w14:paraId="62CA5297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6" w:type="dxa"/>
          </w:tcPr>
          <w:p w14:paraId="06CF68AB" w14:textId="127D19F0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42</w:t>
            </w:r>
          </w:p>
        </w:tc>
        <w:tc>
          <w:tcPr>
            <w:tcW w:w="213" w:type="dxa"/>
          </w:tcPr>
          <w:p w14:paraId="5DEF0B43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1" w:type="dxa"/>
          </w:tcPr>
          <w:p w14:paraId="368FEA73" w14:textId="65B1A96B" w:rsidR="006A2466" w:rsidRPr="00C327F6" w:rsidRDefault="006A2466" w:rsidP="006A2466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294</w:t>
            </w:r>
          </w:p>
        </w:tc>
        <w:tc>
          <w:tcPr>
            <w:tcW w:w="180" w:type="dxa"/>
          </w:tcPr>
          <w:p w14:paraId="4A2200D6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15870163" w14:textId="6CB449E4" w:rsidR="006A2466" w:rsidRPr="00C327F6" w:rsidRDefault="006A2466" w:rsidP="006A2466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294</w:t>
            </w:r>
          </w:p>
        </w:tc>
        <w:tc>
          <w:tcPr>
            <w:tcW w:w="180" w:type="dxa"/>
          </w:tcPr>
          <w:p w14:paraId="774CFF2A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2" w:type="dxa"/>
          </w:tcPr>
          <w:p w14:paraId="5FE5E40B" w14:textId="576F02DD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0" w:type="dxa"/>
          </w:tcPr>
          <w:p w14:paraId="116A6885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29" w:type="dxa"/>
          </w:tcPr>
          <w:p w14:paraId="3A3866B9" w14:textId="5A57617B" w:rsidR="006A2466" w:rsidRPr="00C327F6" w:rsidRDefault="006A2466" w:rsidP="006A2466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0" w:type="dxa"/>
          </w:tcPr>
          <w:p w14:paraId="20C987B9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69" w:type="dxa"/>
          </w:tcPr>
          <w:p w14:paraId="6E6886BE" w14:textId="0890E00B" w:rsidR="006A2466" w:rsidRPr="00C327F6" w:rsidRDefault="006A2466" w:rsidP="006A2466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294</w:t>
            </w:r>
          </w:p>
        </w:tc>
        <w:tc>
          <w:tcPr>
            <w:tcW w:w="180" w:type="dxa"/>
          </w:tcPr>
          <w:p w14:paraId="3B060C41" w14:textId="77777777" w:rsidR="006A2466" w:rsidRPr="00C327F6" w:rsidRDefault="006A2466" w:rsidP="006A2466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14:paraId="7210DC5F" w14:textId="1EE5B5D6" w:rsidR="006A2466" w:rsidRPr="00C327F6" w:rsidRDefault="006A2466" w:rsidP="006A2466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294</w:t>
            </w:r>
          </w:p>
        </w:tc>
        <w:tc>
          <w:tcPr>
            <w:tcW w:w="180" w:type="dxa"/>
          </w:tcPr>
          <w:p w14:paraId="0BE322A6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23B4F0C8" w14:textId="3C11D90A" w:rsidR="006A2466" w:rsidRPr="00C327F6" w:rsidRDefault="006A2466" w:rsidP="006A2466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0" w:type="dxa"/>
          </w:tcPr>
          <w:p w14:paraId="6F85DE27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7DA87287" w14:textId="40007C01" w:rsidR="006A2466" w:rsidRPr="00C327F6" w:rsidRDefault="006A2466" w:rsidP="006A2466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3" w:type="dxa"/>
          </w:tcPr>
          <w:p w14:paraId="423EA8B1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8" w:type="dxa"/>
          </w:tcPr>
          <w:p w14:paraId="78DA6DAE" w14:textId="085CADBB" w:rsidR="006A2466" w:rsidRPr="00C327F6" w:rsidRDefault="006A2466" w:rsidP="006A2466">
            <w:pPr>
              <w:tabs>
                <w:tab w:val="decimal" w:pos="54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80" w:type="dxa"/>
          </w:tcPr>
          <w:p w14:paraId="6EAEB52D" w14:textId="77777777" w:rsidR="006A2466" w:rsidRPr="00C327F6" w:rsidRDefault="006A2466" w:rsidP="006A2466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3F69810D" w14:textId="78F98EC9" w:rsidR="006A2466" w:rsidRPr="00C327F6" w:rsidRDefault="006A2466" w:rsidP="006A2466">
            <w:pPr>
              <w:tabs>
                <w:tab w:val="decimal" w:pos="483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2</w:t>
            </w:r>
          </w:p>
        </w:tc>
      </w:tr>
      <w:tr w:rsidR="004D5290" w:rsidRPr="00C327F6" w14:paraId="4595BCAE" w14:textId="77777777" w:rsidTr="00C42B41">
        <w:trPr>
          <w:cantSplit/>
        </w:trPr>
        <w:tc>
          <w:tcPr>
            <w:tcW w:w="2700" w:type="dxa"/>
          </w:tcPr>
          <w:p w14:paraId="247A320F" w14:textId="029C214F" w:rsidR="006A2466" w:rsidRPr="00C327F6" w:rsidRDefault="006A2466" w:rsidP="006A2466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sz w:val="25"/>
                <w:szCs w:val="25"/>
                <w:cs/>
              </w:rPr>
              <w:t>บริษัท</w:t>
            </w:r>
            <w:r w:rsidRPr="00C327F6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>เอจีซี วีนิไทย จ</w:t>
            </w:r>
            <w:r w:rsidRPr="00C327F6">
              <w:rPr>
                <w:rFonts w:ascii="Angsana New" w:hAnsi="Angsana New" w:hint="cs"/>
                <w:sz w:val="25"/>
                <w:szCs w:val="25"/>
                <w:cs/>
              </w:rPr>
              <w:t>ำ</w:t>
            </w:r>
            <w:r w:rsidRPr="00C327F6">
              <w:rPr>
                <w:rFonts w:ascii="Angsana New" w:hAnsi="Angsana New"/>
                <w:sz w:val="25"/>
                <w:szCs w:val="25"/>
                <w:cs/>
              </w:rPr>
              <w:t>กัด (มหาชน)</w:t>
            </w:r>
          </w:p>
        </w:tc>
        <w:tc>
          <w:tcPr>
            <w:tcW w:w="1980" w:type="dxa"/>
          </w:tcPr>
          <w:p w14:paraId="7EDF2B62" w14:textId="1D5DEE5F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right="-79" w:hanging="79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ผลิตและจำหน่ายผลิตภัณฑ์  ปิโตรเคมี</w:t>
            </w:r>
          </w:p>
        </w:tc>
        <w:tc>
          <w:tcPr>
            <w:tcW w:w="900" w:type="dxa"/>
          </w:tcPr>
          <w:p w14:paraId="529048CF" w14:textId="31957CC6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C327F6">
              <w:rPr>
                <w:rFonts w:ascii="Angsana New" w:hAnsi="Angsana New"/>
                <w:spacing w:val="-2"/>
                <w:sz w:val="25"/>
                <w:szCs w:val="25"/>
                <w:cs/>
              </w:rPr>
              <w:t>ไทย</w:t>
            </w:r>
          </w:p>
        </w:tc>
        <w:tc>
          <w:tcPr>
            <w:tcW w:w="630" w:type="dxa"/>
          </w:tcPr>
          <w:p w14:paraId="044610EF" w14:textId="5F6D78AD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33</w:t>
            </w:r>
          </w:p>
        </w:tc>
        <w:tc>
          <w:tcPr>
            <w:tcW w:w="180" w:type="dxa"/>
          </w:tcPr>
          <w:p w14:paraId="0F044B3D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6" w:type="dxa"/>
          </w:tcPr>
          <w:p w14:paraId="32C70F4B" w14:textId="3E6CAF85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33</w:t>
            </w:r>
          </w:p>
        </w:tc>
        <w:tc>
          <w:tcPr>
            <w:tcW w:w="213" w:type="dxa"/>
          </w:tcPr>
          <w:p w14:paraId="19A28990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</w:tcPr>
          <w:p w14:paraId="0B842093" w14:textId="6BBD6AA0" w:rsidR="006A2466" w:rsidRPr="00C327F6" w:rsidRDefault="006A2466" w:rsidP="006A2466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11,375</w:t>
            </w:r>
          </w:p>
        </w:tc>
        <w:tc>
          <w:tcPr>
            <w:tcW w:w="180" w:type="dxa"/>
          </w:tcPr>
          <w:p w14:paraId="66E250E9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346EC9D" w14:textId="62C07A36" w:rsidR="006A2466" w:rsidRPr="00C327F6" w:rsidRDefault="006A2466" w:rsidP="006A2466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11,375</w:t>
            </w:r>
          </w:p>
        </w:tc>
        <w:tc>
          <w:tcPr>
            <w:tcW w:w="180" w:type="dxa"/>
          </w:tcPr>
          <w:p w14:paraId="22F00114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14:paraId="6C661F06" w14:textId="58CDC322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0" w:type="dxa"/>
          </w:tcPr>
          <w:p w14:paraId="24C12351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207490E7" w14:textId="6D9F323C" w:rsidR="006A2466" w:rsidRPr="00C327F6" w:rsidRDefault="006A2466" w:rsidP="006A2466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0" w:type="dxa"/>
          </w:tcPr>
          <w:p w14:paraId="32E7A36B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7B750DDE" w14:textId="38EFC59C" w:rsidR="006A2466" w:rsidRPr="00C327F6" w:rsidRDefault="006A2466" w:rsidP="006A2466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11,375</w:t>
            </w:r>
          </w:p>
        </w:tc>
        <w:tc>
          <w:tcPr>
            <w:tcW w:w="180" w:type="dxa"/>
          </w:tcPr>
          <w:p w14:paraId="54A20139" w14:textId="77777777" w:rsidR="006A2466" w:rsidRPr="00C327F6" w:rsidRDefault="006A2466" w:rsidP="006A2466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615C00C" w14:textId="063665A1" w:rsidR="006A2466" w:rsidRPr="00C327F6" w:rsidRDefault="006A2466" w:rsidP="006A2466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11,375</w:t>
            </w:r>
          </w:p>
        </w:tc>
        <w:tc>
          <w:tcPr>
            <w:tcW w:w="180" w:type="dxa"/>
          </w:tcPr>
          <w:p w14:paraId="6B756C1E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2C199FC" w14:textId="13C039A4" w:rsidR="006A2466" w:rsidRPr="00C327F6" w:rsidRDefault="006A2466" w:rsidP="006A2466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0" w:type="dxa"/>
          </w:tcPr>
          <w:p w14:paraId="283D1F5B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BE8B27C" w14:textId="4777E79A" w:rsidR="006A2466" w:rsidRPr="00C327F6" w:rsidRDefault="006A2466" w:rsidP="006A2466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3" w:type="dxa"/>
          </w:tcPr>
          <w:p w14:paraId="39142360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549DFC08" w14:textId="0368EB9C" w:rsidR="006A2466" w:rsidRPr="00C327F6" w:rsidRDefault="006A2466" w:rsidP="006A2466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571</w:t>
            </w:r>
          </w:p>
        </w:tc>
        <w:tc>
          <w:tcPr>
            <w:tcW w:w="180" w:type="dxa"/>
          </w:tcPr>
          <w:p w14:paraId="4BDA96CC" w14:textId="77777777" w:rsidR="006A2466" w:rsidRPr="00C327F6" w:rsidRDefault="006A2466" w:rsidP="006A2466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1BD7EC6C" w14:textId="0A8DAF90" w:rsidR="006A2466" w:rsidRPr="00C327F6" w:rsidRDefault="006A2466" w:rsidP="006A2466">
            <w:pPr>
              <w:tabs>
                <w:tab w:val="decimal" w:pos="483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27F6">
              <w:rPr>
                <w:rFonts w:ascii="Angsana New" w:hAnsi="Angsana New"/>
                <w:sz w:val="25"/>
                <w:szCs w:val="25"/>
              </w:rPr>
              <w:t>571</w:t>
            </w:r>
          </w:p>
        </w:tc>
      </w:tr>
      <w:tr w:rsidR="004D5290" w:rsidRPr="00C327F6" w14:paraId="574D3A21" w14:textId="77777777" w:rsidTr="00C42B41">
        <w:trPr>
          <w:cantSplit/>
        </w:trPr>
        <w:tc>
          <w:tcPr>
            <w:tcW w:w="2700" w:type="dxa"/>
            <w:vAlign w:val="center"/>
          </w:tcPr>
          <w:p w14:paraId="6F789AC1" w14:textId="77777777" w:rsidR="006A2466" w:rsidRPr="00C327F6" w:rsidRDefault="006A2466" w:rsidP="006A2466">
            <w:pPr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รวมเงินลงทุนในบริษัทร่วม</w:t>
            </w:r>
          </w:p>
        </w:tc>
        <w:tc>
          <w:tcPr>
            <w:tcW w:w="1980" w:type="dxa"/>
          </w:tcPr>
          <w:p w14:paraId="6B1F19AE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5"/>
                <w:szCs w:val="25"/>
              </w:rPr>
            </w:pPr>
          </w:p>
        </w:tc>
        <w:tc>
          <w:tcPr>
            <w:tcW w:w="900" w:type="dxa"/>
          </w:tcPr>
          <w:p w14:paraId="293CAFCB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00D5DF72" w14:textId="288FA1BE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27E9B94F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6" w:type="dxa"/>
          </w:tcPr>
          <w:p w14:paraId="4C76DB93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13" w:type="dxa"/>
          </w:tcPr>
          <w:p w14:paraId="06D26D83" w14:textId="77777777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B4800" w14:textId="5995D83B" w:rsidR="006A2466" w:rsidRPr="00C327F6" w:rsidRDefault="006A2466" w:rsidP="006A2466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11,729</w:t>
            </w:r>
          </w:p>
        </w:tc>
        <w:tc>
          <w:tcPr>
            <w:tcW w:w="180" w:type="dxa"/>
            <w:vAlign w:val="bottom"/>
          </w:tcPr>
          <w:p w14:paraId="21861A1E" w14:textId="77777777" w:rsidR="006A2466" w:rsidRPr="00C327F6" w:rsidRDefault="006A2466" w:rsidP="006A2466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A4BCF4" w14:textId="381EC0C1" w:rsidR="006A2466" w:rsidRPr="00C327F6" w:rsidRDefault="006A2466" w:rsidP="006A2466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13,599</w:t>
            </w:r>
          </w:p>
        </w:tc>
        <w:tc>
          <w:tcPr>
            <w:tcW w:w="180" w:type="dxa"/>
            <w:vAlign w:val="bottom"/>
          </w:tcPr>
          <w:p w14:paraId="3AF19E21" w14:textId="77777777" w:rsidR="006A2466" w:rsidRPr="00C327F6" w:rsidRDefault="006A2466" w:rsidP="006A2466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</w:tcPr>
          <w:p w14:paraId="624C2862" w14:textId="68C3C9F0" w:rsidR="006A2466" w:rsidRPr="00C327F6" w:rsidRDefault="006A2466" w:rsidP="006A246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(11)</w:t>
            </w:r>
          </w:p>
        </w:tc>
        <w:tc>
          <w:tcPr>
            <w:tcW w:w="180" w:type="dxa"/>
            <w:vAlign w:val="bottom"/>
          </w:tcPr>
          <w:p w14:paraId="1EB633FC" w14:textId="77777777" w:rsidR="006A2466" w:rsidRPr="00C327F6" w:rsidRDefault="006A2466" w:rsidP="006A2466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4EF5121A" w14:textId="18CF716A" w:rsidR="006A2466" w:rsidRPr="00C327F6" w:rsidRDefault="006A2466" w:rsidP="006A2466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(11)</w:t>
            </w:r>
          </w:p>
        </w:tc>
        <w:tc>
          <w:tcPr>
            <w:tcW w:w="180" w:type="dxa"/>
            <w:vAlign w:val="bottom"/>
          </w:tcPr>
          <w:p w14:paraId="2AC45B32" w14:textId="77777777" w:rsidR="006A2466" w:rsidRPr="00C327F6" w:rsidRDefault="006A2466" w:rsidP="006A2466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EB4848" w14:textId="55B238E6" w:rsidR="006A2466" w:rsidRPr="00C327F6" w:rsidRDefault="006A2466" w:rsidP="006A2466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11,718</w:t>
            </w:r>
          </w:p>
        </w:tc>
        <w:tc>
          <w:tcPr>
            <w:tcW w:w="180" w:type="dxa"/>
            <w:vAlign w:val="bottom"/>
          </w:tcPr>
          <w:p w14:paraId="6240D80F" w14:textId="77777777" w:rsidR="006A2466" w:rsidRPr="00C327F6" w:rsidRDefault="006A2466" w:rsidP="006A2466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D927C" w14:textId="51B51A37" w:rsidR="006A2466" w:rsidRPr="00C327F6" w:rsidRDefault="006A2466" w:rsidP="006A2466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13,588</w:t>
            </w:r>
          </w:p>
        </w:tc>
        <w:tc>
          <w:tcPr>
            <w:tcW w:w="180" w:type="dxa"/>
            <w:vAlign w:val="bottom"/>
          </w:tcPr>
          <w:p w14:paraId="59D9937C" w14:textId="77777777" w:rsidR="006A2466" w:rsidRPr="00C327F6" w:rsidRDefault="006A2466" w:rsidP="006A2466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BE061" w14:textId="506FF65C" w:rsidR="006A2466" w:rsidRPr="00C327F6" w:rsidRDefault="006A2466" w:rsidP="006A2466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80" w:type="dxa"/>
            <w:vAlign w:val="bottom"/>
          </w:tcPr>
          <w:p w14:paraId="7BDBA507" w14:textId="77777777" w:rsidR="006A2466" w:rsidRPr="00C327F6" w:rsidRDefault="006A2466" w:rsidP="006A2466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6FBCC" w14:textId="478B6EE6" w:rsidR="006A2466" w:rsidRPr="00C327F6" w:rsidRDefault="006A2466" w:rsidP="006A2466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43" w:type="dxa"/>
            <w:vAlign w:val="bottom"/>
          </w:tcPr>
          <w:p w14:paraId="08069D80" w14:textId="77777777" w:rsidR="006A2466" w:rsidRPr="00C327F6" w:rsidRDefault="006A2466" w:rsidP="006A2466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4E98E" w14:textId="5A1DF14A" w:rsidR="006A2466" w:rsidRPr="00C327F6" w:rsidRDefault="006A2466" w:rsidP="006A2466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599</w:t>
            </w:r>
          </w:p>
        </w:tc>
        <w:tc>
          <w:tcPr>
            <w:tcW w:w="180" w:type="dxa"/>
            <w:vAlign w:val="bottom"/>
          </w:tcPr>
          <w:p w14:paraId="0310ACF4" w14:textId="77777777" w:rsidR="006A2466" w:rsidRPr="00C327F6" w:rsidRDefault="006A2466" w:rsidP="006A2466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7C13E" w14:textId="02CDDB39" w:rsidR="006A2466" w:rsidRPr="00C327F6" w:rsidRDefault="006A2466" w:rsidP="006A2466">
            <w:pPr>
              <w:tabs>
                <w:tab w:val="decimal" w:pos="48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327F6">
              <w:rPr>
                <w:rFonts w:ascii="Angsana New" w:hAnsi="Angsana New"/>
                <w:b/>
                <w:bCs/>
                <w:sz w:val="25"/>
                <w:szCs w:val="25"/>
              </w:rPr>
              <w:t>647</w:t>
            </w:r>
          </w:p>
        </w:tc>
      </w:tr>
    </w:tbl>
    <w:p w14:paraId="191FC904" w14:textId="77777777" w:rsidR="004C3BE4" w:rsidRPr="00C327F6" w:rsidRDefault="004C3BE4" w:rsidP="008E7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4C3BE4" w:rsidRPr="00C327F6" w:rsidSect="000A30D8">
          <w:pgSz w:w="16840" w:h="11907" w:code="9"/>
          <w:pgMar w:top="1152" w:right="576" w:bottom="1152" w:left="691" w:header="720" w:footer="720" w:gutter="0"/>
          <w:cols w:space="708"/>
          <w:docGrid w:linePitch="360"/>
        </w:sectPr>
      </w:pPr>
    </w:p>
    <w:tbl>
      <w:tblPr>
        <w:tblW w:w="96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95"/>
        <w:gridCol w:w="850"/>
        <w:gridCol w:w="925"/>
        <w:gridCol w:w="900"/>
        <w:gridCol w:w="241"/>
        <w:gridCol w:w="932"/>
        <w:gridCol w:w="988"/>
      </w:tblGrid>
      <w:tr w:rsidR="004D5290" w:rsidRPr="00C327F6" w14:paraId="59B2E884" w14:textId="77777777" w:rsidTr="00E10E1D">
        <w:trPr>
          <w:tblHeader/>
        </w:trPr>
        <w:tc>
          <w:tcPr>
            <w:tcW w:w="2489" w:type="pct"/>
          </w:tcPr>
          <w:p w14:paraId="23E5C94D" w14:textId="77777777" w:rsidR="008E77F4" w:rsidRPr="00C327F6" w:rsidRDefault="008E77F4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441" w:type="pct"/>
            <w:vAlign w:val="bottom"/>
          </w:tcPr>
          <w:p w14:paraId="41684E36" w14:textId="77777777" w:rsidR="008E77F4" w:rsidRPr="00C327F6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7" w:type="pct"/>
            <w:gridSpan w:val="2"/>
            <w:vAlign w:val="bottom"/>
          </w:tcPr>
          <w:p w14:paraId="598D5325" w14:textId="77777777" w:rsidR="008E77F4" w:rsidRPr="00C327F6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1DBB9101" w14:textId="77777777" w:rsidR="008E77F4" w:rsidRPr="00C327F6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7" w:type="pct"/>
            <w:gridSpan w:val="2"/>
          </w:tcPr>
          <w:p w14:paraId="3FB68FAE" w14:textId="77777777" w:rsidR="008E77F4" w:rsidRPr="00C327F6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left="-108" w:right="-131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327F6">
              <w:rPr>
                <w:rFonts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C327F6">
              <w:rPr>
                <w:b/>
                <w:bCs/>
                <w:sz w:val="30"/>
                <w:szCs w:val="30"/>
                <w:cs/>
              </w:rPr>
              <w:t>เฉพาะกิจกา</w:t>
            </w:r>
            <w:r w:rsidRPr="00C327F6">
              <w:rPr>
                <w:rFonts w:hint="cs"/>
                <w:b/>
                <w:bCs/>
                <w:sz w:val="30"/>
                <w:szCs w:val="30"/>
                <w:cs/>
              </w:rPr>
              <w:t>ร</w:t>
            </w:r>
          </w:p>
        </w:tc>
      </w:tr>
      <w:tr w:rsidR="004D5290" w:rsidRPr="00C327F6" w14:paraId="7ED2DFF7" w14:textId="77777777" w:rsidTr="0058717F">
        <w:trPr>
          <w:tblHeader/>
        </w:trPr>
        <w:tc>
          <w:tcPr>
            <w:tcW w:w="2489" w:type="pct"/>
          </w:tcPr>
          <w:p w14:paraId="3F8EF5C8" w14:textId="77777777" w:rsidR="0058717F" w:rsidRPr="00C327F6" w:rsidRDefault="0058717F" w:rsidP="0058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41" w:type="pct"/>
            <w:vAlign w:val="bottom"/>
          </w:tcPr>
          <w:p w14:paraId="6A77CDB9" w14:textId="48A3FE17" w:rsidR="0058717F" w:rsidRPr="00C327F6" w:rsidRDefault="0058717F" w:rsidP="005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0" w:type="pct"/>
            <w:vAlign w:val="center"/>
          </w:tcPr>
          <w:p w14:paraId="111C2AC5" w14:textId="1BB802CF" w:rsidR="0058717F" w:rsidRPr="00C327F6" w:rsidRDefault="00BD2F2E" w:rsidP="005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467" w:type="pct"/>
            <w:vAlign w:val="center"/>
          </w:tcPr>
          <w:p w14:paraId="00A18503" w14:textId="1CB0DEFE" w:rsidR="0058717F" w:rsidRPr="00C327F6" w:rsidRDefault="00BD2F2E" w:rsidP="005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5" w:type="pct"/>
            <w:vAlign w:val="center"/>
          </w:tcPr>
          <w:p w14:paraId="4F787578" w14:textId="77777777" w:rsidR="0058717F" w:rsidRPr="00C327F6" w:rsidRDefault="0058717F" w:rsidP="005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center"/>
          </w:tcPr>
          <w:p w14:paraId="5B3F4AF8" w14:textId="11A84FE5" w:rsidR="0058717F" w:rsidRPr="00C327F6" w:rsidRDefault="00BD2F2E" w:rsidP="005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513" w:type="pct"/>
            <w:vAlign w:val="center"/>
          </w:tcPr>
          <w:p w14:paraId="262BF140" w14:textId="43FA2948" w:rsidR="0058717F" w:rsidRPr="00C327F6" w:rsidRDefault="00BD2F2E" w:rsidP="005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D5290" w:rsidRPr="00C327F6" w14:paraId="1CA1AE03" w14:textId="77777777" w:rsidTr="00E10E1D">
        <w:trPr>
          <w:trHeight w:val="344"/>
          <w:tblHeader/>
        </w:trPr>
        <w:tc>
          <w:tcPr>
            <w:tcW w:w="2489" w:type="pct"/>
          </w:tcPr>
          <w:p w14:paraId="7AE6FE03" w14:textId="77777777" w:rsidR="008E77F4" w:rsidRPr="00C327F6" w:rsidRDefault="008E77F4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0AABBFE4" w14:textId="77777777" w:rsidR="008E77F4" w:rsidRPr="00C327F6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9" w:type="pct"/>
            <w:gridSpan w:val="5"/>
          </w:tcPr>
          <w:p w14:paraId="79ED389C" w14:textId="77777777" w:rsidR="008E77F4" w:rsidRPr="00C327F6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5290" w:rsidRPr="00C327F6" w14:paraId="43B2928C" w14:textId="77777777" w:rsidTr="00E10E1D">
        <w:tc>
          <w:tcPr>
            <w:tcW w:w="2489" w:type="pct"/>
          </w:tcPr>
          <w:p w14:paraId="019D6DF4" w14:textId="77777777" w:rsidR="008E77F4" w:rsidRPr="00C327F6" w:rsidRDefault="008E77F4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41" w:type="pct"/>
          </w:tcPr>
          <w:p w14:paraId="0F8FDA59" w14:textId="77777777" w:rsidR="008E77F4" w:rsidRPr="00C327F6" w:rsidRDefault="008E77F4" w:rsidP="006C235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80" w:type="pct"/>
          </w:tcPr>
          <w:p w14:paraId="1CB83E5C" w14:textId="77777777" w:rsidR="008E77F4" w:rsidRPr="00C327F6" w:rsidRDefault="008E77F4" w:rsidP="006C23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67" w:type="pct"/>
          </w:tcPr>
          <w:p w14:paraId="633D0CF9" w14:textId="77777777" w:rsidR="008E77F4" w:rsidRPr="00C327F6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" w:type="pct"/>
          </w:tcPr>
          <w:p w14:paraId="3827A1D5" w14:textId="77777777" w:rsidR="008E77F4" w:rsidRPr="00C327F6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4" w:type="pct"/>
          </w:tcPr>
          <w:p w14:paraId="637843CA" w14:textId="77777777" w:rsidR="008E77F4" w:rsidRPr="00C327F6" w:rsidRDefault="008E77F4" w:rsidP="006C2356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13" w:type="pct"/>
          </w:tcPr>
          <w:p w14:paraId="17CD8D4D" w14:textId="77777777" w:rsidR="008E77F4" w:rsidRPr="00C327F6" w:rsidRDefault="008E77F4" w:rsidP="006C2356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4D5290" w:rsidRPr="00C327F6" w14:paraId="2E7E3D5D" w14:textId="77777777" w:rsidTr="00E10E1D">
        <w:tc>
          <w:tcPr>
            <w:tcW w:w="2489" w:type="pct"/>
          </w:tcPr>
          <w:p w14:paraId="20FD2CFE" w14:textId="22C04E1D" w:rsidR="00583D11" w:rsidRPr="00C327F6" w:rsidRDefault="00583D11" w:rsidP="0058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hint="cs"/>
                <w:sz w:val="30"/>
                <w:szCs w:val="30"/>
                <w:cs/>
              </w:rPr>
              <w:t>จ่ายชำระค่าหุ้นเพิ่มเติม</w:t>
            </w:r>
          </w:p>
        </w:tc>
        <w:tc>
          <w:tcPr>
            <w:tcW w:w="441" w:type="pct"/>
          </w:tcPr>
          <w:p w14:paraId="2BB3BD81" w14:textId="77777777" w:rsidR="00583D11" w:rsidRPr="00C327F6" w:rsidRDefault="00583D11" w:rsidP="006C235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80" w:type="pct"/>
          </w:tcPr>
          <w:p w14:paraId="2979BE4E" w14:textId="77777777" w:rsidR="00583D11" w:rsidRPr="00C327F6" w:rsidRDefault="00583D11" w:rsidP="006C23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67" w:type="pct"/>
          </w:tcPr>
          <w:p w14:paraId="3E8671E8" w14:textId="77777777" w:rsidR="00583D11" w:rsidRPr="00C327F6" w:rsidRDefault="00583D11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" w:type="pct"/>
          </w:tcPr>
          <w:p w14:paraId="46CC9444" w14:textId="77777777" w:rsidR="00583D11" w:rsidRPr="00C327F6" w:rsidRDefault="00583D11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4" w:type="pct"/>
          </w:tcPr>
          <w:p w14:paraId="3160DD61" w14:textId="77777777" w:rsidR="00583D11" w:rsidRPr="00C327F6" w:rsidRDefault="00583D11" w:rsidP="006C2356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13" w:type="pct"/>
          </w:tcPr>
          <w:p w14:paraId="6C19A28F" w14:textId="77777777" w:rsidR="00583D11" w:rsidRPr="00C327F6" w:rsidRDefault="00583D11" w:rsidP="006C2356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4D5290" w:rsidRPr="00C327F6" w14:paraId="66E08956" w14:textId="77777777" w:rsidTr="00E10E1D">
        <w:tc>
          <w:tcPr>
            <w:tcW w:w="2489" w:type="pct"/>
          </w:tcPr>
          <w:p w14:paraId="34ACDAF4" w14:textId="0B3435C0" w:rsidR="0014699A" w:rsidRPr="00C327F6" w:rsidRDefault="0014699A" w:rsidP="0014699A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num" w:pos="253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/>
                <w:sz w:val="30"/>
                <w:szCs w:val="30"/>
                <w:cs/>
              </w:rPr>
              <w:t>บริษัท จีจีซี เคทิส ไบโออินดัสเทรียล จำกัด</w:t>
            </w:r>
          </w:p>
        </w:tc>
        <w:tc>
          <w:tcPr>
            <w:tcW w:w="441" w:type="pct"/>
          </w:tcPr>
          <w:p w14:paraId="6658912A" w14:textId="77777777" w:rsidR="0014699A" w:rsidRPr="00C327F6" w:rsidRDefault="0014699A" w:rsidP="0014699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80" w:type="pct"/>
          </w:tcPr>
          <w:p w14:paraId="6EC5DFE2" w14:textId="475E8CAD" w:rsidR="0014699A" w:rsidRPr="00C327F6" w:rsidRDefault="006F1B02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67" w:type="pct"/>
          </w:tcPr>
          <w:p w14:paraId="382AC2F5" w14:textId="66D00237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25" w:type="pct"/>
          </w:tcPr>
          <w:p w14:paraId="5B861389" w14:textId="77777777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41A84324" w14:textId="11479EA5" w:rsidR="0014699A" w:rsidRPr="00C327F6" w:rsidRDefault="006F1B02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13" w:type="pct"/>
          </w:tcPr>
          <w:p w14:paraId="6F2483C8" w14:textId="17BFBB6B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290" w:rsidRPr="00C327F6" w14:paraId="0661CAFD" w14:textId="77777777" w:rsidTr="00E10E1D">
        <w:tc>
          <w:tcPr>
            <w:tcW w:w="2489" w:type="pct"/>
          </w:tcPr>
          <w:p w14:paraId="6DFCD15B" w14:textId="77777777" w:rsidR="006F1B02" w:rsidRPr="00C327F6" w:rsidRDefault="006F1B02" w:rsidP="006F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C327F6">
              <w:rPr>
                <w:rFonts w:asciiTheme="majorBidi" w:hAnsiTheme="majorBidi" w:hint="cs"/>
                <w:sz w:val="30"/>
                <w:szCs w:val="30"/>
                <w:cs/>
              </w:rPr>
              <w:t>จัดประเภทเงินลงทุนใน</w:t>
            </w:r>
            <w:r w:rsidRPr="00C327F6">
              <w:rPr>
                <w:rFonts w:asciiTheme="majorBidi" w:hAnsiTheme="majorBidi"/>
                <w:sz w:val="30"/>
                <w:szCs w:val="30"/>
                <w:cs/>
              </w:rPr>
              <w:t>บริษัท ไทยแท้งค์</w:t>
            </w:r>
            <w:r w:rsidRPr="00C327F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C327F6">
              <w:rPr>
                <w:rFonts w:asciiTheme="majorBidi" w:hAnsiTheme="majorBidi"/>
                <w:sz w:val="30"/>
                <w:szCs w:val="30"/>
                <w:cs/>
              </w:rPr>
              <w:t>เทอร์มินัล</w:t>
            </w:r>
            <w:r w:rsidRPr="00C327F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C327F6">
              <w:rPr>
                <w:rFonts w:asciiTheme="majorBidi" w:hAnsiTheme="majorBidi"/>
                <w:sz w:val="30"/>
                <w:szCs w:val="30"/>
                <w:cs/>
              </w:rPr>
              <w:t>จำกัด</w:t>
            </w:r>
            <w:r w:rsidRPr="00C327F6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  <w:p w14:paraId="040476E6" w14:textId="16F88806" w:rsidR="006F1B02" w:rsidRPr="00C327F6" w:rsidRDefault="006F1B02" w:rsidP="006F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/>
              <w:rPr>
                <w:rFonts w:asciiTheme="majorBidi" w:hAnsi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hint="cs"/>
                <w:sz w:val="30"/>
                <w:szCs w:val="30"/>
                <w:cs/>
              </w:rPr>
              <w:t>เป็นสินทรัพย์ที่ถือไว้เพื่อขาย</w:t>
            </w:r>
          </w:p>
        </w:tc>
        <w:tc>
          <w:tcPr>
            <w:tcW w:w="441" w:type="pct"/>
          </w:tcPr>
          <w:p w14:paraId="3A521120" w14:textId="77777777" w:rsidR="006F1B02" w:rsidRPr="00C327F6" w:rsidRDefault="006F1B02" w:rsidP="0014699A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17AD9173" w14:textId="77777777" w:rsidR="006F1B02" w:rsidRPr="00C327F6" w:rsidRDefault="006F1B02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67BB9C" w14:textId="3F482612" w:rsidR="0097595E" w:rsidRPr="00C327F6" w:rsidRDefault="0097595E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(2,584)</w:t>
            </w:r>
          </w:p>
        </w:tc>
        <w:tc>
          <w:tcPr>
            <w:tcW w:w="467" w:type="pct"/>
          </w:tcPr>
          <w:p w14:paraId="0A5462E6" w14:textId="77777777" w:rsidR="006F1B02" w:rsidRPr="00C327F6" w:rsidRDefault="006F1B02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953859" w14:textId="6262CE9F" w:rsidR="0097595E" w:rsidRPr="00C327F6" w:rsidRDefault="0097595E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69F7EBB" w14:textId="77777777" w:rsidR="006F1B02" w:rsidRPr="00C327F6" w:rsidRDefault="006F1B02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4D051A29" w14:textId="77777777" w:rsidR="006F1B02" w:rsidRPr="00C327F6" w:rsidRDefault="006F1B02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CDA1F3" w14:textId="7E690E1D" w:rsidR="0097595E" w:rsidRPr="00C327F6" w:rsidRDefault="0097595E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(446)</w:t>
            </w:r>
          </w:p>
        </w:tc>
        <w:tc>
          <w:tcPr>
            <w:tcW w:w="513" w:type="pct"/>
          </w:tcPr>
          <w:p w14:paraId="457A98DB" w14:textId="77777777" w:rsidR="006F1B02" w:rsidRPr="00C327F6" w:rsidRDefault="006F1B02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CAD533" w14:textId="0B46DED5" w:rsidR="0097595E" w:rsidRPr="00C327F6" w:rsidRDefault="0097595E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290" w:rsidRPr="00C327F6" w14:paraId="380F6CB8" w14:textId="77777777" w:rsidTr="00E10E1D">
        <w:tc>
          <w:tcPr>
            <w:tcW w:w="2489" w:type="pct"/>
          </w:tcPr>
          <w:p w14:paraId="16DE2FA8" w14:textId="07E5EF95" w:rsidR="0014699A" w:rsidRPr="00C327F6" w:rsidRDefault="0014699A" w:rsidP="0014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41" w:type="pct"/>
          </w:tcPr>
          <w:p w14:paraId="64D710F4" w14:textId="77777777" w:rsidR="0014699A" w:rsidRPr="00C327F6" w:rsidRDefault="0014699A" w:rsidP="0014699A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29B24113" w14:textId="77777777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" w:type="pct"/>
          </w:tcPr>
          <w:p w14:paraId="367746FA" w14:textId="77777777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18EAACD4" w14:textId="77777777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7DF509D8" w14:textId="77777777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3C879297" w14:textId="77777777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625B1408" w14:textId="77777777" w:rsidTr="00E10E1D">
        <w:tc>
          <w:tcPr>
            <w:tcW w:w="2489" w:type="pct"/>
          </w:tcPr>
          <w:p w14:paraId="7558D0AB" w14:textId="5587E042" w:rsidR="0014699A" w:rsidRPr="00C327F6" w:rsidRDefault="0014699A" w:rsidP="0014699A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num" w:pos="253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hint="cs"/>
                <w:sz w:val="30"/>
                <w:szCs w:val="30"/>
                <w:cs/>
              </w:rPr>
              <w:t>บริษัท พีทีที อาซาฮี เคมิคอล จำกัด</w:t>
            </w:r>
          </w:p>
        </w:tc>
        <w:tc>
          <w:tcPr>
            <w:tcW w:w="441" w:type="pct"/>
          </w:tcPr>
          <w:p w14:paraId="6B4A342E" w14:textId="084094D3" w:rsidR="0014699A" w:rsidRPr="00C327F6" w:rsidRDefault="0014699A" w:rsidP="0014699A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18C0BB47" w14:textId="38DF399E" w:rsidR="0014699A" w:rsidRPr="00C327F6" w:rsidRDefault="0097595E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67" w:type="pct"/>
          </w:tcPr>
          <w:p w14:paraId="34DD624B" w14:textId="4D5F10DC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2C10A65F" w14:textId="77777777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15CB5D29" w14:textId="66B22AA1" w:rsidR="0014699A" w:rsidRPr="00C327F6" w:rsidRDefault="0097595E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13" w:type="pct"/>
          </w:tcPr>
          <w:p w14:paraId="35C1AEC9" w14:textId="3D7D8139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(996)</w:t>
            </w:r>
          </w:p>
        </w:tc>
      </w:tr>
      <w:tr w:rsidR="004D5290" w:rsidRPr="00C327F6" w14:paraId="0025335D" w14:textId="77777777" w:rsidTr="00E10E1D">
        <w:tc>
          <w:tcPr>
            <w:tcW w:w="2489" w:type="pct"/>
          </w:tcPr>
          <w:p w14:paraId="36EC9CAF" w14:textId="5225F1AF" w:rsidR="0097595E" w:rsidRPr="00C327F6" w:rsidRDefault="0097595E" w:rsidP="0014699A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num" w:pos="253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/>
                <w:sz w:val="30"/>
                <w:szCs w:val="30"/>
                <w:cs/>
              </w:rPr>
              <w:t>บริษัท พีทีที เอ็มซีซี ไบโอเคม จำกัด</w:t>
            </w:r>
          </w:p>
        </w:tc>
        <w:tc>
          <w:tcPr>
            <w:tcW w:w="441" w:type="pct"/>
          </w:tcPr>
          <w:p w14:paraId="2E43BC31" w14:textId="77777777" w:rsidR="0097595E" w:rsidRPr="00C327F6" w:rsidRDefault="0097595E" w:rsidP="0014699A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77977CBD" w14:textId="4D33FA55" w:rsidR="0097595E" w:rsidRPr="00C327F6" w:rsidRDefault="0097595E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(482)</w:t>
            </w:r>
          </w:p>
        </w:tc>
        <w:tc>
          <w:tcPr>
            <w:tcW w:w="467" w:type="pct"/>
          </w:tcPr>
          <w:p w14:paraId="09994FCE" w14:textId="5E177FCB" w:rsidR="0097595E" w:rsidRPr="00C327F6" w:rsidRDefault="0097595E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5997501A" w14:textId="77777777" w:rsidR="0097595E" w:rsidRPr="00C327F6" w:rsidRDefault="0097595E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1CE8CD1D" w14:textId="5ADB59DF" w:rsidR="0097595E" w:rsidRPr="00C327F6" w:rsidRDefault="0097595E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(1,066)</w:t>
            </w:r>
          </w:p>
        </w:tc>
        <w:tc>
          <w:tcPr>
            <w:tcW w:w="513" w:type="pct"/>
          </w:tcPr>
          <w:p w14:paraId="2A1198F2" w14:textId="468E84AF" w:rsidR="0097595E" w:rsidRPr="00C327F6" w:rsidRDefault="0097595E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290" w:rsidRPr="00C327F6" w14:paraId="37672789" w14:textId="77777777" w:rsidTr="00E10E1D">
        <w:tc>
          <w:tcPr>
            <w:tcW w:w="2489" w:type="pct"/>
          </w:tcPr>
          <w:p w14:paraId="540EF691" w14:textId="35A7B414" w:rsidR="0014699A" w:rsidRPr="00C327F6" w:rsidRDefault="0014699A" w:rsidP="0014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</w:tcPr>
          <w:p w14:paraId="5D15EAF2" w14:textId="77777777" w:rsidR="0014699A" w:rsidRPr="00C327F6" w:rsidRDefault="0014699A" w:rsidP="0014699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80" w:type="pct"/>
          </w:tcPr>
          <w:p w14:paraId="2CE330B0" w14:textId="77777777" w:rsidR="0014699A" w:rsidRPr="00C327F6" w:rsidRDefault="0014699A" w:rsidP="0014699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67" w:type="pct"/>
          </w:tcPr>
          <w:p w14:paraId="22CFA38F" w14:textId="77777777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pct"/>
          </w:tcPr>
          <w:p w14:paraId="12C273B4" w14:textId="77777777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</w:tcPr>
          <w:p w14:paraId="48DD7032" w14:textId="77777777" w:rsidR="0014699A" w:rsidRPr="00C327F6" w:rsidRDefault="0014699A" w:rsidP="0014699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3" w:type="pct"/>
          </w:tcPr>
          <w:p w14:paraId="722603A8" w14:textId="5A4F777C" w:rsidR="0014699A" w:rsidRPr="00C327F6" w:rsidRDefault="0014699A" w:rsidP="0014699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D5290" w:rsidRPr="00C327F6" w14:paraId="716F8196" w14:textId="77777777" w:rsidTr="00E10E1D">
        <w:tc>
          <w:tcPr>
            <w:tcW w:w="2489" w:type="pct"/>
          </w:tcPr>
          <w:p w14:paraId="0B649501" w14:textId="77777777" w:rsidR="0014699A" w:rsidRPr="00C327F6" w:rsidRDefault="0014699A" w:rsidP="0014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41" w:type="pct"/>
          </w:tcPr>
          <w:p w14:paraId="2CB4FFDC" w14:textId="77777777" w:rsidR="0014699A" w:rsidRPr="00C327F6" w:rsidRDefault="0014699A" w:rsidP="0014699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36C8731D" w14:textId="77777777" w:rsidR="0014699A" w:rsidRPr="00C327F6" w:rsidRDefault="0014699A" w:rsidP="0014699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67" w:type="pct"/>
          </w:tcPr>
          <w:p w14:paraId="42F4F15B" w14:textId="77777777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49DC1762" w14:textId="77777777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1B79F6F3" w14:textId="77777777" w:rsidR="0014699A" w:rsidRPr="00C327F6" w:rsidRDefault="0014699A" w:rsidP="0014699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3" w:type="pct"/>
          </w:tcPr>
          <w:p w14:paraId="310394C8" w14:textId="77777777" w:rsidR="0014699A" w:rsidRPr="00C327F6" w:rsidRDefault="0014699A" w:rsidP="0014699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D5290" w:rsidRPr="00C327F6" w14:paraId="43BC9DEF" w14:textId="77777777" w:rsidTr="00E10E1D">
        <w:tc>
          <w:tcPr>
            <w:tcW w:w="2489" w:type="pct"/>
          </w:tcPr>
          <w:p w14:paraId="77C4AFDB" w14:textId="6010E9D1" w:rsidR="0097595E" w:rsidRPr="00C327F6" w:rsidRDefault="0097595E" w:rsidP="0097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hanging="2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hint="cs"/>
                <w:sz w:val="30"/>
                <w:szCs w:val="30"/>
                <w:cs/>
              </w:rPr>
              <w:t>เปลี่ยนสัดส่วนเงินลงทุนใน</w:t>
            </w:r>
            <w:r w:rsidRPr="00C327F6">
              <w:rPr>
                <w:rFonts w:asciiTheme="majorBidi" w:hAnsiTheme="majorBidi"/>
                <w:sz w:val="30"/>
                <w:szCs w:val="30"/>
                <w:cs/>
              </w:rPr>
              <w:t>บริษัท คุราเร่ จีซี แอดวานซ์ แมททีเรียลส์</w:t>
            </w:r>
            <w:r w:rsidRPr="00C327F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C327F6">
              <w:rPr>
                <w:rFonts w:asciiTheme="majorBidi" w:hAnsi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441" w:type="pct"/>
          </w:tcPr>
          <w:p w14:paraId="4F9B6A74" w14:textId="77777777" w:rsidR="0097595E" w:rsidRPr="00C327F6" w:rsidRDefault="0097595E" w:rsidP="0014699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0BADDC12" w14:textId="77777777" w:rsidR="0097595E" w:rsidRPr="00C327F6" w:rsidRDefault="0097595E" w:rsidP="0014699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84FD4C3" w14:textId="0EB86ECB" w:rsidR="0097595E" w:rsidRPr="00C327F6" w:rsidRDefault="0097595E" w:rsidP="0014699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(524)</w:t>
            </w:r>
          </w:p>
        </w:tc>
        <w:tc>
          <w:tcPr>
            <w:tcW w:w="467" w:type="pct"/>
          </w:tcPr>
          <w:p w14:paraId="4E062A14" w14:textId="77777777" w:rsidR="0097595E" w:rsidRPr="00C327F6" w:rsidRDefault="0097595E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A1F08A" w14:textId="5D893328" w:rsidR="0097595E" w:rsidRPr="00C327F6" w:rsidRDefault="0097595E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6495C4B5" w14:textId="77777777" w:rsidR="0097595E" w:rsidRPr="00C327F6" w:rsidRDefault="0097595E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04F96C5F" w14:textId="77777777" w:rsidR="0097595E" w:rsidRPr="00C327F6" w:rsidRDefault="0097595E" w:rsidP="0014699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0A84724" w14:textId="2D15AD36" w:rsidR="0097595E" w:rsidRPr="00C327F6" w:rsidRDefault="0097595E" w:rsidP="0014699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(746)</w:t>
            </w:r>
          </w:p>
        </w:tc>
        <w:tc>
          <w:tcPr>
            <w:tcW w:w="513" w:type="pct"/>
          </w:tcPr>
          <w:p w14:paraId="7C062BD6" w14:textId="77777777" w:rsidR="0097595E" w:rsidRPr="00C327F6" w:rsidRDefault="0097595E" w:rsidP="0014699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2BE25CB" w14:textId="13CCB19F" w:rsidR="0097595E" w:rsidRPr="00C327F6" w:rsidRDefault="0097595E" w:rsidP="0014699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D5290" w:rsidRPr="00C327F6" w14:paraId="0AB6AE04" w14:textId="77777777" w:rsidTr="00E10E1D">
        <w:tc>
          <w:tcPr>
            <w:tcW w:w="2489" w:type="pct"/>
          </w:tcPr>
          <w:p w14:paraId="1B71C6DD" w14:textId="1EDD900B" w:rsidR="0014699A" w:rsidRPr="00C327F6" w:rsidRDefault="0014699A" w:rsidP="0014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441" w:type="pct"/>
          </w:tcPr>
          <w:p w14:paraId="76E6BC76" w14:textId="77777777" w:rsidR="0014699A" w:rsidRPr="00C327F6" w:rsidRDefault="0014699A" w:rsidP="0014699A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0CD8F335" w14:textId="0B69A9A7" w:rsidR="0014699A" w:rsidRPr="00C327F6" w:rsidRDefault="0014699A" w:rsidP="0014699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67" w:type="pct"/>
          </w:tcPr>
          <w:p w14:paraId="79F6E0F0" w14:textId="6FC8EA19" w:rsidR="0014699A" w:rsidRPr="00C327F6" w:rsidRDefault="0014699A" w:rsidP="0014699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0F20493B" w14:textId="77777777" w:rsidR="0014699A" w:rsidRPr="00C327F6" w:rsidRDefault="0014699A" w:rsidP="00146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64A62197" w14:textId="266E332C" w:rsidR="0014699A" w:rsidRPr="00C327F6" w:rsidRDefault="0014699A" w:rsidP="0014699A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3" w:type="pct"/>
          </w:tcPr>
          <w:p w14:paraId="546390CB" w14:textId="2332D2AD" w:rsidR="0014699A" w:rsidRPr="00C327F6" w:rsidRDefault="0014699A" w:rsidP="0014699A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D5290" w:rsidRPr="00C327F6" w14:paraId="6A856B2F" w14:textId="77777777" w:rsidTr="00E10E1D">
        <w:tc>
          <w:tcPr>
            <w:tcW w:w="2489" w:type="pct"/>
          </w:tcPr>
          <w:p w14:paraId="5525ABA1" w14:textId="5548DB0E" w:rsidR="0097595E" w:rsidRPr="00C327F6" w:rsidRDefault="0097595E" w:rsidP="0097595E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num" w:pos="253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/>
                <w:sz w:val="30"/>
                <w:szCs w:val="30"/>
                <w:cs/>
              </w:rPr>
              <w:t>บริษัท คุราเร่ จีซี แอดวานซ์ แมททีเรียลส์</w:t>
            </w:r>
            <w:r w:rsidRPr="00C327F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C327F6">
              <w:rPr>
                <w:rFonts w:asciiTheme="majorBidi" w:hAnsi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441" w:type="pct"/>
          </w:tcPr>
          <w:p w14:paraId="21361941" w14:textId="77777777" w:rsidR="0097595E" w:rsidRPr="00C327F6" w:rsidRDefault="0097595E" w:rsidP="0097595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33739D51" w14:textId="56BDC1D7" w:rsidR="0097595E" w:rsidRPr="00C327F6" w:rsidRDefault="0097595E" w:rsidP="0097595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(790)</w:t>
            </w:r>
          </w:p>
        </w:tc>
        <w:tc>
          <w:tcPr>
            <w:tcW w:w="467" w:type="pct"/>
          </w:tcPr>
          <w:p w14:paraId="756709EF" w14:textId="737C62F7" w:rsidR="0097595E" w:rsidRPr="00C327F6" w:rsidRDefault="0097595E" w:rsidP="00975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CF50A0B" w14:textId="77777777" w:rsidR="0097595E" w:rsidRPr="00C327F6" w:rsidRDefault="0097595E" w:rsidP="00975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2F8EF0FC" w14:textId="7ED5E4AC" w:rsidR="0097595E" w:rsidRPr="00C327F6" w:rsidRDefault="0097595E" w:rsidP="0097595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(1,124)</w:t>
            </w:r>
          </w:p>
        </w:tc>
        <w:tc>
          <w:tcPr>
            <w:tcW w:w="513" w:type="pct"/>
          </w:tcPr>
          <w:p w14:paraId="19BFB4BD" w14:textId="56C09B1F" w:rsidR="0097595E" w:rsidRPr="00C327F6" w:rsidRDefault="0097595E" w:rsidP="0097595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7595E" w:rsidRPr="00C327F6" w14:paraId="7781F3F8" w14:textId="77777777" w:rsidTr="00E10E1D">
        <w:tc>
          <w:tcPr>
            <w:tcW w:w="2489" w:type="pct"/>
          </w:tcPr>
          <w:p w14:paraId="51181395" w14:textId="1D534728" w:rsidR="0097595E" w:rsidRPr="00C327F6" w:rsidRDefault="0097595E" w:rsidP="0097595E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num" w:pos="253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327F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Theme="majorBidi" w:hAnsiTheme="majorBidi" w:hint="cs"/>
                <w:sz w:val="30"/>
                <w:szCs w:val="30"/>
                <w:cs/>
              </w:rPr>
              <w:t>พีทีที</w:t>
            </w:r>
            <w:r w:rsidRPr="00C327F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Theme="majorBidi" w:hAnsiTheme="majorBidi" w:hint="cs"/>
                <w:sz w:val="30"/>
                <w:szCs w:val="30"/>
                <w:cs/>
              </w:rPr>
              <w:t>ดิจิตอล</w:t>
            </w:r>
            <w:r w:rsidRPr="00C327F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Theme="majorBidi" w:hAnsiTheme="majorBidi" w:hint="cs"/>
                <w:sz w:val="30"/>
                <w:szCs w:val="30"/>
                <w:cs/>
              </w:rPr>
              <w:t>โซลูชั่น</w:t>
            </w:r>
            <w:r w:rsidRPr="00C327F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41" w:type="pct"/>
          </w:tcPr>
          <w:p w14:paraId="23B40A7B" w14:textId="77777777" w:rsidR="0097595E" w:rsidRPr="00C327F6" w:rsidRDefault="0097595E" w:rsidP="0097595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4D02DD56" w14:textId="48C2456C" w:rsidR="0097595E" w:rsidRPr="00C327F6" w:rsidRDefault="0097595E" w:rsidP="0097595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467" w:type="pct"/>
          </w:tcPr>
          <w:p w14:paraId="01F1FF1E" w14:textId="1FBB0BA0" w:rsidR="0097595E" w:rsidRPr="00C327F6" w:rsidRDefault="0097595E" w:rsidP="00975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(776)</w:t>
            </w:r>
          </w:p>
        </w:tc>
        <w:tc>
          <w:tcPr>
            <w:tcW w:w="125" w:type="pct"/>
          </w:tcPr>
          <w:p w14:paraId="3BD4D154" w14:textId="77777777" w:rsidR="0097595E" w:rsidRPr="00C327F6" w:rsidRDefault="0097595E" w:rsidP="00975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6E6F5C88" w14:textId="6EB2858E" w:rsidR="0097595E" w:rsidRPr="00C327F6" w:rsidRDefault="0097595E" w:rsidP="0097595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513" w:type="pct"/>
          </w:tcPr>
          <w:p w14:paraId="413DB628" w14:textId="65B9C7CC" w:rsidR="0097595E" w:rsidRPr="00C327F6" w:rsidRDefault="0097595E" w:rsidP="0097595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(30)</w:t>
            </w:r>
          </w:p>
        </w:tc>
      </w:tr>
    </w:tbl>
    <w:p w14:paraId="7DA3D07A" w14:textId="77777777" w:rsidR="0097595E" w:rsidRPr="00C327F6" w:rsidRDefault="0097595E" w:rsidP="00B60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EC478E2" w14:textId="360BCC27" w:rsidR="00B60A36" w:rsidRPr="00C327F6" w:rsidRDefault="00B60A36" w:rsidP="00B60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327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</w:t>
      </w:r>
      <w:r w:rsidRPr="00C327F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เปลี่ยนแปลง</w:t>
      </w:r>
      <w:r w:rsidR="000B1B8B" w:rsidRPr="00C327F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ของ</w:t>
      </w:r>
      <w:r w:rsidRPr="00C327F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เงินลงทุน</w:t>
      </w:r>
      <w:r w:rsidRPr="00C327F6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ในการร่วมค้าและบริษัทร่วม</w:t>
      </w:r>
    </w:p>
    <w:p w14:paraId="08004E32" w14:textId="77777777" w:rsidR="00B60A36" w:rsidRPr="00C327F6" w:rsidRDefault="00B60A36" w:rsidP="002F7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="Angsana New" w:hAnsi="Angsana New"/>
          <w:i/>
          <w:iCs/>
          <w:sz w:val="24"/>
          <w:szCs w:val="24"/>
          <w:lang w:val="en-GB"/>
        </w:rPr>
      </w:pPr>
    </w:p>
    <w:p w14:paraId="34578DB0" w14:textId="77777777" w:rsidR="0014699A" w:rsidRPr="00C327F6" w:rsidRDefault="0014699A" w:rsidP="0014699A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C327F6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บริษัท</w:t>
      </w:r>
      <w:r w:rsidRPr="00C327F6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จีจีซี</w:t>
      </w:r>
      <w:r w:rsidRPr="00C327F6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เคทิส</w:t>
      </w:r>
      <w:r w:rsidRPr="00C327F6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ไบโออินดัสเทรียล</w:t>
      </w:r>
      <w:r w:rsidRPr="00C327F6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จำกัด</w:t>
      </w:r>
    </w:p>
    <w:p w14:paraId="1DE36D16" w14:textId="77777777" w:rsidR="0014699A" w:rsidRPr="00C327F6" w:rsidRDefault="0014699A" w:rsidP="0014699A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327F6">
        <w:rPr>
          <w:rFonts w:ascii="Angsana New" w:hAnsi="Angsana New"/>
          <w:sz w:val="30"/>
          <w:szCs w:val="30"/>
          <w:cs/>
          <w:lang w:val="en-US" w:bidi="th-TH"/>
        </w:rPr>
        <w:t>ในระหว่างปีสิ้นสุดวันที่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 31 </w:t>
      </w:r>
      <w:r w:rsidRPr="00C327F6">
        <w:rPr>
          <w:rFonts w:ascii="Angsana New" w:hAnsi="Angsana New"/>
          <w:sz w:val="30"/>
          <w:szCs w:val="30"/>
          <w:cs/>
          <w:lang w:val="en-US" w:bidi="th-TH"/>
        </w:rPr>
        <w:t>ธันวาคม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 2567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บริษัท จีจีซี เคทิส ไบโออินดัสเทรียล จำกัด ซึ่งเป็นบริษัทร่วมค้าทางอ้อมของกลุ่มบริษัท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ได้เรียกชำระค่าหุ้นเพิ่มทุนจากบริษัท จีจีซี ไบโอเคมิคอล จำกัด ซึ่งเป็นบริษัทย่อย</w:t>
      </w:r>
      <w:r w:rsidRPr="00C327F6">
        <w:rPr>
          <w:rFonts w:ascii="Angsana New" w:hAnsi="Angsana New"/>
          <w:sz w:val="30"/>
          <w:szCs w:val="30"/>
          <w:cs/>
          <w:lang w:val="en-US" w:bidi="th-TH"/>
        </w:rPr>
        <w:t>ทางอ้อมของ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         </w:t>
      </w:r>
      <w:r w:rsidRPr="00C327F6">
        <w:rPr>
          <w:rFonts w:ascii="Angsana New" w:hAnsi="Angsana New"/>
          <w:sz w:val="30"/>
          <w:szCs w:val="30"/>
          <w:cs/>
          <w:lang w:val="en-US" w:bidi="th-TH"/>
        </w:rPr>
        <w:t>กลุ่มบริษัท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327F6">
        <w:rPr>
          <w:rFonts w:ascii="Angsana New" w:hAnsi="Angsana New"/>
          <w:sz w:val="30"/>
          <w:szCs w:val="30"/>
          <w:cs/>
          <w:lang w:val="en-US" w:bidi="th-TH"/>
        </w:rPr>
        <w:t>จำนวน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 7,150,000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มูลค่าหุ้นละ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15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บาท เป็นจำนวนเงินรวม</w:t>
      </w:r>
      <w:r w:rsidRPr="00C327F6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107.25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ล้านบาท ซึ่งบริษัทย่อยได้จ่ายชำระเงินค่าหุ้นเต็มจำนวนแล้ว</w:t>
      </w:r>
      <w:r w:rsidRPr="00C327F6">
        <w:rPr>
          <w:rFonts w:ascii="Angsana New" w:hAnsi="Angsana New"/>
          <w:sz w:val="30"/>
          <w:szCs w:val="30"/>
          <w:cs/>
          <w:lang w:val="en-US" w:bidi="th-TH"/>
        </w:rPr>
        <w:t>ในระหว่างปีสิ้นสุดวันที่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 31 </w:t>
      </w:r>
      <w:r w:rsidRPr="00C327F6">
        <w:rPr>
          <w:rFonts w:ascii="Angsana New" w:hAnsi="Angsana New"/>
          <w:sz w:val="30"/>
          <w:szCs w:val="30"/>
          <w:cs/>
          <w:lang w:val="en-US" w:bidi="th-TH"/>
        </w:rPr>
        <w:t>ธันวาคม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 2567</w:t>
      </w:r>
    </w:p>
    <w:p w14:paraId="39D78C50" w14:textId="77777777" w:rsidR="00B60A36" w:rsidRPr="00C327F6" w:rsidRDefault="00B60A36" w:rsidP="00E50B53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0E03C32" w14:textId="77777777" w:rsidR="0097595E" w:rsidRPr="00C327F6" w:rsidRDefault="00975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bidi="ar-SA"/>
        </w:rPr>
      </w:pPr>
      <w:r w:rsidRPr="00C327F6">
        <w:rPr>
          <w:rFonts w:ascii="Angsana New" w:hAnsi="Angsana New"/>
          <w:i/>
          <w:iCs/>
          <w:sz w:val="30"/>
          <w:szCs w:val="30"/>
        </w:rPr>
        <w:br w:type="page"/>
      </w:r>
    </w:p>
    <w:p w14:paraId="172ADADF" w14:textId="18293B9A" w:rsidR="0097595E" w:rsidRPr="00C327F6" w:rsidRDefault="0097595E" w:rsidP="0097595E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C327F6">
        <w:rPr>
          <w:rFonts w:ascii="Angsana New" w:hAnsi="Angsana New" w:hint="cs"/>
          <w:i/>
          <w:iCs/>
          <w:sz w:val="30"/>
          <w:szCs w:val="30"/>
          <w:cs/>
          <w:lang w:val="en-US"/>
        </w:rPr>
        <w:lastRenderedPageBreak/>
        <w:t>บริษัท</w:t>
      </w:r>
      <w:r w:rsidRPr="00C327F6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i/>
          <w:iCs/>
          <w:sz w:val="30"/>
          <w:szCs w:val="30"/>
          <w:cs/>
          <w:lang w:val="en-US"/>
        </w:rPr>
        <w:t>ไทยแท้งค์เทอร์มินัล</w:t>
      </w:r>
      <w:r w:rsidRPr="00C327F6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i/>
          <w:iCs/>
          <w:sz w:val="30"/>
          <w:szCs w:val="30"/>
          <w:cs/>
          <w:lang w:val="en-US"/>
        </w:rPr>
        <w:t>จำกัด</w:t>
      </w:r>
    </w:p>
    <w:p w14:paraId="621B60F8" w14:textId="050F6BD3" w:rsidR="0097595E" w:rsidRPr="00C327F6" w:rsidRDefault="0097595E" w:rsidP="0097595E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327F6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22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2568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ที่ประชุมคณะกรรมการบริษัทได้มีมติอนุมัติให้บริษัทขายหุ้นสามัญของบริษัท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ไทยแท้งค์เทอร์มินัล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(“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TTT”)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ซึ่งเป็นการร่วมค้าทางตรงของกลุ่มบริษัท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ซึ่งมีมูลค่าที่ตราไว้หุ้นละ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100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ให้แก่บริษัท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พีทีที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แทงค์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เทอร์มินัล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(“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PTT TANK”)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4,463,999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หุ้น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คิดเป็นสัดส่วนประมาณร้อยละ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35.43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ของจำนวนหุ้นที่ออกและจำหน่ายได้แล้วทั้งหมดของ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TTT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ในราคาหุ้นละประมาณ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986.34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คิดเป็นมูลค่ารวมทั้งสิ้นจำนวน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4,403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ทั้งนี้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บริษัทอาจได้รับค่าตอบแทนเพิ่มเติม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Earn Out)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ซึ่งคำนวณจากมูลค่าปัจจุบันของประมาณการกระแสเงินสดที่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TTT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จะได้รับจากการต่อสัญญาบริการถังบรรจุอีเทนที่ทำกับบริษัทในช่วงระหว่างปี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2587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ถึง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2595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เป็นจำนวนสูงสุดไม่เกิน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604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โดยบริษัทจะได้รับชำระค่าตอบแทนส่วนนี้เมื่อบริษัทได้เข้าทำสัญญาบริการถังบรรจุอีเทนกับ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TTT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ตามเงื่อนไขที่กำหนดในสัญญาซื้อขายหุ้นแล้ว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นอกจากนี้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ราคาซื้อขายอาจมีการปรับลดลง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หากมูลค่าโครงการสร้างถังบรรจุอีเทนหลังประกวดราคาสูงกว่างบประมาณที่ตั้งไว้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โดยการปรับลดราคาซื้อขายดังกล่าวจะดำเนินการภายหลังวันที่การซื้อขายเสร็จสมบูรณ์ตามหลักเกณฑ์ที่กำหนดไว้ในสัญญา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ภายหลังการเข้าทำธุรกรรมการขายหุ้นดังกล่าว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บริษัทจะยังคงถือหุ้นใน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TTT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126,000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หุ้น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คิดเป็นสัดส่วนร้อยละ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1.00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ของจำนวนหุ้นที่ออกและจำหน่ายได้แล้วทั้งหมดของ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TTT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เพื่อให้โครงสร้างการถือหุ้นของ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TTT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เป็นไปตามเงื่อนไขที่กำหนดไว้ว่าให้ผู้ถือหุ้นเดิมต้องถือหุ้นรวมกันไม่ต่ำกว่าร้อยละ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51.00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ภายใต้สัญญาร่วมลงทุนหน่วยงานภาครัฐและเอกชน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PPP)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ซึ่ง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TTT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ทำกับการนิคมอุตสาหกรรมแห่งประเทศไทย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และมีมติอนุมัติให้บริษัทเข้าลงนามในสัญญาซื้อขายหุ้นกับ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PTT TANK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ซึ่งที่ประชุมวิสามัญผู้ถือหุ้นของบริษัท ครั้งที่ </w:t>
      </w:r>
      <w:r w:rsidRPr="00C327F6">
        <w:rPr>
          <w:rFonts w:ascii="Angsana New" w:hAnsi="Angsana New"/>
          <w:sz w:val="30"/>
          <w:szCs w:val="30"/>
          <w:lang w:val="en-US" w:bidi="th-TH"/>
        </w:rPr>
        <w:t>1/2568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338F4" w:rsidRPr="00C327F6">
        <w:rPr>
          <w:rFonts w:ascii="Angsana New" w:hAnsi="Angsana New"/>
          <w:sz w:val="30"/>
          <w:szCs w:val="30"/>
          <w:lang w:val="en-US"/>
        </w:rPr>
        <w:t xml:space="preserve">              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C327F6">
        <w:rPr>
          <w:rFonts w:ascii="Angsana New" w:hAnsi="Angsana New"/>
          <w:sz w:val="30"/>
          <w:szCs w:val="30"/>
          <w:lang w:val="en-US" w:bidi="th-TH"/>
        </w:rPr>
        <w:t>18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พฤศจิกายน </w:t>
      </w:r>
      <w:r w:rsidRPr="00C327F6">
        <w:rPr>
          <w:rFonts w:ascii="Angsana New" w:hAnsi="Angsana New"/>
          <w:sz w:val="30"/>
          <w:szCs w:val="30"/>
          <w:lang w:val="en-US" w:bidi="th-TH"/>
        </w:rPr>
        <w:t>2568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ได้อนุมัติให้ทำธุรกรรมดังกล่าว โดย ณ วันที่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 31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Pr="00C327F6">
        <w:rPr>
          <w:rFonts w:ascii="Angsana New" w:hAnsi="Angsana New"/>
          <w:sz w:val="30"/>
          <w:szCs w:val="30"/>
          <w:lang w:val="en-US" w:bidi="th-TH"/>
        </w:rPr>
        <w:t>2568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เงินลงทุนใน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TTT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ในสัดส่วนร้อยละ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 35.43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ได้ถูกจัดประเภทเป็นสินทรัพย์ที่ถือไว้เพื่อขายใน</w:t>
      </w:r>
      <w:r w:rsidR="004031AC" w:rsidRPr="00C327F6">
        <w:rPr>
          <w:rFonts w:ascii="Angsana New" w:hAnsi="Angsana New" w:hint="cs"/>
          <w:sz w:val="30"/>
          <w:szCs w:val="30"/>
          <w:cs/>
          <w:lang w:val="en-US" w:bidi="th-TH"/>
        </w:rPr>
        <w:t>งบฐานะการเงินรวมและงบฐานะการเงินเฉพาะกิจการ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2,584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และ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446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ล้านบาท ตามลำดับ</w:t>
      </w:r>
    </w:p>
    <w:p w14:paraId="4F6400A1" w14:textId="77777777" w:rsidR="0097595E" w:rsidRPr="00C327F6" w:rsidRDefault="0097595E" w:rsidP="0097595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6E5C64ED" w14:textId="7C91E5FA" w:rsidR="0097595E" w:rsidRPr="00C327F6" w:rsidRDefault="0097595E" w:rsidP="0097595E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C327F6">
        <w:rPr>
          <w:rFonts w:ascii="Angsana New" w:hAnsi="Angsana New" w:hint="cs"/>
          <w:i/>
          <w:iCs/>
          <w:sz w:val="30"/>
          <w:szCs w:val="30"/>
          <w:cs/>
          <w:lang w:val="en-US"/>
        </w:rPr>
        <w:t>บริษัท</w:t>
      </w:r>
      <w:r w:rsidRPr="00C327F6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คุราเร่ จีซี แอดวานซ์ แมททีเรียลส์ จ</w:t>
      </w:r>
      <w:r w:rsidRPr="00C327F6">
        <w:rPr>
          <w:rFonts w:ascii="Angsana New" w:hAnsi="Angsana New" w:hint="cs"/>
          <w:i/>
          <w:iCs/>
          <w:sz w:val="30"/>
          <w:szCs w:val="30"/>
          <w:cs/>
          <w:lang w:val="en-US"/>
        </w:rPr>
        <w:t>ำ</w:t>
      </w:r>
      <w:r w:rsidRPr="00C327F6">
        <w:rPr>
          <w:rFonts w:ascii="Angsana New" w:hAnsi="Angsana New"/>
          <w:i/>
          <w:iCs/>
          <w:sz w:val="30"/>
          <w:szCs w:val="30"/>
          <w:cs/>
          <w:lang w:val="en-US"/>
        </w:rPr>
        <w:t>กัด</w:t>
      </w:r>
    </w:p>
    <w:p w14:paraId="6998C424" w14:textId="7A4F7F5F" w:rsidR="0097595E" w:rsidRPr="00C327F6" w:rsidRDefault="0097595E" w:rsidP="0097595E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C327F6">
        <w:rPr>
          <w:rFonts w:ascii="Angsana New" w:hAnsi="Angsana New"/>
          <w:sz w:val="30"/>
          <w:szCs w:val="30"/>
          <w:lang w:val="en-US"/>
        </w:rPr>
        <w:t>22</w:t>
      </w:r>
      <w:r w:rsidRPr="00C327F6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C327F6">
        <w:rPr>
          <w:rFonts w:ascii="Angsana New" w:hAnsi="Angsana New"/>
          <w:sz w:val="30"/>
          <w:szCs w:val="30"/>
          <w:lang w:val="en-US"/>
        </w:rPr>
        <w:t>2568</w:t>
      </w:r>
      <w:r w:rsidRPr="00C327F6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ที่ประชุมคณะกรรมการบริษัทได้มีมติอนุมัติให้บริษัทขายหุ้นสามัญของบริษัท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คุราเร่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cs/>
          <w:lang w:val="en-US"/>
        </w:rPr>
        <w:t>จีซี แอดวานซ์ แมททีเรียลส์ จ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C327F6">
        <w:rPr>
          <w:rFonts w:ascii="Angsana New" w:hAnsi="Angsana New"/>
          <w:sz w:val="30"/>
          <w:szCs w:val="30"/>
          <w:cs/>
          <w:lang w:val="en-US"/>
        </w:rPr>
        <w:t>กัด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(“KGC”)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ซึ่งเป็นบริษัทร่วมทางตรงของกลุ่มบริษัท ให้แก่บริษัทย่อยของ </w:t>
      </w:r>
      <w:r w:rsidRPr="00C327F6">
        <w:rPr>
          <w:rFonts w:ascii="Angsana New" w:hAnsi="Angsana New"/>
          <w:sz w:val="30"/>
          <w:szCs w:val="30"/>
          <w:lang w:val="en-US"/>
        </w:rPr>
        <w:t>Kuraray Company Limited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/>
        </w:rPr>
        <w:t>(“KRR”)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ในสัดส่วนร้อยละ 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20.1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เพื่อปรับปรุงโครงสร้างทางธุรกิจของบริษัท ต่อมาเมื่อวันที่ </w:t>
      </w:r>
      <w:r w:rsidR="00C338F4" w:rsidRPr="00C327F6">
        <w:rPr>
          <w:rFonts w:ascii="Angsana New" w:hAnsi="Angsana New"/>
          <w:sz w:val="30"/>
          <w:szCs w:val="30"/>
          <w:lang w:val="en-US"/>
        </w:rPr>
        <w:t xml:space="preserve">      </w:t>
      </w:r>
      <w:r w:rsidRPr="00C327F6">
        <w:rPr>
          <w:rFonts w:ascii="Angsana New" w:hAnsi="Angsana New"/>
          <w:sz w:val="30"/>
          <w:szCs w:val="30"/>
          <w:lang w:val="en-US"/>
        </w:rPr>
        <w:t>14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ตุลาคม 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2568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บริษัทได้เข้าทำสัญญาซื้อขายหุ้นสามัญของ 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KGC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และได้ดำเนินการโอนหุ้นดังกล่าวให้กับบริษัทย่อยของ 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KRR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แล้วเสร็จในวันที่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 20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ตุลาคม 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2568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โดยมีขาดทุนจากการขายเงินลงทุนในบริษัทร่วมรับรู้ในงบกำไรขาดทุนรวมและงบกำไรขาดทุนเฉพาะกิจการจำนวน </w:t>
      </w:r>
      <w:r w:rsidRPr="00C327F6">
        <w:rPr>
          <w:rFonts w:ascii="Angsana New" w:hAnsi="Angsana New"/>
          <w:sz w:val="30"/>
          <w:szCs w:val="30"/>
          <w:lang w:val="en-US"/>
        </w:rPr>
        <w:t>6.21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 </w:t>
      </w:r>
      <w:r w:rsidRPr="00C327F6">
        <w:rPr>
          <w:rFonts w:ascii="Angsana New" w:hAnsi="Angsana New"/>
          <w:sz w:val="30"/>
          <w:szCs w:val="30"/>
          <w:lang w:val="en-US"/>
        </w:rPr>
        <w:t>334.43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ล้านบาท ตามลำดับ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ภายหลังการเข้าทำธุรกรรมการขายหุ้นดังกล่าว บริษัทมีสัดส่วนการถือหุ้นใน </w:t>
      </w:r>
      <w:r w:rsidRPr="00C327F6">
        <w:rPr>
          <w:rFonts w:ascii="Angsana New" w:hAnsi="Angsana New"/>
          <w:sz w:val="30"/>
          <w:szCs w:val="30"/>
          <w:lang w:val="en-US"/>
        </w:rPr>
        <w:t>KGC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ลดลงจากเดิมร้อยละ 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33.4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ก่อนการขายหุ้น เป็นร้อยละ 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13.3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ภายหลังการขายหุ้น ซึ่งบริษัทได้จัดประเภทเงินลงทุนส่วนที่เหลือใน 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KGC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เป็นเงินลงทุนในสินทรัพย์ทางการเงินไม่หมุนเวียนโดยวัดมูลค่าด้วยมูลค่ายุติธรรมผ่านกำไรขาดทุนเบ็ดเสร็จอื่น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ซึ่งมีขาดทุนจากการวัดมูลค่ายุติธรรมใหม่ ณ วันเปลี่ยนประเภทเงินลงทุนโดยแสดงรวมเป็นส่วนห</w:t>
      </w:r>
      <w:r w:rsidR="00F556EF" w:rsidRPr="00C327F6">
        <w:rPr>
          <w:rFonts w:ascii="Angsana New" w:hAnsi="Angsana New" w:hint="cs"/>
          <w:sz w:val="30"/>
          <w:szCs w:val="30"/>
          <w:cs/>
          <w:lang w:val="en-US" w:bidi="th-TH"/>
        </w:rPr>
        <w:t>นึ่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งของ</w:t>
      </w:r>
      <w:r w:rsidRPr="00C327F6">
        <w:rPr>
          <w:rFonts w:ascii="Angsana New" w:hAnsi="Angsana New"/>
          <w:sz w:val="30"/>
          <w:szCs w:val="30"/>
          <w:cs/>
          <w:lang w:val="en-US"/>
        </w:rPr>
        <w:t>ขาดทุนจากการขายเงินลงทุนในบริษัทร่วม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ในงบกำไรขาดทุนรวมและงบกำไรขาดทุนเฉพาะกิจการจำนวน </w:t>
      </w:r>
      <w:r w:rsidRPr="00C327F6">
        <w:rPr>
          <w:rFonts w:ascii="Angsana New" w:hAnsi="Angsana New"/>
          <w:sz w:val="30"/>
          <w:szCs w:val="30"/>
          <w:lang w:val="en-US"/>
        </w:rPr>
        <w:t>4.12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 </w:t>
      </w:r>
      <w:r w:rsidRPr="00C327F6">
        <w:rPr>
          <w:rFonts w:ascii="Angsana New" w:hAnsi="Angsana New"/>
          <w:sz w:val="30"/>
          <w:szCs w:val="30"/>
          <w:lang w:val="en-US"/>
        </w:rPr>
        <w:t>221.84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ล้านบาท ตามลำดับ</w:t>
      </w:r>
    </w:p>
    <w:p w14:paraId="14BAA129" w14:textId="09513D41" w:rsidR="0014699A" w:rsidRPr="00C327F6" w:rsidRDefault="0014699A" w:rsidP="0014699A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C327F6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lastRenderedPageBreak/>
        <w:t>บริษัท</w:t>
      </w:r>
      <w:r w:rsidRPr="00C327F6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พีทีที</w:t>
      </w:r>
      <w:r w:rsidRPr="00C327F6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ดิจิตอล</w:t>
      </w:r>
      <w:r w:rsidRPr="00C327F6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โซลูชั่น</w:t>
      </w:r>
      <w:r w:rsidRPr="00C327F6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จำกัด</w:t>
      </w:r>
    </w:p>
    <w:p w14:paraId="56C567A7" w14:textId="77777777" w:rsidR="0014699A" w:rsidRPr="00C327F6" w:rsidRDefault="0014699A" w:rsidP="0014699A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r w:rsidRPr="00C327F6">
        <w:rPr>
          <w:rFonts w:ascii="Angsana New" w:hAnsi="Angsana New"/>
          <w:spacing w:val="-4"/>
          <w:sz w:val="30"/>
          <w:szCs w:val="30"/>
          <w:cs/>
          <w:lang w:val="en-US" w:bidi="th-TH"/>
        </w:rPr>
        <w:t>เมื่อวันที่</w:t>
      </w:r>
      <w:r w:rsidRPr="00C327F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  <w:lang w:val="en-US"/>
        </w:rPr>
        <w:t xml:space="preserve">22 </w:t>
      </w:r>
      <w:r w:rsidRPr="00C327F6">
        <w:rPr>
          <w:rFonts w:ascii="Angsana New" w:hAnsi="Angsana New"/>
          <w:spacing w:val="-4"/>
          <w:sz w:val="30"/>
          <w:szCs w:val="30"/>
          <w:cs/>
          <w:lang w:val="en-US" w:bidi="th-TH"/>
        </w:rPr>
        <w:t>เมษายน</w:t>
      </w:r>
      <w:r w:rsidRPr="00C327F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  <w:lang w:val="en-US"/>
        </w:rPr>
        <w:t xml:space="preserve">2567 </w:t>
      </w:r>
      <w:r w:rsidRPr="00C327F6">
        <w:rPr>
          <w:rFonts w:ascii="Angsana New" w:hAnsi="Angsana New"/>
          <w:spacing w:val="-4"/>
          <w:sz w:val="30"/>
          <w:szCs w:val="30"/>
          <w:cs/>
          <w:lang w:val="en-US" w:bidi="th-TH"/>
        </w:rPr>
        <w:t>ที่ประชุมคณะกรรมการบริษัทได้มีมติอนุมัติให้บริษัทขายหุ้นสามัญของบริษัท</w:t>
      </w:r>
      <w:r w:rsidRPr="00C327F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  <w:cs/>
          <w:lang w:val="en-US" w:bidi="th-TH"/>
        </w:rPr>
        <w:t>พีทีที</w:t>
      </w:r>
      <w:r w:rsidRPr="00C327F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  <w:cs/>
          <w:lang w:val="en-US" w:bidi="th-TH"/>
        </w:rPr>
        <w:t>ดิจิตอล</w:t>
      </w:r>
      <w:r w:rsidRPr="00C327F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  <w:cs/>
          <w:lang w:val="en-US" w:bidi="th-TH"/>
        </w:rPr>
        <w:t>โซลูชั่น</w:t>
      </w:r>
      <w:r w:rsidRPr="00C327F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  <w:cs/>
          <w:lang w:val="en-US" w:bidi="th-TH"/>
        </w:rPr>
        <w:t>จำกัด</w:t>
      </w:r>
      <w:r w:rsidRPr="00C327F6">
        <w:rPr>
          <w:rFonts w:ascii="Angsana New" w:hAnsi="Angsana New"/>
          <w:spacing w:val="-4"/>
          <w:sz w:val="30"/>
          <w:szCs w:val="30"/>
          <w:lang w:val="en-US"/>
        </w:rPr>
        <w:t xml:space="preserve"> (“PTT Digital”)</w:t>
      </w:r>
      <w:r w:rsidRPr="00C327F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  <w:cs/>
          <w:lang w:val="en-US" w:bidi="th-TH"/>
        </w:rPr>
        <w:t>ซึ่งเป็นบริษัทร่วมทางตรงของกลุ่มบริษัท</w:t>
      </w:r>
      <w:r w:rsidRPr="00C327F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  <w:cs/>
          <w:lang w:val="en-US" w:bidi="th-TH"/>
        </w:rPr>
        <w:t>ให้แก่บริษัท</w:t>
      </w:r>
      <w:r w:rsidRPr="00C327F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  <w:cs/>
          <w:lang w:val="en-US" w:bidi="th-TH"/>
        </w:rPr>
        <w:t>มอดูลัส</w:t>
      </w:r>
      <w:r w:rsidRPr="00C327F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  <w:cs/>
          <w:lang w:val="en-US" w:bidi="th-TH"/>
        </w:rPr>
        <w:t>เวนเจอร์</w:t>
      </w:r>
      <w:r w:rsidRPr="00C327F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  <w:cs/>
          <w:lang w:val="en-US" w:bidi="th-TH"/>
        </w:rPr>
        <w:t>จำกัด</w:t>
      </w:r>
      <w:r w:rsidRPr="00C327F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(“</w:t>
      </w:r>
      <w:r w:rsidRPr="00C327F6">
        <w:rPr>
          <w:rFonts w:ascii="Angsana New" w:hAnsi="Angsana New"/>
          <w:spacing w:val="-4"/>
          <w:sz w:val="30"/>
          <w:szCs w:val="30"/>
          <w:lang w:val="en-US"/>
        </w:rPr>
        <w:t>Modulus”)</w:t>
      </w:r>
      <w:r w:rsidRPr="00C327F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  <w:cs/>
          <w:lang w:val="en-US" w:bidi="th-TH"/>
        </w:rPr>
        <w:t>ในสัดส่วนร้อยละ</w:t>
      </w:r>
      <w:r w:rsidRPr="00C327F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  <w:lang w:val="en-US"/>
        </w:rPr>
        <w:t xml:space="preserve">20 </w:t>
      </w:r>
      <w:r w:rsidRPr="00C327F6">
        <w:rPr>
          <w:rFonts w:ascii="Angsana New" w:hAnsi="Angsana New"/>
          <w:spacing w:val="-4"/>
          <w:sz w:val="30"/>
          <w:szCs w:val="30"/>
          <w:cs/>
          <w:lang w:val="en-US" w:bidi="th-TH"/>
        </w:rPr>
        <w:t>หรือคิดเป็นมูลค่าทั้งสิ้นจำนวน</w:t>
      </w:r>
      <w:r w:rsidRPr="00C327F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  <w:lang w:val="en-US"/>
        </w:rPr>
        <w:t xml:space="preserve">1,023 </w:t>
      </w:r>
      <w:r w:rsidRPr="00C327F6">
        <w:rPr>
          <w:rFonts w:ascii="Angsana New" w:hAnsi="Angsana New"/>
          <w:spacing w:val="-4"/>
          <w:sz w:val="30"/>
          <w:szCs w:val="30"/>
          <w:cs/>
          <w:lang w:val="en-US" w:bidi="th-TH"/>
        </w:rPr>
        <w:t>ล้านบาท</w:t>
      </w:r>
      <w:r w:rsidRPr="00C327F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  <w:cs/>
          <w:lang w:val="en-US" w:bidi="th-TH"/>
        </w:rPr>
        <w:t>เพื่อปรับสัดส่วนการถือหุ้นในธุรกิจบริการเทคโนโลยีสารสนเทศของบริษัท</w:t>
      </w:r>
      <w:r w:rsidRPr="00C327F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  <w:cs/>
          <w:lang w:val="en-US" w:bidi="th-TH"/>
        </w:rPr>
        <w:t>โดยบริษัทได้เข้าทำสัญญาซื้อขายหุ้นและดำเนินการขายหุ้นสามัญของ</w:t>
      </w:r>
      <w:r w:rsidRPr="00C327F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  <w:lang w:val="en-US"/>
        </w:rPr>
        <w:t xml:space="preserve">PTT Digital </w:t>
      </w:r>
      <w:r w:rsidRPr="00C327F6">
        <w:rPr>
          <w:rFonts w:ascii="Angsana New" w:hAnsi="Angsana New"/>
          <w:spacing w:val="-4"/>
          <w:sz w:val="30"/>
          <w:szCs w:val="30"/>
          <w:cs/>
          <w:lang w:val="en-US" w:bidi="th-TH"/>
        </w:rPr>
        <w:t>ให้กับ</w:t>
      </w:r>
      <w:r w:rsidRPr="00C327F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  <w:lang w:val="en-US"/>
        </w:rPr>
        <w:t xml:space="preserve">Modulus </w:t>
      </w:r>
      <w:r w:rsidRPr="00C327F6">
        <w:rPr>
          <w:rFonts w:ascii="Angsana New" w:hAnsi="Angsana New"/>
          <w:spacing w:val="-4"/>
          <w:sz w:val="30"/>
          <w:szCs w:val="30"/>
          <w:cs/>
          <w:lang w:val="en-US" w:bidi="th-TH"/>
        </w:rPr>
        <w:t>เป็นที่เรียบร้อยแล้วในวันที่</w:t>
      </w:r>
      <w:r w:rsidRPr="00C327F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  <w:lang w:val="en-US"/>
        </w:rPr>
        <w:t xml:space="preserve">25 </w:t>
      </w:r>
      <w:r w:rsidRPr="00C327F6">
        <w:rPr>
          <w:rFonts w:ascii="Angsana New" w:hAnsi="Angsana New"/>
          <w:spacing w:val="-4"/>
          <w:sz w:val="30"/>
          <w:szCs w:val="30"/>
          <w:cs/>
          <w:lang w:val="en-US" w:bidi="th-TH"/>
        </w:rPr>
        <w:t>มิถุนายน</w:t>
      </w:r>
      <w:r w:rsidRPr="00C327F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  <w:lang w:val="en-US"/>
        </w:rPr>
        <w:t xml:space="preserve">2567 </w:t>
      </w:r>
      <w:r w:rsidRPr="00C327F6">
        <w:rPr>
          <w:rFonts w:ascii="Angsana New" w:hAnsi="Angsana New"/>
          <w:spacing w:val="-4"/>
          <w:sz w:val="30"/>
          <w:szCs w:val="30"/>
          <w:cs/>
          <w:lang w:val="en-US" w:bidi="th-TH"/>
        </w:rPr>
        <w:t>โดยมีกำไรจากการขายเงินลงทุนในบริษัทร่วมรับรู้ในงบกำไรขาดทุนรวมและงบกำไรขาดทุนเฉพาะกิจการจำนวน</w:t>
      </w:r>
      <w:r w:rsidRPr="00C327F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  <w:lang w:val="en-US"/>
        </w:rPr>
        <w:t xml:space="preserve">247.50 </w:t>
      </w:r>
      <w:r w:rsidRPr="00C327F6">
        <w:rPr>
          <w:rFonts w:ascii="Angsana New" w:hAnsi="Angsana New"/>
          <w:spacing w:val="-4"/>
          <w:sz w:val="30"/>
          <w:szCs w:val="30"/>
          <w:cs/>
          <w:lang w:val="en-US" w:bidi="th-TH"/>
        </w:rPr>
        <w:t>ล้านบาท</w:t>
      </w:r>
      <w:r w:rsidRPr="00C327F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  <w:cs/>
          <w:lang w:val="en-US" w:bidi="th-TH"/>
        </w:rPr>
        <w:t>และ</w:t>
      </w:r>
      <w:r w:rsidRPr="00C327F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  <w:lang w:val="en-US"/>
        </w:rPr>
        <w:t xml:space="preserve">993 </w:t>
      </w:r>
      <w:r w:rsidRPr="00C327F6">
        <w:rPr>
          <w:rFonts w:ascii="Angsana New" w:hAnsi="Angsana New"/>
          <w:spacing w:val="-4"/>
          <w:sz w:val="30"/>
          <w:szCs w:val="30"/>
          <w:cs/>
          <w:lang w:val="en-US" w:bidi="th-TH"/>
        </w:rPr>
        <w:t>ล้านบาท</w:t>
      </w:r>
      <w:r w:rsidRPr="00C327F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  <w:cs/>
          <w:lang w:val="en-US" w:bidi="th-TH"/>
        </w:rPr>
        <w:t>ตามลำดับ</w:t>
      </w:r>
      <w:r w:rsidRPr="00C327F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  <w:cs/>
          <w:lang w:val="en-US" w:bidi="th-TH"/>
        </w:rPr>
        <w:t>ทั้งนี้</w:t>
      </w:r>
      <w:r w:rsidRPr="00C327F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  <w:cs/>
          <w:lang w:val="en-US" w:bidi="th-TH"/>
        </w:rPr>
        <w:t>บริษัทมีสัดส่วนการถือหุ้นใน</w:t>
      </w:r>
      <w:r w:rsidRPr="00C327F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  <w:lang w:val="en-US"/>
        </w:rPr>
        <w:t xml:space="preserve">PTT Digital </w:t>
      </w:r>
      <w:r w:rsidRPr="00C327F6">
        <w:rPr>
          <w:rFonts w:ascii="Angsana New" w:hAnsi="Angsana New"/>
          <w:spacing w:val="-4"/>
          <w:sz w:val="30"/>
          <w:szCs w:val="30"/>
          <w:cs/>
          <w:lang w:val="en-US" w:bidi="th-TH"/>
        </w:rPr>
        <w:t>ลดลงจากเดิมร้อยละ</w:t>
      </w:r>
      <w:r w:rsidRPr="00C327F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  <w:lang w:val="en-US"/>
        </w:rPr>
        <w:t xml:space="preserve">40 </w:t>
      </w:r>
      <w:r w:rsidRPr="00C327F6">
        <w:rPr>
          <w:rFonts w:ascii="Angsana New" w:hAnsi="Angsana New"/>
          <w:spacing w:val="-4"/>
          <w:sz w:val="30"/>
          <w:szCs w:val="30"/>
          <w:cs/>
          <w:lang w:val="en-US" w:bidi="th-TH"/>
        </w:rPr>
        <w:t>ก่อนการขายหุ้น</w:t>
      </w:r>
      <w:r w:rsidRPr="00C327F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  <w:cs/>
          <w:lang w:val="en-US" w:bidi="th-TH"/>
        </w:rPr>
        <w:t>เป็นร้อยละ</w:t>
      </w:r>
      <w:r w:rsidRPr="00C327F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  <w:lang w:val="en-US"/>
        </w:rPr>
        <w:t xml:space="preserve">20 </w:t>
      </w:r>
      <w:r w:rsidRPr="00C327F6">
        <w:rPr>
          <w:rFonts w:ascii="Angsana New" w:hAnsi="Angsana New"/>
          <w:spacing w:val="-4"/>
          <w:sz w:val="30"/>
          <w:szCs w:val="30"/>
          <w:cs/>
          <w:lang w:val="en-US" w:bidi="th-TH"/>
        </w:rPr>
        <w:t>ภายหลังการขายหุ้น</w:t>
      </w:r>
      <w:r w:rsidRPr="00C327F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  <w:cs/>
          <w:lang w:val="en-US" w:bidi="th-TH"/>
        </w:rPr>
        <w:t>ซึ่งเงินลงทุนส่วนที่เหลือใน</w:t>
      </w:r>
      <w:r w:rsidRPr="00C327F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  <w:lang w:val="en-US"/>
        </w:rPr>
        <w:t xml:space="preserve">PTT Digital </w:t>
      </w:r>
      <w:r w:rsidRPr="00C327F6">
        <w:rPr>
          <w:rFonts w:ascii="Angsana New" w:hAnsi="Angsana New"/>
          <w:spacing w:val="-4"/>
          <w:sz w:val="30"/>
          <w:szCs w:val="30"/>
          <w:cs/>
          <w:lang w:val="en-US" w:bidi="th-TH"/>
        </w:rPr>
        <w:t>ยังคงมีสถานะเป็นเงินลงทุนในบริษัทร่วมของกลุ่มบริษัท</w:t>
      </w:r>
    </w:p>
    <w:p w14:paraId="246CC3C5" w14:textId="77777777" w:rsidR="00E50B53" w:rsidRPr="00C327F6" w:rsidRDefault="00E50B53" w:rsidP="0014699A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</w:p>
    <w:p w14:paraId="4EC9A4C9" w14:textId="5934E54D" w:rsidR="0014699A" w:rsidRPr="00C327F6" w:rsidRDefault="0014699A" w:rsidP="0014699A">
      <w:pPr>
        <w:pStyle w:val="block"/>
        <w:spacing w:after="0" w:line="240" w:lineRule="auto"/>
        <w:ind w:left="544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C327F6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การ</w:t>
      </w:r>
      <w:r w:rsidRPr="00C327F6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ด้อยค่า</w:t>
      </w:r>
      <w:r w:rsidRPr="00C327F6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ของเงินลงทุน</w:t>
      </w:r>
      <w:r w:rsidRPr="00C327F6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ในการร่วมค้า</w:t>
      </w:r>
      <w:r w:rsidRPr="00C327F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</w:p>
    <w:p w14:paraId="28C39002" w14:textId="77777777" w:rsidR="0014699A" w:rsidRPr="00C327F6" w:rsidRDefault="0014699A" w:rsidP="0014699A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  <w:lang w:val="en-US"/>
        </w:rPr>
      </w:pPr>
    </w:p>
    <w:p w14:paraId="71786029" w14:textId="77777777" w:rsidR="0014699A" w:rsidRPr="00C327F6" w:rsidRDefault="0014699A" w:rsidP="0014699A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C327F6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บริษัท</w:t>
      </w:r>
      <w:r w:rsidRPr="00C327F6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พีทีที</w:t>
      </w:r>
      <w:r w:rsidRPr="00C327F6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อาซาฮี</w:t>
      </w:r>
      <w:r w:rsidRPr="00C327F6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เคมิคอล</w:t>
      </w:r>
      <w:r w:rsidRPr="00C327F6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จำกัด</w:t>
      </w:r>
    </w:p>
    <w:p w14:paraId="6B5A4F84" w14:textId="4A02C88E" w:rsidR="00AF23F2" w:rsidRPr="00C327F6" w:rsidRDefault="0014699A" w:rsidP="00FA5AAC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327F6">
        <w:rPr>
          <w:rFonts w:ascii="Angsana New" w:hAnsi="Angsana New"/>
          <w:sz w:val="30"/>
          <w:szCs w:val="30"/>
          <w:cs/>
          <w:lang w:val="en-US" w:bidi="th-TH"/>
        </w:rPr>
        <w:t>ในระหว่าง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ปี</w:t>
      </w:r>
      <w:r w:rsidRPr="00C327F6">
        <w:rPr>
          <w:rFonts w:ascii="Angsana New" w:hAnsi="Angsana New"/>
          <w:sz w:val="30"/>
          <w:szCs w:val="30"/>
          <w:cs/>
          <w:lang w:val="en-US" w:bidi="th-TH"/>
        </w:rPr>
        <w:t>สิ้นสุดวันที่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2567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บริษัทรับรู้ผลขาดทุนจากการด้อยค่าของเงินลงทุนในบริษัท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พีทีที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/>
        </w:rPr>
        <w:t xml:space="preserve">        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อาซาฮี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เคมิคอล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จำกัด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(“PTTAC”)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ซึ่งเป็นการร่วมค้าทางตรงของกลุ่มบริษัท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จำนวนเงิน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996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ในงบกำไรขาดทุนเฉพาะกิจการ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และรับรู้ส่วนแบ่งขาดทุนของการร่วมค้าที่ใช้วิธีส่วนได้เสียจำนวน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9,449.52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ล้านบาทใน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       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งบกำไรขาดทุนรวม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ซึ่งประกอบด้วยผลขาดทุนจากการดำเนินงาน ผลขาดทุนจากการด้อยค่าสินทรัพย์ของ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 PTTAC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และอื่นๆ (โดยใช้วิธีมูลค่ายุติธรรมหักต้นทุนในการจำหน่าย) เนื่องจากบริษัทได้มีการพิจารณามูลค่าที่คาดว่าจะได้รับคืนแล้วมีมูลค่าต่ำกว่ามูลค่าตามบัญชี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>โดยมีสาเหตุหลักมาจากสภาพตลาดที่มีการปรับตัวลดลงของความต้องการใช้ผลิตภัณฑ์ที่มีผลทำให้เกิดภาวะอุปทานมากกว่าอุปสงค์ในระยะยาว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การร่วมค้าจึงได้มีการประกาศยุติการดำเนินธุรกิจดังกล่าวแล้ว </w:t>
      </w:r>
      <w:r w:rsidR="00AF23F2" w:rsidRPr="00C327F6">
        <w:rPr>
          <w:rFonts w:ascii="Angsana New" w:hAnsi="Angsana New"/>
          <w:sz w:val="30"/>
          <w:szCs w:val="30"/>
          <w:cs/>
          <w:lang w:val="en-US" w:bidi="th-TH"/>
        </w:rPr>
        <w:t xml:space="preserve">ณ วันที่ </w:t>
      </w:r>
      <w:r w:rsidR="00AF23F2" w:rsidRPr="00C327F6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="00AF23F2" w:rsidRPr="00C327F6">
        <w:rPr>
          <w:rFonts w:ascii="Angsana New" w:hAnsi="Angsana New"/>
          <w:sz w:val="30"/>
          <w:szCs w:val="30"/>
          <w:cs/>
          <w:lang w:val="en-US" w:bidi="th-TH"/>
        </w:rPr>
        <w:t xml:space="preserve">ธันวาคม </w:t>
      </w:r>
      <w:r w:rsidR="00AF23F2" w:rsidRPr="00C327F6">
        <w:rPr>
          <w:rFonts w:ascii="Angsana New" w:hAnsi="Angsana New"/>
          <w:sz w:val="30"/>
          <w:szCs w:val="30"/>
          <w:lang w:val="en-US" w:bidi="th-TH"/>
        </w:rPr>
        <w:t xml:space="preserve">2567 </w:t>
      </w:r>
      <w:r w:rsidR="00AF23F2" w:rsidRPr="00C327F6">
        <w:rPr>
          <w:rFonts w:ascii="Angsana New" w:hAnsi="Angsana New"/>
          <w:sz w:val="30"/>
          <w:szCs w:val="30"/>
          <w:cs/>
          <w:lang w:val="en-US" w:bidi="th-TH"/>
        </w:rPr>
        <w:t xml:space="preserve">กลุ่มบริษัทและบริษัทไม่มียอดคงเหลือของเงินลงทุนใน </w:t>
      </w:r>
      <w:r w:rsidR="00AF23F2" w:rsidRPr="00C327F6">
        <w:rPr>
          <w:rFonts w:ascii="Angsana New" w:hAnsi="Angsana New"/>
          <w:sz w:val="30"/>
          <w:szCs w:val="30"/>
          <w:lang w:val="en-US" w:bidi="th-TH"/>
        </w:rPr>
        <w:t xml:space="preserve">PTTAC </w:t>
      </w:r>
      <w:r w:rsidR="00AF23F2" w:rsidRPr="00C327F6">
        <w:rPr>
          <w:rFonts w:ascii="Angsana New" w:hAnsi="Angsana New"/>
          <w:sz w:val="30"/>
          <w:szCs w:val="30"/>
          <w:cs/>
          <w:lang w:val="en-US" w:bidi="th-TH"/>
        </w:rPr>
        <w:t xml:space="preserve">ทั้งนี้ บริษัทได้รับรู้ประมาณการหนี้สินจากค่าใช้จ่ายที่คาดว่าจะเกิดขึ้นไว้อย่างครบถ้วนแล้วจำนวนเงิน </w:t>
      </w:r>
      <w:r w:rsidR="00AF23F2" w:rsidRPr="00C327F6">
        <w:rPr>
          <w:rFonts w:ascii="Angsana New" w:hAnsi="Angsana New"/>
          <w:sz w:val="30"/>
          <w:szCs w:val="30"/>
          <w:lang w:val="en-US" w:bidi="th-TH"/>
        </w:rPr>
        <w:t xml:space="preserve">3,035 </w:t>
      </w:r>
      <w:r w:rsidR="00AF23F2" w:rsidRPr="00C327F6">
        <w:rPr>
          <w:rFonts w:ascii="Angsana New" w:hAnsi="Angsana New"/>
          <w:sz w:val="30"/>
          <w:szCs w:val="30"/>
          <w:cs/>
          <w:lang w:val="en-US" w:bidi="th-TH"/>
        </w:rPr>
        <w:t>ล้านบาท</w:t>
      </w:r>
    </w:p>
    <w:p w14:paraId="389939DE" w14:textId="77777777" w:rsidR="00AF23F2" w:rsidRPr="00C327F6" w:rsidRDefault="00AF23F2" w:rsidP="00FA5AAC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60095F1" w14:textId="7B481DC3" w:rsidR="00C82FE6" w:rsidRPr="00C327F6" w:rsidRDefault="00C82FE6" w:rsidP="00C82FE6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ในระหว่างปี </w:t>
      </w:r>
      <w:r w:rsidRPr="00C327F6">
        <w:rPr>
          <w:rFonts w:ascii="Angsana New" w:hAnsi="Angsana New"/>
          <w:sz w:val="30"/>
          <w:szCs w:val="30"/>
          <w:lang w:val="en-US" w:bidi="th-TH"/>
        </w:rPr>
        <w:t>2568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PTTAC 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ได้ทบทวนประมาณการหนี้สินที่เกี่ยวข้องเนื่องจากกระบวนการคัดเลือกผู้รับเหมาในงานรื้อถอนโรงงานและสิ่งปลูกสร้างเรียบร้อยแล้ว พบว่าค่ารื้อถอนโรงงานและสิ่งปลูกสร้างลดลงจากประมาณการที่ได้ตั้งไว้ บริษัทจึงได้กลับรายการประมาณการหนี้สินจำนวน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2,035 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="003A50E1" w:rsidRPr="00C327F6">
        <w:rPr>
          <w:rFonts w:ascii="Angsana New" w:hAnsi="Angsana New"/>
          <w:sz w:val="30"/>
          <w:szCs w:val="30"/>
          <w:cs/>
          <w:lang w:val="en-US"/>
        </w:rPr>
        <w:t>ส่งผลให้</w:t>
      </w:r>
      <w:r w:rsidR="003A50E1" w:rsidRPr="00C327F6">
        <w:rPr>
          <w:rFonts w:ascii="Angsana New" w:hAnsi="Angsana New"/>
          <w:sz w:val="30"/>
          <w:szCs w:val="30"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C327F6">
        <w:rPr>
          <w:rFonts w:ascii="Angsana New" w:hAnsi="Angsana New"/>
          <w:sz w:val="30"/>
          <w:szCs w:val="30"/>
          <w:lang w:val="en-US" w:bidi="th-TH"/>
        </w:rPr>
        <w:t>2568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บริษัทมีประมาณการหนี้สินคงเหลือจำนวน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1,000 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ล้านบาท ซึ่งในเดือนมกราคม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2569 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บริษัทได้ชำระค่าหุ้นเพิ่มทุนให้แก่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PTTAC </w:t>
      </w:r>
      <w:r w:rsidRPr="00C327F6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="003A50E1" w:rsidRPr="00C327F6">
        <w:rPr>
          <w:rFonts w:ascii="Angsana New" w:hAnsi="Angsana New" w:hint="cs"/>
          <w:sz w:val="30"/>
          <w:szCs w:val="30"/>
          <w:cs/>
          <w:lang w:val="en-US" w:bidi="th-TH"/>
        </w:rPr>
        <w:t>เงิน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500 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ล้านบาท จึงทำให้ประมาณการหนี้สินหลังจากเพิ่มทุนคงเหลือจำนวน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500 </w:t>
      </w:r>
      <w:r w:rsidRPr="00C327F6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14:paraId="1BEA2E8A" w14:textId="77777777" w:rsidR="003A50E1" w:rsidRPr="00C327F6" w:rsidRDefault="003A50E1" w:rsidP="0097595E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1E61954E" w14:textId="77777777" w:rsidR="00C338F4" w:rsidRPr="00C327F6" w:rsidRDefault="00C338F4" w:rsidP="0097595E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26E7FCBB" w14:textId="77777777" w:rsidR="00C338F4" w:rsidRPr="00C327F6" w:rsidRDefault="00C338F4" w:rsidP="0097595E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5BB685FC" w14:textId="77777777" w:rsidR="00C338F4" w:rsidRPr="00C327F6" w:rsidRDefault="00C338F4" w:rsidP="0097595E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71BE0C55" w14:textId="1B796A28" w:rsidR="0097595E" w:rsidRPr="00C327F6" w:rsidRDefault="0097595E" w:rsidP="0097595E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C327F6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บริษัท พีทีที เอ็มซีซี ไบโอเคม จำกัด</w:t>
      </w:r>
    </w:p>
    <w:p w14:paraId="22EBFBB6" w14:textId="4DB5A0DF" w:rsidR="0097595E" w:rsidRPr="00C327F6" w:rsidRDefault="0097595E" w:rsidP="0097595E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C327F6">
        <w:rPr>
          <w:rFonts w:ascii="Angsana New" w:hAnsi="Angsana New"/>
          <w:sz w:val="30"/>
          <w:szCs w:val="30"/>
          <w:cs/>
          <w:lang w:val="en-US"/>
        </w:rPr>
        <w:t>ในระหว่าง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2568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บริษัทรับรู้ผลขาดทุนจากการด้อยค่าของเงินลงทุนในบริษัท </w:t>
      </w:r>
      <w:r w:rsidRPr="00C327F6">
        <w:rPr>
          <w:rFonts w:ascii="Angsana New" w:hAnsi="Angsana New"/>
          <w:sz w:val="30"/>
          <w:szCs w:val="30"/>
          <w:cs/>
          <w:lang w:val="en-US"/>
        </w:rPr>
        <w:t xml:space="preserve">พีทีที </w:t>
      </w:r>
      <w:r w:rsidR="00C338F4" w:rsidRPr="00C327F6">
        <w:rPr>
          <w:rFonts w:ascii="Angsana New" w:hAnsi="Angsana New"/>
          <w:sz w:val="30"/>
          <w:szCs w:val="30"/>
          <w:lang w:val="en-US"/>
        </w:rPr>
        <w:t xml:space="preserve">          </w:t>
      </w:r>
      <w:r w:rsidRPr="00C327F6">
        <w:rPr>
          <w:rFonts w:ascii="Angsana New" w:hAnsi="Angsana New"/>
          <w:sz w:val="30"/>
          <w:szCs w:val="30"/>
          <w:cs/>
          <w:lang w:val="en-US"/>
        </w:rPr>
        <w:t>เอ็มซีซี ไบโอเคม จำกัด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ซึ่งเป็นการร่วมค้าทางตรงของกลุ่มบริษัท จำนวนเงิน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482.3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และ </w:t>
      </w:r>
      <w:r w:rsidRPr="00C327F6">
        <w:rPr>
          <w:rFonts w:ascii="Angsana New" w:hAnsi="Angsana New"/>
          <w:sz w:val="30"/>
          <w:szCs w:val="30"/>
          <w:lang w:val="en-US" w:bidi="th-TH"/>
        </w:rPr>
        <w:t xml:space="preserve">1,066.04 </w:t>
      </w:r>
      <w:r w:rsidR="00C338F4" w:rsidRPr="00C327F6">
        <w:rPr>
          <w:rFonts w:ascii="Angsana New" w:hAnsi="Angsana New"/>
          <w:sz w:val="30"/>
          <w:szCs w:val="30"/>
          <w:lang w:val="en-US" w:bidi="th-TH"/>
        </w:rPr>
        <w:t xml:space="preserve">         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C338F4" w:rsidRPr="00C327F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ในงบกำไรขาดทุนรวมและงบกำไรขาดทุนเฉพาะกิจการ ตามลำดับ เนื่องจากบริษัทได้มีการพิจารณา</w:t>
      </w:r>
      <w:r w:rsidR="00C338F4" w:rsidRPr="00C327F6">
        <w:rPr>
          <w:rFonts w:ascii="Angsana New" w:hAnsi="Angsana New"/>
          <w:sz w:val="30"/>
          <w:szCs w:val="30"/>
          <w:lang w:val="en-US"/>
        </w:rPr>
        <w:t xml:space="preserve">         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>มูลค่าที่คาดว่าจะได้รับคืนแล้วมีมูลค่าต่ำกว่ามูลค่าตามวิธีส่วนได้เสียในงบการเงินรวมและมูลค่าตามบัญชีของ</w:t>
      </w:r>
      <w:r w:rsidR="00C338F4" w:rsidRPr="00C327F6">
        <w:rPr>
          <w:rFonts w:ascii="Angsana New" w:hAnsi="Angsana New"/>
          <w:sz w:val="30"/>
          <w:szCs w:val="30"/>
          <w:lang w:val="en-US"/>
        </w:rPr>
        <w:t xml:space="preserve">           </w:t>
      </w:r>
      <w:r w:rsidRPr="00C327F6">
        <w:rPr>
          <w:rFonts w:ascii="Angsana New" w:hAnsi="Angsana New" w:hint="cs"/>
          <w:sz w:val="30"/>
          <w:szCs w:val="30"/>
          <w:cs/>
          <w:lang w:val="en-US"/>
        </w:rPr>
        <w:t xml:space="preserve">เงินลงทุนในงบการเงินเฉพาะกิจการ </w:t>
      </w:r>
    </w:p>
    <w:p w14:paraId="5D7A5BAB" w14:textId="77777777" w:rsidR="00E94710" w:rsidRPr="00C327F6" w:rsidRDefault="00E94710" w:rsidP="0097595E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5C0B3E41" w14:textId="3CC7F8F7" w:rsidR="008E77F4" w:rsidRPr="00C327F6" w:rsidRDefault="00FE15D9" w:rsidP="00583D11">
      <w:pPr>
        <w:pStyle w:val="block"/>
        <w:spacing w:after="0" w:line="240" w:lineRule="auto"/>
        <w:ind w:left="544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en-US" w:bidi="th-TH"/>
        </w:rPr>
      </w:pPr>
      <w:r w:rsidRPr="00C327F6">
        <w:rPr>
          <w:rFonts w:asciiTheme="majorBidi" w:hAnsiTheme="majorBidi" w:hint="cs"/>
          <w:b/>
          <w:bCs/>
          <w:i/>
          <w:iCs/>
          <w:sz w:val="30"/>
          <w:szCs w:val="30"/>
          <w:cs/>
          <w:lang w:bidi="th-TH"/>
        </w:rPr>
        <w:t>การร่วมค้าและ</w:t>
      </w:r>
      <w:r w:rsidR="008E77F4" w:rsidRPr="00C327F6">
        <w:rPr>
          <w:rFonts w:asciiTheme="majorBidi" w:hAnsiTheme="majorBidi" w:hint="cs"/>
          <w:b/>
          <w:bCs/>
          <w:i/>
          <w:iCs/>
          <w:sz w:val="30"/>
          <w:szCs w:val="30"/>
          <w:cs/>
          <w:lang w:bidi="th-TH"/>
        </w:rPr>
        <w:t>บริษัทร่วมที่มีสาระสำคัญ</w:t>
      </w:r>
      <w:r w:rsidR="00E46E4E" w:rsidRPr="00C327F6">
        <w:rPr>
          <w:rFonts w:asciiTheme="majorBidi" w:hAnsiTheme="majorBidi"/>
          <w:b/>
          <w:bCs/>
          <w:i/>
          <w:iCs/>
          <w:sz w:val="30"/>
          <w:szCs w:val="30"/>
          <w:lang w:bidi="th-TH"/>
        </w:rPr>
        <w:t xml:space="preserve"> </w:t>
      </w:r>
    </w:p>
    <w:p w14:paraId="46E84B0C" w14:textId="77777777" w:rsidR="00583D11" w:rsidRPr="00C327F6" w:rsidRDefault="00583D11" w:rsidP="00583D11">
      <w:pPr>
        <w:pStyle w:val="block"/>
        <w:spacing w:after="0" w:line="240" w:lineRule="auto"/>
        <w:ind w:left="544"/>
        <w:jc w:val="thaiDistribute"/>
        <w:rPr>
          <w:rFonts w:asciiTheme="majorBidi" w:hAnsiTheme="majorBidi"/>
          <w:b/>
          <w:bCs/>
          <w:sz w:val="16"/>
          <w:szCs w:val="16"/>
          <w:lang w:val="en-US" w:bidi="th-TH"/>
        </w:rPr>
      </w:pPr>
    </w:p>
    <w:p w14:paraId="7E3A45CB" w14:textId="1C9FB242" w:rsidR="00171987" w:rsidRPr="00C327F6" w:rsidRDefault="008E77F4" w:rsidP="00C338F4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 w:hint="cs"/>
          <w:spacing w:val="2"/>
          <w:sz w:val="30"/>
          <w:szCs w:val="30"/>
          <w:cs/>
        </w:rPr>
        <w:t>ตารางต่อไปนี้สรุปข้อมูลทางการเงินของ</w:t>
      </w:r>
      <w:r w:rsidR="00FE15D9" w:rsidRPr="00C327F6">
        <w:rPr>
          <w:rFonts w:ascii="Angsana New" w:hAnsi="Angsana New" w:hint="cs"/>
          <w:spacing w:val="2"/>
          <w:sz w:val="30"/>
          <w:szCs w:val="30"/>
          <w:cs/>
        </w:rPr>
        <w:t>การร่วมค้าและ</w:t>
      </w:r>
      <w:r w:rsidRPr="00C327F6">
        <w:rPr>
          <w:rFonts w:ascii="Angsana New" w:hAnsi="Angsana New" w:hint="cs"/>
          <w:spacing w:val="2"/>
          <w:sz w:val="30"/>
          <w:szCs w:val="30"/>
          <w:cs/>
        </w:rPr>
        <w:t>บริษัทร่วมที่รวมอยู่ในงบการเงินของ</w:t>
      </w:r>
      <w:r w:rsidR="00FE15D9" w:rsidRPr="00C327F6">
        <w:rPr>
          <w:rFonts w:ascii="Angsana New" w:hAnsi="Angsana New" w:hint="cs"/>
          <w:spacing w:val="2"/>
          <w:sz w:val="30"/>
          <w:szCs w:val="30"/>
          <w:cs/>
        </w:rPr>
        <w:t>การร่วมค้าและ</w:t>
      </w:r>
      <w:r w:rsidRPr="00C327F6">
        <w:rPr>
          <w:rFonts w:ascii="Angsana New" w:hAnsi="Angsana New" w:hint="cs"/>
          <w:spacing w:val="2"/>
          <w:sz w:val="30"/>
          <w:szCs w:val="30"/>
          <w:cs/>
        </w:rPr>
        <w:t>บริษัทร่วม</w:t>
      </w:r>
      <w:r w:rsidR="00485172" w:rsidRPr="00C327F6">
        <w:rPr>
          <w:rFonts w:ascii="Angsana New" w:hAnsi="Angsana New" w:hint="cs"/>
          <w:spacing w:val="2"/>
          <w:sz w:val="30"/>
          <w:szCs w:val="30"/>
          <w:cs/>
        </w:rPr>
        <w:t>ที่มีสาระสำคัญ</w:t>
      </w:r>
      <w:r w:rsidRPr="00C327F6">
        <w:rPr>
          <w:rFonts w:ascii="Angsana New" w:hAnsi="Angsana New" w:hint="cs"/>
          <w:spacing w:val="2"/>
          <w:sz w:val="30"/>
          <w:szCs w:val="30"/>
          <w:cs/>
        </w:rPr>
        <w:t>ปรับปรุงด้วยการ</w:t>
      </w:r>
      <w:r w:rsidRPr="00C327F6">
        <w:rPr>
          <w:rFonts w:ascii="Angsana New" w:hAnsi="Angsana New" w:hint="cs"/>
          <w:sz w:val="30"/>
          <w:szCs w:val="30"/>
          <w:cs/>
        </w:rPr>
        <w:t>ปรับมูลค่ายุติธรรม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</w:rPr>
        <w:t>ณ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</w:rPr>
        <w:t>วันที่ซื้อ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</w:rPr>
        <w:t>และความแตกต่างของนโยบายการบัญชี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</w:t>
      </w:r>
      <w:r w:rsidR="00485172" w:rsidRPr="00C327F6">
        <w:rPr>
          <w:rFonts w:ascii="Angsana New" w:hAnsi="Angsana New" w:hint="cs"/>
          <w:sz w:val="30"/>
          <w:szCs w:val="30"/>
          <w:cs/>
        </w:rPr>
        <w:t>กิจการเหล่านี้</w:t>
      </w:r>
    </w:p>
    <w:p w14:paraId="4A85E655" w14:textId="77777777" w:rsidR="00FE15D9" w:rsidRPr="00C327F6" w:rsidRDefault="00FE15D9" w:rsidP="00FE15D9">
      <w:pPr>
        <w:rPr>
          <w:rFonts w:asciiTheme="majorBidi" w:hAnsiTheme="majorBidi" w:cstheme="majorBidi"/>
          <w:sz w:val="16"/>
          <w:szCs w:val="16"/>
        </w:rPr>
      </w:pPr>
    </w:p>
    <w:tbl>
      <w:tblPr>
        <w:tblpPr w:leftFromText="180" w:rightFromText="180" w:vertAnchor="text" w:tblpX="450" w:tblpY="1"/>
        <w:tblOverlap w:val="never"/>
        <w:tblW w:w="9090" w:type="dxa"/>
        <w:tblLook w:val="04A0" w:firstRow="1" w:lastRow="0" w:firstColumn="1" w:lastColumn="0" w:noHBand="0" w:noVBand="1"/>
      </w:tblPr>
      <w:tblGrid>
        <w:gridCol w:w="5400"/>
        <w:gridCol w:w="270"/>
        <w:gridCol w:w="1620"/>
        <w:gridCol w:w="241"/>
        <w:gridCol w:w="1559"/>
      </w:tblGrid>
      <w:tr w:rsidR="004D5290" w:rsidRPr="00C327F6" w14:paraId="445DB65F" w14:textId="77777777" w:rsidTr="00EB0C2F">
        <w:trPr>
          <w:tblHeader/>
        </w:trPr>
        <w:tc>
          <w:tcPr>
            <w:tcW w:w="5400" w:type="dxa"/>
          </w:tcPr>
          <w:p w14:paraId="0DE2222C" w14:textId="77777777" w:rsidR="000F1FDA" w:rsidRPr="00C327F6" w:rsidRDefault="000F1FDA" w:rsidP="00EC572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96D2910" w14:textId="77777777" w:rsidR="000F1FDA" w:rsidRPr="00C327F6" w:rsidRDefault="000F1FDA" w:rsidP="00EC572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3BCD0C4D" w14:textId="77777777" w:rsidR="000F1FDA" w:rsidRPr="00C327F6" w:rsidRDefault="000F1FDA" w:rsidP="00EC5721">
            <w:pPr>
              <w:spacing w:line="240" w:lineRule="auto"/>
              <w:ind w:left="-114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เอ็ชเอ็มซี โปลีเมอส์ จำกัด</w:t>
            </w:r>
          </w:p>
        </w:tc>
      </w:tr>
      <w:tr w:rsidR="004D5290" w:rsidRPr="00C327F6" w14:paraId="7D89D955" w14:textId="77777777" w:rsidTr="00EB0C2F">
        <w:trPr>
          <w:tblHeader/>
        </w:trPr>
        <w:tc>
          <w:tcPr>
            <w:tcW w:w="5400" w:type="dxa"/>
          </w:tcPr>
          <w:p w14:paraId="5A2A3087" w14:textId="77777777" w:rsidR="000F1FDA" w:rsidRPr="00C327F6" w:rsidRDefault="000F1FDA" w:rsidP="00EC572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E5A5C" w14:textId="77777777" w:rsidR="000F1FDA" w:rsidRPr="00C327F6" w:rsidRDefault="000F1FDA" w:rsidP="00EC572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7AD3018" w14:textId="352A0675" w:rsidR="000F1FDA" w:rsidRPr="00C327F6" w:rsidRDefault="000F1FDA" w:rsidP="00EC572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1" w:type="dxa"/>
          </w:tcPr>
          <w:p w14:paraId="2A1AFD29" w14:textId="77777777" w:rsidR="000F1FDA" w:rsidRPr="00C327F6" w:rsidRDefault="000F1FDA" w:rsidP="00EC572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86ECBB5" w14:textId="31C6DEA6" w:rsidR="000F1FDA" w:rsidRPr="00C327F6" w:rsidRDefault="000F1FDA" w:rsidP="00EC572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D5290" w:rsidRPr="00C327F6" w14:paraId="43B8240B" w14:textId="77777777" w:rsidTr="00EB0C2F">
        <w:tc>
          <w:tcPr>
            <w:tcW w:w="5400" w:type="dxa"/>
          </w:tcPr>
          <w:p w14:paraId="176E59AC" w14:textId="77777777" w:rsidR="000F1FDA" w:rsidRPr="00C327F6" w:rsidRDefault="000F1FDA" w:rsidP="00EC5721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F72D0C1" w14:textId="77777777" w:rsidR="000F1FDA" w:rsidRPr="00C327F6" w:rsidRDefault="000F1FDA" w:rsidP="00EC572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710ABB16" w14:textId="79D7BC90" w:rsidR="000F1FDA" w:rsidRPr="00C327F6" w:rsidRDefault="000F1FDA" w:rsidP="00EC572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5290" w:rsidRPr="00C327F6" w14:paraId="325AC5A7" w14:textId="77777777" w:rsidTr="00EB0C2F">
        <w:tc>
          <w:tcPr>
            <w:tcW w:w="5400" w:type="dxa"/>
          </w:tcPr>
          <w:p w14:paraId="64DF38EE" w14:textId="77777777" w:rsidR="000F1FDA" w:rsidRPr="00C327F6" w:rsidRDefault="000F1FDA" w:rsidP="00EC5721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สำหรับปีสิ้นสุดวันที่</w:t>
            </w: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</w:t>
            </w: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3BE921F9" w14:textId="77777777" w:rsidR="000F1FDA" w:rsidRPr="00C327F6" w:rsidRDefault="000F1FDA" w:rsidP="00EC572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9C92F4F" w14:textId="77777777" w:rsidR="000F1FDA" w:rsidRPr="00C327F6" w:rsidRDefault="000F1FDA" w:rsidP="00EC572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3628F272" w14:textId="77777777" w:rsidR="000F1FDA" w:rsidRPr="00C327F6" w:rsidRDefault="000F1FDA" w:rsidP="00EC572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BE9C5EC" w14:textId="77777777" w:rsidR="000F1FDA" w:rsidRPr="00C327F6" w:rsidRDefault="000F1FDA" w:rsidP="00EC572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7CA145C8" w14:textId="77777777" w:rsidTr="00EB0C2F">
        <w:tc>
          <w:tcPr>
            <w:tcW w:w="5400" w:type="dxa"/>
          </w:tcPr>
          <w:p w14:paraId="5F5D661E" w14:textId="77777777" w:rsidR="000F1FDA" w:rsidRPr="00C327F6" w:rsidRDefault="000F1FDA" w:rsidP="00EC5721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270" w:type="dxa"/>
            <w:vAlign w:val="bottom"/>
          </w:tcPr>
          <w:p w14:paraId="460967BE" w14:textId="77777777" w:rsidR="000F1FDA" w:rsidRPr="00C327F6" w:rsidRDefault="000F1FDA" w:rsidP="00EC572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1DDC893" w14:textId="77777777" w:rsidR="000F1FDA" w:rsidRPr="00C327F6" w:rsidRDefault="000F1FDA" w:rsidP="00EC572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6464A676" w14:textId="77777777" w:rsidR="000F1FDA" w:rsidRPr="00C327F6" w:rsidRDefault="000F1FDA" w:rsidP="00EC572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452EED6" w14:textId="77777777" w:rsidR="000F1FDA" w:rsidRPr="00C327F6" w:rsidRDefault="000F1FDA" w:rsidP="00EC572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469BBEB4" w14:textId="77777777" w:rsidTr="00EB0C2F">
        <w:trPr>
          <w:trHeight w:val="74"/>
        </w:trPr>
        <w:tc>
          <w:tcPr>
            <w:tcW w:w="5400" w:type="dxa"/>
          </w:tcPr>
          <w:p w14:paraId="51FEF2C8" w14:textId="77777777" w:rsidR="000F1FDA" w:rsidRPr="00C327F6" w:rsidRDefault="000F1FDA" w:rsidP="00EC5721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  <w:vAlign w:val="bottom"/>
          </w:tcPr>
          <w:p w14:paraId="01CC11F0" w14:textId="77777777" w:rsidR="000F1FDA" w:rsidRPr="00C327F6" w:rsidRDefault="000F1FDA" w:rsidP="00EC572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CD8DDBC" w14:textId="1795195E" w:rsidR="000F1FDA" w:rsidRPr="00C327F6" w:rsidRDefault="00A164B8" w:rsidP="00EC5721">
            <w:pPr>
              <w:tabs>
                <w:tab w:val="clear" w:pos="907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27,511</w:t>
            </w:r>
          </w:p>
        </w:tc>
        <w:tc>
          <w:tcPr>
            <w:tcW w:w="241" w:type="dxa"/>
            <w:vAlign w:val="bottom"/>
          </w:tcPr>
          <w:p w14:paraId="76BF3BF4" w14:textId="77777777" w:rsidR="000F1FDA" w:rsidRPr="00C327F6" w:rsidRDefault="000F1FDA" w:rsidP="00EC572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16BFB7D" w14:textId="03876A12" w:rsidR="000F1FDA" w:rsidRPr="00C327F6" w:rsidRDefault="000F1FDA" w:rsidP="00EC5721">
            <w:pPr>
              <w:tabs>
                <w:tab w:val="clear" w:pos="907"/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26,361</w:t>
            </w:r>
          </w:p>
        </w:tc>
      </w:tr>
      <w:tr w:rsidR="004D5290" w:rsidRPr="00C327F6" w14:paraId="25EA23C0" w14:textId="77777777" w:rsidTr="00EB0C2F">
        <w:tc>
          <w:tcPr>
            <w:tcW w:w="5400" w:type="dxa"/>
          </w:tcPr>
          <w:p w14:paraId="5FEFE67E" w14:textId="42AFC419" w:rsidR="000F1FDA" w:rsidRPr="00C327F6" w:rsidRDefault="000F1FDA" w:rsidP="00EC5721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ขาดทุนจากการดำเนินงานอย่างต่อเนื่อง</w:t>
            </w:r>
          </w:p>
        </w:tc>
        <w:tc>
          <w:tcPr>
            <w:tcW w:w="270" w:type="dxa"/>
            <w:vAlign w:val="bottom"/>
          </w:tcPr>
          <w:p w14:paraId="55A04D2D" w14:textId="77777777" w:rsidR="000F1FDA" w:rsidRPr="00C327F6" w:rsidRDefault="000F1FDA" w:rsidP="00EC572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1BDA712" w14:textId="7EFF2D8B" w:rsidR="000F1FDA" w:rsidRPr="00C327F6" w:rsidRDefault="00A164B8" w:rsidP="00EC5721">
            <w:pPr>
              <w:tabs>
                <w:tab w:val="clear" w:pos="907"/>
              </w:tabs>
              <w:spacing w:line="240" w:lineRule="auto"/>
              <w:ind w:left="-114"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(1,809)</w:t>
            </w:r>
          </w:p>
        </w:tc>
        <w:tc>
          <w:tcPr>
            <w:tcW w:w="241" w:type="dxa"/>
            <w:vAlign w:val="bottom"/>
          </w:tcPr>
          <w:p w14:paraId="63BF0A58" w14:textId="77777777" w:rsidR="000F1FDA" w:rsidRPr="00C327F6" w:rsidRDefault="000F1FDA" w:rsidP="00EC572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2FCC3A3" w14:textId="0EF5E0C4" w:rsidR="000F1FDA" w:rsidRPr="00C327F6" w:rsidRDefault="000F1FDA" w:rsidP="00EC5721">
            <w:pPr>
              <w:tabs>
                <w:tab w:val="clear" w:pos="907"/>
                <w:tab w:val="decimal" w:pos="786"/>
              </w:tabs>
              <w:spacing w:line="240" w:lineRule="auto"/>
              <w:ind w:left="-114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(2,691)</w:t>
            </w:r>
          </w:p>
        </w:tc>
      </w:tr>
      <w:tr w:rsidR="004D5290" w:rsidRPr="00C327F6" w14:paraId="4BA205A4" w14:textId="77777777" w:rsidTr="00EB0C2F">
        <w:trPr>
          <w:trHeight w:val="68"/>
        </w:trPr>
        <w:tc>
          <w:tcPr>
            <w:tcW w:w="5400" w:type="dxa"/>
          </w:tcPr>
          <w:p w14:paraId="226A46EE" w14:textId="2A870D20" w:rsidR="000F1FDA" w:rsidRPr="00C327F6" w:rsidRDefault="000F1FDA" w:rsidP="00EC5721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เบ็ดเสร็จอื่น</w:t>
            </w:r>
          </w:p>
        </w:tc>
        <w:tc>
          <w:tcPr>
            <w:tcW w:w="270" w:type="dxa"/>
            <w:vAlign w:val="bottom"/>
          </w:tcPr>
          <w:p w14:paraId="5F0BECDA" w14:textId="77777777" w:rsidR="000F1FDA" w:rsidRPr="00C327F6" w:rsidRDefault="000F1FDA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78A6359" w14:textId="46013760" w:rsidR="000F1FDA" w:rsidRPr="00C327F6" w:rsidRDefault="00A164B8" w:rsidP="00EC5721">
            <w:pPr>
              <w:tabs>
                <w:tab w:val="clear" w:pos="907"/>
              </w:tabs>
              <w:spacing w:line="240" w:lineRule="auto"/>
              <w:ind w:left="-114"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(155)</w:t>
            </w:r>
          </w:p>
        </w:tc>
        <w:tc>
          <w:tcPr>
            <w:tcW w:w="241" w:type="dxa"/>
            <w:vAlign w:val="bottom"/>
          </w:tcPr>
          <w:p w14:paraId="43124CB6" w14:textId="77777777" w:rsidR="000F1FDA" w:rsidRPr="00C327F6" w:rsidRDefault="000F1FDA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015B3DE" w14:textId="2D52CD6C" w:rsidR="000F1FDA" w:rsidRPr="00C327F6" w:rsidRDefault="000F1FDA" w:rsidP="00EC5721">
            <w:pPr>
              <w:tabs>
                <w:tab w:val="clear" w:pos="907"/>
                <w:tab w:val="decimal" w:pos="786"/>
              </w:tabs>
              <w:spacing w:line="240" w:lineRule="auto"/>
              <w:ind w:left="-114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(1,063)</w:t>
            </w:r>
          </w:p>
        </w:tc>
      </w:tr>
      <w:tr w:rsidR="004D5290" w:rsidRPr="00C327F6" w14:paraId="69C564A9" w14:textId="77777777" w:rsidTr="00EB0C2F">
        <w:tc>
          <w:tcPr>
            <w:tcW w:w="5400" w:type="dxa"/>
          </w:tcPr>
          <w:p w14:paraId="21BF550C" w14:textId="59274E89" w:rsidR="000F1FDA" w:rsidRPr="00C327F6" w:rsidRDefault="000F1FDA" w:rsidP="00EC5721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เบ็ดเสร็จรวม (ร้อยละ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100)</w:t>
            </w:r>
          </w:p>
        </w:tc>
        <w:tc>
          <w:tcPr>
            <w:tcW w:w="270" w:type="dxa"/>
            <w:vAlign w:val="bottom"/>
          </w:tcPr>
          <w:p w14:paraId="7C31627D" w14:textId="77777777" w:rsidR="000F1FDA" w:rsidRPr="00C327F6" w:rsidRDefault="000F1FDA" w:rsidP="00EC572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C3FD0" w14:textId="626A169C" w:rsidR="000F1FDA" w:rsidRPr="00C327F6" w:rsidRDefault="00A164B8" w:rsidP="00EC5721">
            <w:pPr>
              <w:tabs>
                <w:tab w:val="clear" w:pos="907"/>
              </w:tabs>
              <w:spacing w:line="240" w:lineRule="auto"/>
              <w:ind w:left="-114"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(1,964)</w:t>
            </w:r>
          </w:p>
        </w:tc>
        <w:tc>
          <w:tcPr>
            <w:tcW w:w="241" w:type="dxa"/>
            <w:vAlign w:val="bottom"/>
          </w:tcPr>
          <w:p w14:paraId="3E48BF57" w14:textId="77777777" w:rsidR="000F1FDA" w:rsidRPr="00C327F6" w:rsidRDefault="000F1FDA" w:rsidP="00EC572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14FF7" w14:textId="6EFA5CD0" w:rsidR="000F1FDA" w:rsidRPr="00C327F6" w:rsidRDefault="000F1FDA" w:rsidP="00EC5721">
            <w:pPr>
              <w:tabs>
                <w:tab w:val="clear" w:pos="907"/>
                <w:tab w:val="decimal" w:pos="786"/>
              </w:tabs>
              <w:spacing w:line="240" w:lineRule="auto"/>
              <w:ind w:left="-114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(3,754)</w:t>
            </w:r>
          </w:p>
        </w:tc>
      </w:tr>
      <w:tr w:rsidR="004D5290" w:rsidRPr="00C327F6" w14:paraId="2056F744" w14:textId="77777777" w:rsidTr="00EB0C2F">
        <w:trPr>
          <w:trHeight w:val="68"/>
        </w:trPr>
        <w:tc>
          <w:tcPr>
            <w:tcW w:w="5400" w:type="dxa"/>
          </w:tcPr>
          <w:p w14:paraId="54B38E7F" w14:textId="77777777" w:rsidR="000F1FDA" w:rsidRPr="00C327F6" w:rsidRDefault="000F1FDA" w:rsidP="00EC5721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A94DCFE" w14:textId="77777777" w:rsidR="000F1FDA" w:rsidRPr="00C327F6" w:rsidRDefault="000F1FDA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BEEEBFE" w14:textId="77777777" w:rsidR="000F1FDA" w:rsidRPr="00C327F6" w:rsidRDefault="000F1FDA" w:rsidP="00EC5721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1" w:type="dxa"/>
            <w:vAlign w:val="bottom"/>
          </w:tcPr>
          <w:p w14:paraId="57E04285" w14:textId="77777777" w:rsidR="000F1FDA" w:rsidRPr="00C327F6" w:rsidRDefault="000F1FDA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164BA96" w14:textId="77777777" w:rsidR="000F1FDA" w:rsidRPr="00C327F6" w:rsidRDefault="000F1FDA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D5290" w:rsidRPr="00C327F6" w14:paraId="3943D101" w14:textId="77777777" w:rsidTr="00EB0C2F">
        <w:trPr>
          <w:trHeight w:val="68"/>
        </w:trPr>
        <w:tc>
          <w:tcPr>
            <w:tcW w:w="5400" w:type="dxa"/>
          </w:tcPr>
          <w:p w14:paraId="62CD4485" w14:textId="0F598E30" w:rsidR="00EC5721" w:rsidRPr="00C327F6" w:rsidRDefault="00EC5721" w:rsidP="00EC5721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77CA9374" w14:textId="77777777" w:rsidR="00EC5721" w:rsidRPr="00C327F6" w:rsidRDefault="00EC5721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187D3FC" w14:textId="77777777" w:rsidR="00EC5721" w:rsidRPr="00C327F6" w:rsidRDefault="00EC5721" w:rsidP="00EC5721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2DC345A" w14:textId="77777777" w:rsidR="00EC5721" w:rsidRPr="00C327F6" w:rsidRDefault="00EC5721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4D13751" w14:textId="77777777" w:rsidR="00EC5721" w:rsidRPr="00C327F6" w:rsidRDefault="00EC5721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53DDFE70" w14:textId="77777777" w:rsidTr="00EB0C2F">
        <w:trPr>
          <w:trHeight w:val="68"/>
        </w:trPr>
        <w:tc>
          <w:tcPr>
            <w:tcW w:w="5400" w:type="dxa"/>
          </w:tcPr>
          <w:p w14:paraId="1A43DA06" w14:textId="0359A9D2" w:rsidR="00EC5721" w:rsidRPr="00C327F6" w:rsidRDefault="00EC5721" w:rsidP="00EC5721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70" w:type="dxa"/>
            <w:vAlign w:val="bottom"/>
          </w:tcPr>
          <w:p w14:paraId="1D7DD7E5" w14:textId="77777777" w:rsidR="00EC5721" w:rsidRPr="00C327F6" w:rsidRDefault="00EC5721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FD01E64" w14:textId="77777777" w:rsidR="00EC5721" w:rsidRPr="00C327F6" w:rsidRDefault="00EC5721" w:rsidP="00EC5721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6E2AD6FD" w14:textId="77777777" w:rsidR="00EC5721" w:rsidRPr="00C327F6" w:rsidRDefault="00EC5721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C86A111" w14:textId="77777777" w:rsidR="00EC5721" w:rsidRPr="00C327F6" w:rsidRDefault="00EC5721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2507C96E" w14:textId="77777777" w:rsidTr="00EB0C2F">
        <w:tc>
          <w:tcPr>
            <w:tcW w:w="5400" w:type="dxa"/>
          </w:tcPr>
          <w:p w14:paraId="0676F2DF" w14:textId="729482F1" w:rsidR="00EC5721" w:rsidRPr="00C327F6" w:rsidRDefault="00EC5721" w:rsidP="00EC5721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70" w:type="dxa"/>
            <w:vAlign w:val="bottom"/>
          </w:tcPr>
          <w:p w14:paraId="4E0A8ED5" w14:textId="77777777" w:rsidR="00EC5721" w:rsidRPr="00C327F6" w:rsidRDefault="00EC5721" w:rsidP="00EC572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166F14" w14:textId="3A7791D1" w:rsidR="00EC5721" w:rsidRPr="00C327F6" w:rsidRDefault="00A164B8" w:rsidP="00EC5721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7,646</w:t>
            </w:r>
          </w:p>
        </w:tc>
        <w:tc>
          <w:tcPr>
            <w:tcW w:w="241" w:type="dxa"/>
            <w:vAlign w:val="bottom"/>
          </w:tcPr>
          <w:p w14:paraId="25B002BF" w14:textId="77777777" w:rsidR="00EC5721" w:rsidRPr="00C327F6" w:rsidRDefault="00EC5721" w:rsidP="00EC572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C6620DE" w14:textId="22756A37" w:rsidR="00EC5721" w:rsidRPr="00C327F6" w:rsidRDefault="00EC5721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8,308</w:t>
            </w:r>
          </w:p>
        </w:tc>
      </w:tr>
      <w:tr w:rsidR="004D5290" w:rsidRPr="00C327F6" w14:paraId="49D712EB" w14:textId="77777777" w:rsidTr="00EB0C2F">
        <w:tc>
          <w:tcPr>
            <w:tcW w:w="5400" w:type="dxa"/>
          </w:tcPr>
          <w:p w14:paraId="36C74047" w14:textId="5D342C42" w:rsidR="00EC5721" w:rsidRPr="00C327F6" w:rsidRDefault="00EC5721" w:rsidP="00EC5721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70" w:type="dxa"/>
            <w:vAlign w:val="bottom"/>
          </w:tcPr>
          <w:p w14:paraId="5C541A6F" w14:textId="77777777" w:rsidR="00EC5721" w:rsidRPr="00C327F6" w:rsidRDefault="00EC5721" w:rsidP="00EC572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870BE9" w14:textId="1D2666F9" w:rsidR="00EC5721" w:rsidRPr="00C327F6" w:rsidRDefault="00A164B8" w:rsidP="00EC5721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25,958</w:t>
            </w:r>
          </w:p>
        </w:tc>
        <w:tc>
          <w:tcPr>
            <w:tcW w:w="241" w:type="dxa"/>
            <w:vAlign w:val="bottom"/>
          </w:tcPr>
          <w:p w14:paraId="54E0BF96" w14:textId="77777777" w:rsidR="00EC5721" w:rsidRPr="00C327F6" w:rsidRDefault="00EC5721" w:rsidP="00EC572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D22C471" w14:textId="62B56CDF" w:rsidR="00EC5721" w:rsidRPr="00C327F6" w:rsidRDefault="00EC5721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27,493</w:t>
            </w:r>
          </w:p>
        </w:tc>
      </w:tr>
      <w:tr w:rsidR="004D5290" w:rsidRPr="00C327F6" w14:paraId="5D7DC384" w14:textId="77777777" w:rsidTr="00EB0C2F">
        <w:trPr>
          <w:trHeight w:val="68"/>
        </w:trPr>
        <w:tc>
          <w:tcPr>
            <w:tcW w:w="5400" w:type="dxa"/>
          </w:tcPr>
          <w:p w14:paraId="5AFDA27A" w14:textId="5A9025D8" w:rsidR="00EC5721" w:rsidRPr="00C327F6" w:rsidRDefault="00EC5721" w:rsidP="00EC5721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70" w:type="dxa"/>
            <w:vAlign w:val="bottom"/>
          </w:tcPr>
          <w:p w14:paraId="07845A95" w14:textId="77777777" w:rsidR="00EC5721" w:rsidRPr="00C327F6" w:rsidRDefault="00EC5721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B93A7EB" w14:textId="601C8EEF" w:rsidR="00EC5721" w:rsidRPr="00C327F6" w:rsidRDefault="00A164B8" w:rsidP="00EC5721">
            <w:pPr>
              <w:tabs>
                <w:tab w:val="clear" w:pos="907"/>
              </w:tabs>
              <w:spacing w:line="240" w:lineRule="auto"/>
              <w:ind w:left="-114"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(9,514)</w:t>
            </w:r>
          </w:p>
        </w:tc>
        <w:tc>
          <w:tcPr>
            <w:tcW w:w="241" w:type="dxa"/>
            <w:vAlign w:val="bottom"/>
          </w:tcPr>
          <w:p w14:paraId="6A9DDF80" w14:textId="77777777" w:rsidR="00EC5721" w:rsidRPr="00C327F6" w:rsidRDefault="00EC5721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5941887" w14:textId="5EF714B8" w:rsidR="00EC5721" w:rsidRPr="00C327F6" w:rsidRDefault="00EC5721" w:rsidP="00EC5721">
            <w:pPr>
              <w:tabs>
                <w:tab w:val="clear" w:pos="907"/>
                <w:tab w:val="decimal" w:pos="786"/>
              </w:tabs>
              <w:spacing w:line="240" w:lineRule="auto"/>
              <w:ind w:left="-114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(9,418)</w:t>
            </w:r>
          </w:p>
        </w:tc>
      </w:tr>
      <w:tr w:rsidR="004D5290" w:rsidRPr="00C327F6" w14:paraId="4D179779" w14:textId="77777777" w:rsidTr="00EB0C2F">
        <w:tc>
          <w:tcPr>
            <w:tcW w:w="5400" w:type="dxa"/>
          </w:tcPr>
          <w:p w14:paraId="3CC27BF1" w14:textId="54B29215" w:rsidR="00EC5721" w:rsidRPr="00C327F6" w:rsidRDefault="00EC5721" w:rsidP="00EC5721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70" w:type="dxa"/>
            <w:vAlign w:val="bottom"/>
          </w:tcPr>
          <w:p w14:paraId="16F5EEEE" w14:textId="77777777" w:rsidR="00EC5721" w:rsidRPr="00C327F6" w:rsidRDefault="00EC5721" w:rsidP="00EC572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3DBD702" w14:textId="0548F574" w:rsidR="00EC5721" w:rsidRPr="00C327F6" w:rsidRDefault="00A164B8" w:rsidP="00EC5721">
            <w:pPr>
              <w:tabs>
                <w:tab w:val="clear" w:pos="907"/>
              </w:tabs>
              <w:spacing w:line="240" w:lineRule="auto"/>
              <w:ind w:left="-114"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(13,779)</w:t>
            </w:r>
          </w:p>
        </w:tc>
        <w:tc>
          <w:tcPr>
            <w:tcW w:w="241" w:type="dxa"/>
            <w:vAlign w:val="bottom"/>
          </w:tcPr>
          <w:p w14:paraId="53D44A8E" w14:textId="77777777" w:rsidR="00EC5721" w:rsidRPr="00C327F6" w:rsidRDefault="00EC5721" w:rsidP="00EC572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23D19E8" w14:textId="5FE5CCA1" w:rsidR="00EC5721" w:rsidRPr="00C327F6" w:rsidRDefault="00EC5721" w:rsidP="00EC5721">
            <w:pPr>
              <w:tabs>
                <w:tab w:val="clear" w:pos="907"/>
                <w:tab w:val="decimal" w:pos="786"/>
              </w:tabs>
              <w:spacing w:line="240" w:lineRule="auto"/>
              <w:ind w:left="-114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(14,107)</w:t>
            </w:r>
          </w:p>
        </w:tc>
      </w:tr>
      <w:tr w:rsidR="004D5290" w:rsidRPr="00C327F6" w14:paraId="25CE7763" w14:textId="77777777" w:rsidTr="00EB0C2F">
        <w:trPr>
          <w:trHeight w:val="68"/>
        </w:trPr>
        <w:tc>
          <w:tcPr>
            <w:tcW w:w="5400" w:type="dxa"/>
          </w:tcPr>
          <w:p w14:paraId="1D1ACDA8" w14:textId="619B15D4" w:rsidR="00EC5721" w:rsidRPr="00C327F6" w:rsidRDefault="00EC5721" w:rsidP="00EC5721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6831C3A" w14:textId="77777777" w:rsidR="00EC5721" w:rsidRPr="00C327F6" w:rsidRDefault="00EC5721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DEBD47" w14:textId="7D544BEE" w:rsidR="00EC5721" w:rsidRPr="00C327F6" w:rsidRDefault="009736E8" w:rsidP="00EC5721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10,311</w:t>
            </w:r>
          </w:p>
        </w:tc>
        <w:tc>
          <w:tcPr>
            <w:tcW w:w="241" w:type="dxa"/>
            <w:vAlign w:val="bottom"/>
          </w:tcPr>
          <w:p w14:paraId="52102F53" w14:textId="77777777" w:rsidR="00EC5721" w:rsidRPr="00C327F6" w:rsidRDefault="00EC5721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45785" w14:textId="208FCDEF" w:rsidR="00EC5721" w:rsidRPr="00C327F6" w:rsidRDefault="00EC5721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12,276</w:t>
            </w:r>
          </w:p>
        </w:tc>
      </w:tr>
      <w:tr w:rsidR="004D5290" w:rsidRPr="00C327F6" w14:paraId="4CC92AA1" w14:textId="77777777" w:rsidTr="00C338F4">
        <w:trPr>
          <w:trHeight w:val="68"/>
        </w:trPr>
        <w:tc>
          <w:tcPr>
            <w:tcW w:w="5400" w:type="dxa"/>
          </w:tcPr>
          <w:p w14:paraId="7CC6E448" w14:textId="79B0F28C" w:rsidR="00EC5721" w:rsidRPr="00C327F6" w:rsidRDefault="00EC5721" w:rsidP="00EC5721">
            <w:pPr>
              <w:spacing w:line="240" w:lineRule="auto"/>
              <w:ind w:left="168" w:hanging="1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92FB89" w14:textId="77777777" w:rsidR="00EC5721" w:rsidRPr="00C327F6" w:rsidRDefault="00EC5721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32C89AF3" w14:textId="5C3F4473" w:rsidR="00EC5721" w:rsidRPr="00C327F6" w:rsidRDefault="00EC5721" w:rsidP="00EC5721">
            <w:pPr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54ED307F" w14:textId="77777777" w:rsidR="00EC5721" w:rsidRPr="00C327F6" w:rsidRDefault="00EC5721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2A6A5845" w14:textId="2AD31F1C" w:rsidR="00EC5721" w:rsidRPr="00C327F6" w:rsidRDefault="00EC5721" w:rsidP="00EC5721">
            <w:pPr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0181A378" w14:textId="77777777" w:rsidTr="00C338F4">
        <w:trPr>
          <w:trHeight w:val="68"/>
        </w:trPr>
        <w:tc>
          <w:tcPr>
            <w:tcW w:w="5400" w:type="dxa"/>
          </w:tcPr>
          <w:p w14:paraId="1AB21481" w14:textId="77777777" w:rsidR="00C338F4" w:rsidRPr="00C327F6" w:rsidRDefault="00C338F4" w:rsidP="00EC5721">
            <w:pPr>
              <w:spacing w:line="240" w:lineRule="auto"/>
              <w:ind w:left="168" w:hanging="1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C95A80" w14:textId="77777777" w:rsidR="00C338F4" w:rsidRPr="00C327F6" w:rsidRDefault="00C338F4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3A1BED6" w14:textId="77777777" w:rsidR="00C338F4" w:rsidRPr="00C327F6" w:rsidRDefault="00C338F4" w:rsidP="00EC5721">
            <w:pPr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3F22E585" w14:textId="77777777" w:rsidR="00C338F4" w:rsidRPr="00C327F6" w:rsidRDefault="00C338F4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8CBE79F" w14:textId="77777777" w:rsidR="00C338F4" w:rsidRPr="00C327F6" w:rsidRDefault="00C338F4" w:rsidP="00EC5721">
            <w:pPr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6D586CE4" w14:textId="77777777" w:rsidTr="00EB0C2F">
        <w:tc>
          <w:tcPr>
            <w:tcW w:w="5400" w:type="dxa"/>
          </w:tcPr>
          <w:p w14:paraId="5C753AFA" w14:textId="35CA36A5" w:rsidR="00EC5721" w:rsidRPr="00C327F6" w:rsidRDefault="00EC5721" w:rsidP="00EC5721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สินทรัพย์สุทธิส่วนที่เป็นของกลุ่มบริษัท</w:t>
            </w:r>
          </w:p>
        </w:tc>
        <w:tc>
          <w:tcPr>
            <w:tcW w:w="270" w:type="dxa"/>
            <w:vAlign w:val="bottom"/>
          </w:tcPr>
          <w:p w14:paraId="648136A2" w14:textId="77777777" w:rsidR="00EC5721" w:rsidRPr="00C327F6" w:rsidRDefault="00EC5721" w:rsidP="00EC572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C19CA74" w14:textId="4ED6793A" w:rsidR="00EC5721" w:rsidRPr="00C327F6" w:rsidRDefault="009736E8" w:rsidP="00EC5721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4,273</w:t>
            </w:r>
          </w:p>
        </w:tc>
        <w:tc>
          <w:tcPr>
            <w:tcW w:w="241" w:type="dxa"/>
            <w:vAlign w:val="bottom"/>
          </w:tcPr>
          <w:p w14:paraId="1478A9AC" w14:textId="77777777" w:rsidR="00EC5721" w:rsidRPr="00C327F6" w:rsidRDefault="00EC5721" w:rsidP="00EC572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411E3AE" w14:textId="5F0F9371" w:rsidR="00EC5721" w:rsidRPr="00C327F6" w:rsidRDefault="00EC5721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5,087</w:t>
            </w:r>
          </w:p>
        </w:tc>
      </w:tr>
      <w:tr w:rsidR="004D5290" w:rsidRPr="00C327F6" w14:paraId="5A5B3F44" w14:textId="77777777" w:rsidTr="00EB0C2F">
        <w:tc>
          <w:tcPr>
            <w:tcW w:w="5400" w:type="dxa"/>
          </w:tcPr>
          <w:p w14:paraId="73F62F84" w14:textId="299F3036" w:rsidR="00EC5721" w:rsidRPr="00C327F6" w:rsidRDefault="00EC5721" w:rsidP="00EC5721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70" w:type="dxa"/>
            <w:vAlign w:val="bottom"/>
          </w:tcPr>
          <w:p w14:paraId="2C4E9861" w14:textId="77777777" w:rsidR="00EC5721" w:rsidRPr="00C327F6" w:rsidRDefault="00EC5721" w:rsidP="00EC572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E38820D" w14:textId="29F0D70B" w:rsidR="00EC5721" w:rsidRPr="00C327F6" w:rsidRDefault="009736E8" w:rsidP="00EC5721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3,038</w:t>
            </w:r>
          </w:p>
        </w:tc>
        <w:tc>
          <w:tcPr>
            <w:tcW w:w="241" w:type="dxa"/>
            <w:vAlign w:val="bottom"/>
          </w:tcPr>
          <w:p w14:paraId="38E20B22" w14:textId="77777777" w:rsidR="00EC5721" w:rsidRPr="00C327F6" w:rsidRDefault="00EC5721" w:rsidP="00EC572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2D1EC18" w14:textId="347A0113" w:rsidR="00EC5721" w:rsidRPr="00C327F6" w:rsidRDefault="00EC5721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3,038</w:t>
            </w:r>
          </w:p>
        </w:tc>
      </w:tr>
      <w:tr w:rsidR="004D5290" w:rsidRPr="00C327F6" w14:paraId="2ECF7A00" w14:textId="77777777" w:rsidTr="00EB0C2F">
        <w:tc>
          <w:tcPr>
            <w:tcW w:w="5400" w:type="dxa"/>
          </w:tcPr>
          <w:p w14:paraId="74564935" w14:textId="5B09510C" w:rsidR="00EC5721" w:rsidRPr="00C327F6" w:rsidRDefault="00EC5721" w:rsidP="00EC5721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270" w:type="dxa"/>
            <w:vAlign w:val="bottom"/>
          </w:tcPr>
          <w:p w14:paraId="26D68977" w14:textId="77777777" w:rsidR="00EC5721" w:rsidRPr="00C327F6" w:rsidRDefault="00EC5721" w:rsidP="00EC572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645A39" w14:textId="14F6E00A" w:rsidR="00EC5721" w:rsidRPr="00C327F6" w:rsidRDefault="009736E8" w:rsidP="00EC5721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7,311</w:t>
            </w:r>
          </w:p>
        </w:tc>
        <w:tc>
          <w:tcPr>
            <w:tcW w:w="241" w:type="dxa"/>
            <w:vAlign w:val="bottom"/>
          </w:tcPr>
          <w:p w14:paraId="17E5F4D5" w14:textId="77777777" w:rsidR="00EC5721" w:rsidRPr="00C327F6" w:rsidRDefault="00EC5721" w:rsidP="00EC572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E44BA" w14:textId="4683A3B8" w:rsidR="00EC5721" w:rsidRPr="00C327F6" w:rsidRDefault="00EC5721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8,125</w:t>
            </w:r>
          </w:p>
        </w:tc>
      </w:tr>
      <w:tr w:rsidR="004D5290" w:rsidRPr="00C327F6" w14:paraId="2BAB22B2" w14:textId="77777777" w:rsidTr="00EB0C2F">
        <w:trPr>
          <w:trHeight w:val="338"/>
        </w:trPr>
        <w:tc>
          <w:tcPr>
            <w:tcW w:w="5400" w:type="dxa"/>
          </w:tcPr>
          <w:p w14:paraId="57780B7C" w14:textId="634B0CC1" w:rsidR="00EC5721" w:rsidRPr="00C327F6" w:rsidRDefault="00EC5721" w:rsidP="00EC5721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A5F8BB0" w14:textId="77777777" w:rsidR="00EC5721" w:rsidRPr="00C327F6" w:rsidRDefault="00EC5721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7E7EBFF7" w14:textId="77777777" w:rsidR="00EC5721" w:rsidRPr="00C327F6" w:rsidRDefault="00EC5721" w:rsidP="00EC5721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5F976F8C" w14:textId="77777777" w:rsidR="00EC5721" w:rsidRPr="00C327F6" w:rsidRDefault="00EC5721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4F9F41C6" w14:textId="77777777" w:rsidR="00EC5721" w:rsidRPr="00C327F6" w:rsidRDefault="00EC5721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232FA309" w14:textId="77777777" w:rsidTr="00EB0C2F">
        <w:trPr>
          <w:trHeight w:val="68"/>
        </w:trPr>
        <w:tc>
          <w:tcPr>
            <w:tcW w:w="5400" w:type="dxa"/>
          </w:tcPr>
          <w:p w14:paraId="3AC43220" w14:textId="26D36531" w:rsidR="00EC5721" w:rsidRPr="00C327F6" w:rsidRDefault="00EC5721" w:rsidP="00EC5721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i/>
                <w:iCs/>
                <w:sz w:val="14"/>
                <w:szCs w:val="14"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270" w:type="dxa"/>
            <w:vAlign w:val="bottom"/>
          </w:tcPr>
          <w:p w14:paraId="18C94EA9" w14:textId="77777777" w:rsidR="00EC5721" w:rsidRPr="00C327F6" w:rsidRDefault="00EC5721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DDB627D" w14:textId="77777777" w:rsidR="00EC5721" w:rsidRPr="00C327F6" w:rsidRDefault="00EC5721" w:rsidP="00EC5721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645E3EFB" w14:textId="77777777" w:rsidR="00EC5721" w:rsidRPr="00C327F6" w:rsidRDefault="00EC5721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EA320D7" w14:textId="77777777" w:rsidR="00EC5721" w:rsidRPr="00C327F6" w:rsidRDefault="00EC5721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68AE7A64" w14:textId="77777777" w:rsidTr="00EB0C2F">
        <w:trPr>
          <w:trHeight w:val="68"/>
        </w:trPr>
        <w:tc>
          <w:tcPr>
            <w:tcW w:w="5400" w:type="dxa"/>
          </w:tcPr>
          <w:p w14:paraId="5F5ED15E" w14:textId="16DDBE3A" w:rsidR="00EC5721" w:rsidRPr="00C327F6" w:rsidRDefault="00EC5721" w:rsidP="00EC5721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  <w:vAlign w:val="bottom"/>
          </w:tcPr>
          <w:p w14:paraId="56D38E7A" w14:textId="77777777" w:rsidR="00EC5721" w:rsidRPr="00C327F6" w:rsidRDefault="00EC5721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D0DBD55" w14:textId="7A3EE046" w:rsidR="00EC5721" w:rsidRPr="00C327F6" w:rsidRDefault="009736E8" w:rsidP="00EC5721">
            <w:pPr>
              <w:tabs>
                <w:tab w:val="clear" w:pos="907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  <w:tc>
          <w:tcPr>
            <w:tcW w:w="241" w:type="dxa"/>
            <w:vAlign w:val="bottom"/>
          </w:tcPr>
          <w:p w14:paraId="632525A4" w14:textId="77777777" w:rsidR="00EC5721" w:rsidRPr="00C327F6" w:rsidRDefault="00EC5721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321F486" w14:textId="319CBD4F" w:rsidR="00EC5721" w:rsidRPr="00C327F6" w:rsidRDefault="00EC5721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</w:tr>
      <w:tr w:rsidR="004D5290" w:rsidRPr="00C327F6" w14:paraId="245AA69D" w14:textId="77777777" w:rsidTr="00EB0C2F">
        <w:trPr>
          <w:trHeight w:val="68"/>
        </w:trPr>
        <w:tc>
          <w:tcPr>
            <w:tcW w:w="5400" w:type="dxa"/>
          </w:tcPr>
          <w:p w14:paraId="089A33A3" w14:textId="53D77E1A" w:rsidR="00EC5721" w:rsidRPr="00C327F6" w:rsidRDefault="00EC5721" w:rsidP="00EC5721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  <w:vAlign w:val="bottom"/>
          </w:tcPr>
          <w:p w14:paraId="45591E42" w14:textId="77777777" w:rsidR="00EC5721" w:rsidRPr="00C327F6" w:rsidRDefault="00EC5721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EAB581" w14:textId="73B48125" w:rsidR="00EC5721" w:rsidRPr="00C327F6" w:rsidRDefault="008A1DB6" w:rsidP="00EC5721">
            <w:pPr>
              <w:tabs>
                <w:tab w:val="clear" w:pos="907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2,011</w:t>
            </w:r>
          </w:p>
        </w:tc>
        <w:tc>
          <w:tcPr>
            <w:tcW w:w="241" w:type="dxa"/>
            <w:vAlign w:val="bottom"/>
          </w:tcPr>
          <w:p w14:paraId="7541BC13" w14:textId="77777777" w:rsidR="00EC5721" w:rsidRPr="00C327F6" w:rsidRDefault="00EC5721" w:rsidP="00EC5721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5D9172A" w14:textId="49DEAB4F" w:rsidR="00EC5721" w:rsidRPr="00C327F6" w:rsidRDefault="00EC5721" w:rsidP="00EC5721">
            <w:pPr>
              <w:tabs>
                <w:tab w:val="clear" w:pos="907"/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2,168</w:t>
            </w:r>
          </w:p>
        </w:tc>
      </w:tr>
    </w:tbl>
    <w:p w14:paraId="2A43C150" w14:textId="77777777" w:rsidR="00C338F4" w:rsidRPr="00C327F6" w:rsidRDefault="00C338F4" w:rsidP="00657F1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393748" w14:textId="6B1F4916" w:rsidR="00E80EE3" w:rsidRPr="00C327F6" w:rsidRDefault="00FE15D9" w:rsidP="00657F1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ลุ่มบริษัทในการร่วมค้า</w:t>
      </w:r>
    </w:p>
    <w:p w14:paraId="30E5FFC4" w14:textId="77777777" w:rsidR="00657F1F" w:rsidRPr="00C327F6" w:rsidRDefault="00657F1F" w:rsidP="00657F1F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490"/>
        <w:gridCol w:w="270"/>
        <w:gridCol w:w="1620"/>
        <w:gridCol w:w="270"/>
        <w:gridCol w:w="1530"/>
      </w:tblGrid>
      <w:tr w:rsidR="004D5290" w:rsidRPr="00C327F6" w14:paraId="00F538F6" w14:textId="77777777" w:rsidTr="00EB0C2F">
        <w:trPr>
          <w:trHeight w:val="380"/>
        </w:trPr>
        <w:tc>
          <w:tcPr>
            <w:tcW w:w="5490" w:type="dxa"/>
          </w:tcPr>
          <w:p w14:paraId="0E1FB634" w14:textId="77777777" w:rsidR="000F1FDA" w:rsidRPr="00C327F6" w:rsidRDefault="000F1FDA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8156E" w14:textId="77777777" w:rsidR="000F1FDA" w:rsidRPr="00C327F6" w:rsidRDefault="000F1FDA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21CAED10" w14:textId="77777777" w:rsidR="000F1FDA" w:rsidRPr="00C327F6" w:rsidRDefault="000F1FDA" w:rsidP="00AA0F54">
            <w:pPr>
              <w:spacing w:line="240" w:lineRule="auto"/>
              <w:ind w:left="10" w:right="-20" w:hanging="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เอ็ชเอ็มซี โปลีเมอส์ จำกัด</w:t>
            </w:r>
          </w:p>
        </w:tc>
      </w:tr>
      <w:tr w:rsidR="004D5290" w:rsidRPr="00C327F6" w14:paraId="23D39820" w14:textId="77777777" w:rsidTr="00EB0C2F">
        <w:tc>
          <w:tcPr>
            <w:tcW w:w="5490" w:type="dxa"/>
          </w:tcPr>
          <w:p w14:paraId="5A96E70B" w14:textId="77777777" w:rsidR="000F1FDA" w:rsidRPr="00C327F6" w:rsidRDefault="000F1FDA" w:rsidP="00E774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386788" w14:textId="77777777" w:rsidR="000F1FDA" w:rsidRPr="00C327F6" w:rsidRDefault="000F1FDA" w:rsidP="00E7740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7E8AE1D" w14:textId="7C31EBA6" w:rsidR="000F1FDA" w:rsidRPr="00C327F6" w:rsidRDefault="000F1FDA" w:rsidP="00E7740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46C62FB" w14:textId="77777777" w:rsidR="000F1FDA" w:rsidRPr="00C327F6" w:rsidRDefault="000F1FDA" w:rsidP="00E7740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D1E05DC" w14:textId="5D3E4B9F" w:rsidR="000F1FDA" w:rsidRPr="00C327F6" w:rsidRDefault="000F1FDA" w:rsidP="00E7740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D5290" w:rsidRPr="00C327F6" w14:paraId="0D05A5E2" w14:textId="77777777" w:rsidTr="00EB0C2F">
        <w:tc>
          <w:tcPr>
            <w:tcW w:w="5490" w:type="dxa"/>
          </w:tcPr>
          <w:p w14:paraId="027983F9" w14:textId="77777777" w:rsidR="00BB2430" w:rsidRPr="00C327F6" w:rsidRDefault="00BB2430" w:rsidP="0014699A">
            <w:pPr>
              <w:spacing w:line="240" w:lineRule="auto"/>
              <w:ind w:left="168" w:right="-107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AC890BF" w14:textId="77777777" w:rsidR="00BB2430" w:rsidRPr="00C327F6" w:rsidRDefault="00BB2430" w:rsidP="0014699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6F077AF9" w14:textId="361E1D1B" w:rsidR="00BB2430" w:rsidRPr="00C327F6" w:rsidRDefault="00BB2430" w:rsidP="00BB2430">
            <w:pPr>
              <w:tabs>
                <w:tab w:val="decimal" w:pos="786"/>
              </w:tabs>
              <w:spacing w:line="240" w:lineRule="auto"/>
              <w:ind w:lef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5290" w:rsidRPr="00C327F6" w14:paraId="31A270CC" w14:textId="77777777" w:rsidTr="00EB0C2F">
        <w:tc>
          <w:tcPr>
            <w:tcW w:w="5490" w:type="dxa"/>
          </w:tcPr>
          <w:p w14:paraId="6EA1BAD1" w14:textId="6EA0F490" w:rsidR="000F1FDA" w:rsidRPr="00C327F6" w:rsidRDefault="000F1FDA" w:rsidP="00EB0C2F">
            <w:pPr>
              <w:spacing w:line="240" w:lineRule="auto"/>
              <w:ind w:left="168" w:right="-107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ส่วนได้เสียของกลุ่มบริษัทในสินทรัพย์สุทธิของผู้ถูกลงทุน </w:t>
            </w:r>
            <w:r w:rsidR="00EB0C2F"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               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B149446" w14:textId="77777777" w:rsidR="000F1FDA" w:rsidRPr="00C327F6" w:rsidRDefault="000F1FDA" w:rsidP="0014699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F891726" w14:textId="338905E6" w:rsidR="000F1FDA" w:rsidRPr="00C327F6" w:rsidRDefault="00BB2430" w:rsidP="0014699A">
            <w:pPr>
              <w:tabs>
                <w:tab w:val="clear" w:pos="907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8,125</w:t>
            </w:r>
          </w:p>
        </w:tc>
        <w:tc>
          <w:tcPr>
            <w:tcW w:w="270" w:type="dxa"/>
            <w:vAlign w:val="bottom"/>
          </w:tcPr>
          <w:p w14:paraId="0949DEDB" w14:textId="77777777" w:rsidR="000F1FDA" w:rsidRPr="00C327F6" w:rsidRDefault="000F1FDA" w:rsidP="0014699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1F7270F" w14:textId="740E72D1" w:rsidR="000F1FDA" w:rsidRPr="00C327F6" w:rsidRDefault="000F1FDA" w:rsidP="0014699A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9,681</w:t>
            </w:r>
          </w:p>
        </w:tc>
      </w:tr>
      <w:tr w:rsidR="004D5290" w:rsidRPr="00C327F6" w14:paraId="333D4534" w14:textId="77777777" w:rsidTr="00EB0C2F">
        <w:trPr>
          <w:trHeight w:val="68"/>
        </w:trPr>
        <w:tc>
          <w:tcPr>
            <w:tcW w:w="5490" w:type="dxa"/>
          </w:tcPr>
          <w:p w14:paraId="3FCE0FCF" w14:textId="1493BABA" w:rsidR="000F1FDA" w:rsidRPr="00C327F6" w:rsidRDefault="000F1FDA" w:rsidP="00EB0C2F">
            <w:pPr>
              <w:spacing w:line="240" w:lineRule="auto"/>
              <w:ind w:left="168" w:right="-107" w:hanging="18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327F6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กำไร (</w:t>
            </w:r>
            <w:r w:rsidRPr="00C327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ขาดทุน</w:t>
            </w:r>
            <w:r w:rsidRPr="00C327F6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) </w:t>
            </w:r>
            <w:r w:rsidRPr="00C327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เบ็ดเสร็จรวมส่วนที่เป็นของกลุ่มบริษัท</w:t>
            </w:r>
          </w:p>
        </w:tc>
        <w:tc>
          <w:tcPr>
            <w:tcW w:w="270" w:type="dxa"/>
            <w:vAlign w:val="bottom"/>
          </w:tcPr>
          <w:p w14:paraId="32EF9B4F" w14:textId="77777777" w:rsidR="000F1FDA" w:rsidRPr="00C327F6" w:rsidRDefault="000F1FDA" w:rsidP="0014699A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D25F234" w14:textId="2DB1D50E" w:rsidR="000F1FDA" w:rsidRPr="00C327F6" w:rsidRDefault="00BB2430" w:rsidP="0014699A">
            <w:pPr>
              <w:spacing w:line="240" w:lineRule="auto"/>
              <w:ind w:left="-114" w:right="-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(814)</w:t>
            </w:r>
          </w:p>
        </w:tc>
        <w:tc>
          <w:tcPr>
            <w:tcW w:w="270" w:type="dxa"/>
            <w:vAlign w:val="bottom"/>
          </w:tcPr>
          <w:p w14:paraId="23C979D4" w14:textId="77777777" w:rsidR="000F1FDA" w:rsidRPr="00C327F6" w:rsidRDefault="000F1FDA" w:rsidP="0014699A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35371B1" w14:textId="6291B57F" w:rsidR="000F1FDA" w:rsidRPr="00C327F6" w:rsidRDefault="000F1FDA" w:rsidP="0014699A">
            <w:pPr>
              <w:tabs>
                <w:tab w:val="clear" w:pos="907"/>
                <w:tab w:val="decimal" w:pos="786"/>
              </w:tabs>
              <w:spacing w:line="240" w:lineRule="auto"/>
              <w:ind w:left="-114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(1,556)</w:t>
            </w:r>
          </w:p>
        </w:tc>
      </w:tr>
      <w:tr w:rsidR="000F1FDA" w:rsidRPr="00C327F6" w14:paraId="3ADCFE60" w14:textId="77777777" w:rsidTr="00EB0C2F">
        <w:tc>
          <w:tcPr>
            <w:tcW w:w="5490" w:type="dxa"/>
          </w:tcPr>
          <w:p w14:paraId="1EB1DE9E" w14:textId="7D23AC92" w:rsidR="000F1FDA" w:rsidRPr="00C327F6" w:rsidRDefault="000F1FDA" w:rsidP="00EB0C2F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มูลค่าตามบัญชีของส่วนได้เสียในผู้ถูกลงทุน ณ วันที่</w:t>
            </w: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</w:t>
            </w: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0DF4F5B4" w14:textId="77777777" w:rsidR="000F1FDA" w:rsidRPr="00C327F6" w:rsidRDefault="000F1FDA" w:rsidP="0014699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2C493" w14:textId="02C5E0EB" w:rsidR="000F1FDA" w:rsidRPr="00C327F6" w:rsidRDefault="00BB2430" w:rsidP="0014699A">
            <w:pPr>
              <w:tabs>
                <w:tab w:val="clear" w:pos="907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7,311</w:t>
            </w:r>
          </w:p>
        </w:tc>
        <w:tc>
          <w:tcPr>
            <w:tcW w:w="270" w:type="dxa"/>
            <w:vAlign w:val="bottom"/>
          </w:tcPr>
          <w:p w14:paraId="78BBE822" w14:textId="77777777" w:rsidR="000F1FDA" w:rsidRPr="00C327F6" w:rsidRDefault="000F1FDA" w:rsidP="0014699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54B0C" w14:textId="364B9EEE" w:rsidR="000F1FDA" w:rsidRPr="00C327F6" w:rsidRDefault="000F1FDA" w:rsidP="0014699A">
            <w:pPr>
              <w:tabs>
                <w:tab w:val="clear" w:pos="907"/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8,125</w:t>
            </w:r>
          </w:p>
        </w:tc>
      </w:tr>
    </w:tbl>
    <w:p w14:paraId="0EFBB116" w14:textId="77777777" w:rsidR="00657F1F" w:rsidRPr="00C327F6" w:rsidRDefault="00657F1F" w:rsidP="00FD2D79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760"/>
        <w:gridCol w:w="1620"/>
        <w:gridCol w:w="270"/>
        <w:gridCol w:w="1530"/>
      </w:tblGrid>
      <w:tr w:rsidR="004D5290" w:rsidRPr="00C327F6" w14:paraId="3BEAA8EF" w14:textId="77777777" w:rsidTr="00AA0F54">
        <w:trPr>
          <w:tblHeader/>
        </w:trPr>
        <w:tc>
          <w:tcPr>
            <w:tcW w:w="5760" w:type="dxa"/>
          </w:tcPr>
          <w:p w14:paraId="66654F0A" w14:textId="77777777" w:rsidR="001C7635" w:rsidRPr="00C327F6" w:rsidRDefault="001C7635" w:rsidP="004F450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5165729C" w14:textId="01A6454B" w:rsidR="001C7635" w:rsidRPr="00C327F6" w:rsidRDefault="001C7635" w:rsidP="00AA0F54">
            <w:pPr>
              <w:spacing w:line="240" w:lineRule="auto"/>
              <w:ind w:left="-114" w:right="-1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C327F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z w:val="30"/>
                <w:szCs w:val="30"/>
                <w:cs/>
              </w:rPr>
              <w:t>เอจีซี</w:t>
            </w:r>
            <w:r w:rsidRPr="00C327F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z w:val="30"/>
                <w:szCs w:val="30"/>
                <w:cs/>
              </w:rPr>
              <w:t>วีนิไทย</w:t>
            </w:r>
            <w:r w:rsidRPr="00C327F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C327F6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C327F6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C327F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D5290" w:rsidRPr="00C327F6" w14:paraId="6A01E1C2" w14:textId="77777777" w:rsidTr="00AA0F54">
        <w:trPr>
          <w:tblHeader/>
        </w:trPr>
        <w:tc>
          <w:tcPr>
            <w:tcW w:w="5760" w:type="dxa"/>
          </w:tcPr>
          <w:p w14:paraId="345F9FA2" w14:textId="77777777" w:rsidR="00084966" w:rsidRPr="00C327F6" w:rsidRDefault="00084966" w:rsidP="004F450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37BD647" w14:textId="4663A316" w:rsidR="00084966" w:rsidRPr="00C327F6" w:rsidRDefault="00BD2F2E" w:rsidP="004F450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0D8461F" w14:textId="77777777" w:rsidR="00084966" w:rsidRPr="00C327F6" w:rsidRDefault="00084966" w:rsidP="004F450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06F56C" w14:textId="134F8BE5" w:rsidR="00084966" w:rsidRPr="00C327F6" w:rsidRDefault="00BD2F2E" w:rsidP="004F450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D5290" w:rsidRPr="00C327F6" w14:paraId="05A6A0EF" w14:textId="77777777" w:rsidTr="00F556EF">
        <w:trPr>
          <w:trHeight w:val="317"/>
          <w:tblHeader/>
        </w:trPr>
        <w:tc>
          <w:tcPr>
            <w:tcW w:w="5760" w:type="dxa"/>
          </w:tcPr>
          <w:p w14:paraId="653ED226" w14:textId="77777777" w:rsidR="001C7635" w:rsidRPr="00C327F6" w:rsidRDefault="001C7635" w:rsidP="004F450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23E790B1" w14:textId="380D8422" w:rsidR="001C7635" w:rsidRPr="00C327F6" w:rsidRDefault="001C7635" w:rsidP="001C763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5290" w:rsidRPr="00C327F6" w14:paraId="75687F66" w14:textId="77777777" w:rsidTr="00AA0F54">
        <w:tc>
          <w:tcPr>
            <w:tcW w:w="5760" w:type="dxa"/>
          </w:tcPr>
          <w:p w14:paraId="6478A100" w14:textId="77777777" w:rsidR="00084966" w:rsidRPr="00C327F6" w:rsidRDefault="00084966" w:rsidP="004F450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สำหรับปีสิ้นสุดวันที่</w:t>
            </w:r>
            <w:r w:rsidRPr="00C327F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</w:t>
            </w:r>
            <w:r w:rsidRPr="00C327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</w:tcPr>
          <w:p w14:paraId="02C57557" w14:textId="77777777" w:rsidR="00084966" w:rsidRPr="00C327F6" w:rsidRDefault="00084966" w:rsidP="004F450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333324" w14:textId="77777777" w:rsidR="00084966" w:rsidRPr="00C327F6" w:rsidRDefault="00084966" w:rsidP="004F450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3DD030" w14:textId="77777777" w:rsidR="00084966" w:rsidRPr="00C327F6" w:rsidRDefault="00084966" w:rsidP="004F450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D5290" w:rsidRPr="00C327F6" w14:paraId="35B51EFE" w14:textId="77777777" w:rsidTr="00AA0F54">
        <w:tc>
          <w:tcPr>
            <w:tcW w:w="5760" w:type="dxa"/>
          </w:tcPr>
          <w:p w14:paraId="44EC7494" w14:textId="77777777" w:rsidR="00084966" w:rsidRPr="00C327F6" w:rsidRDefault="00084966" w:rsidP="004F450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620" w:type="dxa"/>
          </w:tcPr>
          <w:p w14:paraId="3E411A5F" w14:textId="77777777" w:rsidR="00084966" w:rsidRPr="00C327F6" w:rsidRDefault="00084966" w:rsidP="004F450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9D88B9" w14:textId="77777777" w:rsidR="00084966" w:rsidRPr="00C327F6" w:rsidRDefault="00084966" w:rsidP="004F450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09315B8" w14:textId="77777777" w:rsidR="00084966" w:rsidRPr="00C327F6" w:rsidRDefault="00084966" w:rsidP="004F450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D5290" w:rsidRPr="00C327F6" w14:paraId="1DF64F9F" w14:textId="77777777" w:rsidTr="00AA0F54">
        <w:tc>
          <w:tcPr>
            <w:tcW w:w="5760" w:type="dxa"/>
          </w:tcPr>
          <w:p w14:paraId="0072C660" w14:textId="77777777" w:rsidR="008E3AA7" w:rsidRPr="00C327F6" w:rsidRDefault="008E3AA7" w:rsidP="008E3AA7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620" w:type="dxa"/>
          </w:tcPr>
          <w:p w14:paraId="4E310B05" w14:textId="1962AACC" w:rsidR="008E3AA7" w:rsidRPr="00C327F6" w:rsidRDefault="00F1195D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30,438</w:t>
            </w:r>
          </w:p>
        </w:tc>
        <w:tc>
          <w:tcPr>
            <w:tcW w:w="270" w:type="dxa"/>
          </w:tcPr>
          <w:p w14:paraId="4A8096DC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2284545" w14:textId="3B17ABBD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33,809</w:t>
            </w:r>
          </w:p>
        </w:tc>
      </w:tr>
      <w:tr w:rsidR="004D5290" w:rsidRPr="00C327F6" w14:paraId="67872CAA" w14:textId="77777777" w:rsidTr="00AA0F54">
        <w:tc>
          <w:tcPr>
            <w:tcW w:w="5760" w:type="dxa"/>
          </w:tcPr>
          <w:p w14:paraId="0D593B4A" w14:textId="77777777" w:rsidR="008E3AA7" w:rsidRPr="00C327F6" w:rsidRDefault="008E3AA7" w:rsidP="008E3AA7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hint="cs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620" w:type="dxa"/>
          </w:tcPr>
          <w:p w14:paraId="33444606" w14:textId="3CC10C80" w:rsidR="008E3AA7" w:rsidRPr="00C327F6" w:rsidRDefault="00F1195D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270" w:type="dxa"/>
          </w:tcPr>
          <w:p w14:paraId="5D3F1A3C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8DE69A1" w14:textId="09C77B4C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2,789</w:t>
            </w:r>
          </w:p>
        </w:tc>
      </w:tr>
      <w:tr w:rsidR="004D5290" w:rsidRPr="00C327F6" w14:paraId="66A82B31" w14:textId="77777777" w:rsidTr="00AA0F54">
        <w:trPr>
          <w:trHeight w:val="68"/>
        </w:trPr>
        <w:tc>
          <w:tcPr>
            <w:tcW w:w="5760" w:type="dxa"/>
          </w:tcPr>
          <w:p w14:paraId="47C9542B" w14:textId="77777777" w:rsidR="008E3AA7" w:rsidRPr="00C327F6" w:rsidRDefault="008E3AA7" w:rsidP="008E3AA7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1AECA5E" w14:textId="3D7F1A13" w:rsidR="008E3AA7" w:rsidRPr="00C327F6" w:rsidRDefault="00F1195D" w:rsidP="008E3AA7">
            <w:pPr>
              <w:spacing w:line="240" w:lineRule="auto"/>
              <w:ind w:left="-114" w:right="-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(358)</w:t>
            </w:r>
          </w:p>
        </w:tc>
        <w:tc>
          <w:tcPr>
            <w:tcW w:w="270" w:type="dxa"/>
          </w:tcPr>
          <w:p w14:paraId="79963C54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3956DF6" w14:textId="3D501B2F" w:rsidR="008E3AA7" w:rsidRPr="00C327F6" w:rsidRDefault="008E3AA7" w:rsidP="008E3AA7">
            <w:pPr>
              <w:spacing w:line="240" w:lineRule="auto"/>
              <w:ind w:left="-114"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</w:tr>
      <w:tr w:rsidR="004D5290" w:rsidRPr="00C327F6" w14:paraId="45C6064A" w14:textId="77777777" w:rsidTr="002F6127">
        <w:tc>
          <w:tcPr>
            <w:tcW w:w="5760" w:type="dxa"/>
          </w:tcPr>
          <w:p w14:paraId="5C8DD2D0" w14:textId="77777777" w:rsidR="008E3AA7" w:rsidRPr="00C327F6" w:rsidRDefault="008E3AA7" w:rsidP="008E3AA7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100)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7DD5180" w14:textId="4677BF07" w:rsidR="008E3AA7" w:rsidRPr="00C327F6" w:rsidRDefault="00F1195D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108C7079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6C384AE" w14:textId="5163B1B2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2,754</w:t>
            </w:r>
          </w:p>
        </w:tc>
      </w:tr>
      <w:tr w:rsidR="004D5290" w:rsidRPr="00C327F6" w14:paraId="040939EF" w14:textId="3783042E" w:rsidTr="00AA7844">
        <w:trPr>
          <w:trHeight w:val="467"/>
          <w:tblHeader/>
        </w:trPr>
        <w:tc>
          <w:tcPr>
            <w:tcW w:w="5760" w:type="dxa"/>
          </w:tcPr>
          <w:p w14:paraId="3D68E977" w14:textId="77777777" w:rsidR="008E3AA7" w:rsidRPr="00C327F6" w:rsidRDefault="008E3AA7" w:rsidP="00C338F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CD149CD" w14:textId="1EF5209D" w:rsidR="008E3AA7" w:rsidRPr="00C327F6" w:rsidRDefault="008E3AA7" w:rsidP="00C338F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018D3" w14:textId="77777777" w:rsidR="008E3AA7" w:rsidRPr="00C327F6" w:rsidRDefault="008E3AA7" w:rsidP="00C338F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A0DAFB7" w14:textId="1656E753" w:rsidR="008E3AA7" w:rsidRPr="00C327F6" w:rsidRDefault="008E3AA7" w:rsidP="00C338F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006EBB1B" w14:textId="77777777" w:rsidTr="00AA7844">
        <w:trPr>
          <w:trHeight w:val="467"/>
          <w:tblHeader/>
        </w:trPr>
        <w:tc>
          <w:tcPr>
            <w:tcW w:w="5760" w:type="dxa"/>
          </w:tcPr>
          <w:p w14:paraId="3FB2C77F" w14:textId="77777777" w:rsidR="00C338F4" w:rsidRPr="00C327F6" w:rsidRDefault="00C338F4" w:rsidP="00C338F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89C384A" w14:textId="77777777" w:rsidR="00C338F4" w:rsidRPr="00C327F6" w:rsidRDefault="00C338F4" w:rsidP="00C338F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2850F7" w14:textId="77777777" w:rsidR="00C338F4" w:rsidRPr="00C327F6" w:rsidRDefault="00C338F4" w:rsidP="00C338F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B6E4A8" w14:textId="77777777" w:rsidR="00C338F4" w:rsidRPr="00C327F6" w:rsidRDefault="00C338F4" w:rsidP="00C338F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6252EE55" w14:textId="4164BD76" w:rsidTr="00657F1F">
        <w:trPr>
          <w:trHeight w:val="68"/>
        </w:trPr>
        <w:tc>
          <w:tcPr>
            <w:tcW w:w="5760" w:type="dxa"/>
          </w:tcPr>
          <w:p w14:paraId="77BC986A" w14:textId="53521B5F" w:rsidR="008E3AA7" w:rsidRPr="00C327F6" w:rsidRDefault="008E3AA7" w:rsidP="008E3AA7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327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ณ วันที่</w:t>
            </w:r>
            <w:r w:rsidRPr="00C327F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C327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  <w:vAlign w:val="bottom"/>
          </w:tcPr>
          <w:p w14:paraId="19300595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8FB65C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6E77BB7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127E443C" w14:textId="3630B406" w:rsidTr="00657F1F">
        <w:trPr>
          <w:trHeight w:val="68"/>
        </w:trPr>
        <w:tc>
          <w:tcPr>
            <w:tcW w:w="5760" w:type="dxa"/>
          </w:tcPr>
          <w:p w14:paraId="748BD03A" w14:textId="61D23540" w:rsidR="008E3AA7" w:rsidRPr="00C327F6" w:rsidRDefault="008E3AA7" w:rsidP="008E3AA7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327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620" w:type="dxa"/>
            <w:vAlign w:val="bottom"/>
          </w:tcPr>
          <w:p w14:paraId="32C03356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1C7335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8206E4F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6DAC56EA" w14:textId="46434A46" w:rsidTr="00657F1F">
        <w:tc>
          <w:tcPr>
            <w:tcW w:w="5760" w:type="dxa"/>
          </w:tcPr>
          <w:p w14:paraId="56DEEE79" w14:textId="6F5F5534" w:rsidR="008E3AA7" w:rsidRPr="00C327F6" w:rsidRDefault="008E3AA7" w:rsidP="008E3AA7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620" w:type="dxa"/>
            <w:vAlign w:val="bottom"/>
          </w:tcPr>
          <w:p w14:paraId="416F80C8" w14:textId="45082BF8" w:rsidR="008E3AA7" w:rsidRPr="00C327F6" w:rsidRDefault="00F1195D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9,838</w:t>
            </w:r>
          </w:p>
        </w:tc>
        <w:tc>
          <w:tcPr>
            <w:tcW w:w="270" w:type="dxa"/>
          </w:tcPr>
          <w:p w14:paraId="73E05EA9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0D1DA39" w14:textId="630F0BA0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14,084</w:t>
            </w:r>
          </w:p>
        </w:tc>
      </w:tr>
      <w:tr w:rsidR="004D5290" w:rsidRPr="00C327F6" w14:paraId="50446BEA" w14:textId="77BC4031" w:rsidTr="00657F1F">
        <w:trPr>
          <w:trHeight w:val="68"/>
        </w:trPr>
        <w:tc>
          <w:tcPr>
            <w:tcW w:w="5760" w:type="dxa"/>
          </w:tcPr>
          <w:p w14:paraId="078F3C2F" w14:textId="43F3C224" w:rsidR="008E3AA7" w:rsidRPr="00C327F6" w:rsidRDefault="008E3AA7" w:rsidP="008E3AA7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</w:tcPr>
          <w:p w14:paraId="1D047D37" w14:textId="546F6523" w:rsidR="008E3AA7" w:rsidRPr="00C327F6" w:rsidRDefault="00F1195D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40,915</w:t>
            </w:r>
          </w:p>
        </w:tc>
        <w:tc>
          <w:tcPr>
            <w:tcW w:w="270" w:type="dxa"/>
          </w:tcPr>
          <w:p w14:paraId="6A9B7835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7038D5" w14:textId="0A50EBAD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36,331</w:t>
            </w:r>
          </w:p>
        </w:tc>
      </w:tr>
      <w:tr w:rsidR="004D5290" w:rsidRPr="00C327F6" w14:paraId="59126747" w14:textId="34BA4E3F" w:rsidTr="00657F1F">
        <w:tc>
          <w:tcPr>
            <w:tcW w:w="5760" w:type="dxa"/>
          </w:tcPr>
          <w:p w14:paraId="6BECCE0A" w14:textId="358AB692" w:rsidR="008E3AA7" w:rsidRPr="00C327F6" w:rsidRDefault="008E3AA7" w:rsidP="008E3AA7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620" w:type="dxa"/>
          </w:tcPr>
          <w:p w14:paraId="76A95442" w14:textId="67D24885" w:rsidR="008E3AA7" w:rsidRPr="00C327F6" w:rsidRDefault="00F1195D" w:rsidP="008E3AA7">
            <w:pPr>
              <w:spacing w:line="240" w:lineRule="auto"/>
              <w:ind w:left="-114" w:right="-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(6,405)</w:t>
            </w:r>
          </w:p>
        </w:tc>
        <w:tc>
          <w:tcPr>
            <w:tcW w:w="270" w:type="dxa"/>
          </w:tcPr>
          <w:p w14:paraId="0DAB32DD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0DA63BE" w14:textId="6005A387" w:rsidR="008E3AA7" w:rsidRPr="00C327F6" w:rsidRDefault="008E3AA7" w:rsidP="008E3AA7">
            <w:pPr>
              <w:spacing w:line="240" w:lineRule="auto"/>
              <w:ind w:left="-114"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(4,604)</w:t>
            </w:r>
          </w:p>
        </w:tc>
      </w:tr>
      <w:tr w:rsidR="004D5290" w:rsidRPr="00C327F6" w14:paraId="4189DBF5" w14:textId="639C8271" w:rsidTr="00657F1F">
        <w:trPr>
          <w:trHeight w:val="68"/>
        </w:trPr>
        <w:tc>
          <w:tcPr>
            <w:tcW w:w="5760" w:type="dxa"/>
          </w:tcPr>
          <w:p w14:paraId="32110003" w14:textId="5698B07C" w:rsidR="008E3AA7" w:rsidRPr="00C327F6" w:rsidRDefault="008E3AA7" w:rsidP="008E3AA7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13A382C" w14:textId="40CAFB1A" w:rsidR="008E3AA7" w:rsidRPr="00C327F6" w:rsidRDefault="00F1195D" w:rsidP="008E3AA7">
            <w:pPr>
              <w:spacing w:line="240" w:lineRule="auto"/>
              <w:ind w:left="-114" w:right="-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(2,296)</w:t>
            </w:r>
          </w:p>
        </w:tc>
        <w:tc>
          <w:tcPr>
            <w:tcW w:w="270" w:type="dxa"/>
          </w:tcPr>
          <w:p w14:paraId="363D2D19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1C5AB1C" w14:textId="0F303241" w:rsidR="008E3AA7" w:rsidRPr="00C327F6" w:rsidRDefault="008E3AA7" w:rsidP="008E3AA7">
            <w:pPr>
              <w:spacing w:line="240" w:lineRule="auto"/>
              <w:ind w:left="-114"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(2,430)</w:t>
            </w:r>
          </w:p>
        </w:tc>
      </w:tr>
      <w:tr w:rsidR="004D5290" w:rsidRPr="00C327F6" w14:paraId="1E97D5CB" w14:textId="22220444" w:rsidTr="00657F1F">
        <w:tc>
          <w:tcPr>
            <w:tcW w:w="5760" w:type="dxa"/>
          </w:tcPr>
          <w:p w14:paraId="60C81607" w14:textId="6E623396" w:rsidR="002D6060" w:rsidRPr="00C327F6" w:rsidRDefault="008E3AA7" w:rsidP="00EB0C2F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701E414" w14:textId="5712D9E8" w:rsidR="008E3AA7" w:rsidRPr="00C327F6" w:rsidRDefault="00F1195D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42,052</w:t>
            </w:r>
          </w:p>
        </w:tc>
        <w:tc>
          <w:tcPr>
            <w:tcW w:w="270" w:type="dxa"/>
          </w:tcPr>
          <w:p w14:paraId="3831519E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327E4DB" w14:textId="151AE5E9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43,381</w:t>
            </w:r>
          </w:p>
        </w:tc>
      </w:tr>
      <w:tr w:rsidR="004D5290" w:rsidRPr="00C327F6" w14:paraId="3B0CA703" w14:textId="42BC96A5" w:rsidTr="00657F1F">
        <w:trPr>
          <w:trHeight w:val="68"/>
        </w:trPr>
        <w:tc>
          <w:tcPr>
            <w:tcW w:w="5760" w:type="dxa"/>
          </w:tcPr>
          <w:p w14:paraId="41F19068" w14:textId="7D6D0897" w:rsidR="008E3AA7" w:rsidRPr="00C327F6" w:rsidRDefault="008E3AA7" w:rsidP="008E3AA7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B3DC071" w14:textId="39637AB9" w:rsidR="008E3AA7" w:rsidRPr="00C327F6" w:rsidRDefault="00F1195D" w:rsidP="008E3AA7">
            <w:pPr>
              <w:spacing w:line="240" w:lineRule="auto"/>
              <w:ind w:left="-114" w:right="-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(298)</w:t>
            </w:r>
          </w:p>
        </w:tc>
        <w:tc>
          <w:tcPr>
            <w:tcW w:w="270" w:type="dxa"/>
          </w:tcPr>
          <w:p w14:paraId="57A5F3F4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7CA4B1E" w14:textId="58DD7D72" w:rsidR="008E3AA7" w:rsidRPr="00C327F6" w:rsidRDefault="008E3AA7" w:rsidP="008E3AA7">
            <w:pPr>
              <w:spacing w:line="240" w:lineRule="auto"/>
              <w:ind w:left="-114"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(326)</w:t>
            </w:r>
          </w:p>
        </w:tc>
      </w:tr>
      <w:tr w:rsidR="004D5290" w:rsidRPr="00C327F6" w14:paraId="0DDA6BB3" w14:textId="14A9EBE5" w:rsidTr="00657F1F">
        <w:trPr>
          <w:trHeight w:val="68"/>
        </w:trPr>
        <w:tc>
          <w:tcPr>
            <w:tcW w:w="5760" w:type="dxa"/>
          </w:tcPr>
          <w:p w14:paraId="5EE6574D" w14:textId="044884B2" w:rsidR="008E3AA7" w:rsidRPr="00C327F6" w:rsidRDefault="008E3AA7" w:rsidP="008E3AA7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>รวมส่วนของบริษัทใหญ่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5B00C73" w14:textId="6EB66B54" w:rsidR="008E3AA7" w:rsidRPr="00C327F6" w:rsidRDefault="00F1195D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41,754</w:t>
            </w:r>
          </w:p>
        </w:tc>
        <w:tc>
          <w:tcPr>
            <w:tcW w:w="270" w:type="dxa"/>
          </w:tcPr>
          <w:p w14:paraId="78755FD4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3B67192" w14:textId="74D444F4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43,055</w:t>
            </w:r>
          </w:p>
        </w:tc>
      </w:tr>
      <w:tr w:rsidR="004D5290" w:rsidRPr="00C327F6" w14:paraId="614FAD27" w14:textId="77777777" w:rsidTr="00AA7844">
        <w:trPr>
          <w:trHeight w:val="68"/>
        </w:trPr>
        <w:tc>
          <w:tcPr>
            <w:tcW w:w="5760" w:type="dxa"/>
          </w:tcPr>
          <w:p w14:paraId="5BB50FBB" w14:textId="77777777" w:rsidR="00EB0C2F" w:rsidRPr="00C327F6" w:rsidRDefault="00EB0C2F" w:rsidP="00C338F4">
            <w:pPr>
              <w:spacing w:line="240" w:lineRule="auto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C295FF6" w14:textId="77777777" w:rsidR="00AA7844" w:rsidRPr="00C327F6" w:rsidRDefault="00AA7844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6A5330D7" w14:textId="77777777" w:rsidR="00AA7844" w:rsidRPr="00C327F6" w:rsidRDefault="00AA7844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4858518" w14:textId="77777777" w:rsidR="00AA7844" w:rsidRPr="00C327F6" w:rsidRDefault="00AA7844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4D5290" w:rsidRPr="00C327F6" w14:paraId="53EF7434" w14:textId="77200443" w:rsidTr="00AA7844">
        <w:trPr>
          <w:trHeight w:val="68"/>
        </w:trPr>
        <w:tc>
          <w:tcPr>
            <w:tcW w:w="5760" w:type="dxa"/>
          </w:tcPr>
          <w:p w14:paraId="511D2B8E" w14:textId="5A805371" w:rsidR="008E3AA7" w:rsidRPr="00C327F6" w:rsidRDefault="008E3AA7" w:rsidP="008E3AA7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620" w:type="dxa"/>
          </w:tcPr>
          <w:p w14:paraId="671CB8EE" w14:textId="004CCB3D" w:rsidR="008E3AA7" w:rsidRPr="00C327F6" w:rsidRDefault="00F1195D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13,662</w:t>
            </w:r>
          </w:p>
        </w:tc>
        <w:tc>
          <w:tcPr>
            <w:tcW w:w="270" w:type="dxa"/>
          </w:tcPr>
          <w:p w14:paraId="3CE41274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A52E60D" w14:textId="04BC6099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14,088</w:t>
            </w:r>
          </w:p>
        </w:tc>
      </w:tr>
      <w:tr w:rsidR="004D5290" w:rsidRPr="00C327F6" w14:paraId="68666374" w14:textId="0663BD0A" w:rsidTr="00657F1F">
        <w:tc>
          <w:tcPr>
            <w:tcW w:w="5760" w:type="dxa"/>
            <w:vAlign w:val="bottom"/>
          </w:tcPr>
          <w:p w14:paraId="6F6FF095" w14:textId="18C77A7D" w:rsidR="008E3AA7" w:rsidRPr="00C327F6" w:rsidRDefault="008E3AA7" w:rsidP="008E3AA7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การตัดกำไรระหว่างกันที่ยังไม่ได้รับรู้จากการขาย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แบบ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downstream</w:t>
            </w:r>
          </w:p>
        </w:tc>
        <w:tc>
          <w:tcPr>
            <w:tcW w:w="1620" w:type="dxa"/>
          </w:tcPr>
          <w:p w14:paraId="346D83CF" w14:textId="5D7952F3" w:rsidR="008E3AA7" w:rsidRPr="00C327F6" w:rsidRDefault="00F1195D" w:rsidP="00F556EF">
            <w:pPr>
              <w:spacing w:line="240" w:lineRule="auto"/>
              <w:ind w:left="-11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D6F00D6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0CDB180" w14:textId="2C9C8363" w:rsidR="008E3AA7" w:rsidRPr="00C327F6" w:rsidRDefault="008E3AA7" w:rsidP="008E3AA7">
            <w:pPr>
              <w:spacing w:line="240" w:lineRule="auto"/>
              <w:ind w:left="-114"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</w:tr>
      <w:tr w:rsidR="004D5290" w:rsidRPr="00C327F6" w14:paraId="0E4B6650" w14:textId="370DF40A" w:rsidTr="00657F1F">
        <w:tc>
          <w:tcPr>
            <w:tcW w:w="5760" w:type="dxa"/>
            <w:vAlign w:val="bottom"/>
          </w:tcPr>
          <w:p w14:paraId="4AC83297" w14:textId="5650B2B6" w:rsidR="008E3AA7" w:rsidRPr="00C327F6" w:rsidRDefault="008E3AA7" w:rsidP="008E3AA7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การปันส่วนราคาซื้อ</w:t>
            </w:r>
          </w:p>
        </w:tc>
        <w:tc>
          <w:tcPr>
            <w:tcW w:w="1620" w:type="dxa"/>
          </w:tcPr>
          <w:p w14:paraId="7D49ABA9" w14:textId="0C19C44F" w:rsidR="008E3AA7" w:rsidRPr="00C327F6" w:rsidRDefault="00F1195D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2,657</w:t>
            </w:r>
          </w:p>
        </w:tc>
        <w:tc>
          <w:tcPr>
            <w:tcW w:w="270" w:type="dxa"/>
          </w:tcPr>
          <w:p w14:paraId="20EE4DCD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A63F12" w14:textId="613879B9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2,810</w:t>
            </w:r>
          </w:p>
        </w:tc>
      </w:tr>
      <w:tr w:rsidR="004D5290" w:rsidRPr="00C327F6" w14:paraId="7CB5A782" w14:textId="2305C3BE" w:rsidTr="00657F1F">
        <w:trPr>
          <w:trHeight w:val="68"/>
        </w:trPr>
        <w:tc>
          <w:tcPr>
            <w:tcW w:w="5760" w:type="dxa"/>
            <w:vAlign w:val="bottom"/>
          </w:tcPr>
          <w:p w14:paraId="3B024F61" w14:textId="0C61A004" w:rsidR="008E3AA7" w:rsidRPr="00C327F6" w:rsidRDefault="008E3AA7" w:rsidP="008E3AA7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2AC07D7" w14:textId="43910B8D" w:rsidR="008E3AA7" w:rsidRPr="00C327F6" w:rsidRDefault="00F1195D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  <w:tc>
          <w:tcPr>
            <w:tcW w:w="270" w:type="dxa"/>
          </w:tcPr>
          <w:p w14:paraId="290BCD1B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B62D01C" w14:textId="4C5E2520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</w:tr>
      <w:tr w:rsidR="004D5290" w:rsidRPr="00C327F6" w14:paraId="2CD768CA" w14:textId="58417BCF" w:rsidTr="00657F1F">
        <w:tc>
          <w:tcPr>
            <w:tcW w:w="5760" w:type="dxa"/>
          </w:tcPr>
          <w:p w14:paraId="5FE80F59" w14:textId="3820E580" w:rsidR="008E3AA7" w:rsidRPr="00C327F6" w:rsidRDefault="008E3AA7" w:rsidP="008E3AA7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4A1C38A" w14:textId="74102C92" w:rsidR="008E3AA7" w:rsidRPr="00C327F6" w:rsidRDefault="00F1195D" w:rsidP="008E3AA7">
            <w:pPr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17,173</w:t>
            </w:r>
          </w:p>
        </w:tc>
        <w:tc>
          <w:tcPr>
            <w:tcW w:w="270" w:type="dxa"/>
          </w:tcPr>
          <w:p w14:paraId="53BBF0CE" w14:textId="77777777" w:rsidR="008E3AA7" w:rsidRPr="00C327F6" w:rsidRDefault="008E3AA7" w:rsidP="008E3AA7">
            <w:pPr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B1ADD0D" w14:textId="229D7542" w:rsidR="008E3AA7" w:rsidRPr="00C327F6" w:rsidRDefault="008E3AA7" w:rsidP="008E3AA7">
            <w:pPr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17,739</w:t>
            </w:r>
          </w:p>
        </w:tc>
      </w:tr>
      <w:tr w:rsidR="004D5290" w:rsidRPr="00C327F6" w14:paraId="1BDCA907" w14:textId="693C1A2B" w:rsidTr="00657F1F">
        <w:trPr>
          <w:trHeight w:val="68"/>
        </w:trPr>
        <w:tc>
          <w:tcPr>
            <w:tcW w:w="5760" w:type="dxa"/>
          </w:tcPr>
          <w:p w14:paraId="5EDBD730" w14:textId="464DD66A" w:rsidR="008E3AA7" w:rsidRPr="00C327F6" w:rsidRDefault="008E3AA7" w:rsidP="008E3AA7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2DB230E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99E9DEA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D67DC66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4D5290" w:rsidRPr="00C327F6" w14:paraId="4900F2DF" w14:textId="36822890" w:rsidTr="00657F1F">
        <w:tc>
          <w:tcPr>
            <w:tcW w:w="5760" w:type="dxa"/>
          </w:tcPr>
          <w:p w14:paraId="7B4D3C51" w14:textId="5F41B9BD" w:rsidR="008E3AA7" w:rsidRPr="00C327F6" w:rsidRDefault="008E3AA7" w:rsidP="008E3AA7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หมายเหตุ</w:t>
            </w:r>
            <w:r w:rsidRPr="00C327F6">
              <w:rPr>
                <w:rFonts w:asciiTheme="majorBidi" w:eastAsia="Calibr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620" w:type="dxa"/>
            <w:vAlign w:val="bottom"/>
          </w:tcPr>
          <w:p w14:paraId="5D0FFA44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7F4EA5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5B6A38B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3146FB4E" w14:textId="4C4F029C" w:rsidTr="00657F1F">
        <w:tc>
          <w:tcPr>
            <w:tcW w:w="5760" w:type="dxa"/>
          </w:tcPr>
          <w:p w14:paraId="1BC8186C" w14:textId="39B006ED" w:rsidR="008E3AA7" w:rsidRPr="00C327F6" w:rsidRDefault="008E3AA7" w:rsidP="008E3AA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vAlign w:val="bottom"/>
          </w:tcPr>
          <w:p w14:paraId="665DA31A" w14:textId="3C268604" w:rsidR="008E3AA7" w:rsidRPr="00C327F6" w:rsidRDefault="00F1195D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2,380</w:t>
            </w:r>
          </w:p>
        </w:tc>
        <w:tc>
          <w:tcPr>
            <w:tcW w:w="270" w:type="dxa"/>
          </w:tcPr>
          <w:p w14:paraId="70D379C9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2AB0B28" w14:textId="04B08C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5,921</w:t>
            </w:r>
          </w:p>
        </w:tc>
      </w:tr>
      <w:tr w:rsidR="008E3AA7" w:rsidRPr="00C327F6" w14:paraId="10582751" w14:textId="15B2A864" w:rsidTr="00657F1F">
        <w:tc>
          <w:tcPr>
            <w:tcW w:w="5760" w:type="dxa"/>
          </w:tcPr>
          <w:p w14:paraId="0BD5CF34" w14:textId="166A0A38" w:rsidR="008E3AA7" w:rsidRPr="00C327F6" w:rsidRDefault="008E3AA7" w:rsidP="008E3AA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620" w:type="dxa"/>
            <w:vAlign w:val="bottom"/>
          </w:tcPr>
          <w:p w14:paraId="247AA6A7" w14:textId="1CDF9DB7" w:rsidR="008E3AA7" w:rsidRPr="00C327F6" w:rsidRDefault="00F1195D" w:rsidP="008E3A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1,203</w:t>
            </w:r>
          </w:p>
        </w:tc>
        <w:tc>
          <w:tcPr>
            <w:tcW w:w="270" w:type="dxa"/>
          </w:tcPr>
          <w:p w14:paraId="5AEFC086" w14:textId="77777777" w:rsidR="008E3AA7" w:rsidRPr="00C327F6" w:rsidRDefault="008E3AA7" w:rsidP="008E3A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6C0ABE2" w14:textId="74AEC4D9" w:rsidR="008E3AA7" w:rsidRPr="00C327F6" w:rsidRDefault="008E3AA7" w:rsidP="008E3A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1,462</w:t>
            </w:r>
          </w:p>
        </w:tc>
      </w:tr>
    </w:tbl>
    <w:p w14:paraId="1876A73A" w14:textId="77777777" w:rsidR="00657F1F" w:rsidRPr="00C327F6" w:rsidRDefault="00657F1F" w:rsidP="00E46E4E">
      <w:pPr>
        <w:spacing w:line="240" w:lineRule="auto"/>
        <w:ind w:left="547"/>
        <w:jc w:val="thaiDistribute"/>
        <w:rPr>
          <w:rFonts w:ascii="Angsana New" w:hAnsi="Angsana New"/>
        </w:rPr>
      </w:pPr>
    </w:p>
    <w:p w14:paraId="28F2B179" w14:textId="7C524200" w:rsidR="00E46E4E" w:rsidRPr="00C327F6" w:rsidRDefault="00E46E4E" w:rsidP="00E46E4E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</w:t>
      </w:r>
      <w:r w:rsidRPr="00C327F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327F6">
        <w:rPr>
          <w:rFonts w:ascii="Angsana New" w:hAnsi="Angsana New"/>
          <w:sz w:val="30"/>
          <w:szCs w:val="30"/>
          <w:cs/>
        </w:rPr>
        <w:t>ใน</w:t>
      </w:r>
      <w:r w:rsidRPr="00C327F6">
        <w:rPr>
          <w:rFonts w:ascii="Angsana New" w:hAnsi="Angsana New" w:hint="cs"/>
          <w:sz w:val="30"/>
          <w:szCs w:val="30"/>
          <w:cs/>
        </w:rPr>
        <w:t>บริษัทร่วม</w:t>
      </w:r>
    </w:p>
    <w:p w14:paraId="68E64E32" w14:textId="09C6F907" w:rsidR="00057A10" w:rsidRPr="00C327F6" w:rsidRDefault="00057A10" w:rsidP="00E46E4E">
      <w:pPr>
        <w:spacing w:line="240" w:lineRule="auto"/>
        <w:ind w:left="547"/>
        <w:jc w:val="thaiDistribute"/>
        <w:rPr>
          <w:rFonts w:ascii="Angsana New" w:hAnsi="Angsana New"/>
          <w:sz w:val="10"/>
          <w:szCs w:val="1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760"/>
        <w:gridCol w:w="1530"/>
        <w:gridCol w:w="270"/>
        <w:gridCol w:w="1620"/>
      </w:tblGrid>
      <w:tr w:rsidR="004D5290" w:rsidRPr="00C327F6" w14:paraId="5752FEC5" w14:textId="77777777" w:rsidTr="0041243E">
        <w:trPr>
          <w:tblHeader/>
        </w:trPr>
        <w:tc>
          <w:tcPr>
            <w:tcW w:w="5760" w:type="dxa"/>
          </w:tcPr>
          <w:p w14:paraId="561BD5A6" w14:textId="77777777" w:rsidR="00C7371D" w:rsidRPr="00C327F6" w:rsidRDefault="00C7371D" w:rsidP="004F4505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6A1C3610" w14:textId="7C3C912C" w:rsidR="00C7371D" w:rsidRPr="00C327F6" w:rsidRDefault="00C7371D" w:rsidP="00C7371D">
            <w:pPr>
              <w:tabs>
                <w:tab w:val="decimal" w:pos="1410"/>
              </w:tabs>
              <w:spacing w:line="240" w:lineRule="auto"/>
              <w:ind w:lef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27F6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C327F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z w:val="30"/>
                <w:szCs w:val="30"/>
                <w:cs/>
              </w:rPr>
              <w:t>เอจีซี</w:t>
            </w:r>
            <w:r w:rsidRPr="00C327F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z w:val="30"/>
                <w:szCs w:val="30"/>
                <w:cs/>
              </w:rPr>
              <w:t>วีนิไทย</w:t>
            </w:r>
            <w:r w:rsidRPr="00C327F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C327F6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C327F6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C327F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D5290" w:rsidRPr="00C327F6" w14:paraId="1EEB5156" w14:textId="77777777" w:rsidTr="0041243E">
        <w:trPr>
          <w:tblHeader/>
        </w:trPr>
        <w:tc>
          <w:tcPr>
            <w:tcW w:w="5760" w:type="dxa"/>
          </w:tcPr>
          <w:p w14:paraId="2604A82E" w14:textId="77777777" w:rsidR="009C1437" w:rsidRPr="00C327F6" w:rsidRDefault="009C1437" w:rsidP="004F4505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BB4B3AC" w14:textId="462E4825" w:rsidR="009C1437" w:rsidRPr="00C327F6" w:rsidRDefault="00BD2F2E" w:rsidP="004F4505">
            <w:pPr>
              <w:tabs>
                <w:tab w:val="decimal" w:pos="1410"/>
              </w:tabs>
              <w:spacing w:line="240" w:lineRule="auto"/>
              <w:ind w:lef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E5D817B" w14:textId="77777777" w:rsidR="009C1437" w:rsidRPr="00C327F6" w:rsidRDefault="009C1437" w:rsidP="004F4505">
            <w:pPr>
              <w:tabs>
                <w:tab w:val="decimal" w:pos="1410"/>
              </w:tabs>
              <w:spacing w:line="240" w:lineRule="auto"/>
              <w:ind w:lef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43D4E22" w14:textId="0D8FCCAD" w:rsidR="009C1437" w:rsidRPr="00C327F6" w:rsidRDefault="00BD2F2E" w:rsidP="004F4505">
            <w:pPr>
              <w:tabs>
                <w:tab w:val="decimal" w:pos="1410"/>
              </w:tabs>
              <w:spacing w:line="240" w:lineRule="auto"/>
              <w:ind w:lef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D5290" w:rsidRPr="00C327F6" w14:paraId="493BA8F4" w14:textId="77777777" w:rsidTr="0041243E">
        <w:trPr>
          <w:tblHeader/>
        </w:trPr>
        <w:tc>
          <w:tcPr>
            <w:tcW w:w="5760" w:type="dxa"/>
          </w:tcPr>
          <w:p w14:paraId="449C01B2" w14:textId="77777777" w:rsidR="00C7371D" w:rsidRPr="00C327F6" w:rsidRDefault="00C7371D" w:rsidP="004F4505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67BC98B8" w14:textId="66C1C1E6" w:rsidR="00C7371D" w:rsidRPr="00C327F6" w:rsidRDefault="00C7371D" w:rsidP="00C7371D">
            <w:pPr>
              <w:tabs>
                <w:tab w:val="decimal" w:pos="1410"/>
              </w:tabs>
              <w:spacing w:line="240" w:lineRule="auto"/>
              <w:ind w:lef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327F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327F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C327F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D5290" w:rsidRPr="00C327F6" w14:paraId="32FE1624" w14:textId="77777777" w:rsidTr="007D2589">
        <w:tc>
          <w:tcPr>
            <w:tcW w:w="5760" w:type="dxa"/>
          </w:tcPr>
          <w:p w14:paraId="07EAB0B6" w14:textId="77777777" w:rsidR="008E3AA7" w:rsidRPr="00C327F6" w:rsidRDefault="008E3AA7" w:rsidP="008E3AA7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hAnsi="Angsana New" w:hint="cs"/>
                <w:sz w:val="30"/>
                <w:szCs w:val="30"/>
                <w:cs/>
              </w:rPr>
              <w:t>ส่วนได้เสียของกลุ่มบริษัทในสินทรัพย์สุทธิของผู้ถูกลงทุน</w:t>
            </w:r>
            <w:r w:rsidRPr="00C327F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10CD77E1" w14:textId="184CEFB6" w:rsidR="008E3AA7" w:rsidRPr="00C327F6" w:rsidRDefault="008E3AA7" w:rsidP="008E3AA7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27F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327F6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C327F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C327F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="Angsana New" w:hAnsi="Angsana New"/>
                <w:sz w:val="30"/>
                <w:szCs w:val="30"/>
              </w:rPr>
              <w:t>1</w:t>
            </w:r>
            <w:r w:rsidRPr="00C327F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530" w:type="dxa"/>
            <w:vAlign w:val="bottom"/>
          </w:tcPr>
          <w:p w14:paraId="093B0694" w14:textId="073E055A" w:rsidR="008E3AA7" w:rsidRPr="00C327F6" w:rsidRDefault="007D2589" w:rsidP="007D2589">
            <w:pPr>
              <w:tabs>
                <w:tab w:val="decimal" w:pos="106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hAnsi="Angsana New"/>
                <w:sz w:val="30"/>
                <w:szCs w:val="30"/>
              </w:rPr>
              <w:t>17,739</w:t>
            </w:r>
          </w:p>
        </w:tc>
        <w:tc>
          <w:tcPr>
            <w:tcW w:w="270" w:type="dxa"/>
          </w:tcPr>
          <w:p w14:paraId="38781E9A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D830230" w14:textId="77777777" w:rsidR="008E3AA7" w:rsidRPr="00C327F6" w:rsidRDefault="008E3AA7" w:rsidP="008E3AA7">
            <w:pPr>
              <w:tabs>
                <w:tab w:val="decimal" w:pos="1060"/>
              </w:tabs>
              <w:spacing w:line="240" w:lineRule="auto"/>
              <w:ind w:left="-114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33AD4AE" w14:textId="65F7C9D8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hAnsi="Angsana New"/>
                <w:sz w:val="30"/>
                <w:szCs w:val="30"/>
              </w:rPr>
              <w:t>17,409</w:t>
            </w:r>
          </w:p>
        </w:tc>
      </w:tr>
      <w:tr w:rsidR="004D5290" w:rsidRPr="00C327F6" w14:paraId="721449F7" w14:textId="77777777" w:rsidTr="0041243E">
        <w:tc>
          <w:tcPr>
            <w:tcW w:w="5760" w:type="dxa"/>
          </w:tcPr>
          <w:p w14:paraId="7FDE7F70" w14:textId="7D28685B" w:rsidR="008E3AA7" w:rsidRPr="00C327F6" w:rsidRDefault="008E3AA7" w:rsidP="008E3AA7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27F6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530" w:type="dxa"/>
          </w:tcPr>
          <w:p w14:paraId="15CBD9D6" w14:textId="4CC2F03E" w:rsidR="008E3AA7" w:rsidRPr="00C327F6" w:rsidRDefault="00C3408B" w:rsidP="008E3AA7">
            <w:pPr>
              <w:tabs>
                <w:tab w:val="decimal" w:pos="1410"/>
              </w:tabs>
              <w:spacing w:line="240" w:lineRule="auto"/>
              <w:ind w:left="-114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8709AD1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2F026FC" w14:textId="2BC417F4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hAnsi="Angsana New"/>
                <w:sz w:val="30"/>
                <w:szCs w:val="30"/>
              </w:rPr>
              <w:t>901</w:t>
            </w:r>
          </w:p>
        </w:tc>
      </w:tr>
      <w:tr w:rsidR="004D5290" w:rsidRPr="00C327F6" w14:paraId="0DAB819D" w14:textId="77777777" w:rsidTr="0041243E">
        <w:trPr>
          <w:trHeight w:val="68"/>
        </w:trPr>
        <w:tc>
          <w:tcPr>
            <w:tcW w:w="5760" w:type="dxa"/>
          </w:tcPr>
          <w:p w14:paraId="275D0FE6" w14:textId="77777777" w:rsidR="008E3AA7" w:rsidRPr="00C327F6" w:rsidRDefault="008E3AA7" w:rsidP="008E3AA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27F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เงินปันผลรับระหว่างปี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837AFB7" w14:textId="57748AD6" w:rsidR="008E3AA7" w:rsidRPr="00C327F6" w:rsidRDefault="00C3408B" w:rsidP="008E3AA7">
            <w:pPr>
              <w:tabs>
                <w:tab w:val="decimal" w:pos="1150"/>
              </w:tabs>
              <w:spacing w:line="240" w:lineRule="auto"/>
              <w:ind w:left="-114" w:right="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hAnsi="Angsana New"/>
                <w:sz w:val="30"/>
                <w:szCs w:val="30"/>
              </w:rPr>
              <w:t>(571)</w:t>
            </w:r>
          </w:p>
        </w:tc>
        <w:tc>
          <w:tcPr>
            <w:tcW w:w="270" w:type="dxa"/>
          </w:tcPr>
          <w:p w14:paraId="4B5CCC0F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20D275A" w14:textId="15C66ACE" w:rsidR="008E3AA7" w:rsidRPr="00C327F6" w:rsidRDefault="00982151" w:rsidP="00982151">
            <w:pPr>
              <w:tabs>
                <w:tab w:val="decimal" w:pos="1146"/>
              </w:tabs>
              <w:spacing w:line="240" w:lineRule="auto"/>
              <w:ind w:left="-114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hAnsi="Angsana New"/>
                <w:sz w:val="30"/>
                <w:szCs w:val="30"/>
              </w:rPr>
              <w:t xml:space="preserve">                      </w:t>
            </w:r>
            <w:r w:rsidR="008E3AA7" w:rsidRPr="00C327F6">
              <w:rPr>
                <w:rFonts w:ascii="Angsana New" w:hAnsi="Angsana New"/>
                <w:sz w:val="30"/>
                <w:szCs w:val="30"/>
              </w:rPr>
              <w:t>(571)</w:t>
            </w:r>
          </w:p>
        </w:tc>
      </w:tr>
      <w:tr w:rsidR="004D5290" w:rsidRPr="00C327F6" w14:paraId="3C5A28AC" w14:textId="77777777" w:rsidTr="0041243E">
        <w:trPr>
          <w:trHeight w:val="68"/>
        </w:trPr>
        <w:tc>
          <w:tcPr>
            <w:tcW w:w="5760" w:type="dxa"/>
          </w:tcPr>
          <w:p w14:paraId="07981651" w14:textId="77777777" w:rsidR="008E3AA7" w:rsidRPr="00C327F6" w:rsidRDefault="008E3AA7" w:rsidP="008E3AA7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27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มูลค่าตามบัญชีของส่วนได้เสียในผู้ถูกลงทุน</w:t>
            </w:r>
            <w:r w:rsidRPr="00C327F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327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327F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327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AF11B7A" w14:textId="2F84ECF6" w:rsidR="008E3AA7" w:rsidRPr="00C327F6" w:rsidRDefault="00C3408B" w:rsidP="008E3AA7">
            <w:pPr>
              <w:tabs>
                <w:tab w:val="decimal" w:pos="1060"/>
              </w:tabs>
              <w:spacing w:line="240" w:lineRule="auto"/>
              <w:ind w:left="-114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27F6">
              <w:rPr>
                <w:rFonts w:ascii="Angsana New" w:hAnsi="Angsana New"/>
                <w:b/>
                <w:bCs/>
                <w:sz w:val="30"/>
                <w:szCs w:val="30"/>
              </w:rPr>
              <w:t>17,173</w:t>
            </w:r>
          </w:p>
        </w:tc>
        <w:tc>
          <w:tcPr>
            <w:tcW w:w="270" w:type="dxa"/>
          </w:tcPr>
          <w:p w14:paraId="1EB805FE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4CA9F9E" w14:textId="5DBC6601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27F6">
              <w:rPr>
                <w:rFonts w:ascii="Angsana New" w:hAnsi="Angsana New"/>
                <w:b/>
                <w:bCs/>
                <w:sz w:val="30"/>
                <w:szCs w:val="30"/>
              </w:rPr>
              <w:t>17,739</w:t>
            </w:r>
          </w:p>
        </w:tc>
      </w:tr>
    </w:tbl>
    <w:p w14:paraId="001B8258" w14:textId="1E2C118C" w:rsidR="008E77F4" w:rsidRPr="00C327F6" w:rsidRDefault="00FE15D9" w:rsidP="00FD2D79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ar-SA"/>
        </w:rPr>
      </w:pPr>
      <w:r w:rsidRPr="00C327F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การร่วมค้าและ</w:t>
      </w:r>
      <w:r w:rsidR="008E77F4" w:rsidRPr="00C327F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บริษัทร่วมที่ไม่มีสาระสำคัญ</w:t>
      </w:r>
      <w:r w:rsidR="008E77F4" w:rsidRPr="00C327F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14:paraId="705EB8B1" w14:textId="77777777" w:rsidR="00FD2D79" w:rsidRPr="00C327F6" w:rsidRDefault="00FD2D79" w:rsidP="00FD2D79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  <w:lang w:bidi="ar-SA"/>
        </w:rPr>
      </w:pPr>
    </w:p>
    <w:p w14:paraId="51CF1D26" w14:textId="3CCA83A0" w:rsidR="00B5093A" w:rsidRPr="00C327F6" w:rsidRDefault="008E77F4" w:rsidP="00B5093A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C327F6">
        <w:rPr>
          <w:rFonts w:ascii="Angsana New" w:hAnsi="Angsana New" w:hint="cs"/>
          <w:sz w:val="30"/>
          <w:szCs w:val="30"/>
          <w:cs/>
          <w:lang w:val="en-GB"/>
        </w:rPr>
        <w:t>สรุป</w:t>
      </w:r>
      <w:r w:rsidRPr="00C327F6">
        <w:rPr>
          <w:rFonts w:ascii="Angsana New" w:hAnsi="Angsana New"/>
          <w:sz w:val="30"/>
          <w:szCs w:val="30"/>
          <w:cs/>
          <w:lang w:val="en-GB"/>
        </w:rPr>
        <w:t>ข้อมูลทางการเงินของส่วนได้เสียของกลุ่มบริษัทใน</w:t>
      </w:r>
      <w:r w:rsidR="00FE15D9" w:rsidRPr="00C327F6">
        <w:rPr>
          <w:rFonts w:ascii="Angsana New" w:hAnsi="Angsana New" w:hint="cs"/>
          <w:sz w:val="30"/>
          <w:szCs w:val="30"/>
          <w:cs/>
          <w:lang w:val="en-GB"/>
        </w:rPr>
        <w:t>การร่วมค้าและ</w:t>
      </w:r>
      <w:r w:rsidRPr="00C327F6">
        <w:rPr>
          <w:rFonts w:ascii="Angsana New" w:hAnsi="Angsana New"/>
          <w:sz w:val="30"/>
          <w:szCs w:val="30"/>
          <w:cs/>
        </w:rPr>
        <w:t>บริษัทร่วม</w:t>
      </w:r>
      <w:r w:rsidRPr="00C327F6">
        <w:rPr>
          <w:rFonts w:ascii="Angsana New" w:hAnsi="Angsana New"/>
          <w:sz w:val="30"/>
          <w:szCs w:val="30"/>
          <w:cs/>
          <w:lang w:val="en-GB"/>
        </w:rPr>
        <w:t>ที่ไม่มีสาระสำคัญจากจำนวนเงินที่รายงานในงบการเงินรวมของกลุ่มบริษัท</w:t>
      </w:r>
    </w:p>
    <w:p w14:paraId="2D3AB68E" w14:textId="77777777" w:rsidR="008E77F4" w:rsidRPr="00C327F6" w:rsidRDefault="008E77F4" w:rsidP="008E77F4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  <w:lang w:val="en-GB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270"/>
        <w:gridCol w:w="1080"/>
        <w:gridCol w:w="270"/>
        <w:gridCol w:w="1170"/>
        <w:gridCol w:w="270"/>
        <w:gridCol w:w="1170"/>
      </w:tblGrid>
      <w:tr w:rsidR="004D5290" w:rsidRPr="00C327F6" w14:paraId="148E9154" w14:textId="03266DDA" w:rsidTr="003928AF">
        <w:tc>
          <w:tcPr>
            <w:tcW w:w="3960" w:type="dxa"/>
          </w:tcPr>
          <w:p w14:paraId="407A353C" w14:textId="77777777" w:rsidR="00C90CBF" w:rsidRPr="00C327F6" w:rsidRDefault="00C90CBF" w:rsidP="006C235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B591BDC" w14:textId="4B5126FF" w:rsidR="00C90CBF" w:rsidRPr="00C327F6" w:rsidRDefault="00FD2D79" w:rsidP="006C2356">
            <w:pPr>
              <w:spacing w:line="240" w:lineRule="auto"/>
              <w:ind w:left="-114" w:right="-1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27F6">
              <w:rPr>
                <w:rFonts w:ascii="Angsana New" w:hAnsi="Angsana New" w:hint="cs"/>
                <w:sz w:val="30"/>
                <w:szCs w:val="30"/>
                <w:cs/>
              </w:rPr>
              <w:t>การร่วมค้าที่ไม่มีสาระสำคัญ</w:t>
            </w:r>
          </w:p>
        </w:tc>
        <w:tc>
          <w:tcPr>
            <w:tcW w:w="270" w:type="dxa"/>
          </w:tcPr>
          <w:p w14:paraId="0B9B44A0" w14:textId="77777777" w:rsidR="00C90CBF" w:rsidRPr="00C327F6" w:rsidRDefault="00C90CBF" w:rsidP="006C2356">
            <w:pPr>
              <w:spacing w:line="240" w:lineRule="auto"/>
              <w:ind w:left="-114" w:right="-1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450E89C" w14:textId="52E10CDF" w:rsidR="00C90CBF" w:rsidRPr="00C327F6" w:rsidRDefault="00FD2D79" w:rsidP="006C2356">
            <w:pPr>
              <w:spacing w:line="240" w:lineRule="auto"/>
              <w:ind w:left="-114" w:right="-1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27F6">
              <w:rPr>
                <w:rFonts w:ascii="Angsana New" w:hAnsi="Angsana New" w:hint="cs"/>
                <w:sz w:val="30"/>
                <w:szCs w:val="30"/>
                <w:cs/>
              </w:rPr>
              <w:t>บริษัทร่วมที่ไม่มีสาระสำคัญ</w:t>
            </w:r>
          </w:p>
        </w:tc>
      </w:tr>
      <w:tr w:rsidR="004D5290" w:rsidRPr="00C327F6" w14:paraId="28B626CF" w14:textId="5EF88D27" w:rsidTr="00C90CBF">
        <w:tc>
          <w:tcPr>
            <w:tcW w:w="3960" w:type="dxa"/>
          </w:tcPr>
          <w:p w14:paraId="3C6A0527" w14:textId="77777777" w:rsidR="00E77400" w:rsidRPr="00C327F6" w:rsidRDefault="00E77400" w:rsidP="00E7740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548781" w14:textId="2AA1850D" w:rsidR="00E77400" w:rsidRPr="00C327F6" w:rsidRDefault="00BD2F2E" w:rsidP="00E7740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7DF2DA4" w14:textId="77777777" w:rsidR="00E77400" w:rsidRPr="00C327F6" w:rsidRDefault="00E77400" w:rsidP="00E7740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E6B4E2" w14:textId="389AFFDC" w:rsidR="00E77400" w:rsidRPr="00C327F6" w:rsidRDefault="00BD2F2E" w:rsidP="00E7740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39D1E7A" w14:textId="77777777" w:rsidR="00E77400" w:rsidRPr="00C327F6" w:rsidRDefault="00E77400" w:rsidP="00E7740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F65455" w14:textId="142076BF" w:rsidR="00E77400" w:rsidRPr="00C327F6" w:rsidRDefault="00BD2F2E" w:rsidP="00E7740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B7EA53A" w14:textId="27881E12" w:rsidR="00E77400" w:rsidRPr="00C327F6" w:rsidRDefault="00E77400" w:rsidP="00E7740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4BF1E8" w14:textId="6543971E" w:rsidR="00E77400" w:rsidRPr="00C327F6" w:rsidRDefault="00BD2F2E" w:rsidP="00E7740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D5290" w:rsidRPr="00C327F6" w14:paraId="196C7CDC" w14:textId="7C8BF17F" w:rsidTr="00FD54A3">
        <w:tc>
          <w:tcPr>
            <w:tcW w:w="3960" w:type="dxa"/>
          </w:tcPr>
          <w:p w14:paraId="6EFB8B78" w14:textId="77777777" w:rsidR="00C90CBF" w:rsidRPr="00C327F6" w:rsidRDefault="00C90CBF" w:rsidP="00C90CB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1FBC9964" w14:textId="451A389F" w:rsidR="00C90CBF" w:rsidRPr="00C327F6" w:rsidRDefault="00C90CBF" w:rsidP="00C90CBF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C327F6">
              <w:rPr>
                <w:rFonts w:ascii="Angsana New" w:eastAsia="Times New Roman" w:hAnsi="Angsana New" w:hint="cs"/>
                <w:i/>
                <w:iCs/>
                <w:sz w:val="30"/>
                <w:szCs w:val="30"/>
              </w:rPr>
              <w:t>(</w:t>
            </w:r>
            <w:r w:rsidRPr="00C327F6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C327F6">
              <w:rPr>
                <w:rFonts w:ascii="Angsana New" w:eastAsia="Times New Roman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4D5290" w:rsidRPr="00C327F6" w14:paraId="619FC761" w14:textId="215543C2" w:rsidTr="00C90CBF">
        <w:tc>
          <w:tcPr>
            <w:tcW w:w="3960" w:type="dxa"/>
          </w:tcPr>
          <w:p w14:paraId="71FED1B2" w14:textId="77777777" w:rsidR="00C90CBF" w:rsidRPr="00C327F6" w:rsidRDefault="00C90CBF" w:rsidP="00C90CBF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สำหรับปีสิ้นสุดวันที่</w:t>
            </w:r>
            <w:r w:rsidRPr="00C327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327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57BF8855" w14:textId="77777777" w:rsidR="00C90CBF" w:rsidRPr="00C327F6" w:rsidRDefault="00C90CBF" w:rsidP="00C90CBF">
            <w:pPr>
              <w:tabs>
                <w:tab w:val="decimal" w:pos="1410"/>
              </w:tabs>
              <w:spacing w:line="240" w:lineRule="auto"/>
              <w:ind w:left="-114" w:righ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DE09A8" w14:textId="77777777" w:rsidR="00C90CBF" w:rsidRPr="00C327F6" w:rsidRDefault="00C90CBF" w:rsidP="00C90CB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2557A3" w14:textId="77777777" w:rsidR="00C90CBF" w:rsidRPr="00C327F6" w:rsidRDefault="00C90CBF" w:rsidP="00C90CBF">
            <w:pPr>
              <w:tabs>
                <w:tab w:val="decimal" w:pos="1410"/>
              </w:tabs>
              <w:spacing w:line="240" w:lineRule="auto"/>
              <w:ind w:left="-114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ABC595" w14:textId="77777777" w:rsidR="00C90CBF" w:rsidRPr="00C327F6" w:rsidRDefault="00C90CBF" w:rsidP="00C90CBF">
            <w:pPr>
              <w:tabs>
                <w:tab w:val="decimal" w:pos="1410"/>
              </w:tabs>
              <w:spacing w:line="240" w:lineRule="auto"/>
              <w:ind w:left="-114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3B5BEC" w14:textId="77777777" w:rsidR="00C90CBF" w:rsidRPr="00C327F6" w:rsidRDefault="00C90CBF" w:rsidP="00C90CBF">
            <w:pPr>
              <w:tabs>
                <w:tab w:val="decimal" w:pos="1410"/>
              </w:tabs>
              <w:spacing w:line="240" w:lineRule="auto"/>
              <w:ind w:left="-114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62CAB2" w14:textId="62C29E2F" w:rsidR="00C90CBF" w:rsidRPr="00C327F6" w:rsidRDefault="00C90CBF" w:rsidP="00C90CBF">
            <w:pPr>
              <w:tabs>
                <w:tab w:val="decimal" w:pos="1410"/>
              </w:tabs>
              <w:spacing w:line="240" w:lineRule="auto"/>
              <w:ind w:left="-114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152651" w14:textId="2177C239" w:rsidR="00C90CBF" w:rsidRPr="00C327F6" w:rsidRDefault="00C90CBF" w:rsidP="00C90CBF">
            <w:pPr>
              <w:tabs>
                <w:tab w:val="decimal" w:pos="1410"/>
              </w:tabs>
              <w:spacing w:line="240" w:lineRule="auto"/>
              <w:ind w:left="-114" w:right="-1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5290" w:rsidRPr="00C327F6" w14:paraId="2DB17946" w14:textId="496BDE25" w:rsidTr="00CD7D51">
        <w:trPr>
          <w:trHeight w:val="68"/>
        </w:trPr>
        <w:tc>
          <w:tcPr>
            <w:tcW w:w="3960" w:type="dxa"/>
          </w:tcPr>
          <w:p w14:paraId="49B0B2CC" w14:textId="53AF1C99" w:rsidR="008E3AA7" w:rsidRPr="00C327F6" w:rsidRDefault="008E3AA7" w:rsidP="008E3AA7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327F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มูลค่าตามบัญชีของส่วนได้เสียในการร่วมค้าและบริษัทร่วมที่ไม่มีสาระสำคัญ</w:t>
            </w:r>
          </w:p>
        </w:tc>
        <w:tc>
          <w:tcPr>
            <w:tcW w:w="1170" w:type="dxa"/>
            <w:vAlign w:val="bottom"/>
          </w:tcPr>
          <w:p w14:paraId="1AC81ECB" w14:textId="3FA0C850" w:rsidR="008E3AA7" w:rsidRPr="00C327F6" w:rsidRDefault="00C3408B" w:rsidP="008E3AA7">
            <w:pPr>
              <w:tabs>
                <w:tab w:val="clear" w:pos="907"/>
                <w:tab w:val="left" w:pos="516"/>
                <w:tab w:val="left" w:pos="786"/>
                <w:tab w:val="decimal" w:pos="1410"/>
              </w:tabs>
              <w:spacing w:line="240" w:lineRule="auto"/>
              <w:ind w:left="-114"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hAnsi="Angsana New"/>
                <w:sz w:val="30"/>
                <w:szCs w:val="30"/>
              </w:rPr>
              <w:t>12,674</w:t>
            </w:r>
          </w:p>
        </w:tc>
        <w:tc>
          <w:tcPr>
            <w:tcW w:w="270" w:type="dxa"/>
            <w:vAlign w:val="bottom"/>
          </w:tcPr>
          <w:p w14:paraId="0A520DB1" w14:textId="77777777" w:rsidR="008E3AA7" w:rsidRPr="00C327F6" w:rsidRDefault="008E3AA7" w:rsidP="008E3AA7">
            <w:pPr>
              <w:tabs>
                <w:tab w:val="decimal" w:pos="786"/>
              </w:tabs>
              <w:spacing w:line="240" w:lineRule="auto"/>
              <w:ind w:left="-114" w:righ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E3FEC5" w14:textId="169631AC" w:rsidR="008E3AA7" w:rsidRPr="00C327F6" w:rsidRDefault="008E3AA7" w:rsidP="00974E3F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hAnsi="Angsana New"/>
                <w:sz w:val="30"/>
                <w:szCs w:val="30"/>
              </w:rPr>
              <w:t>16,864</w:t>
            </w:r>
          </w:p>
        </w:tc>
        <w:tc>
          <w:tcPr>
            <w:tcW w:w="270" w:type="dxa"/>
          </w:tcPr>
          <w:p w14:paraId="30805294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B705C8" w14:textId="08D12B6B" w:rsidR="008E3AA7" w:rsidRPr="00C327F6" w:rsidRDefault="00C3408B" w:rsidP="008E3AA7">
            <w:pPr>
              <w:tabs>
                <w:tab w:val="clear" w:pos="907"/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hAnsi="Angsana New"/>
                <w:sz w:val="30"/>
                <w:szCs w:val="30"/>
              </w:rPr>
              <w:t>1,295</w:t>
            </w:r>
          </w:p>
        </w:tc>
        <w:tc>
          <w:tcPr>
            <w:tcW w:w="270" w:type="dxa"/>
          </w:tcPr>
          <w:p w14:paraId="1B5307C6" w14:textId="03424754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3620C9" w14:textId="7443E804" w:rsidR="008E3AA7" w:rsidRPr="00C327F6" w:rsidRDefault="008E3AA7" w:rsidP="008E3AA7">
            <w:pPr>
              <w:tabs>
                <w:tab w:val="clear" w:pos="907"/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hAnsi="Angsana New"/>
                <w:sz w:val="30"/>
                <w:szCs w:val="30"/>
              </w:rPr>
              <w:t>2,563</w:t>
            </w:r>
          </w:p>
        </w:tc>
      </w:tr>
      <w:tr w:rsidR="004D5290" w:rsidRPr="00C327F6" w14:paraId="61B28664" w14:textId="199495B7" w:rsidTr="00CD7D51">
        <w:tc>
          <w:tcPr>
            <w:tcW w:w="3960" w:type="dxa"/>
          </w:tcPr>
          <w:p w14:paraId="0C8644A1" w14:textId="77777777" w:rsidR="008E3AA7" w:rsidRPr="00C327F6" w:rsidRDefault="008E3AA7" w:rsidP="008E3AA7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27F6">
              <w:rPr>
                <w:rFonts w:ascii="Angsana New" w:hAnsi="Angsana New" w:hint="cs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70" w:type="dxa"/>
            <w:vAlign w:val="bottom"/>
          </w:tcPr>
          <w:p w14:paraId="160391EF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2022F34" w14:textId="77777777" w:rsidR="008E3AA7" w:rsidRPr="00C327F6" w:rsidRDefault="008E3AA7" w:rsidP="008E3AA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D9AC44" w14:textId="77777777" w:rsidR="008E3AA7" w:rsidRPr="00C327F6" w:rsidRDefault="008E3AA7" w:rsidP="008E3AA7">
            <w:pPr>
              <w:tabs>
                <w:tab w:val="clear" w:pos="907"/>
                <w:tab w:val="left" w:pos="516"/>
                <w:tab w:val="decimal" w:pos="1410"/>
              </w:tabs>
              <w:spacing w:line="240" w:lineRule="auto"/>
              <w:ind w:left="-114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ECFC16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BFAD80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976236" w14:textId="2865A034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404706" w14:textId="5B5DEE9A" w:rsidR="008E3AA7" w:rsidRPr="00C327F6" w:rsidRDefault="008E3AA7" w:rsidP="008E3AA7">
            <w:pPr>
              <w:tabs>
                <w:tab w:val="clear" w:pos="907"/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5290" w:rsidRPr="00C327F6" w14:paraId="171E11E1" w14:textId="60F19E33" w:rsidTr="00CD7D51">
        <w:trPr>
          <w:trHeight w:val="68"/>
        </w:trPr>
        <w:tc>
          <w:tcPr>
            <w:tcW w:w="3960" w:type="dxa"/>
          </w:tcPr>
          <w:p w14:paraId="18DA946E" w14:textId="62B5791C" w:rsidR="008E3AA7" w:rsidRPr="00C327F6" w:rsidRDefault="008E3AA7" w:rsidP="008E3AA7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327F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="Angsana New" w:hAnsi="Angsana New"/>
                <w:spacing w:val="-6"/>
                <w:sz w:val="30"/>
                <w:szCs w:val="30"/>
                <w:cs/>
              </w:rPr>
              <w:t>-</w:t>
            </w:r>
            <w:r w:rsidRPr="00C327F6">
              <w:rPr>
                <w:rFonts w:ascii="Angsana New" w:hAnsi="Angsana New"/>
                <w:spacing w:val="-6"/>
                <w:sz w:val="30"/>
                <w:szCs w:val="30"/>
                <w:cs/>
              </w:rPr>
              <w:tab/>
            </w:r>
            <w:r w:rsidRPr="00C327F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กำไร </w:t>
            </w:r>
            <w:r w:rsidRPr="00C327F6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C327F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ขาดทุน) จากการดำเนินงานอย่างต่อเนื่อง</w:t>
            </w:r>
          </w:p>
        </w:tc>
        <w:tc>
          <w:tcPr>
            <w:tcW w:w="1170" w:type="dxa"/>
            <w:vAlign w:val="bottom"/>
          </w:tcPr>
          <w:p w14:paraId="147CFB3B" w14:textId="3A5411D3" w:rsidR="008E3AA7" w:rsidRPr="00C327F6" w:rsidRDefault="00C3408B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hAnsi="Angsana New"/>
                <w:sz w:val="30"/>
                <w:szCs w:val="30"/>
              </w:rPr>
              <w:t>(1,009)</w:t>
            </w:r>
          </w:p>
        </w:tc>
        <w:tc>
          <w:tcPr>
            <w:tcW w:w="270" w:type="dxa"/>
            <w:vAlign w:val="bottom"/>
          </w:tcPr>
          <w:p w14:paraId="19BED3EA" w14:textId="77777777" w:rsidR="008E3AA7" w:rsidRPr="00C327F6" w:rsidRDefault="008E3AA7" w:rsidP="008E3AA7">
            <w:pPr>
              <w:tabs>
                <w:tab w:val="decimal" w:pos="786"/>
              </w:tabs>
              <w:spacing w:line="240" w:lineRule="auto"/>
              <w:ind w:left="-114" w:righ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D46471" w14:textId="3397A1DC" w:rsidR="008E3AA7" w:rsidRPr="00C327F6" w:rsidRDefault="00982151" w:rsidP="00982151">
            <w:pPr>
              <w:tabs>
                <w:tab w:val="clear" w:pos="907"/>
                <w:tab w:val="left" w:pos="516"/>
                <w:tab w:val="decimal" w:pos="1410"/>
              </w:tabs>
              <w:spacing w:line="240" w:lineRule="auto"/>
              <w:ind w:left="-114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="008E3AA7" w:rsidRPr="00C327F6">
              <w:rPr>
                <w:rFonts w:ascii="Angsana New" w:hAnsi="Angsana New"/>
                <w:sz w:val="30"/>
                <w:szCs w:val="30"/>
              </w:rPr>
              <w:t>(998)</w:t>
            </w:r>
          </w:p>
        </w:tc>
        <w:tc>
          <w:tcPr>
            <w:tcW w:w="270" w:type="dxa"/>
          </w:tcPr>
          <w:p w14:paraId="6F27E6C2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E4D897" w14:textId="0A832817" w:rsidR="008E3AA7" w:rsidRPr="00C327F6" w:rsidRDefault="00C3408B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270" w:type="dxa"/>
          </w:tcPr>
          <w:p w14:paraId="4A8D9AFC" w14:textId="1D6FF3B3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4EEF75" w14:textId="77125F9A" w:rsidR="008E3AA7" w:rsidRPr="00C327F6" w:rsidRDefault="008E3AA7" w:rsidP="008E3AA7">
            <w:pPr>
              <w:spacing w:line="240" w:lineRule="auto"/>
              <w:ind w:left="-114"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hAnsi="Angsana New"/>
                <w:sz w:val="30"/>
                <w:szCs w:val="30"/>
              </w:rPr>
              <w:t>(17)</w:t>
            </w:r>
          </w:p>
        </w:tc>
      </w:tr>
      <w:tr w:rsidR="004D5290" w:rsidRPr="00C327F6" w14:paraId="32408CC5" w14:textId="5F4528AE" w:rsidTr="00CD7D51">
        <w:tc>
          <w:tcPr>
            <w:tcW w:w="3960" w:type="dxa"/>
          </w:tcPr>
          <w:p w14:paraId="77A09B82" w14:textId="7D82A834" w:rsidR="008E3AA7" w:rsidRPr="00C327F6" w:rsidRDefault="008E3AA7" w:rsidP="008E3AA7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27F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C327F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327F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กำไร</w:t>
            </w:r>
            <w:r w:rsidRPr="00C327F6">
              <w:rPr>
                <w:rFonts w:ascii="Angsana New" w:hAnsi="Angsana New"/>
                <w:spacing w:val="-6"/>
                <w:sz w:val="30"/>
                <w:szCs w:val="30"/>
              </w:rPr>
              <w:t xml:space="preserve"> (</w:t>
            </w:r>
            <w:r w:rsidRPr="00C327F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ขาดทุน) </w:t>
            </w:r>
            <w:r w:rsidRPr="00C327F6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677AC1F6" w14:textId="113B58EE" w:rsidR="008E3AA7" w:rsidRPr="00C327F6" w:rsidRDefault="00C3408B" w:rsidP="008E3AA7">
            <w:pPr>
              <w:tabs>
                <w:tab w:val="clear" w:pos="907"/>
              </w:tabs>
              <w:spacing w:line="240" w:lineRule="auto"/>
              <w:ind w:left="-114" w:right="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270" w:type="dxa"/>
            <w:vAlign w:val="bottom"/>
          </w:tcPr>
          <w:p w14:paraId="6B6FDE65" w14:textId="77777777" w:rsidR="008E3AA7" w:rsidRPr="00C327F6" w:rsidRDefault="008E3AA7" w:rsidP="008E3AA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B3B557" w14:textId="7B2D7620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70" w:type="dxa"/>
          </w:tcPr>
          <w:p w14:paraId="0C4B8FD3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265C20" w14:textId="64A5C2A9" w:rsidR="008E3AA7" w:rsidRPr="00C327F6" w:rsidRDefault="00C3408B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80FA0B" w14:textId="68560C65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36787E" w14:textId="3DA781BB" w:rsidR="008E3AA7" w:rsidRPr="00C327F6" w:rsidRDefault="008E3AA7" w:rsidP="008E3AA7">
            <w:pPr>
              <w:tabs>
                <w:tab w:val="clear" w:pos="680"/>
                <w:tab w:val="left" w:pos="704"/>
              </w:tabs>
              <w:spacing w:line="240" w:lineRule="auto"/>
              <w:ind w:left="-114"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hAnsi="Angsana New"/>
                <w:sz w:val="30"/>
                <w:szCs w:val="30"/>
              </w:rPr>
              <w:t>(19)</w:t>
            </w:r>
          </w:p>
        </w:tc>
      </w:tr>
      <w:tr w:rsidR="008E3AA7" w:rsidRPr="00C327F6" w14:paraId="237FBE00" w14:textId="73B97F71" w:rsidTr="00CD7D51">
        <w:trPr>
          <w:trHeight w:val="68"/>
        </w:trPr>
        <w:tc>
          <w:tcPr>
            <w:tcW w:w="3960" w:type="dxa"/>
          </w:tcPr>
          <w:p w14:paraId="716523F3" w14:textId="2C3B2512" w:rsidR="008E3AA7" w:rsidRPr="00C327F6" w:rsidRDefault="008E3AA7" w:rsidP="008E3AA7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327F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="Angsana New" w:hAnsi="Angsana New"/>
                <w:spacing w:val="-6"/>
                <w:sz w:val="30"/>
                <w:szCs w:val="30"/>
                <w:cs/>
              </w:rPr>
              <w:t>-</w:t>
            </w:r>
            <w:r w:rsidRPr="00C327F6">
              <w:rPr>
                <w:rFonts w:ascii="Angsana New" w:hAnsi="Angsana New"/>
                <w:spacing w:val="-6"/>
                <w:sz w:val="30"/>
                <w:szCs w:val="30"/>
                <w:cs/>
              </w:rPr>
              <w:tab/>
            </w:r>
            <w:r w:rsidRPr="00C327F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กำไร</w:t>
            </w:r>
            <w:r w:rsidRPr="00C327F6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C327F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(ขาดทุน) เบ็ดเสร็จรวมสำหรับปี</w:t>
            </w:r>
          </w:p>
        </w:tc>
        <w:tc>
          <w:tcPr>
            <w:tcW w:w="1170" w:type="dxa"/>
            <w:vAlign w:val="bottom"/>
          </w:tcPr>
          <w:p w14:paraId="50211EEE" w14:textId="558DCF0C" w:rsidR="008E3AA7" w:rsidRPr="00C327F6" w:rsidRDefault="00C3408B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hAnsi="Angsana New"/>
                <w:sz w:val="30"/>
                <w:szCs w:val="30"/>
              </w:rPr>
              <w:t>(739)</w:t>
            </w:r>
          </w:p>
        </w:tc>
        <w:tc>
          <w:tcPr>
            <w:tcW w:w="270" w:type="dxa"/>
            <w:vAlign w:val="bottom"/>
          </w:tcPr>
          <w:p w14:paraId="21AC81D4" w14:textId="77777777" w:rsidR="008E3AA7" w:rsidRPr="00C327F6" w:rsidRDefault="008E3AA7" w:rsidP="008E3AA7">
            <w:pPr>
              <w:tabs>
                <w:tab w:val="decimal" w:pos="786"/>
              </w:tabs>
              <w:spacing w:line="240" w:lineRule="auto"/>
              <w:ind w:left="-114" w:righ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FD7509" w14:textId="59104CDF" w:rsidR="008E3AA7" w:rsidRPr="00C327F6" w:rsidRDefault="00982151" w:rsidP="00982151">
            <w:pPr>
              <w:tabs>
                <w:tab w:val="clear" w:pos="907"/>
                <w:tab w:val="left" w:pos="516"/>
                <w:tab w:val="decimal" w:pos="1410"/>
              </w:tabs>
              <w:spacing w:line="240" w:lineRule="auto"/>
              <w:ind w:left="-114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="008E3AA7" w:rsidRPr="00C327F6">
              <w:rPr>
                <w:rFonts w:ascii="Angsana New" w:hAnsi="Angsana New"/>
                <w:sz w:val="30"/>
                <w:szCs w:val="30"/>
              </w:rPr>
              <w:t>(795)</w:t>
            </w:r>
          </w:p>
        </w:tc>
        <w:tc>
          <w:tcPr>
            <w:tcW w:w="270" w:type="dxa"/>
          </w:tcPr>
          <w:p w14:paraId="305A67DC" w14:textId="77777777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F85269" w14:textId="14A62122" w:rsidR="008E3AA7" w:rsidRPr="00C327F6" w:rsidRDefault="00C3408B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270" w:type="dxa"/>
          </w:tcPr>
          <w:p w14:paraId="1B6853B5" w14:textId="02A924E0" w:rsidR="008E3AA7" w:rsidRPr="00C327F6" w:rsidRDefault="008E3AA7" w:rsidP="008E3AA7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5B140E" w14:textId="585B1214" w:rsidR="008E3AA7" w:rsidRPr="00C327F6" w:rsidRDefault="008E3AA7" w:rsidP="008E3AA7">
            <w:pPr>
              <w:spacing w:line="240" w:lineRule="auto"/>
              <w:ind w:left="-114"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hAnsi="Angsana New"/>
                <w:sz w:val="30"/>
                <w:szCs w:val="30"/>
              </w:rPr>
              <w:t>(36)</w:t>
            </w:r>
          </w:p>
        </w:tc>
      </w:tr>
    </w:tbl>
    <w:p w14:paraId="778B157A" w14:textId="516FBCFC" w:rsidR="00C3408B" w:rsidRPr="00C327F6" w:rsidRDefault="00C3408B" w:rsidP="00AA0F54">
      <w:pPr>
        <w:pStyle w:val="ListParagraph"/>
        <w:tabs>
          <w:tab w:val="left" w:pos="540"/>
          <w:tab w:val="left" w:pos="2070"/>
        </w:tabs>
        <w:ind w:left="540" w:right="-14"/>
        <w:jc w:val="both"/>
        <w:rPr>
          <w:rFonts w:asciiTheme="majorBidi" w:hAnsiTheme="majorBidi" w:cstheme="majorBidi"/>
          <w:sz w:val="30"/>
          <w:szCs w:val="30"/>
        </w:rPr>
      </w:pPr>
    </w:p>
    <w:p w14:paraId="5CB9F0CF" w14:textId="2CBFD50C" w:rsidR="00E50E5F" w:rsidRPr="00C327F6" w:rsidRDefault="0097677D" w:rsidP="003722C7">
      <w:pPr>
        <w:pStyle w:val="ListParagraph"/>
        <w:numPr>
          <w:ilvl w:val="0"/>
          <w:numId w:val="7"/>
        </w:numPr>
        <w:tabs>
          <w:tab w:val="left" w:pos="540"/>
          <w:tab w:val="left" w:pos="2070"/>
        </w:tabs>
        <w:ind w:left="540" w:right="-14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327F6">
        <w:rPr>
          <w:rFonts w:asciiTheme="majorBidi" w:hAnsiTheme="majorBidi" w:hint="cs"/>
          <w:b/>
          <w:bCs/>
          <w:sz w:val="30"/>
          <w:szCs w:val="30"/>
          <w:cs/>
        </w:rPr>
        <w:t>สินทรัพย์ทางการเงินที่อยู่ในความต้องการของตลาด</w:t>
      </w:r>
    </w:p>
    <w:p w14:paraId="488B256E" w14:textId="04822723" w:rsidR="00E50E5F" w:rsidRPr="00C327F6" w:rsidRDefault="00E50E5F" w:rsidP="00E50E5F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900"/>
        <w:gridCol w:w="236"/>
        <w:gridCol w:w="844"/>
        <w:gridCol w:w="236"/>
        <w:gridCol w:w="810"/>
        <w:gridCol w:w="236"/>
        <w:gridCol w:w="990"/>
        <w:gridCol w:w="236"/>
        <w:gridCol w:w="1002"/>
        <w:gridCol w:w="236"/>
        <w:gridCol w:w="1024"/>
      </w:tblGrid>
      <w:tr w:rsidR="004D5290" w:rsidRPr="00C327F6" w14:paraId="463E6CC1" w14:textId="77777777" w:rsidTr="00AA0F54">
        <w:trPr>
          <w:tblHeader/>
        </w:trPr>
        <w:tc>
          <w:tcPr>
            <w:tcW w:w="2880" w:type="dxa"/>
          </w:tcPr>
          <w:p w14:paraId="1D0136F5" w14:textId="77777777" w:rsidR="00086151" w:rsidRPr="00C327F6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0" w:type="dxa"/>
            <w:gridSpan w:val="11"/>
          </w:tcPr>
          <w:p w14:paraId="52A605EE" w14:textId="4C12E317" w:rsidR="00086151" w:rsidRPr="00C327F6" w:rsidRDefault="00086151" w:rsidP="00810A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4D5290" w:rsidRPr="00C327F6" w14:paraId="2A8426BF" w14:textId="77777777" w:rsidTr="00AA0F54">
        <w:trPr>
          <w:tblHeader/>
        </w:trPr>
        <w:tc>
          <w:tcPr>
            <w:tcW w:w="2880" w:type="dxa"/>
            <w:vAlign w:val="bottom"/>
            <w:hideMark/>
          </w:tcPr>
          <w:p w14:paraId="63DEF42A" w14:textId="77777777" w:rsidR="00086151" w:rsidRPr="00C327F6" w:rsidRDefault="00086151" w:rsidP="00810AEE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900" w:type="dxa"/>
            <w:vAlign w:val="bottom"/>
            <w:hideMark/>
          </w:tcPr>
          <w:p w14:paraId="7B49D71B" w14:textId="77777777" w:rsidR="00086151" w:rsidRPr="00C327F6" w:rsidRDefault="00086151" w:rsidP="00810AEE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ACE1D92" w14:textId="77777777" w:rsidR="00086151" w:rsidRPr="00C327F6" w:rsidRDefault="00086151" w:rsidP="00810AEE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30514022" w14:textId="77777777" w:rsidR="00086151" w:rsidRPr="00C327F6" w:rsidRDefault="00086151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44" w:type="dxa"/>
            <w:vAlign w:val="bottom"/>
            <w:hideMark/>
          </w:tcPr>
          <w:p w14:paraId="381626E1" w14:textId="77777777" w:rsidR="00086151" w:rsidRPr="00C327F6" w:rsidRDefault="00086151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44DE4700" w14:textId="77777777" w:rsidR="00086151" w:rsidRPr="00C327F6" w:rsidRDefault="00086151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1E56ACDC" w14:textId="77777777" w:rsidR="00086151" w:rsidRPr="00C327F6" w:rsidRDefault="00086151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7E322FF0" w14:textId="77777777" w:rsidR="00086151" w:rsidRPr="00C327F6" w:rsidRDefault="00086151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6665F6FB" w14:textId="77777777" w:rsidR="00086151" w:rsidRPr="00C327F6" w:rsidRDefault="00086151" w:rsidP="00AA0F54">
            <w:pPr>
              <w:spacing w:line="240" w:lineRule="auto"/>
              <w:ind w:left="-129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70C0F17E" w14:textId="77777777" w:rsidR="00086151" w:rsidRPr="00C327F6" w:rsidRDefault="00086151" w:rsidP="00810AEE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34FD67B5" w14:textId="77777777" w:rsidR="00086151" w:rsidRPr="00C327F6" w:rsidRDefault="00086151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02" w:type="dxa"/>
          </w:tcPr>
          <w:p w14:paraId="55DDBD34" w14:textId="77777777" w:rsidR="0041243E" w:rsidRPr="00C327F6" w:rsidRDefault="0041243E" w:rsidP="00AA0F54">
            <w:pPr>
              <w:spacing w:line="240" w:lineRule="auto"/>
              <w:ind w:left="-64" w:right="-113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61335803" w14:textId="7381CE8C" w:rsidR="00086151" w:rsidRPr="00C327F6" w:rsidRDefault="00086151" w:rsidP="00AA0F54">
            <w:pPr>
              <w:spacing w:line="240" w:lineRule="auto"/>
              <w:ind w:left="-64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/>
                <w:sz w:val="28"/>
                <w:szCs w:val="28"/>
                <w:cs/>
              </w:rPr>
              <w:t>การแปลงค่างบการเงิน</w:t>
            </w:r>
          </w:p>
        </w:tc>
        <w:tc>
          <w:tcPr>
            <w:tcW w:w="236" w:type="dxa"/>
          </w:tcPr>
          <w:p w14:paraId="5B671632" w14:textId="77777777" w:rsidR="00086151" w:rsidRPr="00C327F6" w:rsidRDefault="00086151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78806B2F" w14:textId="59EC2B9A" w:rsidR="00086151" w:rsidRPr="00C327F6" w:rsidRDefault="00086151" w:rsidP="00AA0F54">
            <w:pPr>
              <w:tabs>
                <w:tab w:val="clear" w:pos="907"/>
              </w:tabs>
              <w:spacing w:line="240" w:lineRule="auto"/>
              <w:ind w:left="-6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19CE182" w14:textId="54518CEF" w:rsidR="00086151" w:rsidRPr="00C327F6" w:rsidRDefault="00086151" w:rsidP="00AA0F54">
            <w:pPr>
              <w:spacing w:line="240" w:lineRule="auto"/>
              <w:ind w:left="-76"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A2BBB" w:rsidRPr="00C327F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4D5290" w:rsidRPr="00C327F6" w14:paraId="056EBFCA" w14:textId="77777777" w:rsidTr="00AA0F54">
        <w:trPr>
          <w:tblHeader/>
        </w:trPr>
        <w:tc>
          <w:tcPr>
            <w:tcW w:w="2880" w:type="dxa"/>
          </w:tcPr>
          <w:p w14:paraId="2ACF443B" w14:textId="77777777" w:rsidR="00F366E7" w:rsidRPr="00C327F6" w:rsidRDefault="00F366E7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750" w:type="dxa"/>
            <w:gridSpan w:val="11"/>
          </w:tcPr>
          <w:p w14:paraId="6C7952EA" w14:textId="1CCB6FDB" w:rsidR="00F366E7" w:rsidRPr="00C327F6" w:rsidRDefault="00F366E7" w:rsidP="00810AE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327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C327F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D5290" w:rsidRPr="00C327F6" w14:paraId="454A849F" w14:textId="77777777" w:rsidTr="00AA0F54">
        <w:tc>
          <w:tcPr>
            <w:tcW w:w="2880" w:type="dxa"/>
            <w:hideMark/>
          </w:tcPr>
          <w:p w14:paraId="04C067B3" w14:textId="6C75833F" w:rsidR="00086151" w:rsidRPr="00C327F6" w:rsidRDefault="00BD2F2E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64570429" w14:textId="77777777" w:rsidR="00086151" w:rsidRPr="00C327F6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477354" w14:textId="77777777" w:rsidR="00086151" w:rsidRPr="00C327F6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52066EF" w14:textId="77777777" w:rsidR="00086151" w:rsidRPr="00C327F6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19BDC3" w14:textId="77777777" w:rsidR="00086151" w:rsidRPr="00C327F6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1919AA4" w14:textId="77777777" w:rsidR="00086151" w:rsidRPr="00C327F6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E62CEA" w14:textId="77777777" w:rsidR="00086151" w:rsidRPr="00C327F6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55F4B6" w14:textId="77777777" w:rsidR="00086151" w:rsidRPr="00C327F6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99B80A" w14:textId="77777777" w:rsidR="00086151" w:rsidRPr="00C327F6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36610931" w14:textId="77777777" w:rsidR="00086151" w:rsidRPr="00C327F6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01C794" w14:textId="77777777" w:rsidR="00086151" w:rsidRPr="00C327F6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E36543D" w14:textId="5C9D84F0" w:rsidR="00086151" w:rsidRPr="00C327F6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7C7E8A5F" w14:textId="77777777" w:rsidTr="00AA0F54">
        <w:tc>
          <w:tcPr>
            <w:tcW w:w="2880" w:type="dxa"/>
            <w:hideMark/>
          </w:tcPr>
          <w:p w14:paraId="56CEA725" w14:textId="77777777" w:rsidR="00086151" w:rsidRPr="00C327F6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</w:tcPr>
          <w:p w14:paraId="50EF190C" w14:textId="77777777" w:rsidR="00086151" w:rsidRPr="00C327F6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7FA0BCB2" w14:textId="77777777" w:rsidR="00086151" w:rsidRPr="00C327F6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473E29D" w14:textId="77777777" w:rsidR="00086151" w:rsidRPr="00C327F6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C974E0" w14:textId="77777777" w:rsidR="00086151" w:rsidRPr="00C327F6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795BF64" w14:textId="77777777" w:rsidR="00086151" w:rsidRPr="00C327F6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DC4FA6" w14:textId="77777777" w:rsidR="00086151" w:rsidRPr="00C327F6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E8517E" w14:textId="77777777" w:rsidR="00086151" w:rsidRPr="00C327F6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8B45D6" w14:textId="77777777" w:rsidR="00086151" w:rsidRPr="00C327F6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7A436987" w14:textId="77777777" w:rsidR="00086151" w:rsidRPr="00C327F6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417AA8" w14:textId="77777777" w:rsidR="00086151" w:rsidRPr="00C327F6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502EE59" w14:textId="39522AD2" w:rsidR="00086151" w:rsidRPr="00C327F6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162A4FA3" w14:textId="77777777" w:rsidTr="00AA0F54">
        <w:tc>
          <w:tcPr>
            <w:tcW w:w="2880" w:type="dxa"/>
          </w:tcPr>
          <w:p w14:paraId="1D8F47A3" w14:textId="3525EF2D" w:rsidR="00086151" w:rsidRPr="00C327F6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</w:tcPr>
          <w:p w14:paraId="1CBC0C10" w14:textId="77777777" w:rsidR="00086151" w:rsidRPr="00C327F6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75277F1A" w14:textId="77777777" w:rsidR="00086151" w:rsidRPr="00C327F6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743F89E" w14:textId="77777777" w:rsidR="00086151" w:rsidRPr="00C327F6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A575BA" w14:textId="77777777" w:rsidR="00086151" w:rsidRPr="00C327F6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7A2407A" w14:textId="77777777" w:rsidR="00086151" w:rsidRPr="00C327F6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907558" w14:textId="77777777" w:rsidR="00086151" w:rsidRPr="00C327F6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F26F75" w14:textId="77777777" w:rsidR="00086151" w:rsidRPr="00C327F6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AAC814" w14:textId="77777777" w:rsidR="00086151" w:rsidRPr="00C327F6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7E20F0DB" w14:textId="77777777" w:rsidR="00086151" w:rsidRPr="00C327F6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C894F5" w14:textId="77777777" w:rsidR="00086151" w:rsidRPr="00C327F6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3CA624F" w14:textId="0B0B33A2" w:rsidR="00086151" w:rsidRPr="00C327F6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04D36905" w14:textId="77777777" w:rsidTr="00AA2BBB">
        <w:tc>
          <w:tcPr>
            <w:tcW w:w="2880" w:type="dxa"/>
            <w:hideMark/>
          </w:tcPr>
          <w:p w14:paraId="0BA26976" w14:textId="0BDEE308" w:rsidR="00E77400" w:rsidRPr="00C327F6" w:rsidRDefault="00E77400" w:rsidP="003722C7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B4841E" w14:textId="06547B8E" w:rsidR="00E77400" w:rsidRPr="00C327F6" w:rsidRDefault="008E3AA7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236" w:type="dxa"/>
            <w:vAlign w:val="bottom"/>
          </w:tcPr>
          <w:p w14:paraId="583D7233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52FFBE" w14:textId="3E2D2F8B" w:rsidR="00E77400" w:rsidRPr="00C327F6" w:rsidRDefault="00A36E1D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32A0779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6D7290" w14:textId="4C1AE0C1" w:rsidR="00E77400" w:rsidRPr="00C327F6" w:rsidRDefault="00A36E1D" w:rsidP="00E77400">
            <w:pPr>
              <w:tabs>
                <w:tab w:val="clear" w:pos="680"/>
                <w:tab w:val="left" w:pos="59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(147)</w:t>
            </w:r>
          </w:p>
        </w:tc>
        <w:tc>
          <w:tcPr>
            <w:tcW w:w="236" w:type="dxa"/>
            <w:vAlign w:val="bottom"/>
          </w:tcPr>
          <w:p w14:paraId="77D0F4B2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485092" w14:textId="6685C2C2" w:rsidR="00E77400" w:rsidRPr="00C327F6" w:rsidRDefault="00A36E1D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3F47A6EA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</w:tcPr>
          <w:p w14:paraId="30F9B352" w14:textId="77777777" w:rsidR="00EC0074" w:rsidRPr="00C327F6" w:rsidRDefault="00EC0074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C7F631" w14:textId="76612621" w:rsidR="00A36E1D" w:rsidRPr="00C327F6" w:rsidRDefault="00A36E1D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A8E21F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DB297D" w14:textId="7836CC51" w:rsidR="00E77400" w:rsidRPr="00C327F6" w:rsidRDefault="00A36E1D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</w:tr>
      <w:tr w:rsidR="004D5290" w:rsidRPr="00C327F6" w14:paraId="01D4294F" w14:textId="77777777" w:rsidTr="001D5A9B">
        <w:tc>
          <w:tcPr>
            <w:tcW w:w="2880" w:type="dxa"/>
          </w:tcPr>
          <w:p w14:paraId="699A79E6" w14:textId="77777777" w:rsidR="001D5A9B" w:rsidRPr="00C327F6" w:rsidRDefault="001D5A9B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2FB084C" w14:textId="77777777" w:rsidR="002D6060" w:rsidRPr="00C327F6" w:rsidRDefault="002D606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E942E9D" w14:textId="77777777" w:rsidR="002D6060" w:rsidRPr="00C327F6" w:rsidRDefault="002D606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A57A580" w14:textId="77777777" w:rsidR="002D6060" w:rsidRPr="00C327F6" w:rsidRDefault="002D606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1286A908" w14:textId="77777777" w:rsidR="002D6060" w:rsidRPr="00C327F6" w:rsidRDefault="002D606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30F411E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41F1FF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7BED6BCC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4D58BC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852063A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DC5C86B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A6998D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D5D602F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double" w:sz="4" w:space="0" w:color="auto"/>
            </w:tcBorders>
          </w:tcPr>
          <w:p w14:paraId="54B6C4F0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9F06C31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23FBA20" w14:textId="13F78686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4D5290" w:rsidRPr="00C327F6" w14:paraId="4E73F6AC" w14:textId="77777777" w:rsidTr="00AA0F54">
        <w:tc>
          <w:tcPr>
            <w:tcW w:w="2880" w:type="dxa"/>
            <w:hideMark/>
          </w:tcPr>
          <w:p w14:paraId="14133AC7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สินทรัพย์ทางการเงินไม่หมุนเวียน</w:t>
            </w:r>
          </w:p>
        </w:tc>
        <w:tc>
          <w:tcPr>
            <w:tcW w:w="900" w:type="dxa"/>
            <w:vAlign w:val="bottom"/>
          </w:tcPr>
          <w:p w14:paraId="40C2A615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6A398A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342E28AB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DAF12D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F632903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290D83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F847FC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6EE6FE1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2" w:type="dxa"/>
          </w:tcPr>
          <w:p w14:paraId="5C807B64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49EF947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446E2B5" w14:textId="40811F6A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4D5290" w:rsidRPr="00C327F6" w14:paraId="78D78511" w14:textId="77777777" w:rsidTr="00AA0F54">
        <w:tc>
          <w:tcPr>
            <w:tcW w:w="2880" w:type="dxa"/>
          </w:tcPr>
          <w:p w14:paraId="51CAF1CF" w14:textId="7244B98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</w:tcPr>
          <w:p w14:paraId="71AB7D6B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5AF76F4D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175B982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5A9693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A4F8A40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77950A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9D67AA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9EC617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57A368C8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4F3D9B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1223852" w14:textId="51CDF57A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690B1C09" w14:textId="77777777" w:rsidTr="00AA0F54">
        <w:tc>
          <w:tcPr>
            <w:tcW w:w="2880" w:type="dxa"/>
          </w:tcPr>
          <w:p w14:paraId="1472AF2E" w14:textId="21270DAF" w:rsidR="008E3AA7" w:rsidRPr="00C327F6" w:rsidRDefault="008E3AA7" w:rsidP="008E3AA7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0EB73F32" w14:textId="6AD9667E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10,793</w:t>
            </w:r>
          </w:p>
        </w:tc>
        <w:tc>
          <w:tcPr>
            <w:tcW w:w="236" w:type="dxa"/>
            <w:vAlign w:val="bottom"/>
          </w:tcPr>
          <w:p w14:paraId="27001F95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4AC8565E" w14:textId="69493CC7" w:rsidR="008E3AA7" w:rsidRPr="00C327F6" w:rsidRDefault="00A36E1D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2A639AE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DFF8068" w14:textId="39AD9A26" w:rsidR="008E3AA7" w:rsidRPr="00C327F6" w:rsidRDefault="00A36E1D" w:rsidP="008E3AA7">
            <w:pPr>
              <w:tabs>
                <w:tab w:val="clear" w:pos="680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DEDF878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61C02C" w14:textId="38CE0804" w:rsidR="008E3AA7" w:rsidRPr="00C327F6" w:rsidRDefault="00A36E1D" w:rsidP="008E3AA7">
            <w:pPr>
              <w:tabs>
                <w:tab w:val="clear" w:pos="680"/>
              </w:tabs>
              <w:spacing w:line="240" w:lineRule="auto"/>
              <w:ind w:right="-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6B7B09" w:rsidRPr="00C327F6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A165B1C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2C509B2D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AC147C" w14:textId="2B5DDA3A" w:rsidR="00A36E1D" w:rsidRPr="00C327F6" w:rsidRDefault="00A36E1D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7E7B6E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6B21637" w14:textId="62BFC136" w:rsidR="008E3AA7" w:rsidRPr="00C327F6" w:rsidRDefault="00A36E1D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10,153</w:t>
            </w:r>
          </w:p>
        </w:tc>
      </w:tr>
      <w:tr w:rsidR="004D5290" w:rsidRPr="00C327F6" w14:paraId="4045A1EC" w14:textId="77777777" w:rsidTr="00AA2BBB">
        <w:tc>
          <w:tcPr>
            <w:tcW w:w="2880" w:type="dxa"/>
          </w:tcPr>
          <w:p w14:paraId="0867D7A3" w14:textId="5E9466A2" w:rsidR="008E3AA7" w:rsidRPr="00C327F6" w:rsidRDefault="008E3AA7" w:rsidP="008E3AA7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2C843DC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7E018E1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5B272DED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19D42A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ECF46C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369B0AC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8AB7D5E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5F5528B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3DD8D8DB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2D457D8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3F6C7EB4" w14:textId="3B6528A0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5290" w:rsidRPr="00C327F6" w14:paraId="4F8B9411" w14:textId="77777777" w:rsidTr="0094736D">
        <w:tc>
          <w:tcPr>
            <w:tcW w:w="2880" w:type="dxa"/>
          </w:tcPr>
          <w:p w14:paraId="1727B914" w14:textId="5BC58946" w:rsidR="008E3AA7" w:rsidRPr="00C327F6" w:rsidRDefault="008E3AA7" w:rsidP="008E3AA7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right="-110" w:hanging="45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F3ECC2" w14:textId="2BB9CEC8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236" w:type="dxa"/>
            <w:vAlign w:val="bottom"/>
          </w:tcPr>
          <w:p w14:paraId="4DCECD08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119C7DBB" w14:textId="716418A5" w:rsidR="008E3AA7" w:rsidRPr="00C327F6" w:rsidRDefault="00A36E1D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B902FE6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58A508A" w14:textId="0AF02EEF" w:rsidR="008E3AA7" w:rsidRPr="00C327F6" w:rsidRDefault="00A36E1D" w:rsidP="008E3AA7">
            <w:pPr>
              <w:tabs>
                <w:tab w:val="clear" w:pos="680"/>
                <w:tab w:val="left" w:pos="59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6408AA2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135426" w14:textId="64162478" w:rsidR="008E3AA7" w:rsidRPr="00C327F6" w:rsidRDefault="00A36E1D" w:rsidP="008E3AA7">
            <w:pPr>
              <w:tabs>
                <w:tab w:val="clear" w:pos="680"/>
              </w:tabs>
              <w:spacing w:line="240" w:lineRule="auto"/>
              <w:ind w:right="-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  <w:tc>
          <w:tcPr>
            <w:tcW w:w="236" w:type="dxa"/>
            <w:vAlign w:val="bottom"/>
          </w:tcPr>
          <w:p w14:paraId="419013D7" w14:textId="06F014E9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4F55F75F" w14:textId="727E4402" w:rsidR="008E3AA7" w:rsidRPr="00C327F6" w:rsidRDefault="00A36E1D" w:rsidP="008E3AA7">
            <w:pPr>
              <w:tabs>
                <w:tab w:val="clear" w:pos="680"/>
                <w:tab w:val="left" w:pos="59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FFD04E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03E6FD2F" w14:textId="636952E9" w:rsidR="008E3AA7" w:rsidRPr="00C327F6" w:rsidRDefault="00A36E1D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</w:p>
        </w:tc>
      </w:tr>
      <w:tr w:rsidR="004D5290" w:rsidRPr="00C327F6" w14:paraId="5DC77B36" w14:textId="77777777" w:rsidTr="00AA2BBB">
        <w:tc>
          <w:tcPr>
            <w:tcW w:w="2880" w:type="dxa"/>
          </w:tcPr>
          <w:p w14:paraId="2F566759" w14:textId="2D693D6E" w:rsidR="008E3AA7" w:rsidRPr="00C327F6" w:rsidRDefault="008E3AA7" w:rsidP="008E3AA7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C79C26" w14:textId="07269515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236" w:type="dxa"/>
            <w:vAlign w:val="bottom"/>
          </w:tcPr>
          <w:p w14:paraId="24BE16FA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843F00" w14:textId="3BC15B3A" w:rsidR="008E3AA7" w:rsidRPr="00C327F6" w:rsidRDefault="00A36E1D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B71B619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63A16B" w14:textId="4693C8DE" w:rsidR="008E3AA7" w:rsidRPr="00C327F6" w:rsidRDefault="00A36E1D" w:rsidP="008E3AA7">
            <w:pPr>
              <w:tabs>
                <w:tab w:val="clear" w:pos="680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(464)</w:t>
            </w:r>
          </w:p>
        </w:tc>
        <w:tc>
          <w:tcPr>
            <w:tcW w:w="236" w:type="dxa"/>
            <w:vAlign w:val="bottom"/>
          </w:tcPr>
          <w:p w14:paraId="1D345286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4EB18C" w14:textId="2E8DC511" w:rsidR="008E3AA7" w:rsidRPr="00C327F6" w:rsidRDefault="00A36E1D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14FE4405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67B8D218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533819" w14:textId="3860D031" w:rsidR="00A36E1D" w:rsidRPr="00C327F6" w:rsidRDefault="00A36E1D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857F0E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84268A" w14:textId="5ABF8B81" w:rsidR="008E3AA7" w:rsidRPr="00C327F6" w:rsidRDefault="00A36E1D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4D5290" w:rsidRPr="00C327F6" w14:paraId="6CF67B44" w14:textId="77777777" w:rsidTr="00AA0F54">
        <w:tc>
          <w:tcPr>
            <w:tcW w:w="2880" w:type="dxa"/>
          </w:tcPr>
          <w:p w14:paraId="2A9829E5" w14:textId="5593A16C" w:rsidR="008E3AA7" w:rsidRPr="00C327F6" w:rsidRDefault="008E3AA7" w:rsidP="008E3AA7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8BF74E" w14:textId="0E4C0FDF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11,591</w:t>
            </w:r>
          </w:p>
        </w:tc>
        <w:tc>
          <w:tcPr>
            <w:tcW w:w="236" w:type="dxa"/>
            <w:vAlign w:val="bottom"/>
          </w:tcPr>
          <w:p w14:paraId="569B3F41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D68B3D" w14:textId="0157B799" w:rsidR="008E3AA7" w:rsidRPr="00C327F6" w:rsidRDefault="00A36E1D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DA868D7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CAFD75" w14:textId="3762F283" w:rsidR="008E3AA7" w:rsidRPr="00C327F6" w:rsidRDefault="00A36E1D" w:rsidP="008E3AA7">
            <w:pPr>
              <w:tabs>
                <w:tab w:val="clear" w:pos="680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(464)</w:t>
            </w:r>
          </w:p>
        </w:tc>
        <w:tc>
          <w:tcPr>
            <w:tcW w:w="236" w:type="dxa"/>
            <w:vAlign w:val="bottom"/>
          </w:tcPr>
          <w:p w14:paraId="366A6D5C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F24601" w14:textId="7BE74190" w:rsidR="008E3AA7" w:rsidRPr="00C327F6" w:rsidRDefault="00A36E1D" w:rsidP="008E3AA7">
            <w:pPr>
              <w:tabs>
                <w:tab w:val="clear" w:pos="680"/>
              </w:tabs>
              <w:spacing w:line="240" w:lineRule="auto"/>
              <w:ind w:right="-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(65</w:t>
            </w:r>
            <w:r w:rsidR="006B7B09"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8745734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</w:tcPr>
          <w:p w14:paraId="7F9C9745" w14:textId="1117A0C3" w:rsidR="008E3AA7" w:rsidRPr="00C327F6" w:rsidRDefault="00A36E1D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266ADF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421A43" w14:textId="3B2DB75F" w:rsidR="008E3AA7" w:rsidRPr="00C327F6" w:rsidRDefault="00A36E1D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10,471</w:t>
            </w:r>
          </w:p>
        </w:tc>
      </w:tr>
    </w:tbl>
    <w:p w14:paraId="03CEECD9" w14:textId="6E3AD166" w:rsidR="00BD688F" w:rsidRPr="00C327F6" w:rsidRDefault="00BD688F" w:rsidP="00AA0F54">
      <w:pPr>
        <w:spacing w:line="140" w:lineRule="atLeast"/>
        <w:rPr>
          <w:sz w:val="14"/>
          <w:szCs w:val="14"/>
          <w:cs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900"/>
        <w:gridCol w:w="236"/>
        <w:gridCol w:w="844"/>
        <w:gridCol w:w="236"/>
        <w:gridCol w:w="810"/>
        <w:gridCol w:w="236"/>
        <w:gridCol w:w="990"/>
        <w:gridCol w:w="236"/>
        <w:gridCol w:w="1002"/>
        <w:gridCol w:w="236"/>
        <w:gridCol w:w="1024"/>
      </w:tblGrid>
      <w:tr w:rsidR="004D5290" w:rsidRPr="00C327F6" w14:paraId="4054CE61" w14:textId="77777777" w:rsidTr="00AA0F54">
        <w:tc>
          <w:tcPr>
            <w:tcW w:w="2880" w:type="dxa"/>
            <w:hideMark/>
          </w:tcPr>
          <w:p w14:paraId="5CABBFD0" w14:textId="19347BBE" w:rsidR="00E77400" w:rsidRPr="00C327F6" w:rsidRDefault="00BD2F2E" w:rsidP="00E77400">
            <w:pPr>
              <w:spacing w:line="240" w:lineRule="auto"/>
              <w:ind w:right="-11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900" w:type="dxa"/>
          </w:tcPr>
          <w:p w14:paraId="43EA70B8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F31ABD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0557A9B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4D841F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AD25DD3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6622D8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53A557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FAD187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4844D021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F162A6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16239EB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602EA0C1" w14:textId="77777777" w:rsidTr="00AA0F54">
        <w:tc>
          <w:tcPr>
            <w:tcW w:w="2880" w:type="dxa"/>
            <w:hideMark/>
          </w:tcPr>
          <w:p w14:paraId="107E2932" w14:textId="31572233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</w:tcPr>
          <w:p w14:paraId="52FF215B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20AF70C2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5858E02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A599CC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F0A145B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BBBA9C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CF29417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2810A5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39136A86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EA75B1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5B1C711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3F21896E" w14:textId="77777777" w:rsidTr="00AA0F54">
        <w:tc>
          <w:tcPr>
            <w:tcW w:w="2880" w:type="dxa"/>
          </w:tcPr>
          <w:p w14:paraId="77D9F430" w14:textId="6B1227D6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</w:tcPr>
          <w:p w14:paraId="7F79BABD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7BFDD4AD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3D4DFF7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A0EEF5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0FBF9E1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AE1484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55D562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E7EABE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21254235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69B429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31589E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08779304" w14:textId="77777777" w:rsidTr="00AA0F54">
        <w:tc>
          <w:tcPr>
            <w:tcW w:w="2880" w:type="dxa"/>
            <w:hideMark/>
          </w:tcPr>
          <w:p w14:paraId="04A2073F" w14:textId="3A1C78F1" w:rsidR="008E3AA7" w:rsidRPr="00C327F6" w:rsidRDefault="008E3AA7" w:rsidP="008E3AA7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6FCBDE6" w14:textId="4EEE0F01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  <w:tc>
          <w:tcPr>
            <w:tcW w:w="236" w:type="dxa"/>
            <w:vAlign w:val="bottom"/>
          </w:tcPr>
          <w:p w14:paraId="390DFB5E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7124AE" w14:textId="4A96235C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79917C1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311A36" w14:textId="6E101E1A" w:rsidR="008E3AA7" w:rsidRPr="00C327F6" w:rsidRDefault="008E3AA7" w:rsidP="008E3AA7">
            <w:pPr>
              <w:tabs>
                <w:tab w:val="clear" w:pos="680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(449)</w:t>
            </w:r>
          </w:p>
        </w:tc>
        <w:tc>
          <w:tcPr>
            <w:tcW w:w="236" w:type="dxa"/>
            <w:vAlign w:val="bottom"/>
          </w:tcPr>
          <w:p w14:paraId="21C74DF4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06564A" w14:textId="23CCBFCC" w:rsidR="008E3AA7" w:rsidRPr="00C327F6" w:rsidRDefault="008E3AA7" w:rsidP="008E3AA7">
            <w:pPr>
              <w:tabs>
                <w:tab w:val="clear" w:pos="680"/>
              </w:tabs>
              <w:spacing w:line="240" w:lineRule="auto"/>
              <w:ind w:right="-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6C294E1D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</w:tcPr>
          <w:p w14:paraId="2E45787D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F4E122" w14:textId="3A2C2D40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6DA5D4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97F6CA3" w14:textId="2465903D" w:rsidR="008E3AA7" w:rsidRPr="00C327F6" w:rsidRDefault="008E3AA7" w:rsidP="008E3AA7">
            <w:pPr>
              <w:tabs>
                <w:tab w:val="clear" w:pos="907"/>
                <w:tab w:val="left" w:pos="9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</w:tr>
      <w:tr w:rsidR="004D5290" w:rsidRPr="00C327F6" w14:paraId="643368B9" w14:textId="77777777" w:rsidTr="0071103F">
        <w:trPr>
          <w:trHeight w:val="116"/>
        </w:trPr>
        <w:tc>
          <w:tcPr>
            <w:tcW w:w="2880" w:type="dxa"/>
          </w:tcPr>
          <w:p w14:paraId="6E4FC635" w14:textId="77777777" w:rsidR="00546122" w:rsidRPr="00C327F6" w:rsidRDefault="00546122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573E395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EE7636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5C39E077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3650FD2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71CB5EB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37BCEEA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FBDB8FB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C6E4416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double" w:sz="4" w:space="0" w:color="auto"/>
            </w:tcBorders>
          </w:tcPr>
          <w:p w14:paraId="4D36BDBC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819A28C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A7DB91E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4D5290" w:rsidRPr="00C327F6" w14:paraId="06EFB8EC" w14:textId="77777777" w:rsidTr="00AA0F54">
        <w:tc>
          <w:tcPr>
            <w:tcW w:w="2880" w:type="dxa"/>
            <w:hideMark/>
          </w:tcPr>
          <w:p w14:paraId="23455D39" w14:textId="7E8F702A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  <w:vAlign w:val="bottom"/>
          </w:tcPr>
          <w:p w14:paraId="37160948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6EE420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303278B7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B4DDD33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52BA367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2870E6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87FF02A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2D2F1B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2" w:type="dxa"/>
          </w:tcPr>
          <w:p w14:paraId="03751353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D731C03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4067629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4D5290" w:rsidRPr="00C327F6" w14:paraId="1906BF20" w14:textId="77777777" w:rsidTr="00AA0F54">
        <w:tc>
          <w:tcPr>
            <w:tcW w:w="2880" w:type="dxa"/>
          </w:tcPr>
          <w:p w14:paraId="3595E7CA" w14:textId="22835056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</w:tcPr>
          <w:p w14:paraId="52E9F0BF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73C5AA59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12505CE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5C71DA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9886CA5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BCE0F9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0F81AE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EEC628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6234AD1E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E247C5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8E80B50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11870744" w14:textId="77777777" w:rsidTr="00AA0F54">
        <w:tc>
          <w:tcPr>
            <w:tcW w:w="2880" w:type="dxa"/>
          </w:tcPr>
          <w:p w14:paraId="32DEF7E8" w14:textId="7FFD97AB" w:rsidR="008E3AA7" w:rsidRPr="00C327F6" w:rsidRDefault="008E3AA7" w:rsidP="008E3AA7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2ED94B7C" w14:textId="6A1E9B9D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13,696</w:t>
            </w:r>
          </w:p>
        </w:tc>
        <w:tc>
          <w:tcPr>
            <w:tcW w:w="236" w:type="dxa"/>
            <w:vAlign w:val="bottom"/>
          </w:tcPr>
          <w:p w14:paraId="6131A378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4859211D" w14:textId="70D64B1C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E582C4E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7A86CDA" w14:textId="3C83AE5E" w:rsidR="008E3AA7" w:rsidRPr="00C327F6" w:rsidRDefault="008E3AA7" w:rsidP="008E3AA7">
            <w:pPr>
              <w:tabs>
                <w:tab w:val="clear" w:pos="680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364A9BB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D05029" w14:textId="02407636" w:rsidR="008E3AA7" w:rsidRPr="00C327F6" w:rsidRDefault="008E3AA7" w:rsidP="008E3AA7">
            <w:pPr>
              <w:tabs>
                <w:tab w:val="clear" w:pos="680"/>
                <w:tab w:val="clear" w:pos="907"/>
                <w:tab w:val="left" w:pos="800"/>
              </w:tabs>
              <w:spacing w:line="240" w:lineRule="auto"/>
              <w:ind w:right="-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(2,903)</w:t>
            </w:r>
          </w:p>
        </w:tc>
        <w:tc>
          <w:tcPr>
            <w:tcW w:w="236" w:type="dxa"/>
            <w:vAlign w:val="bottom"/>
          </w:tcPr>
          <w:p w14:paraId="6DA01DF1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6FCDD49F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7AE25D" w14:textId="4662BF16" w:rsidR="008E3AA7" w:rsidRPr="00C327F6" w:rsidRDefault="008E3AA7" w:rsidP="008E3AA7">
            <w:pPr>
              <w:tabs>
                <w:tab w:val="clear" w:pos="907"/>
                <w:tab w:val="left" w:pos="8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4ADE4F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B3F2BFC" w14:textId="03DC04FB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10,793</w:t>
            </w:r>
          </w:p>
        </w:tc>
      </w:tr>
      <w:tr w:rsidR="004D5290" w:rsidRPr="00C327F6" w14:paraId="42927536" w14:textId="77777777" w:rsidTr="00AA0F54">
        <w:tc>
          <w:tcPr>
            <w:tcW w:w="2880" w:type="dxa"/>
          </w:tcPr>
          <w:p w14:paraId="18026CA4" w14:textId="141BC975" w:rsidR="008E3AA7" w:rsidRPr="00C327F6" w:rsidRDefault="008E3AA7" w:rsidP="008E3AA7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00E95A3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A8F61B0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29A35DC1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B506D28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77892A3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79E61D6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21C3ACA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082E60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44E7EE4B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0AD8FC9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6D71D201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5290" w:rsidRPr="00C327F6" w14:paraId="1C324864" w14:textId="77777777" w:rsidTr="00C00E2A">
        <w:tc>
          <w:tcPr>
            <w:tcW w:w="2880" w:type="dxa"/>
          </w:tcPr>
          <w:p w14:paraId="25325D96" w14:textId="355F57C8" w:rsidR="008E3AA7" w:rsidRPr="00C327F6" w:rsidRDefault="008E3AA7" w:rsidP="008E3AA7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right="-112" w:hanging="45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3D031C" w14:textId="6900020B" w:rsidR="008E3AA7" w:rsidRPr="00C327F6" w:rsidDel="006851BF" w:rsidRDefault="008E3AA7" w:rsidP="008E3AA7">
            <w:pPr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236" w:type="dxa"/>
            <w:vAlign w:val="bottom"/>
          </w:tcPr>
          <w:p w14:paraId="77AD04D0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439E8FE1" w14:textId="0BC2DEFF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5028F5E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E42E0D1" w14:textId="48E1A6CF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6B77956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7B68FB0" w14:textId="2719B295" w:rsidR="008E3AA7" w:rsidRPr="00C327F6" w:rsidRDefault="008E3AA7" w:rsidP="008E3AA7">
            <w:pPr>
              <w:tabs>
                <w:tab w:val="clear" w:pos="680"/>
                <w:tab w:val="clear" w:pos="907"/>
                <w:tab w:val="left" w:pos="800"/>
              </w:tabs>
              <w:spacing w:line="240" w:lineRule="auto"/>
              <w:ind w:right="-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(41)</w:t>
            </w:r>
          </w:p>
        </w:tc>
        <w:tc>
          <w:tcPr>
            <w:tcW w:w="236" w:type="dxa"/>
            <w:vAlign w:val="bottom"/>
          </w:tcPr>
          <w:p w14:paraId="61B33CA9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342B048C" w14:textId="2874DFD2" w:rsidR="008E3AA7" w:rsidRPr="00C327F6" w:rsidRDefault="008E3AA7" w:rsidP="008E3AA7">
            <w:pPr>
              <w:tabs>
                <w:tab w:val="clear" w:pos="907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5A50F0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30DFFE79" w14:textId="78E9453F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</w:tr>
      <w:tr w:rsidR="004D5290" w:rsidRPr="00C327F6" w14:paraId="19D0A6C3" w14:textId="77777777" w:rsidTr="00AA0F54">
        <w:tc>
          <w:tcPr>
            <w:tcW w:w="2880" w:type="dxa"/>
          </w:tcPr>
          <w:p w14:paraId="07A77468" w14:textId="057DFA84" w:rsidR="008E3AA7" w:rsidRPr="00C327F6" w:rsidRDefault="008E3AA7" w:rsidP="008E3AA7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2980D0" w14:textId="696BBA38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  <w:tc>
          <w:tcPr>
            <w:tcW w:w="236" w:type="dxa"/>
            <w:vAlign w:val="bottom"/>
          </w:tcPr>
          <w:p w14:paraId="593F8CE5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0D0527" w14:textId="32588E06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C8BB2CF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57A2F7" w14:textId="5345F6DC" w:rsidR="008E3AA7" w:rsidRPr="00C327F6" w:rsidRDefault="008E3AA7" w:rsidP="008E3AA7">
            <w:pPr>
              <w:tabs>
                <w:tab w:val="clear" w:pos="680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(329)</w:t>
            </w:r>
          </w:p>
        </w:tc>
        <w:tc>
          <w:tcPr>
            <w:tcW w:w="236" w:type="dxa"/>
            <w:vAlign w:val="bottom"/>
          </w:tcPr>
          <w:p w14:paraId="2B13A9A2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5F85C4" w14:textId="5B04F624" w:rsidR="008E3AA7" w:rsidRPr="00C327F6" w:rsidRDefault="008E3AA7" w:rsidP="00974E3F">
            <w:pPr>
              <w:tabs>
                <w:tab w:val="clear" w:pos="454"/>
                <w:tab w:val="clear" w:pos="680"/>
                <w:tab w:val="left" w:pos="320"/>
              </w:tabs>
              <w:spacing w:line="240" w:lineRule="auto"/>
              <w:ind w:left="-130"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6" w:type="dxa"/>
            <w:vAlign w:val="bottom"/>
          </w:tcPr>
          <w:p w14:paraId="679B88D7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4FC15DF7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AC7042" w14:textId="483EB5EE" w:rsidR="008E3AA7" w:rsidRPr="00C327F6" w:rsidRDefault="008E3AA7" w:rsidP="008E3AA7">
            <w:pPr>
              <w:tabs>
                <w:tab w:val="clear" w:pos="907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5B8291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ACF8C7" w14:textId="3F4FEB18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</w:tr>
      <w:tr w:rsidR="004D5290" w:rsidRPr="00C327F6" w14:paraId="3A7DA084" w14:textId="77777777" w:rsidTr="00AA2BBB">
        <w:tc>
          <w:tcPr>
            <w:tcW w:w="2880" w:type="dxa"/>
          </w:tcPr>
          <w:p w14:paraId="749A50B7" w14:textId="1F7668D5" w:rsidR="008E3AA7" w:rsidRPr="00C327F6" w:rsidRDefault="008E3AA7" w:rsidP="008E3AA7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17806D" w14:textId="6A8B8089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14,854</w:t>
            </w:r>
          </w:p>
        </w:tc>
        <w:tc>
          <w:tcPr>
            <w:tcW w:w="236" w:type="dxa"/>
            <w:vAlign w:val="bottom"/>
          </w:tcPr>
          <w:p w14:paraId="23A6D0DB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A733AE" w14:textId="12BFCC2C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676770D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C1E338" w14:textId="5322BACC" w:rsidR="008E3AA7" w:rsidRPr="00C327F6" w:rsidRDefault="008E3AA7" w:rsidP="008E3AA7">
            <w:pPr>
              <w:tabs>
                <w:tab w:val="clear" w:pos="680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(329)</w:t>
            </w:r>
          </w:p>
        </w:tc>
        <w:tc>
          <w:tcPr>
            <w:tcW w:w="236" w:type="dxa"/>
            <w:vAlign w:val="bottom"/>
          </w:tcPr>
          <w:p w14:paraId="7E36CFB4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CB2FF8" w14:textId="1F4078FB" w:rsidR="008E3AA7" w:rsidRPr="00C327F6" w:rsidRDefault="008E3AA7" w:rsidP="008E3AA7">
            <w:pPr>
              <w:tabs>
                <w:tab w:val="clear" w:pos="680"/>
              </w:tabs>
              <w:spacing w:line="240" w:lineRule="auto"/>
              <w:ind w:right="-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(2,934)</w:t>
            </w:r>
          </w:p>
        </w:tc>
        <w:tc>
          <w:tcPr>
            <w:tcW w:w="236" w:type="dxa"/>
            <w:vAlign w:val="bottom"/>
          </w:tcPr>
          <w:p w14:paraId="68FBEF12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</w:tcPr>
          <w:p w14:paraId="240F654D" w14:textId="21354E08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DADF3B1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6ABA66" w14:textId="1FECFF91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11,591</w:t>
            </w:r>
          </w:p>
        </w:tc>
      </w:tr>
    </w:tbl>
    <w:p w14:paraId="5EFF62D5" w14:textId="55283247" w:rsidR="004646EC" w:rsidRPr="00C327F6" w:rsidRDefault="00464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2"/>
        <w:gridCol w:w="1041"/>
        <w:gridCol w:w="259"/>
        <w:gridCol w:w="1053"/>
        <w:gridCol w:w="253"/>
        <w:gridCol w:w="1095"/>
        <w:gridCol w:w="248"/>
        <w:gridCol w:w="1134"/>
        <w:gridCol w:w="248"/>
        <w:gridCol w:w="1177"/>
      </w:tblGrid>
      <w:tr w:rsidR="004D5290" w:rsidRPr="00C327F6" w14:paraId="749830C8" w14:textId="77777777" w:rsidTr="00245F60">
        <w:trPr>
          <w:tblHeader/>
        </w:trPr>
        <w:tc>
          <w:tcPr>
            <w:tcW w:w="3122" w:type="dxa"/>
          </w:tcPr>
          <w:p w14:paraId="242F0870" w14:textId="77777777" w:rsidR="00245F60" w:rsidRPr="00C327F6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8" w:type="dxa"/>
            <w:gridSpan w:val="9"/>
            <w:hideMark/>
          </w:tcPr>
          <w:p w14:paraId="3B638954" w14:textId="77777777" w:rsidR="00245F60" w:rsidRPr="00C327F6" w:rsidRDefault="00245F60" w:rsidP="009C018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4D5290" w:rsidRPr="00C327F6" w14:paraId="16A8D96F" w14:textId="77777777" w:rsidTr="00245F60">
        <w:trPr>
          <w:tblHeader/>
        </w:trPr>
        <w:tc>
          <w:tcPr>
            <w:tcW w:w="3122" w:type="dxa"/>
            <w:vAlign w:val="bottom"/>
            <w:hideMark/>
          </w:tcPr>
          <w:p w14:paraId="0D945D9F" w14:textId="77777777" w:rsidR="00245F60" w:rsidRPr="00C327F6" w:rsidRDefault="00245F60" w:rsidP="009C0189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041" w:type="dxa"/>
            <w:vAlign w:val="bottom"/>
            <w:hideMark/>
          </w:tcPr>
          <w:p w14:paraId="0FD86512" w14:textId="77777777" w:rsidR="00245F60" w:rsidRPr="00C327F6" w:rsidRDefault="00245F60" w:rsidP="009C018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BAA21E0" w14:textId="77777777" w:rsidR="00245F60" w:rsidRPr="00C327F6" w:rsidRDefault="00245F60" w:rsidP="009C018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59" w:type="dxa"/>
            <w:vAlign w:val="bottom"/>
          </w:tcPr>
          <w:p w14:paraId="48E2935F" w14:textId="77777777" w:rsidR="00245F60" w:rsidRPr="00C327F6" w:rsidRDefault="00245F60" w:rsidP="009C018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53" w:type="dxa"/>
            <w:vAlign w:val="bottom"/>
            <w:hideMark/>
          </w:tcPr>
          <w:p w14:paraId="373C8D3D" w14:textId="77777777" w:rsidR="00245F60" w:rsidRPr="00C327F6" w:rsidRDefault="00245F60" w:rsidP="009C018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53" w:type="dxa"/>
            <w:vAlign w:val="bottom"/>
          </w:tcPr>
          <w:p w14:paraId="29031BF4" w14:textId="77777777" w:rsidR="00245F60" w:rsidRPr="00C327F6" w:rsidRDefault="00245F60" w:rsidP="009C018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5" w:type="dxa"/>
            <w:vAlign w:val="bottom"/>
            <w:hideMark/>
          </w:tcPr>
          <w:p w14:paraId="77541B5B" w14:textId="77777777" w:rsidR="00245F60" w:rsidRPr="00C327F6" w:rsidRDefault="00245F60" w:rsidP="009C018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48" w:type="dxa"/>
            <w:vAlign w:val="bottom"/>
          </w:tcPr>
          <w:p w14:paraId="70AA6957" w14:textId="77777777" w:rsidR="00245F60" w:rsidRPr="00C327F6" w:rsidRDefault="00245F60" w:rsidP="009C018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34" w:type="dxa"/>
            <w:vAlign w:val="bottom"/>
            <w:hideMark/>
          </w:tcPr>
          <w:p w14:paraId="54983567" w14:textId="77777777" w:rsidR="00245F60" w:rsidRPr="00C327F6" w:rsidRDefault="00245F60" w:rsidP="009C018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6E458190" w14:textId="77777777" w:rsidR="00245F60" w:rsidRPr="00C327F6" w:rsidRDefault="00245F60" w:rsidP="009C018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48" w:type="dxa"/>
            <w:vAlign w:val="bottom"/>
          </w:tcPr>
          <w:p w14:paraId="7B8866A6" w14:textId="77777777" w:rsidR="00245F60" w:rsidRPr="00C327F6" w:rsidRDefault="00245F60" w:rsidP="009C018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vAlign w:val="bottom"/>
            <w:hideMark/>
          </w:tcPr>
          <w:p w14:paraId="3AD6D987" w14:textId="77777777" w:rsidR="00245F60" w:rsidRPr="00C327F6" w:rsidRDefault="00245F60" w:rsidP="009C018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F63E72F" w14:textId="77777777" w:rsidR="00245F60" w:rsidRPr="00C327F6" w:rsidRDefault="00245F60" w:rsidP="009C018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4D5290" w:rsidRPr="00C327F6" w14:paraId="22A1E4ED" w14:textId="77777777" w:rsidTr="00245F60">
        <w:trPr>
          <w:tblHeader/>
        </w:trPr>
        <w:tc>
          <w:tcPr>
            <w:tcW w:w="3122" w:type="dxa"/>
          </w:tcPr>
          <w:p w14:paraId="66AA2541" w14:textId="77777777" w:rsidR="00245F60" w:rsidRPr="00C327F6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08" w:type="dxa"/>
            <w:gridSpan w:val="9"/>
            <w:vAlign w:val="bottom"/>
            <w:hideMark/>
          </w:tcPr>
          <w:p w14:paraId="286415B7" w14:textId="77777777" w:rsidR="00245F60" w:rsidRPr="00C327F6" w:rsidRDefault="00245F60" w:rsidP="009C018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327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C327F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D5290" w:rsidRPr="00C327F6" w14:paraId="5EB593F0" w14:textId="77777777" w:rsidTr="00245F60">
        <w:tc>
          <w:tcPr>
            <w:tcW w:w="3122" w:type="dxa"/>
            <w:hideMark/>
          </w:tcPr>
          <w:p w14:paraId="37D80A9A" w14:textId="69076501" w:rsidR="00245F60" w:rsidRPr="00C327F6" w:rsidRDefault="00BD2F2E" w:rsidP="009C018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041" w:type="dxa"/>
          </w:tcPr>
          <w:p w14:paraId="761B79C1" w14:textId="77777777" w:rsidR="00245F60" w:rsidRPr="00C327F6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</w:tcPr>
          <w:p w14:paraId="171AC9B7" w14:textId="77777777" w:rsidR="00245F60" w:rsidRPr="00C327F6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9B93AD5" w14:textId="77777777" w:rsidR="00245F60" w:rsidRPr="00C327F6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5212F6E9" w14:textId="77777777" w:rsidR="00245F60" w:rsidRPr="00C327F6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</w:tcPr>
          <w:p w14:paraId="3C973A76" w14:textId="77777777" w:rsidR="00245F60" w:rsidRPr="00C327F6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10AA9756" w14:textId="77777777" w:rsidR="00245F60" w:rsidRPr="00C327F6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B7C893E" w14:textId="77777777" w:rsidR="00245F60" w:rsidRPr="00C327F6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73AA08E8" w14:textId="77777777" w:rsidR="00245F60" w:rsidRPr="00C327F6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5D249002" w14:textId="77777777" w:rsidR="00245F60" w:rsidRPr="00C327F6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51C862A5" w14:textId="77777777" w:rsidTr="00245F60">
        <w:tc>
          <w:tcPr>
            <w:tcW w:w="3122" w:type="dxa"/>
            <w:hideMark/>
          </w:tcPr>
          <w:p w14:paraId="76F937A6" w14:textId="77777777" w:rsidR="00245F60" w:rsidRPr="00C327F6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041" w:type="dxa"/>
          </w:tcPr>
          <w:p w14:paraId="51D8D6DC" w14:textId="77777777" w:rsidR="00245F60" w:rsidRPr="00C327F6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59" w:type="dxa"/>
          </w:tcPr>
          <w:p w14:paraId="06B7A3FF" w14:textId="77777777" w:rsidR="00245F60" w:rsidRPr="00C327F6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E1B1A98" w14:textId="77777777" w:rsidR="00245F60" w:rsidRPr="00C327F6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00D81276" w14:textId="77777777" w:rsidR="00245F60" w:rsidRPr="00C327F6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</w:tcPr>
          <w:p w14:paraId="7C48F927" w14:textId="77777777" w:rsidR="00245F60" w:rsidRPr="00C327F6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168B4788" w14:textId="77777777" w:rsidR="00245F60" w:rsidRPr="00C327F6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843DCE2" w14:textId="77777777" w:rsidR="00245F60" w:rsidRPr="00C327F6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5E7DB7F2" w14:textId="77777777" w:rsidR="00245F60" w:rsidRPr="00C327F6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1806A3D8" w14:textId="77777777" w:rsidR="00245F60" w:rsidRPr="00C327F6" w:rsidRDefault="00245F60" w:rsidP="0071103F">
            <w:pPr>
              <w:tabs>
                <w:tab w:val="left" w:pos="9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3B69E827" w14:textId="77777777" w:rsidTr="00245F60">
        <w:tc>
          <w:tcPr>
            <w:tcW w:w="3122" w:type="dxa"/>
          </w:tcPr>
          <w:p w14:paraId="0F7D313B" w14:textId="77777777" w:rsidR="00245F60" w:rsidRPr="00C327F6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41" w:type="dxa"/>
          </w:tcPr>
          <w:p w14:paraId="50D65D61" w14:textId="77777777" w:rsidR="00245F60" w:rsidRPr="00C327F6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59" w:type="dxa"/>
          </w:tcPr>
          <w:p w14:paraId="4AC92DE0" w14:textId="77777777" w:rsidR="00245F60" w:rsidRPr="00C327F6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2F1C9D6" w14:textId="77777777" w:rsidR="00245F60" w:rsidRPr="00C327F6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30D8D9F4" w14:textId="77777777" w:rsidR="00245F60" w:rsidRPr="00C327F6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</w:tcPr>
          <w:p w14:paraId="0A2E3CDC" w14:textId="77777777" w:rsidR="00245F60" w:rsidRPr="00C327F6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2AE187E2" w14:textId="77777777" w:rsidR="00245F60" w:rsidRPr="00C327F6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926B947" w14:textId="77777777" w:rsidR="00245F60" w:rsidRPr="00C327F6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4D9E99E8" w14:textId="77777777" w:rsidR="00245F60" w:rsidRPr="00C327F6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58832D33" w14:textId="77777777" w:rsidR="00245F60" w:rsidRPr="00C327F6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129BD879" w14:textId="77777777" w:rsidTr="00245F60">
        <w:tc>
          <w:tcPr>
            <w:tcW w:w="3122" w:type="dxa"/>
            <w:hideMark/>
          </w:tcPr>
          <w:p w14:paraId="68FBE5D9" w14:textId="77777777" w:rsidR="008E3AA7" w:rsidRPr="00C327F6" w:rsidRDefault="008E3AA7" w:rsidP="008E3AA7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4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ADB330" w14:textId="23ED76F3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259" w:type="dxa"/>
            <w:vAlign w:val="bottom"/>
          </w:tcPr>
          <w:p w14:paraId="7CC00DDA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E06718" w14:textId="63E08D91" w:rsidR="008E3AA7" w:rsidRPr="00C327F6" w:rsidRDefault="00A36E1D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vAlign w:val="bottom"/>
          </w:tcPr>
          <w:p w14:paraId="31DFEA26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2672F7" w14:textId="1F50D63D" w:rsidR="008E3AA7" w:rsidRPr="00C327F6" w:rsidRDefault="00A36E1D" w:rsidP="008E3AA7">
            <w:pPr>
              <w:tabs>
                <w:tab w:val="clear" w:pos="907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(147)</w:t>
            </w:r>
          </w:p>
        </w:tc>
        <w:tc>
          <w:tcPr>
            <w:tcW w:w="248" w:type="dxa"/>
            <w:vAlign w:val="bottom"/>
          </w:tcPr>
          <w:p w14:paraId="3C1572A7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DC5380" w14:textId="3E689FB3" w:rsidR="008E3AA7" w:rsidRPr="00C327F6" w:rsidRDefault="00A36E1D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8" w:type="dxa"/>
            <w:vAlign w:val="bottom"/>
          </w:tcPr>
          <w:p w14:paraId="287C1F62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CCCA9D3" w14:textId="1BFDED5C" w:rsidR="008E3AA7" w:rsidRPr="00C327F6" w:rsidRDefault="00A36E1D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</w:tr>
      <w:tr w:rsidR="004D5290" w:rsidRPr="00C327F6" w14:paraId="1387EBDB" w14:textId="77777777" w:rsidTr="0071103F">
        <w:trPr>
          <w:trHeight w:val="98"/>
        </w:trPr>
        <w:tc>
          <w:tcPr>
            <w:tcW w:w="3122" w:type="dxa"/>
          </w:tcPr>
          <w:p w14:paraId="57338D05" w14:textId="7B99AB1F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41" w:type="dxa"/>
            <w:vAlign w:val="bottom"/>
          </w:tcPr>
          <w:p w14:paraId="6FB5EB4E" w14:textId="5146BDDF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9" w:type="dxa"/>
            <w:vAlign w:val="bottom"/>
          </w:tcPr>
          <w:p w14:paraId="3110FE28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53" w:type="dxa"/>
            <w:vAlign w:val="bottom"/>
          </w:tcPr>
          <w:p w14:paraId="73F310E1" w14:textId="21EEE65C" w:rsidR="008E3AA7" w:rsidRPr="00C327F6" w:rsidRDefault="008E3AA7" w:rsidP="008E3AA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53" w:type="dxa"/>
            <w:vAlign w:val="bottom"/>
          </w:tcPr>
          <w:p w14:paraId="4EDB8B76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95" w:type="dxa"/>
            <w:vAlign w:val="bottom"/>
          </w:tcPr>
          <w:p w14:paraId="5782144B" w14:textId="3DBFC92D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48" w:type="dxa"/>
            <w:vAlign w:val="bottom"/>
          </w:tcPr>
          <w:p w14:paraId="345166B3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31DDB89F" w14:textId="01958C2F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48" w:type="dxa"/>
            <w:vAlign w:val="bottom"/>
          </w:tcPr>
          <w:p w14:paraId="22006C34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77" w:type="dxa"/>
            <w:vAlign w:val="bottom"/>
          </w:tcPr>
          <w:p w14:paraId="0543C276" w14:textId="612F89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D5290" w:rsidRPr="00C327F6" w14:paraId="4C23485D" w14:textId="77777777" w:rsidTr="00245F60">
        <w:tc>
          <w:tcPr>
            <w:tcW w:w="3122" w:type="dxa"/>
            <w:hideMark/>
          </w:tcPr>
          <w:p w14:paraId="4A3190E2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41" w:type="dxa"/>
            <w:vAlign w:val="bottom"/>
          </w:tcPr>
          <w:p w14:paraId="6A900936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vAlign w:val="bottom"/>
          </w:tcPr>
          <w:p w14:paraId="32BE5806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4B43BE3D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vAlign w:val="bottom"/>
          </w:tcPr>
          <w:p w14:paraId="00E5FEC2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126B0EBA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3020BC88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2ED6CE8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1977EB05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287FDBE2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1AEA634B" w14:textId="77777777" w:rsidTr="00245F60">
        <w:tc>
          <w:tcPr>
            <w:tcW w:w="3122" w:type="dxa"/>
          </w:tcPr>
          <w:p w14:paraId="009BFAC5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41" w:type="dxa"/>
          </w:tcPr>
          <w:p w14:paraId="7AF00904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</w:tcPr>
          <w:p w14:paraId="6596DA29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73C3813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0C40214C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</w:tcPr>
          <w:p w14:paraId="134A25C5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1E97C325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F262E58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36CCBFE2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67EA19BD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0FD80FD9" w14:textId="77777777" w:rsidTr="00245F60">
        <w:tc>
          <w:tcPr>
            <w:tcW w:w="3122" w:type="dxa"/>
          </w:tcPr>
          <w:p w14:paraId="2CF002D9" w14:textId="77777777" w:rsidR="008E3AA7" w:rsidRPr="00C327F6" w:rsidRDefault="008E3AA7" w:rsidP="008E3AA7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41" w:type="dxa"/>
            <w:vAlign w:val="bottom"/>
          </w:tcPr>
          <w:p w14:paraId="0EAA0711" w14:textId="5A2BDB41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10,786</w:t>
            </w:r>
          </w:p>
        </w:tc>
        <w:tc>
          <w:tcPr>
            <w:tcW w:w="259" w:type="dxa"/>
            <w:vAlign w:val="bottom"/>
          </w:tcPr>
          <w:p w14:paraId="2BDDCE8D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749B39D" w14:textId="7787A734" w:rsidR="008E3AA7" w:rsidRPr="00C327F6" w:rsidRDefault="00A36E1D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vAlign w:val="bottom"/>
          </w:tcPr>
          <w:p w14:paraId="617C774F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7EF9F37A" w14:textId="2A266C5B" w:rsidR="008E3AA7" w:rsidRPr="00C327F6" w:rsidRDefault="00A36E1D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55FE9118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21136A3" w14:textId="40B3C6E8" w:rsidR="008E3AA7" w:rsidRPr="00C327F6" w:rsidRDefault="00A36E1D" w:rsidP="008E3AA7">
            <w:pPr>
              <w:tabs>
                <w:tab w:val="clear" w:pos="907"/>
                <w:tab w:val="left" w:pos="918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(634)</w:t>
            </w:r>
          </w:p>
        </w:tc>
        <w:tc>
          <w:tcPr>
            <w:tcW w:w="248" w:type="dxa"/>
            <w:vAlign w:val="bottom"/>
          </w:tcPr>
          <w:p w14:paraId="0969DACB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3CFB4D7A" w14:textId="1BF51E2B" w:rsidR="008E3AA7" w:rsidRPr="00C327F6" w:rsidRDefault="00A36E1D" w:rsidP="008E3AA7">
            <w:pPr>
              <w:tabs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10,15</w:t>
            </w:r>
            <w:r w:rsidR="006B7B09" w:rsidRPr="00C327F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4D5290" w:rsidRPr="00C327F6" w14:paraId="2FE21868" w14:textId="77777777" w:rsidTr="00245F60">
        <w:tc>
          <w:tcPr>
            <w:tcW w:w="3122" w:type="dxa"/>
          </w:tcPr>
          <w:p w14:paraId="4D844E40" w14:textId="77777777" w:rsidR="008E3AA7" w:rsidRPr="00C327F6" w:rsidRDefault="008E3AA7" w:rsidP="008E3AA7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41" w:type="dxa"/>
            <w:tcBorders>
              <w:left w:val="nil"/>
              <w:right w:val="nil"/>
            </w:tcBorders>
          </w:tcPr>
          <w:p w14:paraId="67BAD3E6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</w:tcPr>
          <w:p w14:paraId="056018EB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</w:tcPr>
          <w:p w14:paraId="52A8943C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</w:tcPr>
          <w:p w14:paraId="284BA9B9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</w:tcPr>
          <w:p w14:paraId="79BAF592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14:paraId="146BDA4D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8A283FC" w14:textId="77777777" w:rsidR="008E3AA7" w:rsidRPr="00C327F6" w:rsidRDefault="008E3AA7" w:rsidP="008E3AA7">
            <w:pPr>
              <w:tabs>
                <w:tab w:val="clear" w:pos="907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5DADFD03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76D04B35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3DAD8E4D" w14:textId="77777777" w:rsidTr="00245F60">
        <w:tc>
          <w:tcPr>
            <w:tcW w:w="3122" w:type="dxa"/>
          </w:tcPr>
          <w:p w14:paraId="0FCF13D8" w14:textId="77777777" w:rsidR="008E3AA7" w:rsidRPr="00C327F6" w:rsidRDefault="008E3AA7" w:rsidP="008E3AA7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41" w:type="dxa"/>
            <w:tcBorders>
              <w:left w:val="nil"/>
              <w:right w:val="nil"/>
            </w:tcBorders>
            <w:vAlign w:val="bottom"/>
          </w:tcPr>
          <w:p w14:paraId="1638F294" w14:textId="5DF7EC0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259" w:type="dxa"/>
            <w:vAlign w:val="bottom"/>
          </w:tcPr>
          <w:p w14:paraId="21BED895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vAlign w:val="bottom"/>
          </w:tcPr>
          <w:p w14:paraId="3187842D" w14:textId="79E10C8C" w:rsidR="008E3AA7" w:rsidRPr="00C327F6" w:rsidRDefault="00A36E1D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vAlign w:val="bottom"/>
          </w:tcPr>
          <w:p w14:paraId="36E68718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44D967E7" w14:textId="49AB6140" w:rsidR="008E3AA7" w:rsidRPr="00C327F6" w:rsidRDefault="00A36E1D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6373EDFF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17E2ABF" w14:textId="453BC6EA" w:rsidR="008E3AA7" w:rsidRPr="00C327F6" w:rsidRDefault="00A36E1D" w:rsidP="008E3AA7">
            <w:pPr>
              <w:tabs>
                <w:tab w:val="clear" w:pos="907"/>
                <w:tab w:val="left" w:pos="834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  <w:tc>
          <w:tcPr>
            <w:tcW w:w="248" w:type="dxa"/>
            <w:vAlign w:val="bottom"/>
          </w:tcPr>
          <w:p w14:paraId="103ADCCC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14:paraId="3D3537E1" w14:textId="0D4C24D2" w:rsidR="008E3AA7" w:rsidRPr="00C327F6" w:rsidRDefault="00A36E1D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</w:p>
        </w:tc>
      </w:tr>
      <w:tr w:rsidR="004D5290" w:rsidRPr="00C327F6" w14:paraId="0105EF0B" w14:textId="77777777" w:rsidTr="00245F60">
        <w:tc>
          <w:tcPr>
            <w:tcW w:w="3122" w:type="dxa"/>
          </w:tcPr>
          <w:p w14:paraId="4638F877" w14:textId="77777777" w:rsidR="008E3AA7" w:rsidRPr="00C327F6" w:rsidRDefault="008E3AA7" w:rsidP="008E3AA7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A0B491" w14:textId="66EADBD8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259" w:type="dxa"/>
            <w:vAlign w:val="bottom"/>
          </w:tcPr>
          <w:p w14:paraId="3A3BCF28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86F904" w14:textId="3D2D4DA1" w:rsidR="008E3AA7" w:rsidRPr="00C327F6" w:rsidRDefault="00A36E1D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vAlign w:val="bottom"/>
          </w:tcPr>
          <w:p w14:paraId="0C0BCCDF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BF4640" w14:textId="28324727" w:rsidR="008E3AA7" w:rsidRPr="00C327F6" w:rsidRDefault="00A36E1D" w:rsidP="008E3AA7">
            <w:pPr>
              <w:tabs>
                <w:tab w:val="clear" w:pos="907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(464)</w:t>
            </w:r>
          </w:p>
        </w:tc>
        <w:tc>
          <w:tcPr>
            <w:tcW w:w="248" w:type="dxa"/>
            <w:vAlign w:val="bottom"/>
          </w:tcPr>
          <w:p w14:paraId="33F6EAC7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99B2DB" w14:textId="2BE075F7" w:rsidR="008E3AA7" w:rsidRPr="00C327F6" w:rsidRDefault="00A36E1D" w:rsidP="008E3AA7">
            <w:pPr>
              <w:tabs>
                <w:tab w:val="clear" w:pos="907"/>
                <w:tab w:val="left" w:pos="91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8" w:type="dxa"/>
            <w:vAlign w:val="bottom"/>
          </w:tcPr>
          <w:p w14:paraId="7D6F37DF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BF6EAF" w14:textId="56044BB9" w:rsidR="008E3AA7" w:rsidRPr="00C327F6" w:rsidRDefault="00A36E1D" w:rsidP="008E3AA7">
            <w:pPr>
              <w:tabs>
                <w:tab w:val="clear" w:pos="907"/>
                <w:tab w:val="left" w:pos="894"/>
                <w:tab w:val="left" w:pos="96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8E3AA7" w:rsidRPr="00C327F6" w14:paraId="5E07F50F" w14:textId="77777777" w:rsidTr="00245F60">
        <w:tc>
          <w:tcPr>
            <w:tcW w:w="3122" w:type="dxa"/>
          </w:tcPr>
          <w:p w14:paraId="5BB026B3" w14:textId="77777777" w:rsidR="008E3AA7" w:rsidRPr="00C327F6" w:rsidRDefault="008E3AA7" w:rsidP="008E3AA7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C99997" w14:textId="4D0118C9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11,584</w:t>
            </w:r>
          </w:p>
        </w:tc>
        <w:tc>
          <w:tcPr>
            <w:tcW w:w="259" w:type="dxa"/>
            <w:vAlign w:val="bottom"/>
          </w:tcPr>
          <w:p w14:paraId="4415FEC3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DB4E91" w14:textId="7DD9C993" w:rsidR="008E3AA7" w:rsidRPr="00C327F6" w:rsidRDefault="00A36E1D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3" w:type="dxa"/>
            <w:vAlign w:val="bottom"/>
          </w:tcPr>
          <w:p w14:paraId="6A61CE57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35CC40" w14:textId="349501E4" w:rsidR="008E3AA7" w:rsidRPr="00C327F6" w:rsidRDefault="00A36E1D" w:rsidP="008E3AA7">
            <w:pPr>
              <w:tabs>
                <w:tab w:val="clear" w:pos="907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(464)</w:t>
            </w:r>
          </w:p>
        </w:tc>
        <w:tc>
          <w:tcPr>
            <w:tcW w:w="248" w:type="dxa"/>
            <w:vAlign w:val="bottom"/>
          </w:tcPr>
          <w:p w14:paraId="3BE99BA0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0423F1" w14:textId="6073008B" w:rsidR="008E3AA7" w:rsidRPr="00C327F6" w:rsidRDefault="00A36E1D" w:rsidP="008E3AA7">
            <w:pPr>
              <w:tabs>
                <w:tab w:val="clear" w:pos="907"/>
                <w:tab w:val="left" w:pos="927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(650)</w:t>
            </w:r>
          </w:p>
        </w:tc>
        <w:tc>
          <w:tcPr>
            <w:tcW w:w="248" w:type="dxa"/>
            <w:vAlign w:val="bottom"/>
          </w:tcPr>
          <w:p w14:paraId="15E38DB9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0BC63" w14:textId="4ED8239B" w:rsidR="008E3AA7" w:rsidRPr="00C327F6" w:rsidRDefault="00A36E1D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10,4</w:t>
            </w:r>
            <w:r w:rsidR="006B7B09"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</w:p>
        </w:tc>
      </w:tr>
    </w:tbl>
    <w:p w14:paraId="727C434E" w14:textId="77777777" w:rsidR="00245F60" w:rsidRPr="00C327F6" w:rsidRDefault="00245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4D5290" w:rsidRPr="00C327F6" w14:paraId="4D124CCE" w14:textId="77777777" w:rsidTr="0071103F">
        <w:tc>
          <w:tcPr>
            <w:tcW w:w="3150" w:type="dxa"/>
            <w:hideMark/>
          </w:tcPr>
          <w:p w14:paraId="4884C3B0" w14:textId="416BC01E" w:rsidR="00E77400" w:rsidRPr="00C327F6" w:rsidRDefault="00BD2F2E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990" w:type="dxa"/>
          </w:tcPr>
          <w:p w14:paraId="2854229C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C09530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281618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E497C0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9E4C23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DB94B6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E4D438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AE5AD6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DF8C32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7FEC3ADE" w14:textId="77777777" w:rsidTr="0071103F">
        <w:tc>
          <w:tcPr>
            <w:tcW w:w="3150" w:type="dxa"/>
            <w:hideMark/>
          </w:tcPr>
          <w:p w14:paraId="5219513A" w14:textId="20CB2890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90" w:type="dxa"/>
          </w:tcPr>
          <w:p w14:paraId="304E0878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3CA7BABC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B3A1A8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4D57F6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345F77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3F560A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D47035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E19265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BA1CB5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4A020983" w14:textId="77777777" w:rsidTr="0071103F">
        <w:tc>
          <w:tcPr>
            <w:tcW w:w="3150" w:type="dxa"/>
          </w:tcPr>
          <w:p w14:paraId="249B653D" w14:textId="20EE4D29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90" w:type="dxa"/>
          </w:tcPr>
          <w:p w14:paraId="7887A21C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0662FAEB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40CED5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4B8377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FF4E03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60A480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93B36A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56DF85" w14:textId="77777777" w:rsidR="00E77400" w:rsidRPr="00C327F6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C9CE74" w14:textId="77777777" w:rsidR="00E77400" w:rsidRPr="00C327F6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3CB638C7" w14:textId="77777777" w:rsidTr="0071103F">
        <w:tc>
          <w:tcPr>
            <w:tcW w:w="3150" w:type="dxa"/>
            <w:hideMark/>
          </w:tcPr>
          <w:p w14:paraId="4B33CA78" w14:textId="7D3895AD" w:rsidR="008E3AA7" w:rsidRPr="00C327F6" w:rsidRDefault="008E3AA7" w:rsidP="008E3AA7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CEB3C4E" w14:textId="489D18A3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  <w:tc>
          <w:tcPr>
            <w:tcW w:w="270" w:type="dxa"/>
            <w:vAlign w:val="bottom"/>
          </w:tcPr>
          <w:p w14:paraId="07754698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21E8EC" w14:textId="673EE1BA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4F165F2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E0E84E" w14:textId="659649BB" w:rsidR="008E3AA7" w:rsidRPr="00C327F6" w:rsidRDefault="008E3AA7" w:rsidP="008E3AA7">
            <w:pPr>
              <w:tabs>
                <w:tab w:val="clear" w:pos="907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(449)</w:t>
            </w:r>
          </w:p>
        </w:tc>
        <w:tc>
          <w:tcPr>
            <w:tcW w:w="270" w:type="dxa"/>
            <w:vAlign w:val="bottom"/>
          </w:tcPr>
          <w:p w14:paraId="1E3CC7B0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CC56C21" w14:textId="38918B23" w:rsidR="008E3AA7" w:rsidRPr="00C327F6" w:rsidRDefault="008E3AA7" w:rsidP="008E3AA7">
            <w:pPr>
              <w:tabs>
                <w:tab w:val="clear" w:pos="680"/>
                <w:tab w:val="clear" w:pos="907"/>
                <w:tab w:val="left" w:pos="614"/>
                <w:tab w:val="left" w:pos="7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5CD1E283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EBA217" w14:textId="30F68D9B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</w:tr>
      <w:tr w:rsidR="004D5290" w:rsidRPr="00C327F6" w14:paraId="4943512C" w14:textId="77777777" w:rsidTr="0071103F">
        <w:trPr>
          <w:trHeight w:val="125"/>
        </w:trPr>
        <w:tc>
          <w:tcPr>
            <w:tcW w:w="3150" w:type="dxa"/>
          </w:tcPr>
          <w:p w14:paraId="35ACFDD7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892E8E3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6FD26C1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8C48F3B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7B7B176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D1FCC6A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57F1E276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89AE8B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DF9F6FE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98548B6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D5290" w:rsidRPr="00C327F6" w14:paraId="576D2887" w14:textId="77777777" w:rsidTr="0071103F">
        <w:tc>
          <w:tcPr>
            <w:tcW w:w="3150" w:type="dxa"/>
            <w:hideMark/>
          </w:tcPr>
          <w:p w14:paraId="368DE3C5" w14:textId="44B614A4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90" w:type="dxa"/>
            <w:vAlign w:val="bottom"/>
          </w:tcPr>
          <w:p w14:paraId="7C67CDC9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54E9454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9D1B2E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288430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63DC10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FE153F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820C65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2257EF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942C1D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4D5290" w:rsidRPr="00C327F6" w14:paraId="2171245E" w14:textId="77777777" w:rsidTr="0071103F">
        <w:tc>
          <w:tcPr>
            <w:tcW w:w="3150" w:type="dxa"/>
          </w:tcPr>
          <w:p w14:paraId="11B8B4A3" w14:textId="54158B1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90" w:type="dxa"/>
          </w:tcPr>
          <w:p w14:paraId="75F692C6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0F69B3AA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1E2C70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9BC0EB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44D75A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068BAF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29994E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EB325A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F7B1EA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16540B31" w14:textId="77777777" w:rsidTr="0071103F">
        <w:tc>
          <w:tcPr>
            <w:tcW w:w="3150" w:type="dxa"/>
          </w:tcPr>
          <w:p w14:paraId="0C8CF322" w14:textId="7EDC374C" w:rsidR="008E3AA7" w:rsidRPr="00C327F6" w:rsidRDefault="008E3AA7" w:rsidP="008E3AA7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16580FAF" w14:textId="7D12B9A1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13,675</w:t>
            </w:r>
          </w:p>
        </w:tc>
        <w:tc>
          <w:tcPr>
            <w:tcW w:w="270" w:type="dxa"/>
            <w:vAlign w:val="bottom"/>
          </w:tcPr>
          <w:p w14:paraId="4B5E661E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8079EA" w14:textId="058451E2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ED21139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EBA46D" w14:textId="57167304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A0FD903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054C1D" w14:textId="301DEF34" w:rsidR="008E3AA7" w:rsidRPr="00C327F6" w:rsidRDefault="008E3AA7" w:rsidP="008E3AA7">
            <w:pPr>
              <w:tabs>
                <w:tab w:val="clear" w:pos="907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(2,889)</w:t>
            </w:r>
          </w:p>
        </w:tc>
        <w:tc>
          <w:tcPr>
            <w:tcW w:w="270" w:type="dxa"/>
            <w:vAlign w:val="bottom"/>
          </w:tcPr>
          <w:p w14:paraId="5F45D078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5B86EE" w14:textId="2FC3E2D8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10,786</w:t>
            </w:r>
          </w:p>
        </w:tc>
      </w:tr>
      <w:tr w:rsidR="004D5290" w:rsidRPr="00C327F6" w14:paraId="7921AE02" w14:textId="77777777" w:rsidTr="0071103F">
        <w:tc>
          <w:tcPr>
            <w:tcW w:w="3150" w:type="dxa"/>
          </w:tcPr>
          <w:p w14:paraId="1E59E3D6" w14:textId="4700488E" w:rsidR="008E3AA7" w:rsidRPr="00C327F6" w:rsidRDefault="008E3AA7" w:rsidP="008E3AA7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98656D0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BD741B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1C041A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D6408B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77124D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205ECD7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85BB7EB" w14:textId="77777777" w:rsidR="008E3AA7" w:rsidRPr="00C327F6" w:rsidRDefault="008E3AA7" w:rsidP="008E3AA7">
            <w:pPr>
              <w:tabs>
                <w:tab w:val="clear" w:pos="907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AB749C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9A56508" w14:textId="77777777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46CE5287" w14:textId="77777777" w:rsidTr="0071103F">
        <w:tc>
          <w:tcPr>
            <w:tcW w:w="3150" w:type="dxa"/>
          </w:tcPr>
          <w:p w14:paraId="2118906D" w14:textId="3467C528" w:rsidR="008E3AA7" w:rsidRPr="00C327F6" w:rsidRDefault="008E3AA7" w:rsidP="008E3AA7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6696FB4" w14:textId="6DCFCE9E" w:rsidR="008E3AA7" w:rsidRPr="00C327F6" w:rsidDel="006851BF" w:rsidRDefault="008E3AA7" w:rsidP="008E3AA7">
            <w:pPr>
              <w:tabs>
                <w:tab w:val="clear" w:pos="680"/>
                <w:tab w:val="left" w:pos="70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270" w:type="dxa"/>
            <w:vAlign w:val="bottom"/>
          </w:tcPr>
          <w:p w14:paraId="55EF1884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08C6EC5" w14:textId="3DA8A52C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6826E35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4CABDA5" w14:textId="5C289435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0DA4D57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1D5D9BF" w14:textId="486F9465" w:rsidR="008E3AA7" w:rsidRPr="00C327F6" w:rsidRDefault="008E3AA7" w:rsidP="008E3AA7">
            <w:pPr>
              <w:tabs>
                <w:tab w:val="clear" w:pos="907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(41)</w:t>
            </w:r>
          </w:p>
        </w:tc>
        <w:tc>
          <w:tcPr>
            <w:tcW w:w="270" w:type="dxa"/>
            <w:vAlign w:val="bottom"/>
          </w:tcPr>
          <w:p w14:paraId="440F57BE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BA5E852" w14:textId="47341759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</w:tr>
      <w:tr w:rsidR="004D5290" w:rsidRPr="00C327F6" w14:paraId="41A14868" w14:textId="77777777" w:rsidTr="0071103F">
        <w:tc>
          <w:tcPr>
            <w:tcW w:w="3150" w:type="dxa"/>
          </w:tcPr>
          <w:p w14:paraId="1C1D7538" w14:textId="7A66EDC0" w:rsidR="008E3AA7" w:rsidRPr="00C327F6" w:rsidRDefault="008E3AA7" w:rsidP="008E3AA7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26ADCD" w14:textId="59EBC76F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  <w:tc>
          <w:tcPr>
            <w:tcW w:w="270" w:type="dxa"/>
            <w:vAlign w:val="bottom"/>
          </w:tcPr>
          <w:p w14:paraId="33E65DC0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A76525" w14:textId="7D6BC333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BE0007A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7F1F76" w14:textId="0496E916" w:rsidR="008E3AA7" w:rsidRPr="00C327F6" w:rsidRDefault="008E3AA7" w:rsidP="008E3AA7">
            <w:pPr>
              <w:tabs>
                <w:tab w:val="clear" w:pos="680"/>
                <w:tab w:val="clear" w:pos="907"/>
                <w:tab w:val="left" w:pos="796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(329)</w:t>
            </w:r>
          </w:p>
        </w:tc>
        <w:tc>
          <w:tcPr>
            <w:tcW w:w="270" w:type="dxa"/>
            <w:vAlign w:val="bottom"/>
          </w:tcPr>
          <w:p w14:paraId="16E6D53A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8EC001" w14:textId="29D1D235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  <w:vAlign w:val="bottom"/>
          </w:tcPr>
          <w:p w14:paraId="6F68A719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DF67E4" w14:textId="73E12761" w:rsidR="008E3AA7" w:rsidRPr="00C327F6" w:rsidRDefault="008E3AA7" w:rsidP="008E3AA7">
            <w:pPr>
              <w:tabs>
                <w:tab w:val="clear" w:pos="907"/>
                <w:tab w:val="left" w:pos="9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</w:tr>
      <w:tr w:rsidR="004D5290" w:rsidRPr="00C327F6" w14:paraId="117F85D2" w14:textId="77777777" w:rsidTr="0071103F">
        <w:trPr>
          <w:trHeight w:val="271"/>
        </w:trPr>
        <w:tc>
          <w:tcPr>
            <w:tcW w:w="3150" w:type="dxa"/>
          </w:tcPr>
          <w:p w14:paraId="6363888F" w14:textId="1462AB0D" w:rsidR="008E3AA7" w:rsidRPr="00C327F6" w:rsidRDefault="008E3AA7" w:rsidP="008E3AA7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7ABA6D" w14:textId="5712FB4D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14,833</w:t>
            </w:r>
          </w:p>
        </w:tc>
        <w:tc>
          <w:tcPr>
            <w:tcW w:w="270" w:type="dxa"/>
            <w:vAlign w:val="bottom"/>
          </w:tcPr>
          <w:p w14:paraId="0B4ED7B2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B570F3" w14:textId="3723F06B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DBAF756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AF8F03" w14:textId="1F635B45" w:rsidR="008E3AA7" w:rsidRPr="00C327F6" w:rsidRDefault="008E3AA7" w:rsidP="008E3AA7">
            <w:pPr>
              <w:tabs>
                <w:tab w:val="clear" w:pos="907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(329)</w:t>
            </w:r>
          </w:p>
        </w:tc>
        <w:tc>
          <w:tcPr>
            <w:tcW w:w="270" w:type="dxa"/>
            <w:vAlign w:val="bottom"/>
          </w:tcPr>
          <w:p w14:paraId="220E27BB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16E8E8" w14:textId="430DF115" w:rsidR="008E3AA7" w:rsidRPr="00C327F6" w:rsidRDefault="008E3AA7" w:rsidP="008E3AA7">
            <w:pPr>
              <w:tabs>
                <w:tab w:val="clear" w:pos="907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(2,920)</w:t>
            </w:r>
          </w:p>
        </w:tc>
        <w:tc>
          <w:tcPr>
            <w:tcW w:w="270" w:type="dxa"/>
            <w:vAlign w:val="bottom"/>
          </w:tcPr>
          <w:p w14:paraId="4DF1DA0E" w14:textId="77777777" w:rsidR="008E3AA7" w:rsidRPr="00C327F6" w:rsidRDefault="008E3AA7" w:rsidP="008E3A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4739C1" w14:textId="0D68C322" w:rsidR="008E3AA7" w:rsidRPr="00C327F6" w:rsidRDefault="008E3AA7" w:rsidP="008E3A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11,584</w:t>
            </w:r>
          </w:p>
        </w:tc>
      </w:tr>
    </w:tbl>
    <w:p w14:paraId="2FB34793" w14:textId="2FABDEA5" w:rsidR="009B6EF5" w:rsidRPr="00C327F6" w:rsidRDefault="009B6EF5" w:rsidP="003722C7">
      <w:pPr>
        <w:pStyle w:val="ListParagraph"/>
        <w:numPr>
          <w:ilvl w:val="0"/>
          <w:numId w:val="7"/>
        </w:numPr>
        <w:tabs>
          <w:tab w:val="left" w:pos="540"/>
          <w:tab w:val="left" w:pos="2070"/>
        </w:tabs>
        <w:ind w:left="540" w:right="-14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327F6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6719D127" w14:textId="77777777" w:rsidR="009B6EF5" w:rsidRPr="00C327F6" w:rsidRDefault="009B6EF5" w:rsidP="003608BC">
      <w:pPr>
        <w:spacing w:line="240" w:lineRule="auto"/>
        <w:jc w:val="both"/>
        <w:rPr>
          <w:rFonts w:ascii="Angsana New" w:hAnsi="Angsana New"/>
          <w:sz w:val="22"/>
          <w:szCs w:val="22"/>
          <w:cs/>
          <w:lang w:val="th-TH"/>
        </w:rPr>
      </w:pPr>
      <w:bookmarkStart w:id="7" w:name="_Hlk30142291"/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249"/>
        <w:gridCol w:w="921"/>
        <w:gridCol w:w="270"/>
        <w:gridCol w:w="1080"/>
        <w:gridCol w:w="270"/>
        <w:gridCol w:w="1350"/>
        <w:gridCol w:w="270"/>
        <w:gridCol w:w="900"/>
        <w:gridCol w:w="270"/>
        <w:gridCol w:w="1170"/>
      </w:tblGrid>
      <w:tr w:rsidR="004D5290" w:rsidRPr="00C327F6" w14:paraId="44CD5BB6" w14:textId="77777777" w:rsidTr="00FC7CC8">
        <w:trPr>
          <w:trHeight w:val="731"/>
          <w:tblHeader/>
        </w:trPr>
        <w:tc>
          <w:tcPr>
            <w:tcW w:w="2700" w:type="dxa"/>
          </w:tcPr>
          <w:p w14:paraId="6479AA65" w14:textId="77777777" w:rsidR="009B6EF5" w:rsidRPr="00C327F6" w:rsidRDefault="009B6EF5" w:rsidP="00C278B6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A8ACDBE" w14:textId="77777777" w:rsidR="009B6EF5" w:rsidRPr="00C327F6" w:rsidRDefault="009B6EF5" w:rsidP="00C278B6">
            <w:pPr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61" w:type="dxa"/>
            <w:gridSpan w:val="7"/>
            <w:vAlign w:val="bottom"/>
          </w:tcPr>
          <w:p w14:paraId="2A03BED4" w14:textId="77777777" w:rsidR="009B6EF5" w:rsidRPr="00C327F6" w:rsidRDefault="009B6EF5" w:rsidP="00C278B6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327F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  <w:r w:rsidRPr="00C327F6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CBC8575" w14:textId="77777777" w:rsidR="009B6EF5" w:rsidRPr="00C327F6" w:rsidRDefault="009B6EF5" w:rsidP="00C278B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758CD6C" w14:textId="6468E8F8" w:rsidR="009B6EF5" w:rsidRPr="00C327F6" w:rsidRDefault="009B6EF5" w:rsidP="00C278B6">
            <w:pPr>
              <w:spacing w:line="240" w:lineRule="auto"/>
              <w:ind w:left="-102" w:right="-102"/>
              <w:jc w:val="center"/>
              <w:rPr>
                <w:rFonts w:ascii="Angsana New" w:hAnsi="Angsana New"/>
                <w:bCs/>
                <w:spacing w:val="-6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  <w:r w:rsidR="00FC7CC8" w:rsidRPr="00C327F6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  <w:r w:rsidRPr="00C327F6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     </w:t>
            </w:r>
          </w:p>
        </w:tc>
      </w:tr>
      <w:tr w:rsidR="004D5290" w:rsidRPr="00C327F6" w14:paraId="18E87C0D" w14:textId="77777777" w:rsidTr="001302C7">
        <w:trPr>
          <w:tblHeader/>
        </w:trPr>
        <w:tc>
          <w:tcPr>
            <w:tcW w:w="2700" w:type="dxa"/>
          </w:tcPr>
          <w:p w14:paraId="154426CB" w14:textId="77777777" w:rsidR="009B6EF5" w:rsidRPr="00C327F6" w:rsidRDefault="009B6EF5" w:rsidP="00C278B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9" w:type="dxa"/>
          </w:tcPr>
          <w:p w14:paraId="7290ECC5" w14:textId="77777777" w:rsidR="009B6EF5" w:rsidRPr="00C327F6" w:rsidRDefault="009B6EF5" w:rsidP="00C278B6">
            <w:pPr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vAlign w:val="bottom"/>
          </w:tcPr>
          <w:p w14:paraId="3CD83628" w14:textId="77777777" w:rsidR="009B6EF5" w:rsidRPr="00C327F6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4DA26849" w14:textId="77777777" w:rsidR="009B6EF5" w:rsidRPr="00C327F6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87847F" w14:textId="77777777" w:rsidR="009B6EF5" w:rsidRPr="00C327F6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 w:hint="cs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6BF2DD04" w14:textId="77777777" w:rsidR="009B6EF5" w:rsidRPr="00C327F6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15DD55" w14:textId="77777777" w:rsidR="009B6EF5" w:rsidRPr="00C327F6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อสังหาริมทรัพย์เพื่อการลงทุนระหว่างก่อสร้าง</w:t>
            </w:r>
          </w:p>
        </w:tc>
        <w:tc>
          <w:tcPr>
            <w:tcW w:w="270" w:type="dxa"/>
            <w:vAlign w:val="bottom"/>
          </w:tcPr>
          <w:p w14:paraId="64D901E2" w14:textId="77777777" w:rsidR="009B6EF5" w:rsidRPr="00C327F6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42A2C8A" w14:textId="77777777" w:rsidR="009B6EF5" w:rsidRPr="00C327F6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10FBAA7D" w14:textId="77777777" w:rsidR="009B6EF5" w:rsidRPr="00C327F6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C4DF872" w14:textId="77777777" w:rsidR="001302C7" w:rsidRPr="00C327F6" w:rsidRDefault="001302C7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  <w:p w14:paraId="21C836BC" w14:textId="4F146405" w:rsidR="009B6EF5" w:rsidRPr="00C327F6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</w:tr>
      <w:tr w:rsidR="004D5290" w:rsidRPr="00C327F6" w14:paraId="140A4DDD" w14:textId="77777777" w:rsidTr="001302C7">
        <w:trPr>
          <w:tblHeader/>
        </w:trPr>
        <w:tc>
          <w:tcPr>
            <w:tcW w:w="2700" w:type="dxa"/>
          </w:tcPr>
          <w:p w14:paraId="29EBC994" w14:textId="77777777" w:rsidR="009B6EF5" w:rsidRPr="00C327F6" w:rsidRDefault="009B6EF5" w:rsidP="00C278B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9" w:type="dxa"/>
          </w:tcPr>
          <w:p w14:paraId="55A0F7D9" w14:textId="77777777" w:rsidR="009B6EF5" w:rsidRPr="00C327F6" w:rsidRDefault="009B6EF5" w:rsidP="00C278B6">
            <w:pPr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6501" w:type="dxa"/>
            <w:gridSpan w:val="9"/>
            <w:vAlign w:val="bottom"/>
          </w:tcPr>
          <w:p w14:paraId="1B512BCE" w14:textId="77777777" w:rsidR="009B6EF5" w:rsidRPr="00C327F6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eastAsia="Times New Roman" w:hAnsi="Angsana New" w:hint="cs"/>
                <w:i/>
                <w:iCs/>
                <w:sz w:val="28"/>
                <w:szCs w:val="28"/>
              </w:rPr>
              <w:t>(</w:t>
            </w:r>
            <w:r w:rsidRPr="00C327F6">
              <w:rPr>
                <w:rFonts w:ascii="Angsana New" w:eastAsia="Times New Roman" w:hAnsi="Angsana New" w:hint="cs"/>
                <w:i/>
                <w:iCs/>
                <w:sz w:val="28"/>
                <w:szCs w:val="28"/>
                <w:cs/>
              </w:rPr>
              <w:t>ล้านบาท</w:t>
            </w:r>
            <w:r w:rsidRPr="00C327F6">
              <w:rPr>
                <w:rFonts w:ascii="Angsana New" w:eastAsia="Times New Roman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4D5290" w:rsidRPr="00C327F6" w14:paraId="3D628273" w14:textId="77777777" w:rsidTr="001302C7">
        <w:tc>
          <w:tcPr>
            <w:tcW w:w="2700" w:type="dxa"/>
          </w:tcPr>
          <w:p w14:paraId="6A59CA75" w14:textId="77777777" w:rsidR="009B6EF5" w:rsidRPr="00C327F6" w:rsidRDefault="009B6EF5" w:rsidP="00C278B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9" w:type="dxa"/>
          </w:tcPr>
          <w:p w14:paraId="11B8ED08" w14:textId="77777777" w:rsidR="009B6EF5" w:rsidRPr="00C327F6" w:rsidRDefault="009B6EF5" w:rsidP="00C278B6">
            <w:pPr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</w:tcPr>
          <w:p w14:paraId="7E6A0F6A" w14:textId="77777777" w:rsidR="009B6EF5" w:rsidRPr="00C327F6" w:rsidRDefault="009B6EF5" w:rsidP="009B6EF5">
            <w:pPr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45DE4899" w14:textId="77777777" w:rsidR="009B6EF5" w:rsidRPr="00C327F6" w:rsidRDefault="009B6EF5" w:rsidP="009B6EF5">
            <w:pPr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B93EF6B" w14:textId="77777777" w:rsidR="009B6EF5" w:rsidRPr="00C327F6" w:rsidRDefault="009B6EF5" w:rsidP="009B6EF5">
            <w:pPr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7554D3E7" w14:textId="77777777" w:rsidR="009B6EF5" w:rsidRPr="00C327F6" w:rsidRDefault="009B6EF5" w:rsidP="009B6EF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5244D2" w14:textId="77777777" w:rsidR="009B6EF5" w:rsidRPr="00C327F6" w:rsidRDefault="009B6EF5" w:rsidP="009B6EF5">
            <w:pPr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39270887" w14:textId="77777777" w:rsidR="009B6EF5" w:rsidRPr="00C327F6" w:rsidRDefault="009B6EF5" w:rsidP="009B6EF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7EED86" w14:textId="77777777" w:rsidR="009B6EF5" w:rsidRPr="00C327F6" w:rsidRDefault="009B6EF5" w:rsidP="009B6EF5">
            <w:pPr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056AF64A" w14:textId="77777777" w:rsidR="009B6EF5" w:rsidRPr="00C327F6" w:rsidRDefault="009B6EF5" w:rsidP="009B6EF5">
            <w:pPr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</w:tcPr>
          <w:p w14:paraId="737728BB" w14:textId="77777777" w:rsidR="009B6EF5" w:rsidRPr="00C327F6" w:rsidRDefault="009B6EF5" w:rsidP="009B6EF5">
            <w:pPr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4D5290" w:rsidRPr="00C327F6" w14:paraId="24D4416A" w14:textId="77777777" w:rsidTr="001302C7">
        <w:tc>
          <w:tcPr>
            <w:tcW w:w="2700" w:type="dxa"/>
          </w:tcPr>
          <w:p w14:paraId="07333AA4" w14:textId="51EE74F4" w:rsidR="005328F0" w:rsidRPr="00C327F6" w:rsidRDefault="005328F0" w:rsidP="005328F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C327F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49" w:type="dxa"/>
          </w:tcPr>
          <w:p w14:paraId="535D5648" w14:textId="77777777" w:rsidR="005328F0" w:rsidRPr="00C327F6" w:rsidRDefault="005328F0" w:rsidP="005328F0">
            <w:pPr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vAlign w:val="bottom"/>
          </w:tcPr>
          <w:p w14:paraId="3EC3E48B" w14:textId="00FF11E7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6,035</w:t>
            </w:r>
          </w:p>
        </w:tc>
        <w:tc>
          <w:tcPr>
            <w:tcW w:w="270" w:type="dxa"/>
            <w:vAlign w:val="bottom"/>
          </w:tcPr>
          <w:p w14:paraId="7C2380E8" w14:textId="77777777" w:rsidR="005328F0" w:rsidRPr="00C327F6" w:rsidRDefault="005328F0" w:rsidP="005328F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15515E" w14:textId="48D0329B" w:rsidR="005328F0" w:rsidRPr="00C327F6" w:rsidRDefault="005328F0" w:rsidP="005328F0">
            <w:pPr>
              <w:tabs>
                <w:tab w:val="clear" w:pos="680"/>
                <w:tab w:val="decimal" w:pos="7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  <w:lang w:val="en-GB" w:bidi="ar-SA"/>
              </w:rPr>
              <w:t>44</w:t>
            </w:r>
          </w:p>
        </w:tc>
        <w:tc>
          <w:tcPr>
            <w:tcW w:w="270" w:type="dxa"/>
          </w:tcPr>
          <w:p w14:paraId="41DF848D" w14:textId="77777777" w:rsidR="005328F0" w:rsidRPr="00C327F6" w:rsidRDefault="005328F0" w:rsidP="005328F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ECE360" w14:textId="7F9E33F3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38DB9EA9" w14:textId="77777777" w:rsidR="005328F0" w:rsidRPr="00C327F6" w:rsidRDefault="005328F0" w:rsidP="005328F0">
            <w:pPr>
              <w:tabs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62897E" w14:textId="5BE5A1DD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6,080</w:t>
            </w:r>
          </w:p>
        </w:tc>
        <w:tc>
          <w:tcPr>
            <w:tcW w:w="270" w:type="dxa"/>
            <w:vAlign w:val="bottom"/>
          </w:tcPr>
          <w:p w14:paraId="4B418748" w14:textId="77777777" w:rsidR="005328F0" w:rsidRPr="00C327F6" w:rsidRDefault="005328F0" w:rsidP="005328F0">
            <w:pPr>
              <w:tabs>
                <w:tab w:val="decimal" w:pos="6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EFAD33" w14:textId="1C91D4BB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1,296</w:t>
            </w:r>
          </w:p>
        </w:tc>
      </w:tr>
      <w:tr w:rsidR="004D5290" w:rsidRPr="00C327F6" w14:paraId="5109B8B2" w14:textId="77777777" w:rsidTr="001302C7">
        <w:tc>
          <w:tcPr>
            <w:tcW w:w="2700" w:type="dxa"/>
          </w:tcPr>
          <w:p w14:paraId="782FEABE" w14:textId="6B0BB94A" w:rsidR="005328F0" w:rsidRPr="00C327F6" w:rsidRDefault="005328F0" w:rsidP="005328F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49" w:type="dxa"/>
          </w:tcPr>
          <w:p w14:paraId="614D71C8" w14:textId="77777777" w:rsidR="005328F0" w:rsidRPr="00C327F6" w:rsidRDefault="005328F0" w:rsidP="005328F0">
            <w:pPr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vAlign w:val="bottom"/>
          </w:tcPr>
          <w:p w14:paraId="7313021C" w14:textId="489AB43B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44E110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C7AE413" w14:textId="2DAE3AB5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18C8EC2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4D8ADC" w14:textId="2B11A558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11D4E06F" w14:textId="77777777" w:rsidR="005328F0" w:rsidRPr="00C327F6" w:rsidRDefault="005328F0" w:rsidP="005328F0">
            <w:pPr>
              <w:tabs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EB2B2E1" w14:textId="3ECEA07B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18853031" w14:textId="77777777" w:rsidR="005328F0" w:rsidRPr="00C327F6" w:rsidRDefault="005328F0" w:rsidP="005328F0">
            <w:pPr>
              <w:tabs>
                <w:tab w:val="decimal" w:pos="6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968218" w14:textId="57922274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5290" w:rsidRPr="00C327F6" w14:paraId="704ABE8E" w14:textId="77777777" w:rsidTr="001302C7">
        <w:tc>
          <w:tcPr>
            <w:tcW w:w="2700" w:type="dxa"/>
          </w:tcPr>
          <w:p w14:paraId="3624B7C5" w14:textId="3EDEB25E" w:rsidR="005328F0" w:rsidRPr="00C327F6" w:rsidRDefault="005328F0" w:rsidP="005328F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249" w:type="dxa"/>
          </w:tcPr>
          <w:p w14:paraId="39AACF04" w14:textId="77777777" w:rsidR="005328F0" w:rsidRPr="00C327F6" w:rsidRDefault="005328F0" w:rsidP="005328F0">
            <w:pPr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68D4AD1C" w14:textId="7561C8DE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270" w:type="dxa"/>
            <w:vAlign w:val="bottom"/>
          </w:tcPr>
          <w:p w14:paraId="4201F126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8D20CF" w14:textId="6C962C86" w:rsidR="005328F0" w:rsidRPr="00C327F6" w:rsidRDefault="005328F0" w:rsidP="005328F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C327F6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4309584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6E4CD82" w14:textId="52BDA95D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2ACC4EC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90B83A1" w14:textId="028114FF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270" w:type="dxa"/>
            <w:vAlign w:val="bottom"/>
          </w:tcPr>
          <w:p w14:paraId="69C56E8F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2F5132" w14:textId="3C7128CD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89</w:t>
            </w:r>
          </w:p>
        </w:tc>
      </w:tr>
      <w:tr w:rsidR="004D5290" w:rsidRPr="00C327F6" w14:paraId="75DE7BE3" w14:textId="77777777" w:rsidTr="001302C7">
        <w:tc>
          <w:tcPr>
            <w:tcW w:w="2700" w:type="dxa"/>
          </w:tcPr>
          <w:p w14:paraId="7E7D5427" w14:textId="3D7DD86D" w:rsidR="005328F0" w:rsidRPr="00C327F6" w:rsidRDefault="005328F0" w:rsidP="005328F0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C327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2567 </w:t>
            </w:r>
            <w:r w:rsidRPr="00C327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</w:t>
            </w:r>
          </w:p>
          <w:p w14:paraId="29126510" w14:textId="26B0CC98" w:rsidR="005328F0" w:rsidRPr="00C327F6" w:rsidRDefault="005328F0" w:rsidP="005328F0">
            <w:pPr>
              <w:spacing w:line="240" w:lineRule="auto"/>
              <w:ind w:firstLine="15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7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C327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มกราคม</w:t>
            </w:r>
            <w:r w:rsidRPr="00C327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49" w:type="dxa"/>
          </w:tcPr>
          <w:p w14:paraId="41BBEB42" w14:textId="77777777" w:rsidR="005328F0" w:rsidRPr="00C327F6" w:rsidRDefault="005328F0" w:rsidP="005328F0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613D11A6" w14:textId="49CDF72A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6,198</w:t>
            </w:r>
          </w:p>
        </w:tc>
        <w:tc>
          <w:tcPr>
            <w:tcW w:w="270" w:type="dxa"/>
            <w:vAlign w:val="bottom"/>
          </w:tcPr>
          <w:p w14:paraId="7EDB02DD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09D844" w14:textId="13CE6E2C" w:rsidR="005328F0" w:rsidRPr="00C327F6" w:rsidRDefault="005328F0" w:rsidP="005328F0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270" w:type="dxa"/>
          </w:tcPr>
          <w:p w14:paraId="1BBA6579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8D39258" w14:textId="53A727E2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47A22D6F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3B5D1A5" w14:textId="1CBA626D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6,245</w:t>
            </w:r>
          </w:p>
        </w:tc>
        <w:tc>
          <w:tcPr>
            <w:tcW w:w="270" w:type="dxa"/>
            <w:vAlign w:val="bottom"/>
          </w:tcPr>
          <w:p w14:paraId="61386402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B617BFD" w14:textId="0F03EF24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1,385</w:t>
            </w:r>
          </w:p>
        </w:tc>
      </w:tr>
      <w:tr w:rsidR="004D5290" w:rsidRPr="00C327F6" w14:paraId="186269E0" w14:textId="77777777" w:rsidTr="001302C7">
        <w:tc>
          <w:tcPr>
            <w:tcW w:w="2700" w:type="dxa"/>
          </w:tcPr>
          <w:p w14:paraId="4ECF9D07" w14:textId="02DD8CAA" w:rsidR="005328F0" w:rsidRPr="00C327F6" w:rsidRDefault="00267C8D" w:rsidP="005328F0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249" w:type="dxa"/>
          </w:tcPr>
          <w:p w14:paraId="0DC7EB57" w14:textId="77777777" w:rsidR="005328F0" w:rsidRPr="00C327F6" w:rsidRDefault="005328F0" w:rsidP="005328F0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vAlign w:val="bottom"/>
          </w:tcPr>
          <w:p w14:paraId="499C1B42" w14:textId="77252761" w:rsidR="005328F0" w:rsidRPr="00C327F6" w:rsidRDefault="005328F0" w:rsidP="005328F0">
            <w:pPr>
              <w:tabs>
                <w:tab w:val="clear" w:pos="454"/>
                <w:tab w:val="clear" w:pos="680"/>
                <w:tab w:val="left" w:pos="321"/>
                <w:tab w:val="decimal" w:pos="704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C327F6">
              <w:rPr>
                <w:rFonts w:ascii="Angsana New" w:hAnsi="Angsana New"/>
                <w:sz w:val="28"/>
                <w:szCs w:val="28"/>
                <w:lang w:val="en-GB" w:bidi="ar-SA"/>
              </w:rPr>
              <w:t xml:space="preserve">  (18)</w:t>
            </w:r>
          </w:p>
        </w:tc>
        <w:tc>
          <w:tcPr>
            <w:tcW w:w="270" w:type="dxa"/>
            <w:vAlign w:val="bottom"/>
          </w:tcPr>
          <w:p w14:paraId="04CE84BA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1C68D92" w14:textId="2358720D" w:rsidR="005328F0" w:rsidRPr="00C327F6" w:rsidRDefault="005328F0" w:rsidP="005328F0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931BDC8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4A6DC9" w14:textId="131C301F" w:rsidR="005328F0" w:rsidRPr="00C327F6" w:rsidRDefault="005328F0" w:rsidP="005328F0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C327F6">
              <w:rPr>
                <w:rFonts w:ascii="Angsana New" w:hAnsi="Angsana New"/>
                <w:sz w:val="28"/>
                <w:szCs w:val="28"/>
                <w:lang w:val="en-GB" w:bidi="ar-SA"/>
              </w:rPr>
              <w:t>(3)</w:t>
            </w:r>
          </w:p>
        </w:tc>
        <w:tc>
          <w:tcPr>
            <w:tcW w:w="270" w:type="dxa"/>
            <w:vAlign w:val="bottom"/>
          </w:tcPr>
          <w:p w14:paraId="7662977A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5A0CE5" w14:textId="3B6ECF1B" w:rsidR="005328F0" w:rsidRPr="00C327F6" w:rsidRDefault="005328F0" w:rsidP="005328F0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  <w:tc>
          <w:tcPr>
            <w:tcW w:w="270" w:type="dxa"/>
            <w:vAlign w:val="bottom"/>
          </w:tcPr>
          <w:p w14:paraId="7CAD847B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7C053FA" w14:textId="250C2157" w:rsidR="005328F0" w:rsidRPr="00C327F6" w:rsidRDefault="005328F0" w:rsidP="005328F0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  <w:lang w:bidi="ar-SA"/>
              </w:rPr>
              <w:t>(14)</w:t>
            </w:r>
          </w:p>
        </w:tc>
      </w:tr>
      <w:tr w:rsidR="004D5290" w:rsidRPr="00C327F6" w14:paraId="50323093" w14:textId="77777777" w:rsidTr="001302C7">
        <w:tc>
          <w:tcPr>
            <w:tcW w:w="2700" w:type="dxa"/>
          </w:tcPr>
          <w:p w14:paraId="69DCF23A" w14:textId="2AF15C0A" w:rsidR="005328F0" w:rsidRPr="00C327F6" w:rsidRDefault="00267C8D" w:rsidP="005328F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49" w:type="dxa"/>
          </w:tcPr>
          <w:p w14:paraId="5C4578E1" w14:textId="77777777" w:rsidR="005328F0" w:rsidRPr="00C327F6" w:rsidRDefault="005328F0" w:rsidP="005328F0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vAlign w:val="bottom"/>
          </w:tcPr>
          <w:p w14:paraId="703B3976" w14:textId="5D67DAF9" w:rsidR="005328F0" w:rsidRPr="00C327F6" w:rsidRDefault="005328F0" w:rsidP="005328F0">
            <w:pPr>
              <w:tabs>
                <w:tab w:val="clear" w:pos="227"/>
                <w:tab w:val="clear" w:pos="454"/>
              </w:tabs>
              <w:spacing w:line="240" w:lineRule="auto"/>
              <w:ind w:left="-11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C327F6">
              <w:rPr>
                <w:rFonts w:ascii="Angsana New" w:hAnsi="Angsana New"/>
                <w:sz w:val="28"/>
                <w:szCs w:val="28"/>
                <w:lang w:val="en-GB" w:bidi="ar-SA"/>
              </w:rPr>
              <w:t>(287)</w:t>
            </w:r>
          </w:p>
        </w:tc>
        <w:tc>
          <w:tcPr>
            <w:tcW w:w="270" w:type="dxa"/>
            <w:vAlign w:val="bottom"/>
          </w:tcPr>
          <w:p w14:paraId="2B184906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DB6270C" w14:textId="74487086" w:rsidR="005328F0" w:rsidRPr="00C327F6" w:rsidRDefault="005328F0" w:rsidP="005328F0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C327F6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004D638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49AFA89" w14:textId="1A11BE5E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8A2B98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7B7272F" w14:textId="35C0CF07" w:rsidR="005328F0" w:rsidRPr="00C327F6" w:rsidRDefault="005328F0" w:rsidP="005328F0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(287)</w:t>
            </w:r>
          </w:p>
        </w:tc>
        <w:tc>
          <w:tcPr>
            <w:tcW w:w="270" w:type="dxa"/>
            <w:vAlign w:val="bottom"/>
          </w:tcPr>
          <w:p w14:paraId="0866FC10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1E097F3" w14:textId="40D2FFD5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5290" w:rsidRPr="00C327F6" w14:paraId="16A0FAE1" w14:textId="77777777" w:rsidTr="001302C7">
        <w:tc>
          <w:tcPr>
            <w:tcW w:w="2700" w:type="dxa"/>
          </w:tcPr>
          <w:p w14:paraId="307E5570" w14:textId="5BE57F09" w:rsidR="005328F0" w:rsidRPr="00C327F6" w:rsidRDefault="005328F0" w:rsidP="005328F0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C327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249" w:type="dxa"/>
          </w:tcPr>
          <w:p w14:paraId="79A081F3" w14:textId="77777777" w:rsidR="005328F0" w:rsidRPr="00C327F6" w:rsidRDefault="005328F0" w:rsidP="005328F0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6466F" w14:textId="79AD625F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5,893</w:t>
            </w:r>
          </w:p>
        </w:tc>
        <w:tc>
          <w:tcPr>
            <w:tcW w:w="270" w:type="dxa"/>
            <w:vAlign w:val="bottom"/>
          </w:tcPr>
          <w:p w14:paraId="0EE8CD3F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690DA" w14:textId="0BA3C81B" w:rsidR="005328F0" w:rsidRPr="00C327F6" w:rsidRDefault="005328F0" w:rsidP="005328F0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51</w:t>
            </w:r>
          </w:p>
        </w:tc>
        <w:tc>
          <w:tcPr>
            <w:tcW w:w="270" w:type="dxa"/>
          </w:tcPr>
          <w:p w14:paraId="40BFC00E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7B028" w14:textId="2540755F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E6DA48E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EB400" w14:textId="34E394E1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5,944</w:t>
            </w:r>
          </w:p>
        </w:tc>
        <w:tc>
          <w:tcPr>
            <w:tcW w:w="270" w:type="dxa"/>
            <w:vAlign w:val="bottom"/>
          </w:tcPr>
          <w:p w14:paraId="695C4AB9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B9C89" w14:textId="407B5D4A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67C8D" w:rsidRPr="00C327F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371</w:t>
            </w:r>
          </w:p>
        </w:tc>
      </w:tr>
      <w:tr w:rsidR="004D5290" w:rsidRPr="00C327F6" w14:paraId="0E3E8E46" w14:textId="77777777" w:rsidTr="001302C7">
        <w:tc>
          <w:tcPr>
            <w:tcW w:w="2700" w:type="dxa"/>
          </w:tcPr>
          <w:p w14:paraId="38C54BAD" w14:textId="77777777" w:rsidR="005328F0" w:rsidRPr="00C327F6" w:rsidRDefault="005328F0" w:rsidP="005328F0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9" w:type="dxa"/>
          </w:tcPr>
          <w:p w14:paraId="03F4FFB2" w14:textId="77777777" w:rsidR="005328F0" w:rsidRPr="00C327F6" w:rsidRDefault="005328F0" w:rsidP="005328F0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69020CF4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EB7DCD0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E9EC7D1" w14:textId="77777777" w:rsidR="005328F0" w:rsidRPr="00C327F6" w:rsidRDefault="005328F0" w:rsidP="005328F0">
            <w:pPr>
              <w:tabs>
                <w:tab w:val="clear" w:pos="680"/>
                <w:tab w:val="decimal" w:pos="67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6C6475DD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50A906D" w14:textId="77777777" w:rsidR="005328F0" w:rsidRPr="00C327F6" w:rsidRDefault="005328F0" w:rsidP="005328F0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1538A3A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CEAAABC" w14:textId="77777777" w:rsidR="005328F0" w:rsidRPr="00C327F6" w:rsidRDefault="005328F0" w:rsidP="005328F0">
            <w:pPr>
              <w:tabs>
                <w:tab w:val="clear" w:pos="680"/>
                <w:tab w:val="decimal" w:pos="67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1A4DC11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9B55FD" w14:textId="77777777" w:rsidR="005328F0" w:rsidRPr="00C327F6" w:rsidRDefault="005328F0" w:rsidP="005328F0">
            <w:pPr>
              <w:tabs>
                <w:tab w:val="decimal" w:pos="8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290" w:rsidRPr="00C327F6" w14:paraId="0555D4EF" w14:textId="77777777" w:rsidTr="001302C7">
        <w:tc>
          <w:tcPr>
            <w:tcW w:w="2700" w:type="dxa"/>
          </w:tcPr>
          <w:p w14:paraId="10E4D239" w14:textId="77777777" w:rsidR="005328F0" w:rsidRPr="00C327F6" w:rsidRDefault="005328F0" w:rsidP="005328F0">
            <w:pPr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C327F6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Pr="00C327F6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249" w:type="dxa"/>
          </w:tcPr>
          <w:p w14:paraId="3561906D" w14:textId="77777777" w:rsidR="005328F0" w:rsidRPr="00C327F6" w:rsidRDefault="005328F0" w:rsidP="005328F0">
            <w:pPr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vAlign w:val="bottom"/>
          </w:tcPr>
          <w:p w14:paraId="7AEE7684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945ACC0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10112E5" w14:textId="77777777" w:rsidR="005328F0" w:rsidRPr="00C327F6" w:rsidRDefault="005328F0" w:rsidP="005328F0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513ED087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D2B643" w14:textId="77777777" w:rsidR="005328F0" w:rsidRPr="00C327F6" w:rsidRDefault="005328F0" w:rsidP="005328F0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3BA725C5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660D31B" w14:textId="77777777" w:rsidR="005328F0" w:rsidRPr="00C327F6" w:rsidRDefault="005328F0" w:rsidP="005328F0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B8F72CD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933DA97" w14:textId="77777777" w:rsidR="005328F0" w:rsidRPr="00C327F6" w:rsidRDefault="005328F0" w:rsidP="005328F0">
            <w:pPr>
              <w:tabs>
                <w:tab w:val="decimal" w:pos="8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4D5290" w:rsidRPr="00C327F6" w14:paraId="50D46DDC" w14:textId="77777777" w:rsidTr="001302C7">
        <w:tc>
          <w:tcPr>
            <w:tcW w:w="2700" w:type="dxa"/>
          </w:tcPr>
          <w:p w14:paraId="48D694E3" w14:textId="204918C3" w:rsidR="005328F0" w:rsidRPr="00C327F6" w:rsidRDefault="005328F0" w:rsidP="005328F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327F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327F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C327F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49" w:type="dxa"/>
          </w:tcPr>
          <w:p w14:paraId="6B1AADEA" w14:textId="77777777" w:rsidR="005328F0" w:rsidRPr="00C327F6" w:rsidRDefault="005328F0" w:rsidP="005328F0">
            <w:pPr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21" w:type="dxa"/>
            <w:vAlign w:val="bottom"/>
          </w:tcPr>
          <w:p w14:paraId="798EE7F6" w14:textId="373529AB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A65AF3E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A00C680" w14:textId="5B328B69" w:rsidR="005328F0" w:rsidRPr="00C327F6" w:rsidRDefault="005328F0" w:rsidP="005328F0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ACBE268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B99BAD" w14:textId="564B1353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D962B44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506AD70" w14:textId="12254FF0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2C388472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F3DCC54" w14:textId="6F2A05E3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5290" w:rsidRPr="00C327F6" w14:paraId="18A601B4" w14:textId="77777777" w:rsidTr="00742266">
        <w:tc>
          <w:tcPr>
            <w:tcW w:w="2700" w:type="dxa"/>
          </w:tcPr>
          <w:p w14:paraId="0087655F" w14:textId="77777777" w:rsidR="005328F0" w:rsidRPr="00C327F6" w:rsidRDefault="005328F0" w:rsidP="005328F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49" w:type="dxa"/>
          </w:tcPr>
          <w:p w14:paraId="654895D2" w14:textId="77777777" w:rsidR="005328F0" w:rsidRPr="00C327F6" w:rsidRDefault="005328F0" w:rsidP="005328F0">
            <w:pPr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vAlign w:val="bottom"/>
          </w:tcPr>
          <w:p w14:paraId="2CA88EDB" w14:textId="7B9394B2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97D2646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132268B" w14:textId="3FBF0EF3" w:rsidR="005328F0" w:rsidRPr="00C327F6" w:rsidRDefault="005328F0" w:rsidP="005328F0">
            <w:pPr>
              <w:tabs>
                <w:tab w:val="clear" w:pos="680"/>
                <w:tab w:val="clear" w:pos="907"/>
                <w:tab w:val="decimal" w:pos="670"/>
                <w:tab w:val="left" w:pos="864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BFD778A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DFC930" w14:textId="5841A440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536318C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B178C1F" w14:textId="66D15B8C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416746F2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321988E8" w14:textId="303904FF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5290" w:rsidRPr="00C327F6" w14:paraId="4017A70A" w14:textId="77777777" w:rsidTr="00742266">
        <w:tc>
          <w:tcPr>
            <w:tcW w:w="2700" w:type="dxa"/>
          </w:tcPr>
          <w:p w14:paraId="339C0C91" w14:textId="77777777" w:rsidR="005328F0" w:rsidRPr="00C327F6" w:rsidRDefault="005328F0" w:rsidP="005328F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249" w:type="dxa"/>
          </w:tcPr>
          <w:p w14:paraId="049AD6AB" w14:textId="77777777" w:rsidR="005328F0" w:rsidRPr="00C327F6" w:rsidRDefault="005328F0" w:rsidP="005328F0">
            <w:pPr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432A163E" w14:textId="7F2C0BDD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0A4243C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0EF839" w14:textId="64E5C34B" w:rsidR="005328F0" w:rsidRPr="00C327F6" w:rsidRDefault="005328F0" w:rsidP="005328F0">
            <w:pPr>
              <w:tabs>
                <w:tab w:val="clear" w:pos="907"/>
                <w:tab w:val="left" w:pos="783"/>
              </w:tabs>
              <w:spacing w:line="240" w:lineRule="auto"/>
              <w:ind w:left="-79" w:right="-65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C327F6">
              <w:rPr>
                <w:rFonts w:ascii="Angsana New" w:hAnsi="Angsana New"/>
                <w:sz w:val="28"/>
                <w:szCs w:val="28"/>
                <w:lang w:val="en-GB" w:bidi="ar-SA"/>
              </w:rPr>
              <w:t>(1)</w:t>
            </w:r>
          </w:p>
        </w:tc>
        <w:tc>
          <w:tcPr>
            <w:tcW w:w="270" w:type="dxa"/>
          </w:tcPr>
          <w:p w14:paraId="7D558828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5564A2" w14:textId="5DBFA658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8028FAA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54E4D6B" w14:textId="438E56EA" w:rsidR="005328F0" w:rsidRPr="00C327F6" w:rsidRDefault="005328F0" w:rsidP="00883E3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270" w:type="dxa"/>
            <w:vAlign w:val="bottom"/>
          </w:tcPr>
          <w:p w14:paraId="47FCC17C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97940E" w14:textId="639672BC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5290" w:rsidRPr="00C327F6" w14:paraId="243DA7E8" w14:textId="77777777" w:rsidTr="001302C7">
        <w:tc>
          <w:tcPr>
            <w:tcW w:w="2700" w:type="dxa"/>
          </w:tcPr>
          <w:p w14:paraId="66700F2F" w14:textId="6B0D025F" w:rsidR="005328F0" w:rsidRPr="00C327F6" w:rsidRDefault="005328F0" w:rsidP="005328F0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C327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C327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2567 </w:t>
            </w:r>
            <w:r w:rsidRPr="00C327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</w:t>
            </w:r>
          </w:p>
          <w:p w14:paraId="74037522" w14:textId="6226BD30" w:rsidR="005328F0" w:rsidRPr="00C327F6" w:rsidRDefault="005328F0" w:rsidP="005328F0">
            <w:pPr>
              <w:spacing w:line="240" w:lineRule="auto"/>
              <w:ind w:firstLine="15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7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C327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มกราคม</w:t>
            </w:r>
            <w:r w:rsidRPr="00C327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49" w:type="dxa"/>
          </w:tcPr>
          <w:p w14:paraId="43B18B3E" w14:textId="77777777" w:rsidR="005328F0" w:rsidRPr="00C327F6" w:rsidRDefault="005328F0" w:rsidP="005328F0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0D37A6F6" w14:textId="6260124A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0CF240" w14:textId="77777777" w:rsidR="005328F0" w:rsidRPr="00C327F6" w:rsidRDefault="005328F0" w:rsidP="005328F0">
            <w:pPr>
              <w:tabs>
                <w:tab w:val="clear" w:pos="680"/>
                <w:tab w:val="clear" w:pos="907"/>
                <w:tab w:val="decimal" w:pos="670"/>
                <w:tab w:val="left" w:pos="864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B654A6" w14:textId="1ACDEA63" w:rsidR="005328F0" w:rsidRPr="00C327F6" w:rsidRDefault="005328F0" w:rsidP="005328F0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FDA1E27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C37A55" w14:textId="357DF636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F39099D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A3293BE" w14:textId="132CCDE6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415AB358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9F1035" w14:textId="110CED97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4D5290" w:rsidRPr="00C327F6" w14:paraId="2D277B16" w14:textId="77777777" w:rsidTr="001302C7">
        <w:tc>
          <w:tcPr>
            <w:tcW w:w="2700" w:type="dxa"/>
          </w:tcPr>
          <w:p w14:paraId="6C5F4346" w14:textId="77777777" w:rsidR="005328F0" w:rsidRPr="00C327F6" w:rsidRDefault="005328F0" w:rsidP="005328F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49" w:type="dxa"/>
          </w:tcPr>
          <w:p w14:paraId="1DA4C606" w14:textId="77777777" w:rsidR="005328F0" w:rsidRPr="00C327F6" w:rsidRDefault="005328F0" w:rsidP="005328F0">
            <w:pPr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vAlign w:val="bottom"/>
          </w:tcPr>
          <w:p w14:paraId="554D95BE" w14:textId="380367DD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C767164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6E8DB3B" w14:textId="75B450FD" w:rsidR="005328F0" w:rsidRPr="00C327F6" w:rsidRDefault="005328F0" w:rsidP="005328F0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E2F0801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52D039" w14:textId="2193F399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D0B0DF2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C22E4B1" w14:textId="43F4E775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21AC23BC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63E39712" w14:textId="25605A28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5290" w:rsidRPr="00C327F6" w14:paraId="0A04CB70" w14:textId="77777777" w:rsidTr="001302C7">
        <w:tc>
          <w:tcPr>
            <w:tcW w:w="2700" w:type="dxa"/>
          </w:tcPr>
          <w:p w14:paraId="5EA9C3E5" w14:textId="77777777" w:rsidR="005328F0" w:rsidRPr="00C327F6" w:rsidRDefault="005328F0" w:rsidP="005328F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249" w:type="dxa"/>
          </w:tcPr>
          <w:p w14:paraId="31CD1E48" w14:textId="77777777" w:rsidR="005328F0" w:rsidRPr="00C327F6" w:rsidRDefault="005328F0" w:rsidP="005328F0">
            <w:pPr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250F6DD3" w14:textId="7C6F8486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BF4FDEF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BEA233" w14:textId="5D3BFA45" w:rsidR="005328F0" w:rsidRPr="00C327F6" w:rsidRDefault="005328F0" w:rsidP="005328F0">
            <w:pPr>
              <w:tabs>
                <w:tab w:val="clear" w:pos="680"/>
                <w:tab w:val="clear" w:pos="907"/>
                <w:tab w:val="decimal" w:pos="670"/>
                <w:tab w:val="left" w:pos="864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C615958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AD3E24" w14:textId="60FD10FE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A35B542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9777813" w14:textId="6781B7A3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4746353D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7531CF" w14:textId="766EE079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7F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5290" w:rsidRPr="00C327F6" w14:paraId="29AFF2E0" w14:textId="77777777" w:rsidTr="001302C7">
        <w:tc>
          <w:tcPr>
            <w:tcW w:w="2700" w:type="dxa"/>
          </w:tcPr>
          <w:p w14:paraId="74FD3744" w14:textId="18A71173" w:rsidR="005328F0" w:rsidRPr="00C327F6" w:rsidRDefault="005328F0" w:rsidP="005328F0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C327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C327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49" w:type="dxa"/>
          </w:tcPr>
          <w:p w14:paraId="313E12A8" w14:textId="77777777" w:rsidR="005328F0" w:rsidRPr="00C327F6" w:rsidRDefault="005328F0" w:rsidP="005328F0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E80B0" w14:textId="16A67041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57BA89F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09694" w14:textId="0A2D2F7B" w:rsidR="005328F0" w:rsidRPr="00C327F6" w:rsidRDefault="005328F0" w:rsidP="005328F0">
            <w:pPr>
              <w:tabs>
                <w:tab w:val="clear" w:pos="680"/>
                <w:tab w:val="clear" w:pos="907"/>
                <w:tab w:val="decimal" w:pos="670"/>
                <w:tab w:val="left" w:pos="864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559D9C28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C960E" w14:textId="02832833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89563AA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D3CA9" w14:textId="7CA9EDF0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70" w:type="dxa"/>
            <w:vAlign w:val="bottom"/>
          </w:tcPr>
          <w:p w14:paraId="3AACF94F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52458" w14:textId="1E19FFFC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4D5290" w:rsidRPr="00C327F6" w14:paraId="66AAA3B5" w14:textId="77777777" w:rsidTr="001302C7">
        <w:tc>
          <w:tcPr>
            <w:tcW w:w="2700" w:type="dxa"/>
          </w:tcPr>
          <w:p w14:paraId="5E0549F9" w14:textId="77777777" w:rsidR="005328F0" w:rsidRPr="00C327F6" w:rsidRDefault="005328F0" w:rsidP="005328F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0BF3C40E" w14:textId="77777777" w:rsidR="005328F0" w:rsidRPr="00C327F6" w:rsidRDefault="005328F0" w:rsidP="005328F0">
            <w:pPr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21B50476" w14:textId="77777777" w:rsidR="005328F0" w:rsidRPr="00C327F6" w:rsidRDefault="005328F0" w:rsidP="005328F0">
            <w:pPr>
              <w:tabs>
                <w:tab w:val="decimal" w:pos="580"/>
                <w:tab w:val="decimal" w:pos="61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78DF43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19D041" w14:textId="77777777" w:rsidR="005328F0" w:rsidRPr="00C327F6" w:rsidRDefault="005328F0" w:rsidP="005328F0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495708F5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FF7373" w14:textId="77777777" w:rsidR="005328F0" w:rsidRPr="00C327F6" w:rsidRDefault="005328F0" w:rsidP="005328F0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24FCD174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1FC1E58" w14:textId="77777777" w:rsidR="005328F0" w:rsidRPr="00C327F6" w:rsidRDefault="005328F0" w:rsidP="005328F0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024C939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E484C79" w14:textId="77777777" w:rsidR="005328F0" w:rsidRPr="00C327F6" w:rsidRDefault="005328F0" w:rsidP="005328F0">
            <w:pPr>
              <w:tabs>
                <w:tab w:val="decimal" w:pos="615"/>
                <w:tab w:val="decimal" w:pos="87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290" w:rsidRPr="00C327F6" w14:paraId="3C11E689" w14:textId="77777777" w:rsidTr="001302C7">
        <w:tc>
          <w:tcPr>
            <w:tcW w:w="2700" w:type="dxa"/>
          </w:tcPr>
          <w:p w14:paraId="3B574A5E" w14:textId="77777777" w:rsidR="005328F0" w:rsidRPr="00C327F6" w:rsidRDefault="005328F0" w:rsidP="005328F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49" w:type="dxa"/>
          </w:tcPr>
          <w:p w14:paraId="1ECCDC68" w14:textId="77777777" w:rsidR="005328F0" w:rsidRPr="00C327F6" w:rsidRDefault="005328F0" w:rsidP="005328F0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vAlign w:val="bottom"/>
          </w:tcPr>
          <w:p w14:paraId="3430369B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8ABB452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E3189BA" w14:textId="77777777" w:rsidR="005328F0" w:rsidRPr="00C327F6" w:rsidRDefault="005328F0" w:rsidP="005328F0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3D7D798A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AC7C3A" w14:textId="77777777" w:rsidR="005328F0" w:rsidRPr="00C327F6" w:rsidRDefault="005328F0" w:rsidP="005328F0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21266F6D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8D5E78" w14:textId="77777777" w:rsidR="005328F0" w:rsidRPr="00C327F6" w:rsidRDefault="005328F0" w:rsidP="005328F0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C6E126F" w14:textId="77777777" w:rsidR="005328F0" w:rsidRPr="00C327F6" w:rsidRDefault="005328F0" w:rsidP="005328F0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5C61B4C" w14:textId="77777777" w:rsidR="005328F0" w:rsidRPr="00C327F6" w:rsidRDefault="005328F0" w:rsidP="005328F0">
            <w:pPr>
              <w:tabs>
                <w:tab w:val="decimal" w:pos="8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4D5290" w:rsidRPr="00C327F6" w14:paraId="582FE4EC" w14:textId="77777777" w:rsidTr="001302C7">
        <w:tc>
          <w:tcPr>
            <w:tcW w:w="2700" w:type="dxa"/>
          </w:tcPr>
          <w:p w14:paraId="23707063" w14:textId="213603CE" w:rsidR="005328F0" w:rsidRPr="00C327F6" w:rsidRDefault="005328F0" w:rsidP="005328F0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C327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C327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49" w:type="dxa"/>
          </w:tcPr>
          <w:p w14:paraId="2B94408F" w14:textId="77777777" w:rsidR="005328F0" w:rsidRPr="00C327F6" w:rsidRDefault="005328F0" w:rsidP="005328F0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tcBorders>
              <w:bottom w:val="double" w:sz="4" w:space="0" w:color="auto"/>
            </w:tcBorders>
            <w:vAlign w:val="bottom"/>
          </w:tcPr>
          <w:p w14:paraId="717D896F" w14:textId="123A0181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6,198</w:t>
            </w:r>
          </w:p>
        </w:tc>
        <w:tc>
          <w:tcPr>
            <w:tcW w:w="270" w:type="dxa"/>
            <w:vAlign w:val="bottom"/>
          </w:tcPr>
          <w:p w14:paraId="780E5F35" w14:textId="77777777" w:rsidR="005328F0" w:rsidRPr="00C327F6" w:rsidRDefault="005328F0" w:rsidP="005328F0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A676612" w14:textId="1AEC2CFC" w:rsidR="005328F0" w:rsidRPr="00C327F6" w:rsidRDefault="005328F0" w:rsidP="005328F0">
            <w:pPr>
              <w:tabs>
                <w:tab w:val="clear" w:pos="680"/>
                <w:tab w:val="clear" w:pos="907"/>
                <w:tab w:val="decimal" w:pos="670"/>
                <w:tab w:val="left" w:pos="864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270" w:type="dxa"/>
          </w:tcPr>
          <w:p w14:paraId="4BC39715" w14:textId="77777777" w:rsidR="005328F0" w:rsidRPr="00C327F6" w:rsidRDefault="005328F0" w:rsidP="005328F0">
            <w:pPr>
              <w:tabs>
                <w:tab w:val="clear" w:pos="680"/>
                <w:tab w:val="decimal" w:pos="6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987D29A" w14:textId="4DEBFF5E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5AA72CD8" w14:textId="77777777" w:rsidR="005328F0" w:rsidRPr="00C327F6" w:rsidRDefault="005328F0" w:rsidP="005328F0">
            <w:pPr>
              <w:tabs>
                <w:tab w:val="clear" w:pos="680"/>
                <w:tab w:val="decimal" w:pos="6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A703E92" w14:textId="2070A9A6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6,237</w:t>
            </w:r>
          </w:p>
        </w:tc>
        <w:tc>
          <w:tcPr>
            <w:tcW w:w="270" w:type="dxa"/>
            <w:vAlign w:val="bottom"/>
          </w:tcPr>
          <w:p w14:paraId="1F1D5AA8" w14:textId="77777777" w:rsidR="005328F0" w:rsidRPr="00C327F6" w:rsidRDefault="005328F0" w:rsidP="005328F0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42B9CEC" w14:textId="4C662E14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1,385</w:t>
            </w:r>
          </w:p>
        </w:tc>
      </w:tr>
      <w:tr w:rsidR="005328F0" w:rsidRPr="00C327F6" w14:paraId="2E6768E4" w14:textId="77777777" w:rsidTr="001302C7">
        <w:trPr>
          <w:trHeight w:val="30"/>
        </w:trPr>
        <w:tc>
          <w:tcPr>
            <w:tcW w:w="2700" w:type="dxa"/>
            <w:vAlign w:val="bottom"/>
          </w:tcPr>
          <w:p w14:paraId="406E0DBF" w14:textId="4A0CBC90" w:rsidR="005328F0" w:rsidRPr="00C327F6" w:rsidRDefault="005328F0" w:rsidP="005328F0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</w:t>
            </w:r>
            <w:r w:rsidRPr="00C327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49" w:type="dxa"/>
          </w:tcPr>
          <w:p w14:paraId="59123453" w14:textId="77777777" w:rsidR="005328F0" w:rsidRPr="00C327F6" w:rsidRDefault="005328F0" w:rsidP="005328F0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6E291F" w14:textId="0702A5BD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5,893</w:t>
            </w:r>
          </w:p>
        </w:tc>
        <w:tc>
          <w:tcPr>
            <w:tcW w:w="270" w:type="dxa"/>
            <w:vAlign w:val="bottom"/>
          </w:tcPr>
          <w:p w14:paraId="5F2C635A" w14:textId="77777777" w:rsidR="005328F0" w:rsidRPr="00C327F6" w:rsidRDefault="005328F0" w:rsidP="005328F0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EC4C69" w14:textId="0B9CE96D" w:rsidR="005328F0" w:rsidRPr="00C327F6" w:rsidRDefault="005328F0" w:rsidP="005328F0">
            <w:pPr>
              <w:tabs>
                <w:tab w:val="clear" w:pos="680"/>
                <w:tab w:val="clear" w:pos="907"/>
                <w:tab w:val="decimal" w:pos="670"/>
                <w:tab w:val="left" w:pos="864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270" w:type="dxa"/>
          </w:tcPr>
          <w:p w14:paraId="383C3462" w14:textId="77777777" w:rsidR="005328F0" w:rsidRPr="00C327F6" w:rsidRDefault="005328F0" w:rsidP="005328F0">
            <w:pPr>
              <w:tabs>
                <w:tab w:val="clear" w:pos="680"/>
                <w:tab w:val="decimal" w:pos="6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B25E14" w14:textId="1DB3C30E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DD0143B" w14:textId="77777777" w:rsidR="005328F0" w:rsidRPr="00C327F6" w:rsidRDefault="005328F0" w:rsidP="005328F0">
            <w:pPr>
              <w:tabs>
                <w:tab w:val="clear" w:pos="680"/>
                <w:tab w:val="decimal" w:pos="6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A51C15" w14:textId="144EBC5E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5,932</w:t>
            </w:r>
          </w:p>
        </w:tc>
        <w:tc>
          <w:tcPr>
            <w:tcW w:w="270" w:type="dxa"/>
            <w:vAlign w:val="bottom"/>
          </w:tcPr>
          <w:p w14:paraId="73334D2F" w14:textId="77777777" w:rsidR="005328F0" w:rsidRPr="00C327F6" w:rsidRDefault="005328F0" w:rsidP="005328F0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224F212" w14:textId="2B9D122E" w:rsidR="005328F0" w:rsidRPr="00C327F6" w:rsidRDefault="005328F0" w:rsidP="005328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7F6">
              <w:rPr>
                <w:rFonts w:ascii="Angsana New" w:hAnsi="Angsana New"/>
                <w:b/>
                <w:bCs/>
                <w:sz w:val="28"/>
                <w:szCs w:val="28"/>
              </w:rPr>
              <w:t>1,371</w:t>
            </w:r>
          </w:p>
        </w:tc>
      </w:tr>
    </w:tbl>
    <w:p w14:paraId="502FD030" w14:textId="77777777" w:rsidR="009B6EF5" w:rsidRPr="00C327F6" w:rsidRDefault="009B6EF5" w:rsidP="009B6EF5">
      <w:pPr>
        <w:spacing w:line="240" w:lineRule="auto"/>
        <w:ind w:left="547" w:right="158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5720A65" w14:textId="77777777" w:rsidR="001302C7" w:rsidRPr="00C327F6" w:rsidRDefault="001302C7" w:rsidP="0071103F">
      <w:pPr>
        <w:tabs>
          <w:tab w:val="left" w:pos="5580"/>
          <w:tab w:val="left" w:pos="8280"/>
        </w:tabs>
        <w:spacing w:line="240" w:lineRule="auto"/>
        <w:ind w:left="547" w:right="158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70368D6" w14:textId="77777777" w:rsidR="00245F60" w:rsidRPr="00C327F6" w:rsidRDefault="00245F60" w:rsidP="009B6EF5">
      <w:pPr>
        <w:spacing w:line="240" w:lineRule="auto"/>
        <w:ind w:left="547" w:right="158"/>
        <w:jc w:val="thaiDistribute"/>
        <w:rPr>
          <w:rFonts w:ascii="Angsana New" w:hAnsi="Angsana New"/>
          <w:spacing w:val="-8"/>
          <w:sz w:val="30"/>
          <w:szCs w:val="30"/>
          <w:cs/>
        </w:rPr>
      </w:pPr>
    </w:p>
    <w:p w14:paraId="5552A7B7" w14:textId="5BAE8580" w:rsidR="009B6EF5" w:rsidRPr="00C327F6" w:rsidRDefault="009B6EF5" w:rsidP="0071103F">
      <w:pPr>
        <w:tabs>
          <w:tab w:val="left" w:pos="3150"/>
        </w:tabs>
        <w:spacing w:line="240" w:lineRule="auto"/>
        <w:ind w:left="547" w:right="158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lastRenderedPageBreak/>
        <w:t>มูลค่ายุติธรรมของอสังหาริมทรัพย์เพื่อการลงทุน</w:t>
      </w:r>
      <w:r w:rsidRPr="00C327F6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C327F6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C327F6">
        <w:rPr>
          <w:rFonts w:ascii="Angsana New" w:hAnsi="Angsana New"/>
          <w:sz w:val="30"/>
          <w:szCs w:val="30"/>
        </w:rPr>
        <w:t>31</w:t>
      </w:r>
      <w:r w:rsidRPr="00C327F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D2F2E" w:rsidRPr="00C327F6">
        <w:rPr>
          <w:rFonts w:ascii="Angsana New" w:hAnsi="Angsana New"/>
          <w:sz w:val="30"/>
          <w:szCs w:val="30"/>
        </w:rPr>
        <w:t>2568</w:t>
      </w:r>
      <w:r w:rsidR="00666C94" w:rsidRPr="00C327F6">
        <w:rPr>
          <w:rFonts w:ascii="Angsana New" w:hAnsi="Angsana New"/>
          <w:sz w:val="30"/>
          <w:szCs w:val="30"/>
        </w:rPr>
        <w:t xml:space="preserve"> </w:t>
      </w:r>
      <w:r w:rsidRPr="00C327F6">
        <w:rPr>
          <w:rFonts w:ascii="Angsana New" w:hAnsi="Angsana New"/>
          <w:sz w:val="30"/>
          <w:szCs w:val="30"/>
          <w:cs/>
        </w:rPr>
        <w:t>จำนวน</w:t>
      </w:r>
      <w:r w:rsidRPr="00C327F6">
        <w:rPr>
          <w:rFonts w:ascii="Angsana New" w:hAnsi="Angsana New" w:hint="cs"/>
          <w:sz w:val="30"/>
          <w:szCs w:val="30"/>
          <w:cs/>
        </w:rPr>
        <w:t xml:space="preserve"> </w:t>
      </w:r>
      <w:r w:rsidR="005233D4" w:rsidRPr="00C327F6">
        <w:rPr>
          <w:rFonts w:ascii="Angsana New" w:hAnsi="Angsana New"/>
          <w:sz w:val="30"/>
          <w:szCs w:val="30"/>
        </w:rPr>
        <w:t>7,</w:t>
      </w:r>
      <w:r w:rsidR="00411A71" w:rsidRPr="00C327F6">
        <w:rPr>
          <w:rFonts w:ascii="Angsana New" w:hAnsi="Angsana New"/>
          <w:sz w:val="30"/>
          <w:szCs w:val="30"/>
        </w:rPr>
        <w:t>800</w:t>
      </w:r>
      <w:r w:rsidRPr="00C327F6">
        <w:rPr>
          <w:rFonts w:ascii="Angsana New" w:hAnsi="Angsana New"/>
          <w:sz w:val="30"/>
          <w:szCs w:val="30"/>
        </w:rPr>
        <w:t xml:space="preserve"> </w:t>
      </w:r>
      <w:r w:rsidR="00BA5131" w:rsidRPr="00C327F6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C327F6">
        <w:rPr>
          <w:rFonts w:ascii="Angsana New" w:hAnsi="Angsana New"/>
          <w:sz w:val="30"/>
          <w:szCs w:val="30"/>
          <w:cs/>
        </w:rPr>
        <w:t>ล้านบาท</w:t>
      </w:r>
      <w:r w:rsidRPr="00C327F6">
        <w:rPr>
          <w:rFonts w:ascii="Angsana New" w:hAnsi="Angsana New" w:hint="cs"/>
          <w:sz w:val="30"/>
          <w:szCs w:val="30"/>
          <w:cs/>
        </w:rPr>
        <w:t xml:space="preserve"> </w:t>
      </w:r>
      <w:r w:rsidRPr="00C327F6">
        <w:rPr>
          <w:rFonts w:ascii="Angsana New" w:hAnsi="Angsana New"/>
          <w:i/>
          <w:iCs/>
          <w:sz w:val="30"/>
          <w:szCs w:val="30"/>
        </w:rPr>
        <w:t>(</w:t>
      </w:r>
      <w:r w:rsidR="00BD2F2E" w:rsidRPr="00C327F6">
        <w:rPr>
          <w:rFonts w:ascii="Angsana New" w:hAnsi="Angsana New"/>
          <w:i/>
          <w:iCs/>
          <w:sz w:val="30"/>
          <w:szCs w:val="30"/>
        </w:rPr>
        <w:t>2567</w:t>
      </w:r>
      <w:r w:rsidRPr="00C327F6">
        <w:rPr>
          <w:rFonts w:ascii="Angsana New" w:hAnsi="Angsana New"/>
          <w:i/>
          <w:iCs/>
          <w:sz w:val="30"/>
          <w:szCs w:val="30"/>
        </w:rPr>
        <w:t xml:space="preserve">: </w:t>
      </w:r>
      <w:r w:rsidR="00666C94" w:rsidRPr="00C327F6">
        <w:rPr>
          <w:rFonts w:ascii="Angsana New" w:hAnsi="Angsana New"/>
          <w:i/>
          <w:iCs/>
          <w:sz w:val="30"/>
          <w:szCs w:val="30"/>
        </w:rPr>
        <w:t>8</w:t>
      </w:r>
      <w:r w:rsidR="009C4C55" w:rsidRPr="00C327F6">
        <w:rPr>
          <w:rFonts w:ascii="Angsana New" w:hAnsi="Angsana New"/>
          <w:i/>
          <w:iCs/>
          <w:sz w:val="30"/>
          <w:szCs w:val="30"/>
        </w:rPr>
        <w:t>,</w:t>
      </w:r>
      <w:r w:rsidR="00666C94" w:rsidRPr="00C327F6">
        <w:rPr>
          <w:rFonts w:ascii="Angsana New" w:hAnsi="Angsana New"/>
          <w:i/>
          <w:iCs/>
          <w:sz w:val="30"/>
          <w:szCs w:val="30"/>
        </w:rPr>
        <w:t>0</w:t>
      </w:r>
      <w:r w:rsidR="007A1852" w:rsidRPr="00C327F6">
        <w:rPr>
          <w:rFonts w:ascii="Angsana New" w:hAnsi="Angsana New"/>
          <w:i/>
          <w:iCs/>
          <w:sz w:val="30"/>
          <w:szCs w:val="30"/>
        </w:rPr>
        <w:t>05</w:t>
      </w:r>
      <w:r w:rsidRPr="00C327F6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Pr="00C327F6">
        <w:rPr>
          <w:rFonts w:ascii="Angsana New" w:hAnsi="Angsana New"/>
          <w:i/>
          <w:iCs/>
          <w:sz w:val="30"/>
          <w:szCs w:val="30"/>
        </w:rPr>
        <w:t>)</w:t>
      </w:r>
      <w:r w:rsidRPr="00C327F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327F6">
        <w:rPr>
          <w:rFonts w:ascii="Angsana New" w:hAnsi="Angsana New"/>
          <w:sz w:val="30"/>
          <w:szCs w:val="30"/>
          <w:cs/>
        </w:rPr>
        <w:t>โดยพิจารณาราคาตาม</w:t>
      </w:r>
      <w:r w:rsidRPr="00C327F6">
        <w:rPr>
          <w:rFonts w:ascii="Angsana New" w:hAnsi="Angsana New" w:hint="cs"/>
          <w:sz w:val="30"/>
          <w:szCs w:val="30"/>
          <w:cs/>
        </w:rPr>
        <w:t xml:space="preserve">วิธีราคาตลาดตามเกณฑ์ของสินทรัพย์ที่ใช้งานอยู่ในปัจจุบันและวิธีรายได้ </w:t>
      </w:r>
      <w:r w:rsidRPr="00C327F6">
        <w:rPr>
          <w:rFonts w:ascii="Angsana New" w:hAnsi="Angsana New"/>
          <w:sz w:val="30"/>
          <w:szCs w:val="30"/>
          <w:cs/>
        </w:rPr>
        <w:t>การวัดมูลค่ายุติธรรมของอสังหาริมทรัพย์เพื่อการลงทุน</w:t>
      </w:r>
      <w:r w:rsidR="009A4353" w:rsidRPr="00C327F6">
        <w:rPr>
          <w:rFonts w:ascii="Angsana New" w:hAnsi="Angsana New" w:hint="cs"/>
          <w:sz w:val="30"/>
          <w:szCs w:val="30"/>
          <w:cs/>
        </w:rPr>
        <w:t>ส่วนใหญ่</w:t>
      </w:r>
      <w:r w:rsidRPr="00C327F6">
        <w:rPr>
          <w:rFonts w:ascii="Angsana New" w:hAnsi="Angsana New"/>
          <w:sz w:val="30"/>
          <w:szCs w:val="30"/>
          <w:cs/>
        </w:rPr>
        <w:t>ถูกจัดลำดับชั้นการ</w:t>
      </w:r>
      <w:r w:rsidR="00BA5131" w:rsidRPr="00C327F6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C327F6">
        <w:rPr>
          <w:rFonts w:ascii="Angsana New" w:hAnsi="Angsana New"/>
          <w:sz w:val="30"/>
          <w:szCs w:val="30"/>
          <w:cs/>
        </w:rPr>
        <w:t xml:space="preserve">วัดมูลค่ายุติธรรมอยู่ในระดับที่ </w:t>
      </w:r>
      <w:r w:rsidRPr="00C327F6">
        <w:rPr>
          <w:rFonts w:ascii="Angsana New" w:hAnsi="Angsana New"/>
          <w:sz w:val="30"/>
          <w:szCs w:val="30"/>
        </w:rPr>
        <w:t>2</w:t>
      </w:r>
    </w:p>
    <w:p w14:paraId="1194BAC5" w14:textId="77777777" w:rsidR="00245F60" w:rsidRPr="00C327F6" w:rsidRDefault="00245F60" w:rsidP="009B6EF5">
      <w:pPr>
        <w:spacing w:line="240" w:lineRule="auto"/>
        <w:ind w:left="547" w:right="158"/>
        <w:jc w:val="thaiDistribute"/>
        <w:rPr>
          <w:rFonts w:ascii="Angsana New" w:hAnsi="Angsana New"/>
          <w:sz w:val="30"/>
          <w:szCs w:val="30"/>
        </w:rPr>
      </w:pPr>
    </w:p>
    <w:p w14:paraId="7E3C0761" w14:textId="637A0AE3" w:rsidR="00B7741A" w:rsidRPr="00C327F6" w:rsidRDefault="009B6EF5" w:rsidP="007C1460">
      <w:pPr>
        <w:spacing w:line="240" w:lineRule="auto"/>
        <w:ind w:left="547" w:right="158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C327F6">
        <w:rPr>
          <w:rFonts w:ascii="Angsana New" w:hAnsi="Angsana New" w:hint="cs"/>
          <w:sz w:val="30"/>
          <w:szCs w:val="30"/>
          <w:cs/>
        </w:rPr>
        <w:t>ของบริษัท</w:t>
      </w:r>
      <w:r w:rsidRPr="00C327F6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C327F6">
        <w:rPr>
          <w:rFonts w:ascii="Angsana New" w:hAnsi="Angsana New"/>
          <w:sz w:val="30"/>
          <w:szCs w:val="30"/>
        </w:rPr>
        <w:t>31</w:t>
      </w:r>
      <w:r w:rsidRPr="00C327F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D2F2E" w:rsidRPr="00C327F6">
        <w:rPr>
          <w:rFonts w:ascii="Angsana New" w:hAnsi="Angsana New"/>
          <w:sz w:val="30"/>
          <w:szCs w:val="30"/>
        </w:rPr>
        <w:t>2568</w:t>
      </w:r>
      <w:r w:rsidRPr="00C327F6">
        <w:rPr>
          <w:rFonts w:ascii="Angsana New" w:hAnsi="Angsana New"/>
          <w:sz w:val="30"/>
          <w:szCs w:val="30"/>
        </w:rPr>
        <w:t xml:space="preserve"> </w:t>
      </w:r>
      <w:r w:rsidRPr="00C327F6">
        <w:rPr>
          <w:rFonts w:ascii="Angsana New" w:hAnsi="Angsana New"/>
          <w:sz w:val="30"/>
          <w:szCs w:val="30"/>
          <w:cs/>
        </w:rPr>
        <w:t>จำนวน</w:t>
      </w:r>
      <w:r w:rsidR="005233D4" w:rsidRPr="00C327F6">
        <w:rPr>
          <w:rFonts w:ascii="Angsana New" w:hAnsi="Angsana New" w:hint="cs"/>
          <w:sz w:val="30"/>
          <w:szCs w:val="30"/>
          <w:cs/>
        </w:rPr>
        <w:t xml:space="preserve"> </w:t>
      </w:r>
      <w:r w:rsidR="005233D4" w:rsidRPr="00C327F6">
        <w:rPr>
          <w:rFonts w:ascii="Angsana New" w:hAnsi="Angsana New"/>
          <w:sz w:val="30"/>
          <w:szCs w:val="30"/>
        </w:rPr>
        <w:t>2,7</w:t>
      </w:r>
      <w:r w:rsidR="00411A71" w:rsidRPr="00C327F6">
        <w:rPr>
          <w:rFonts w:ascii="Angsana New" w:hAnsi="Angsana New"/>
          <w:sz w:val="30"/>
          <w:szCs w:val="30"/>
        </w:rPr>
        <w:t>68</w:t>
      </w:r>
      <w:r w:rsidR="00C21A97" w:rsidRPr="00C327F6">
        <w:rPr>
          <w:rFonts w:ascii="Angsana New" w:hAnsi="Angsana New" w:hint="cs"/>
          <w:sz w:val="30"/>
          <w:szCs w:val="30"/>
          <w:cs/>
        </w:rPr>
        <w:t xml:space="preserve"> </w:t>
      </w:r>
      <w:r w:rsidRPr="00C327F6">
        <w:rPr>
          <w:rFonts w:ascii="Angsana New" w:hAnsi="Angsana New"/>
          <w:sz w:val="30"/>
          <w:szCs w:val="30"/>
          <w:cs/>
        </w:rPr>
        <w:t>ล้านบาท</w:t>
      </w:r>
      <w:r w:rsidRPr="00C327F6">
        <w:rPr>
          <w:rFonts w:ascii="Angsana New" w:hAnsi="Angsana New" w:hint="cs"/>
          <w:sz w:val="30"/>
          <w:szCs w:val="30"/>
          <w:cs/>
        </w:rPr>
        <w:t xml:space="preserve"> </w:t>
      </w:r>
      <w:r w:rsidR="00BF617B" w:rsidRPr="00C327F6">
        <w:rPr>
          <w:rFonts w:ascii="Angsana New" w:hAnsi="Angsana New"/>
          <w:i/>
          <w:iCs/>
          <w:sz w:val="30"/>
          <w:szCs w:val="30"/>
        </w:rPr>
        <w:t xml:space="preserve">   </w:t>
      </w:r>
      <w:r w:rsidRPr="00C327F6">
        <w:rPr>
          <w:rFonts w:ascii="Angsana New" w:hAnsi="Angsana New"/>
          <w:i/>
          <w:iCs/>
          <w:sz w:val="30"/>
          <w:szCs w:val="30"/>
        </w:rPr>
        <w:t>(</w:t>
      </w:r>
      <w:r w:rsidR="00BD2F2E" w:rsidRPr="00C327F6">
        <w:rPr>
          <w:rFonts w:ascii="Angsana New" w:hAnsi="Angsana New"/>
          <w:i/>
          <w:iCs/>
          <w:sz w:val="30"/>
          <w:szCs w:val="30"/>
        </w:rPr>
        <w:t>2567</w:t>
      </w:r>
      <w:r w:rsidRPr="00C327F6">
        <w:rPr>
          <w:rFonts w:ascii="Angsana New" w:hAnsi="Angsana New"/>
          <w:i/>
          <w:iCs/>
          <w:sz w:val="30"/>
          <w:szCs w:val="30"/>
        </w:rPr>
        <w:t xml:space="preserve">: </w:t>
      </w:r>
      <w:r w:rsidR="00666C94" w:rsidRPr="00C327F6">
        <w:rPr>
          <w:rFonts w:ascii="Angsana New" w:hAnsi="Angsana New"/>
          <w:i/>
          <w:iCs/>
          <w:sz w:val="30"/>
          <w:szCs w:val="30"/>
        </w:rPr>
        <w:t>2</w:t>
      </w:r>
      <w:r w:rsidR="00007795" w:rsidRPr="00C327F6">
        <w:rPr>
          <w:rFonts w:ascii="Angsana New" w:hAnsi="Angsana New"/>
          <w:i/>
          <w:iCs/>
          <w:sz w:val="30"/>
          <w:szCs w:val="30"/>
        </w:rPr>
        <w:t>,</w:t>
      </w:r>
      <w:r w:rsidR="007A1852" w:rsidRPr="00C327F6">
        <w:rPr>
          <w:rFonts w:ascii="Angsana New" w:hAnsi="Angsana New"/>
          <w:i/>
          <w:iCs/>
          <w:sz w:val="30"/>
          <w:szCs w:val="30"/>
        </w:rPr>
        <w:t>626</w:t>
      </w:r>
      <w:r w:rsidRPr="00C327F6">
        <w:rPr>
          <w:rFonts w:ascii="Angsana New" w:hAnsi="Angsana New"/>
          <w:i/>
          <w:iCs/>
          <w:sz w:val="30"/>
          <w:szCs w:val="30"/>
        </w:rPr>
        <w:t xml:space="preserve"> </w:t>
      </w:r>
      <w:r w:rsidRPr="00C327F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C327F6">
        <w:rPr>
          <w:rFonts w:ascii="Angsana New" w:hAnsi="Angsana New"/>
          <w:i/>
          <w:iCs/>
          <w:sz w:val="30"/>
          <w:szCs w:val="30"/>
        </w:rPr>
        <w:t>)</w:t>
      </w:r>
      <w:r w:rsidRPr="00C327F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327F6">
        <w:rPr>
          <w:rFonts w:ascii="Angsana New" w:hAnsi="Angsana New"/>
          <w:sz w:val="30"/>
          <w:szCs w:val="30"/>
          <w:cs/>
        </w:rPr>
        <w:t>โดยพิจารณาราคาตาม</w:t>
      </w:r>
      <w:r w:rsidRPr="00C327F6">
        <w:rPr>
          <w:rFonts w:ascii="Angsana New" w:hAnsi="Angsana New" w:hint="cs"/>
          <w:sz w:val="30"/>
          <w:szCs w:val="30"/>
          <w:cs/>
        </w:rPr>
        <w:t xml:space="preserve">วิธีราคาตลาดตามเกณฑ์ของสินทรัพย์ที่ใช้งานอยู่ในปัจจุบัน </w:t>
      </w:r>
      <w:r w:rsidR="00BA5131" w:rsidRPr="00C327F6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C327F6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C327F6">
        <w:rPr>
          <w:rFonts w:ascii="Angsana New" w:hAnsi="Angsana New"/>
          <w:sz w:val="30"/>
          <w:szCs w:val="30"/>
        </w:rPr>
        <w:t xml:space="preserve">2 </w:t>
      </w:r>
    </w:p>
    <w:p w14:paraId="31D24406" w14:textId="77777777" w:rsidR="00B7741A" w:rsidRPr="00C327F6" w:rsidRDefault="00B7741A" w:rsidP="009B6EF5">
      <w:pPr>
        <w:spacing w:line="240" w:lineRule="auto"/>
        <w:ind w:left="547" w:right="158"/>
        <w:jc w:val="thaiDistribute"/>
        <w:rPr>
          <w:rFonts w:ascii="Angsana New" w:hAnsi="Angsana New"/>
          <w:sz w:val="30"/>
          <w:szCs w:val="30"/>
        </w:rPr>
      </w:pPr>
    </w:p>
    <w:p w14:paraId="05EA4BEB" w14:textId="59609F3C" w:rsidR="009B6EF5" w:rsidRPr="00C327F6" w:rsidRDefault="009B6EF5" w:rsidP="009B6EF5">
      <w:pPr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327F6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14:paraId="086F3C48" w14:textId="77777777" w:rsidR="009B6EF5" w:rsidRPr="00C327F6" w:rsidRDefault="009B6EF5" w:rsidP="009B6EF5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E685BB1" w14:textId="77777777" w:rsidR="009B6EF5" w:rsidRPr="00C327F6" w:rsidRDefault="009B6EF5" w:rsidP="009B6EF5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327F6">
        <w:rPr>
          <w:rFonts w:ascii="Angsana New" w:hAnsi="Angsana New" w:hint="cs"/>
          <w:i/>
          <w:iCs/>
          <w:sz w:val="30"/>
          <w:szCs w:val="30"/>
          <w:cs/>
        </w:rPr>
        <w:t xml:space="preserve">มูลค่ายุติธรรมระดับ </w:t>
      </w:r>
      <w:r w:rsidRPr="00C327F6">
        <w:rPr>
          <w:rFonts w:ascii="Angsana New" w:hAnsi="Angsana New"/>
          <w:i/>
          <w:iCs/>
          <w:sz w:val="30"/>
          <w:szCs w:val="30"/>
        </w:rPr>
        <w:t>2</w:t>
      </w:r>
    </w:p>
    <w:p w14:paraId="74925E5A" w14:textId="77777777" w:rsidR="009B6EF5" w:rsidRPr="00C327F6" w:rsidRDefault="009B6EF5" w:rsidP="009B6EF5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C327F6">
        <w:rPr>
          <w:rFonts w:ascii="Angsana New" w:hAnsi="Angsana New"/>
          <w:spacing w:val="-2"/>
          <w:sz w:val="30"/>
          <w:szCs w:val="30"/>
          <w:cs/>
        </w:rPr>
        <w:t>มูลค่ายุติธรรมของอสังหาริมทรัพย์เพื่อการลงทุนประเภทที่ดินให้เช่า</w:t>
      </w:r>
      <w:r w:rsidRPr="00C327F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C327F6">
        <w:rPr>
          <w:rFonts w:ascii="Angsana New" w:hAnsi="Angsana New"/>
          <w:spacing w:val="-2"/>
          <w:sz w:val="30"/>
          <w:szCs w:val="30"/>
          <w:cs/>
        </w:rPr>
        <w:t xml:space="preserve">ประเมินโดยผู้ประเมินราคาอิสระ </w:t>
      </w:r>
      <w:r w:rsidRPr="00C327F6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 w:rsidRPr="00C327F6">
        <w:rPr>
          <w:rFonts w:ascii="Angsana New" w:hAnsi="Angsana New"/>
          <w:spacing w:val="-2"/>
          <w:sz w:val="30"/>
          <w:szCs w:val="30"/>
          <w:cs/>
        </w:rPr>
        <w:t>ใช้วิธีราคาตลาด</w:t>
      </w:r>
      <w:r w:rsidRPr="00C327F6">
        <w:rPr>
          <w:rFonts w:ascii="Angsana New" w:hAnsi="Angsana New" w:hint="cs"/>
          <w:spacing w:val="-2"/>
          <w:sz w:val="30"/>
          <w:szCs w:val="30"/>
          <w:cs/>
        </w:rPr>
        <w:t>โดยการให้คะแนนและถ่วงน้ำหนักตามปัจจัยความต่างอื่น</w:t>
      </w:r>
      <w:r w:rsidRPr="00C327F6">
        <w:rPr>
          <w:rFonts w:ascii="Angsana New" w:hAnsi="Angsana New"/>
          <w:spacing w:val="-2"/>
          <w:sz w:val="30"/>
          <w:szCs w:val="30"/>
        </w:rPr>
        <w:t xml:space="preserve"> </w:t>
      </w:r>
      <w:r w:rsidRPr="00C327F6">
        <w:rPr>
          <w:rFonts w:ascii="Angsana New" w:hAnsi="Angsana New" w:hint="cs"/>
          <w:spacing w:val="-2"/>
          <w:sz w:val="30"/>
          <w:szCs w:val="30"/>
          <w:cs/>
        </w:rPr>
        <w:t>ๆ</w:t>
      </w:r>
    </w:p>
    <w:p w14:paraId="2E3AA6B8" w14:textId="77777777" w:rsidR="009B6EF5" w:rsidRPr="00C327F6" w:rsidRDefault="009B6EF5" w:rsidP="009B6EF5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066" w:type="dxa"/>
        <w:tblInd w:w="5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1"/>
        <w:gridCol w:w="1017"/>
        <w:gridCol w:w="161"/>
        <w:gridCol w:w="1025"/>
        <w:gridCol w:w="161"/>
        <w:gridCol w:w="1025"/>
        <w:gridCol w:w="161"/>
        <w:gridCol w:w="1025"/>
      </w:tblGrid>
      <w:tr w:rsidR="004D5290" w:rsidRPr="00C327F6" w14:paraId="4DACAC78" w14:textId="77777777" w:rsidTr="00C278B6">
        <w:trPr>
          <w:cantSplit/>
          <w:trHeight w:val="130"/>
        </w:trPr>
        <w:tc>
          <w:tcPr>
            <w:tcW w:w="4491" w:type="dxa"/>
          </w:tcPr>
          <w:p w14:paraId="7399C7DC" w14:textId="77777777" w:rsidR="009B6EF5" w:rsidRPr="00C327F6" w:rsidRDefault="009B6EF5" w:rsidP="00C278B6">
            <w:pPr>
              <w:keepNext/>
              <w:spacing w:line="240" w:lineRule="auto"/>
              <w:ind w:left="171" w:right="-9"/>
              <w:outlineLvl w:val="2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6D953FFA" w14:textId="77777777" w:rsidR="009B6EF5" w:rsidRPr="00C327F6" w:rsidRDefault="009B6EF5" w:rsidP="00C278B6">
            <w:pPr>
              <w:tabs>
                <w:tab w:val="decimal" w:pos="765"/>
              </w:tabs>
              <w:spacing w:line="240" w:lineRule="auto"/>
              <w:ind w:right="-9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GB" w:bidi="ar-SA"/>
              </w:rPr>
            </w:pPr>
            <w:r w:rsidRPr="00C327F6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61" w:type="dxa"/>
          </w:tcPr>
          <w:p w14:paraId="11C439CE" w14:textId="77777777" w:rsidR="009B6EF5" w:rsidRPr="00C327F6" w:rsidRDefault="009B6EF5" w:rsidP="00C278B6">
            <w:pPr>
              <w:spacing w:line="240" w:lineRule="auto"/>
              <w:ind w:right="-9"/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211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2FEA618A" w14:textId="77777777" w:rsidR="009B6EF5" w:rsidRPr="00C327F6" w:rsidRDefault="009B6EF5" w:rsidP="00C278B6">
            <w:pPr>
              <w:tabs>
                <w:tab w:val="decimal" w:pos="765"/>
              </w:tabs>
              <w:spacing w:line="240" w:lineRule="auto"/>
              <w:ind w:right="-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bidi="ar-SA"/>
              </w:rPr>
            </w:pPr>
            <w:r w:rsidRPr="00C327F6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4D5290" w:rsidRPr="00C327F6" w14:paraId="7B48AB1B" w14:textId="77777777" w:rsidTr="00A85678">
        <w:trPr>
          <w:cantSplit/>
          <w:trHeight w:val="130"/>
        </w:trPr>
        <w:tc>
          <w:tcPr>
            <w:tcW w:w="4491" w:type="dxa"/>
          </w:tcPr>
          <w:p w14:paraId="7461606A" w14:textId="31A74A4F" w:rsidR="00666C94" w:rsidRPr="00C327F6" w:rsidRDefault="00666C94" w:rsidP="00666C94">
            <w:pPr>
              <w:keepNext/>
              <w:spacing w:line="240" w:lineRule="auto"/>
              <w:ind w:right="-9"/>
              <w:outlineLvl w:val="2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327F6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327F6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56BCC721" w14:textId="164F783E" w:rsidR="00666C94" w:rsidRPr="00C327F6" w:rsidRDefault="00BD2F2E" w:rsidP="00666C94">
            <w:pPr>
              <w:spacing w:line="240" w:lineRule="auto"/>
              <w:ind w:right="-9"/>
              <w:jc w:val="center"/>
              <w:rPr>
                <w:rFonts w:ascii="Angsana New" w:eastAsia="Calibri" w:hAnsi="Angsana New"/>
                <w:sz w:val="30"/>
                <w:szCs w:val="30"/>
                <w:lang w:val="en-GB" w:bidi="ar-SA"/>
              </w:rPr>
            </w:pPr>
            <w:r w:rsidRPr="00C327F6">
              <w:rPr>
                <w:rFonts w:ascii="Angsana New" w:eastAsia="Calibri" w:hAnsi="Angsana New"/>
                <w:sz w:val="30"/>
                <w:szCs w:val="30"/>
                <w:lang w:val="en-GB" w:bidi="ar-SA"/>
              </w:rPr>
              <w:t>2568</w:t>
            </w:r>
          </w:p>
        </w:tc>
        <w:tc>
          <w:tcPr>
            <w:tcW w:w="161" w:type="dxa"/>
          </w:tcPr>
          <w:p w14:paraId="23302A50" w14:textId="77777777" w:rsidR="00666C94" w:rsidRPr="00C327F6" w:rsidRDefault="00666C94" w:rsidP="00666C94">
            <w:pPr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vAlign w:val="bottom"/>
          </w:tcPr>
          <w:p w14:paraId="09D3F311" w14:textId="2F053403" w:rsidR="00666C94" w:rsidRPr="00C327F6" w:rsidRDefault="00BD2F2E" w:rsidP="00666C94">
            <w:pPr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C327F6">
              <w:rPr>
                <w:rFonts w:ascii="Angsana New" w:hAnsi="Angsana New"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161" w:type="dxa"/>
          </w:tcPr>
          <w:p w14:paraId="232088E7" w14:textId="77777777" w:rsidR="00666C94" w:rsidRPr="00C327F6" w:rsidRDefault="00666C94" w:rsidP="00666C94">
            <w:pPr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vAlign w:val="bottom"/>
          </w:tcPr>
          <w:p w14:paraId="3230C276" w14:textId="6CA47C37" w:rsidR="00666C94" w:rsidRPr="00C327F6" w:rsidRDefault="00BD2F2E" w:rsidP="00666C94">
            <w:pPr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327F6">
              <w:rPr>
                <w:rFonts w:ascii="Angsana New" w:eastAsia="Calibri" w:hAnsi="Angsana New"/>
                <w:sz w:val="30"/>
                <w:szCs w:val="30"/>
                <w:lang w:val="en-GB" w:bidi="ar-SA"/>
              </w:rPr>
              <w:t>2568</w:t>
            </w:r>
          </w:p>
        </w:tc>
        <w:tc>
          <w:tcPr>
            <w:tcW w:w="161" w:type="dxa"/>
          </w:tcPr>
          <w:p w14:paraId="13A0F9B8" w14:textId="77777777" w:rsidR="00666C94" w:rsidRPr="00C327F6" w:rsidRDefault="00666C94" w:rsidP="00666C94">
            <w:pPr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vAlign w:val="bottom"/>
          </w:tcPr>
          <w:p w14:paraId="2198BAF2" w14:textId="72829D46" w:rsidR="00666C94" w:rsidRPr="00C327F6" w:rsidRDefault="00BD2F2E" w:rsidP="00666C94">
            <w:pPr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327F6">
              <w:rPr>
                <w:rFonts w:ascii="Angsana New" w:hAnsi="Angsana New"/>
                <w:sz w:val="30"/>
                <w:szCs w:val="30"/>
                <w:lang w:val="en-GB" w:bidi="ar-SA"/>
              </w:rPr>
              <w:t>2567</w:t>
            </w:r>
          </w:p>
        </w:tc>
      </w:tr>
      <w:tr w:rsidR="004D5290" w:rsidRPr="00C327F6" w14:paraId="237F05CD" w14:textId="77777777" w:rsidTr="00C278B6">
        <w:trPr>
          <w:cantSplit/>
          <w:trHeight w:val="130"/>
        </w:trPr>
        <w:tc>
          <w:tcPr>
            <w:tcW w:w="4491" w:type="dxa"/>
          </w:tcPr>
          <w:p w14:paraId="2DD918CE" w14:textId="01B5BDD1" w:rsidR="009B6EF5" w:rsidRPr="00C327F6" w:rsidRDefault="003B3DC3" w:rsidP="007C1460">
            <w:pPr>
              <w:keepNext/>
              <w:spacing w:line="240" w:lineRule="auto"/>
              <w:ind w:right="-9"/>
              <w:outlineLvl w:val="2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C327F6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4575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7C99632F" w14:textId="77777777" w:rsidR="009B6EF5" w:rsidRPr="00C327F6" w:rsidRDefault="009B6EF5" w:rsidP="00C278B6">
            <w:pPr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eastAsia="Times New Roman" w:hAnsi="Angsana New" w:hint="cs"/>
                <w:i/>
                <w:iCs/>
                <w:sz w:val="30"/>
                <w:szCs w:val="30"/>
              </w:rPr>
              <w:t>(</w:t>
            </w:r>
            <w:r w:rsidRPr="00C327F6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C327F6">
              <w:rPr>
                <w:rFonts w:ascii="Angsana New" w:eastAsia="Times New Roman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85678" w:rsidRPr="00C327F6" w14:paraId="2C6AC311" w14:textId="77777777" w:rsidTr="00C278B6">
        <w:trPr>
          <w:cantSplit/>
          <w:trHeight w:val="130"/>
        </w:trPr>
        <w:tc>
          <w:tcPr>
            <w:tcW w:w="4491" w:type="dxa"/>
            <w:vAlign w:val="center"/>
            <w:hideMark/>
          </w:tcPr>
          <w:p w14:paraId="5B0E4989" w14:textId="77777777" w:rsidR="00A85678" w:rsidRPr="00C327F6" w:rsidRDefault="00A85678" w:rsidP="00A85678">
            <w:pPr>
              <w:spacing w:line="240" w:lineRule="auto"/>
              <w:ind w:right="-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hAnsi="Angsana New"/>
                <w:sz w:val="30"/>
                <w:szCs w:val="30"/>
                <w:cs/>
              </w:rPr>
              <w:t xml:space="preserve">รายได้ค่าเช่า </w:t>
            </w:r>
          </w:p>
        </w:tc>
        <w:tc>
          <w:tcPr>
            <w:tcW w:w="1017" w:type="dxa"/>
            <w:tcBorders>
              <w:left w:val="nil"/>
              <w:bottom w:val="nil"/>
              <w:right w:val="nil"/>
            </w:tcBorders>
          </w:tcPr>
          <w:p w14:paraId="4E27F239" w14:textId="7D50A7E7" w:rsidR="00A85678" w:rsidRPr="00C327F6" w:rsidRDefault="008707C0" w:rsidP="00A8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hAnsi="Angsana New" w:hint="cs"/>
                <w:sz w:val="30"/>
                <w:szCs w:val="30"/>
              </w:rPr>
              <w:t>231</w:t>
            </w:r>
          </w:p>
        </w:tc>
        <w:tc>
          <w:tcPr>
            <w:tcW w:w="161" w:type="dxa"/>
          </w:tcPr>
          <w:p w14:paraId="6D844C4C" w14:textId="77777777" w:rsidR="00A85678" w:rsidRPr="00C327F6" w:rsidRDefault="00A85678" w:rsidP="00A8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  <w:hideMark/>
          </w:tcPr>
          <w:p w14:paraId="076FE66A" w14:textId="6EDEA6B4" w:rsidR="00A85678" w:rsidRPr="00C327F6" w:rsidRDefault="007A1852" w:rsidP="00A8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144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161" w:type="dxa"/>
          </w:tcPr>
          <w:p w14:paraId="6AE72C13" w14:textId="77777777" w:rsidR="00A85678" w:rsidRPr="00C327F6" w:rsidRDefault="00A85678" w:rsidP="00A8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144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</w:tcPr>
          <w:p w14:paraId="4192BE40" w14:textId="366B52D4" w:rsidR="00A85678" w:rsidRPr="00C327F6" w:rsidRDefault="008707C0" w:rsidP="00A8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144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hAnsi="Angsana New" w:hint="cs"/>
                <w:sz w:val="30"/>
                <w:szCs w:val="30"/>
              </w:rPr>
              <w:t>150</w:t>
            </w:r>
          </w:p>
        </w:tc>
        <w:tc>
          <w:tcPr>
            <w:tcW w:w="161" w:type="dxa"/>
          </w:tcPr>
          <w:p w14:paraId="35998613" w14:textId="77777777" w:rsidR="00A85678" w:rsidRPr="00C327F6" w:rsidRDefault="00A85678" w:rsidP="00A8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144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  <w:hideMark/>
          </w:tcPr>
          <w:p w14:paraId="5DB96529" w14:textId="59660F76" w:rsidR="00A85678" w:rsidRPr="00C327F6" w:rsidRDefault="007A1852" w:rsidP="00A8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144"/>
              <w:rPr>
                <w:rFonts w:ascii="Angsana New" w:hAnsi="Angsana New"/>
                <w:sz w:val="30"/>
                <w:szCs w:val="30"/>
              </w:rPr>
            </w:pPr>
            <w:r w:rsidRPr="00C327F6">
              <w:rPr>
                <w:rFonts w:ascii="Angsana New" w:hAnsi="Angsana New"/>
                <w:sz w:val="30"/>
                <w:szCs w:val="30"/>
              </w:rPr>
              <w:t>137</w:t>
            </w:r>
          </w:p>
        </w:tc>
      </w:tr>
      <w:bookmarkEnd w:id="7"/>
    </w:tbl>
    <w:p w14:paraId="55BB5AB9" w14:textId="0327E197" w:rsidR="009B6EF5" w:rsidRPr="00C327F6" w:rsidRDefault="009B6EF5" w:rsidP="009B6EF5">
      <w:pPr>
        <w:tabs>
          <w:tab w:val="left" w:pos="540"/>
          <w:tab w:val="left" w:pos="2070"/>
        </w:tabs>
        <w:ind w:right="-14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C062304" w14:textId="2F3B3CB8" w:rsidR="00B7741A" w:rsidRPr="00C327F6" w:rsidRDefault="00B7741A" w:rsidP="009B6EF5">
      <w:pPr>
        <w:tabs>
          <w:tab w:val="left" w:pos="540"/>
          <w:tab w:val="left" w:pos="2070"/>
        </w:tabs>
        <w:ind w:right="-14"/>
        <w:jc w:val="both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C327F6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C327F6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39E99CB2" w14:textId="77777777" w:rsidR="00AE03C2" w:rsidRPr="00C327F6" w:rsidRDefault="00AE0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AE03C2" w:rsidRPr="00C327F6" w:rsidSect="000A30D8"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C327F6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4F7F5AE" w14:textId="7B20ADAA" w:rsidR="004F3079" w:rsidRPr="00C327F6" w:rsidRDefault="004F3079" w:rsidP="003722C7">
      <w:pPr>
        <w:pStyle w:val="ListParagraph"/>
        <w:numPr>
          <w:ilvl w:val="0"/>
          <w:numId w:val="7"/>
        </w:numPr>
        <w:tabs>
          <w:tab w:val="left" w:pos="540"/>
          <w:tab w:val="left" w:pos="2070"/>
        </w:tabs>
        <w:ind w:left="540" w:right="-14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327F6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ที่ดิน</w:t>
      </w:r>
      <w:r w:rsidRPr="00C327F6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b/>
          <w:bCs/>
          <w:sz w:val="30"/>
          <w:szCs w:val="30"/>
          <w:cs/>
        </w:rPr>
        <w:t>อาคารและอุปกรณ์</w:t>
      </w:r>
    </w:p>
    <w:p w14:paraId="08266C4A" w14:textId="687BE165" w:rsidR="004C460C" w:rsidRPr="00C327F6" w:rsidRDefault="004C460C" w:rsidP="006B7C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pacing w:val="-6"/>
          <w:sz w:val="12"/>
          <w:szCs w:val="12"/>
        </w:rPr>
      </w:pPr>
    </w:p>
    <w:tbl>
      <w:tblPr>
        <w:tblW w:w="1487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3330"/>
        <w:gridCol w:w="344"/>
        <w:gridCol w:w="556"/>
        <w:gridCol w:w="1120"/>
        <w:gridCol w:w="236"/>
        <w:gridCol w:w="1440"/>
        <w:gridCol w:w="236"/>
        <w:gridCol w:w="1350"/>
        <w:gridCol w:w="237"/>
        <w:gridCol w:w="1440"/>
        <w:gridCol w:w="236"/>
        <w:gridCol w:w="1170"/>
        <w:gridCol w:w="236"/>
        <w:gridCol w:w="1350"/>
        <w:gridCol w:w="239"/>
        <w:gridCol w:w="1350"/>
      </w:tblGrid>
      <w:tr w:rsidR="004D5290" w:rsidRPr="00C327F6" w14:paraId="351B198D" w14:textId="77777777" w:rsidTr="00FB5912">
        <w:tc>
          <w:tcPr>
            <w:tcW w:w="3330" w:type="dxa"/>
          </w:tcPr>
          <w:p w14:paraId="29F14F19" w14:textId="77777777" w:rsidR="00064F92" w:rsidRPr="00C327F6" w:rsidRDefault="00064F92" w:rsidP="00C278B6">
            <w:pPr>
              <w:spacing w:line="280" w:lineRule="exact"/>
              <w:ind w:left="181" w:right="-185" w:hanging="18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4" w:type="dxa"/>
          </w:tcPr>
          <w:p w14:paraId="29742F3A" w14:textId="77777777" w:rsidR="00064F92" w:rsidRPr="00C327F6" w:rsidRDefault="00064F92" w:rsidP="00C278B6">
            <w:pPr>
              <w:tabs>
                <w:tab w:val="clear" w:pos="907"/>
                <w:tab w:val="decimal" w:pos="882"/>
              </w:tabs>
              <w:spacing w:line="280" w:lineRule="exact"/>
              <w:ind w:left="-108" w:right="-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6" w:type="dxa"/>
          </w:tcPr>
          <w:p w14:paraId="69447FF0" w14:textId="77777777" w:rsidR="00064F92" w:rsidRPr="00C327F6" w:rsidRDefault="00064F92" w:rsidP="00C278B6">
            <w:pPr>
              <w:tabs>
                <w:tab w:val="clear" w:pos="907"/>
                <w:tab w:val="decimal" w:pos="882"/>
              </w:tabs>
              <w:spacing w:line="280" w:lineRule="exact"/>
              <w:ind w:left="-108" w:right="-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40" w:type="dxa"/>
            <w:gridSpan w:val="13"/>
          </w:tcPr>
          <w:p w14:paraId="03ECF90D" w14:textId="77777777" w:rsidR="00064F92" w:rsidRPr="00C327F6" w:rsidRDefault="00064F92" w:rsidP="00C278B6">
            <w:pPr>
              <w:tabs>
                <w:tab w:val="clear" w:pos="907"/>
                <w:tab w:val="decimal" w:pos="882"/>
              </w:tabs>
              <w:spacing w:line="280" w:lineRule="exact"/>
              <w:ind w:left="-108" w:right="-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D5290" w:rsidRPr="00C327F6" w14:paraId="1BC33FC9" w14:textId="77777777" w:rsidTr="00FB5912">
        <w:tc>
          <w:tcPr>
            <w:tcW w:w="3330" w:type="dxa"/>
          </w:tcPr>
          <w:p w14:paraId="14F3C2C1" w14:textId="77777777" w:rsidR="00064F92" w:rsidRPr="00C327F6" w:rsidRDefault="00064F92" w:rsidP="00C278B6">
            <w:pPr>
              <w:spacing w:line="280" w:lineRule="exact"/>
              <w:ind w:left="181" w:right="-185" w:hanging="18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4" w:type="dxa"/>
          </w:tcPr>
          <w:p w14:paraId="6683225B" w14:textId="77777777" w:rsidR="00064F92" w:rsidRPr="00C327F6" w:rsidRDefault="00064F92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6" w:type="dxa"/>
          </w:tcPr>
          <w:p w14:paraId="4FC9D865" w14:textId="77777777" w:rsidR="00064F92" w:rsidRPr="00C327F6" w:rsidRDefault="00064F92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D7F84A5" w14:textId="77777777" w:rsidR="00064F92" w:rsidRPr="00C327F6" w:rsidRDefault="00064F92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327F6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36" w:type="dxa"/>
          </w:tcPr>
          <w:p w14:paraId="70105B45" w14:textId="77777777" w:rsidR="00064F92" w:rsidRPr="00C327F6" w:rsidRDefault="00064F92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E8A6226" w14:textId="52EF69AF" w:rsidR="00064F92" w:rsidRPr="00C327F6" w:rsidRDefault="00064F92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327F6">
              <w:rPr>
                <w:rFonts w:ascii="Angsana New" w:hAnsi="Angsana New"/>
                <w:sz w:val="24"/>
                <w:szCs w:val="24"/>
                <w:cs/>
              </w:rPr>
              <w:t>โรงงาน เครื่องจักร</w:t>
            </w:r>
          </w:p>
        </w:tc>
        <w:tc>
          <w:tcPr>
            <w:tcW w:w="236" w:type="dxa"/>
          </w:tcPr>
          <w:p w14:paraId="5DE41DDA" w14:textId="77777777" w:rsidR="00064F92" w:rsidRPr="00C327F6" w:rsidRDefault="00064F92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35A0A11" w14:textId="77777777" w:rsidR="00064F92" w:rsidRPr="00C327F6" w:rsidRDefault="00064F92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237" w:type="dxa"/>
          </w:tcPr>
          <w:p w14:paraId="0040E7CD" w14:textId="77777777" w:rsidR="00064F92" w:rsidRPr="00C327F6" w:rsidRDefault="00064F92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5094ABC" w14:textId="77777777" w:rsidR="00064F92" w:rsidRPr="00C327F6" w:rsidRDefault="00064F92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6084EF07" w14:textId="77777777" w:rsidR="00064F92" w:rsidRPr="00C327F6" w:rsidRDefault="00064F92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6D2DADF" w14:textId="77777777" w:rsidR="00064F92" w:rsidRPr="00C327F6" w:rsidRDefault="00064F92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239C77" w14:textId="77777777" w:rsidR="00064F92" w:rsidRPr="00C327F6" w:rsidRDefault="00064F92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B3659F1" w14:textId="77777777" w:rsidR="00064F92" w:rsidRPr="00C327F6" w:rsidRDefault="00064F92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1F257527" w14:textId="77777777" w:rsidR="00064F92" w:rsidRPr="00C327F6" w:rsidRDefault="00064F92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B0C23B8" w14:textId="77777777" w:rsidR="00064F92" w:rsidRPr="00C327F6" w:rsidRDefault="00064F92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D5290" w:rsidRPr="00C327F6" w14:paraId="4D71B606" w14:textId="77777777" w:rsidTr="00FB5912">
        <w:tc>
          <w:tcPr>
            <w:tcW w:w="3330" w:type="dxa"/>
          </w:tcPr>
          <w:p w14:paraId="2C72B1E6" w14:textId="77777777" w:rsidR="00064F92" w:rsidRPr="00C327F6" w:rsidRDefault="00064F92" w:rsidP="00C278B6">
            <w:pPr>
              <w:spacing w:line="280" w:lineRule="exact"/>
              <w:ind w:left="181" w:right="-185" w:hanging="18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4" w:type="dxa"/>
          </w:tcPr>
          <w:p w14:paraId="471FA104" w14:textId="77777777" w:rsidR="00064F92" w:rsidRPr="00C327F6" w:rsidRDefault="00064F92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56" w:type="dxa"/>
          </w:tcPr>
          <w:p w14:paraId="2370F5D7" w14:textId="77777777" w:rsidR="00064F92" w:rsidRPr="00C327F6" w:rsidRDefault="00064F92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14:paraId="3F93F559" w14:textId="77777777" w:rsidR="00064F92" w:rsidRPr="00C327F6" w:rsidRDefault="00064F92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236" w:type="dxa"/>
          </w:tcPr>
          <w:p w14:paraId="2A3832AC" w14:textId="77777777" w:rsidR="00064F92" w:rsidRPr="00C327F6" w:rsidRDefault="00064F92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8FCB412" w14:textId="1A14B6ED" w:rsidR="00064F92" w:rsidRPr="00C327F6" w:rsidRDefault="00064F92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  <w:cs/>
              </w:rPr>
              <w:t>อุปกรณ์และเครื่องมือ</w:t>
            </w:r>
          </w:p>
        </w:tc>
        <w:tc>
          <w:tcPr>
            <w:tcW w:w="236" w:type="dxa"/>
          </w:tcPr>
          <w:p w14:paraId="2194EA3C" w14:textId="77777777" w:rsidR="00064F92" w:rsidRPr="00C327F6" w:rsidRDefault="00064F92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8EAD583" w14:textId="77777777" w:rsidR="00064F92" w:rsidRPr="00C327F6" w:rsidRDefault="00064F92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237" w:type="dxa"/>
          </w:tcPr>
          <w:p w14:paraId="140DFB01" w14:textId="77777777" w:rsidR="00064F92" w:rsidRPr="00C327F6" w:rsidRDefault="00064F92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76304DD" w14:textId="77777777" w:rsidR="00064F92" w:rsidRPr="00C327F6" w:rsidRDefault="00064F92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236" w:type="dxa"/>
          </w:tcPr>
          <w:p w14:paraId="2CBE98A2" w14:textId="77777777" w:rsidR="00064F92" w:rsidRPr="00C327F6" w:rsidRDefault="00064F92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F24C8E" w14:textId="77777777" w:rsidR="00064F92" w:rsidRPr="00C327F6" w:rsidRDefault="00064F92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6FA4ED" w14:textId="77777777" w:rsidR="00064F92" w:rsidRPr="00C327F6" w:rsidRDefault="00064F92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E16DA8F" w14:textId="77777777" w:rsidR="00064F92" w:rsidRPr="00C327F6" w:rsidRDefault="00064F92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9" w:type="dxa"/>
          </w:tcPr>
          <w:p w14:paraId="3DCB7E36" w14:textId="77777777" w:rsidR="00064F92" w:rsidRPr="00C327F6" w:rsidRDefault="00064F92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2B5A46D" w14:textId="77777777" w:rsidR="00064F92" w:rsidRPr="00C327F6" w:rsidRDefault="00064F92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A5131" w:rsidRPr="00C327F6" w14:paraId="4BE1EBE2" w14:textId="77777777" w:rsidTr="001A381D">
        <w:tc>
          <w:tcPr>
            <w:tcW w:w="3330" w:type="dxa"/>
          </w:tcPr>
          <w:p w14:paraId="1E60E883" w14:textId="77777777" w:rsidR="00BA5131" w:rsidRPr="00C327F6" w:rsidRDefault="00BA5131" w:rsidP="00C278B6">
            <w:pPr>
              <w:spacing w:line="280" w:lineRule="exact"/>
              <w:ind w:left="181" w:right="-185" w:hanging="1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109787E" w14:textId="35DC4D8C" w:rsidR="00BA5131" w:rsidRPr="00C327F6" w:rsidRDefault="00BA5131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C327F6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20" w:type="dxa"/>
          </w:tcPr>
          <w:p w14:paraId="23605616" w14:textId="77777777" w:rsidR="00BA5131" w:rsidRPr="00C327F6" w:rsidRDefault="00BA5131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  <w:cs/>
              </w:rPr>
              <w:t>ปรับปรุงที่ดิน</w:t>
            </w:r>
          </w:p>
        </w:tc>
        <w:tc>
          <w:tcPr>
            <w:tcW w:w="236" w:type="dxa"/>
          </w:tcPr>
          <w:p w14:paraId="41D35B71" w14:textId="77777777" w:rsidR="00BA5131" w:rsidRPr="00C327F6" w:rsidRDefault="00BA5131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467C289" w14:textId="77777777" w:rsidR="00BA5131" w:rsidRPr="00C327F6" w:rsidRDefault="00BA5131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  <w:cs/>
              </w:rPr>
              <w:t>เครื่องใช้โรงงาน</w:t>
            </w:r>
          </w:p>
        </w:tc>
        <w:tc>
          <w:tcPr>
            <w:tcW w:w="236" w:type="dxa"/>
          </w:tcPr>
          <w:p w14:paraId="7B9EDC5B" w14:textId="77777777" w:rsidR="00BA5131" w:rsidRPr="00C327F6" w:rsidRDefault="00BA5131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878800E" w14:textId="77777777" w:rsidR="00BA5131" w:rsidRPr="00C327F6" w:rsidRDefault="00BA5131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237" w:type="dxa"/>
          </w:tcPr>
          <w:p w14:paraId="61D54943" w14:textId="77777777" w:rsidR="00BA5131" w:rsidRPr="00C327F6" w:rsidRDefault="00BA5131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E6887AD" w14:textId="77777777" w:rsidR="00BA5131" w:rsidRPr="00C327F6" w:rsidRDefault="00BA5131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1B29C6C0" w14:textId="77777777" w:rsidR="00BA5131" w:rsidRPr="00C327F6" w:rsidRDefault="00BA5131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CBA717E" w14:textId="77777777" w:rsidR="00BA5131" w:rsidRPr="00C327F6" w:rsidRDefault="00BA5131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6" w:type="dxa"/>
          </w:tcPr>
          <w:p w14:paraId="07A0BC07" w14:textId="77777777" w:rsidR="00BA5131" w:rsidRPr="00C327F6" w:rsidRDefault="00BA5131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C5A166F" w14:textId="77777777" w:rsidR="00BA5131" w:rsidRPr="00C327F6" w:rsidRDefault="00BA5131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239" w:type="dxa"/>
          </w:tcPr>
          <w:p w14:paraId="671B7B83" w14:textId="77777777" w:rsidR="00BA5131" w:rsidRPr="00C327F6" w:rsidRDefault="00BA5131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45E2C9B" w14:textId="77777777" w:rsidR="00BA5131" w:rsidRPr="00C327F6" w:rsidRDefault="00BA5131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4D5290" w:rsidRPr="00C327F6" w14:paraId="5FFE5177" w14:textId="77777777" w:rsidTr="00FB5912">
        <w:tc>
          <w:tcPr>
            <w:tcW w:w="3330" w:type="dxa"/>
          </w:tcPr>
          <w:p w14:paraId="35231212" w14:textId="77777777" w:rsidR="00064F92" w:rsidRPr="00C327F6" w:rsidRDefault="00064F92" w:rsidP="00C278B6">
            <w:pPr>
              <w:spacing w:line="280" w:lineRule="exact"/>
              <w:ind w:left="181" w:right="-185" w:hanging="1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dxa"/>
          </w:tcPr>
          <w:p w14:paraId="1D7915A2" w14:textId="77777777" w:rsidR="00064F92" w:rsidRPr="00C327F6" w:rsidRDefault="00064F92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56" w:type="dxa"/>
          </w:tcPr>
          <w:p w14:paraId="493F9A34" w14:textId="77777777" w:rsidR="00064F92" w:rsidRPr="00C327F6" w:rsidRDefault="00064F92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40" w:type="dxa"/>
            <w:gridSpan w:val="13"/>
          </w:tcPr>
          <w:p w14:paraId="280B9921" w14:textId="77777777" w:rsidR="00064F92" w:rsidRPr="00C327F6" w:rsidRDefault="00064F92" w:rsidP="0071103F">
            <w:pPr>
              <w:tabs>
                <w:tab w:val="left" w:pos="6035"/>
                <w:tab w:val="left" w:pos="7319"/>
                <w:tab w:val="left" w:pos="8927"/>
              </w:tabs>
              <w:spacing w:line="280" w:lineRule="exac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327F6"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  <w:t>(</w:t>
            </w:r>
            <w:r w:rsidRPr="00C327F6">
              <w:rPr>
                <w:rFonts w:ascii="Angsana New" w:eastAsia="Times New Roman" w:hAnsi="Angsana New"/>
                <w:i/>
                <w:iCs/>
                <w:sz w:val="24"/>
                <w:szCs w:val="24"/>
                <w:cs/>
              </w:rPr>
              <w:t>ล้านบาท</w:t>
            </w:r>
            <w:r w:rsidRPr="00C327F6"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4D5290" w:rsidRPr="00C327F6" w14:paraId="2A07AE8A" w14:textId="77777777" w:rsidTr="00FB5912">
        <w:tc>
          <w:tcPr>
            <w:tcW w:w="3330" w:type="dxa"/>
          </w:tcPr>
          <w:p w14:paraId="3A883133" w14:textId="77777777" w:rsidR="00064F92" w:rsidRPr="00C327F6" w:rsidRDefault="00064F92" w:rsidP="00C278B6">
            <w:pPr>
              <w:spacing w:line="280" w:lineRule="exact"/>
              <w:ind w:left="181" w:right="-185" w:hanging="181"/>
              <w:rPr>
                <w:rFonts w:ascii="Angsana New" w:hAnsi="Angsana New"/>
                <w:sz w:val="24"/>
                <w:szCs w:val="24"/>
                <w:cs/>
              </w:rPr>
            </w:pPr>
            <w:r w:rsidRPr="00C327F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44" w:type="dxa"/>
          </w:tcPr>
          <w:p w14:paraId="15D44BBE" w14:textId="77777777" w:rsidR="00064F92" w:rsidRPr="00C327F6" w:rsidRDefault="00064F92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56" w:type="dxa"/>
          </w:tcPr>
          <w:p w14:paraId="0C6A862D" w14:textId="77777777" w:rsidR="00064F92" w:rsidRPr="00C327F6" w:rsidRDefault="00064F92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6DAA3121" w14:textId="77777777" w:rsidR="00064F92" w:rsidRPr="00C327F6" w:rsidRDefault="00064F92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52BB573" w14:textId="77777777" w:rsidR="00064F92" w:rsidRPr="00C327F6" w:rsidRDefault="00064F92" w:rsidP="00C278B6">
            <w:pPr>
              <w:tabs>
                <w:tab w:val="decimal" w:pos="115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68DCDD5C" w14:textId="77777777" w:rsidR="00064F92" w:rsidRPr="00C327F6" w:rsidRDefault="00064F92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C24F16D" w14:textId="77777777" w:rsidR="00064F92" w:rsidRPr="00C327F6" w:rsidRDefault="00064F92" w:rsidP="00C278B6">
            <w:pPr>
              <w:tabs>
                <w:tab w:val="decimal" w:pos="115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304EEF17" w14:textId="77777777" w:rsidR="00064F92" w:rsidRPr="00C327F6" w:rsidRDefault="00064F92" w:rsidP="00C278B6">
            <w:pPr>
              <w:tabs>
                <w:tab w:val="decimal" w:pos="1076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5F370F02" w14:textId="77777777" w:rsidR="00064F92" w:rsidRPr="00C327F6" w:rsidRDefault="00064F92" w:rsidP="00C278B6">
            <w:pPr>
              <w:tabs>
                <w:tab w:val="decimal" w:pos="115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47AEC5" w14:textId="77777777" w:rsidR="00064F92" w:rsidRPr="00C327F6" w:rsidRDefault="00064F92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F089CBF" w14:textId="77777777" w:rsidR="00064F92" w:rsidRPr="00C327F6" w:rsidRDefault="00064F92" w:rsidP="00C278B6">
            <w:pPr>
              <w:tabs>
                <w:tab w:val="decimal" w:pos="115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723BC8" w14:textId="77777777" w:rsidR="00064F92" w:rsidRPr="00C327F6" w:rsidRDefault="00064F92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16C2CD1" w14:textId="77777777" w:rsidR="00064F92" w:rsidRPr="00C327F6" w:rsidRDefault="00064F92" w:rsidP="00C278B6">
            <w:pPr>
              <w:tabs>
                <w:tab w:val="decimal" w:pos="993"/>
              </w:tabs>
              <w:spacing w:line="280" w:lineRule="exact"/>
              <w:ind w:left="-115" w:right="-2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4E001A81" w14:textId="77777777" w:rsidR="00064F92" w:rsidRPr="00C327F6" w:rsidRDefault="00064F92" w:rsidP="0071103F">
            <w:pPr>
              <w:tabs>
                <w:tab w:val="clear" w:pos="907"/>
                <w:tab w:val="left" w:pos="1016"/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750592C3" w14:textId="77777777" w:rsidR="00064F92" w:rsidRPr="00C327F6" w:rsidRDefault="00064F92" w:rsidP="00C278B6">
            <w:pPr>
              <w:tabs>
                <w:tab w:val="decimal" w:pos="993"/>
              </w:tabs>
              <w:spacing w:line="280" w:lineRule="exact"/>
              <w:ind w:left="-115" w:right="-2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71DC431D" w14:textId="77777777" w:rsidR="00064F92" w:rsidRPr="00C327F6" w:rsidRDefault="00064F92" w:rsidP="0071103F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D5290" w:rsidRPr="00C327F6" w14:paraId="0C99FE1D" w14:textId="77777777" w:rsidTr="00FB5912">
        <w:tc>
          <w:tcPr>
            <w:tcW w:w="3330" w:type="dxa"/>
          </w:tcPr>
          <w:p w14:paraId="03BFB97B" w14:textId="1280F3BD" w:rsidR="00064F92" w:rsidRPr="00C327F6" w:rsidRDefault="00064F92" w:rsidP="00064F92">
            <w:pPr>
              <w:spacing w:line="280" w:lineRule="exact"/>
              <w:ind w:left="181" w:right="-185" w:hanging="181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327F6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C327F6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C327F6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344" w:type="dxa"/>
          </w:tcPr>
          <w:p w14:paraId="6D3B52E3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6" w:type="dxa"/>
          </w:tcPr>
          <w:p w14:paraId="17E7B8F1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FAEAD60" w14:textId="68F2FF52" w:rsidR="00064F92" w:rsidRPr="00C327F6" w:rsidRDefault="00064F92" w:rsidP="00064F92">
            <w:pPr>
              <w:tabs>
                <w:tab w:val="clear" w:pos="907"/>
                <w:tab w:val="left" w:pos="1109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18,148</w:t>
            </w:r>
          </w:p>
        </w:tc>
        <w:tc>
          <w:tcPr>
            <w:tcW w:w="236" w:type="dxa"/>
          </w:tcPr>
          <w:p w14:paraId="5B3DFBB6" w14:textId="77777777" w:rsidR="00064F92" w:rsidRPr="00C327F6" w:rsidRDefault="00064F92" w:rsidP="00064F92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3EE6C07" w14:textId="3CFBBADC" w:rsidR="00064F92" w:rsidRPr="00C327F6" w:rsidRDefault="00064F92" w:rsidP="00064F92">
            <w:pPr>
              <w:tabs>
                <w:tab w:val="clear" w:pos="907"/>
                <w:tab w:val="decimal" w:pos="1060"/>
                <w:tab w:val="left" w:pos="1134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481,270</w:t>
            </w:r>
          </w:p>
        </w:tc>
        <w:tc>
          <w:tcPr>
            <w:tcW w:w="236" w:type="dxa"/>
          </w:tcPr>
          <w:p w14:paraId="1CB32C80" w14:textId="77777777" w:rsidR="00064F92" w:rsidRPr="00C327F6" w:rsidRDefault="00064F92" w:rsidP="00064F92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0BEE9F7" w14:textId="4567BD0F" w:rsidR="00064F92" w:rsidRPr="00C327F6" w:rsidRDefault="00064F92" w:rsidP="00064F92">
            <w:pPr>
              <w:tabs>
                <w:tab w:val="clear" w:pos="907"/>
                <w:tab w:val="left" w:pos="994"/>
                <w:tab w:val="decimal" w:pos="1051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33,191</w:t>
            </w:r>
          </w:p>
        </w:tc>
        <w:tc>
          <w:tcPr>
            <w:tcW w:w="237" w:type="dxa"/>
          </w:tcPr>
          <w:p w14:paraId="57227CCD" w14:textId="77777777" w:rsidR="00064F92" w:rsidRPr="00C327F6" w:rsidRDefault="00064F92" w:rsidP="00064F92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11A96AB" w14:textId="4485CB38" w:rsidR="00064F92" w:rsidRPr="00C327F6" w:rsidRDefault="00064F92" w:rsidP="00064F92">
            <w:pPr>
              <w:tabs>
                <w:tab w:val="clear" w:pos="907"/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4,294</w:t>
            </w:r>
          </w:p>
        </w:tc>
        <w:tc>
          <w:tcPr>
            <w:tcW w:w="236" w:type="dxa"/>
          </w:tcPr>
          <w:p w14:paraId="541301ED" w14:textId="77777777" w:rsidR="00064F92" w:rsidRPr="00C327F6" w:rsidRDefault="00064F92" w:rsidP="00064F92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83DB8D6" w14:textId="22FBD976" w:rsidR="00064F92" w:rsidRPr="00C327F6" w:rsidRDefault="00064F92" w:rsidP="00064F92">
            <w:pPr>
              <w:tabs>
                <w:tab w:val="clear" w:pos="907"/>
                <w:tab w:val="left" w:pos="994"/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810</w:t>
            </w:r>
          </w:p>
        </w:tc>
        <w:tc>
          <w:tcPr>
            <w:tcW w:w="236" w:type="dxa"/>
          </w:tcPr>
          <w:p w14:paraId="72E8DE7A" w14:textId="77777777" w:rsidR="00064F92" w:rsidRPr="00C327F6" w:rsidRDefault="00064F92" w:rsidP="00064F92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AABEE85" w14:textId="4A22A8C8" w:rsidR="00064F92" w:rsidRPr="00C327F6" w:rsidRDefault="00064F92" w:rsidP="00064F92">
            <w:pPr>
              <w:tabs>
                <w:tab w:val="clear" w:pos="907"/>
                <w:tab w:val="left" w:pos="994"/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25,546</w:t>
            </w:r>
          </w:p>
        </w:tc>
        <w:tc>
          <w:tcPr>
            <w:tcW w:w="239" w:type="dxa"/>
          </w:tcPr>
          <w:p w14:paraId="60EA5C6D" w14:textId="77777777" w:rsidR="00064F92" w:rsidRPr="00C327F6" w:rsidRDefault="00064F92" w:rsidP="00064F92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9E8A1F5" w14:textId="7796B1A0" w:rsidR="00064F92" w:rsidRPr="00C327F6" w:rsidRDefault="00064F92" w:rsidP="00064F92">
            <w:pPr>
              <w:tabs>
                <w:tab w:val="clear" w:pos="907"/>
                <w:tab w:val="left" w:pos="994"/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563,259</w:t>
            </w:r>
          </w:p>
        </w:tc>
      </w:tr>
      <w:tr w:rsidR="004D5290" w:rsidRPr="00C327F6" w14:paraId="729658D2" w14:textId="77777777" w:rsidTr="00FB5912">
        <w:tc>
          <w:tcPr>
            <w:tcW w:w="3330" w:type="dxa"/>
          </w:tcPr>
          <w:p w14:paraId="3EA60423" w14:textId="77777777" w:rsidR="00064F92" w:rsidRPr="00C327F6" w:rsidRDefault="00064F92" w:rsidP="00064F92">
            <w:pPr>
              <w:spacing w:line="280" w:lineRule="exact"/>
              <w:ind w:left="181" w:right="-185" w:hanging="181"/>
              <w:rPr>
                <w:rFonts w:ascii="Angsana New" w:hAnsi="Angsana New"/>
                <w:sz w:val="24"/>
                <w:szCs w:val="24"/>
                <w:cs/>
              </w:rPr>
            </w:pPr>
            <w:r w:rsidRPr="00C327F6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344" w:type="dxa"/>
          </w:tcPr>
          <w:p w14:paraId="01F97D6C" w14:textId="77777777" w:rsidR="00064F92" w:rsidRPr="00C327F6" w:rsidRDefault="00064F92" w:rsidP="00064F92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56" w:type="dxa"/>
          </w:tcPr>
          <w:p w14:paraId="5B4D4F61" w14:textId="77777777" w:rsidR="00064F92" w:rsidRPr="00C327F6" w:rsidRDefault="00064F92" w:rsidP="00064F92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3FEB3074" w14:textId="289C9EF5" w:rsidR="00064F92" w:rsidRPr="00C327F6" w:rsidRDefault="00064F92" w:rsidP="00064F92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3CAEB86B" w14:textId="77777777" w:rsidR="00064F92" w:rsidRPr="00C327F6" w:rsidRDefault="00064F92" w:rsidP="00064F92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5E5B864" w14:textId="3BD39DA9" w:rsidR="00064F92" w:rsidRPr="00C327F6" w:rsidRDefault="00064F92" w:rsidP="00064F92">
            <w:pPr>
              <w:tabs>
                <w:tab w:val="clear" w:pos="907"/>
                <w:tab w:val="decimal" w:pos="1060"/>
                <w:tab w:val="left" w:pos="1134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3,056</w:t>
            </w:r>
          </w:p>
        </w:tc>
        <w:tc>
          <w:tcPr>
            <w:tcW w:w="236" w:type="dxa"/>
          </w:tcPr>
          <w:p w14:paraId="28DF8DCD" w14:textId="77777777" w:rsidR="00064F92" w:rsidRPr="00C327F6" w:rsidRDefault="00064F92" w:rsidP="00064F92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34FB12A" w14:textId="78FF357C" w:rsidR="00064F92" w:rsidRPr="00C327F6" w:rsidRDefault="00064F92" w:rsidP="00064F92">
            <w:pPr>
              <w:tabs>
                <w:tab w:val="clear" w:pos="907"/>
                <w:tab w:val="left" w:pos="1047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237" w:type="dxa"/>
          </w:tcPr>
          <w:p w14:paraId="434C5ADF" w14:textId="77777777" w:rsidR="00064F92" w:rsidRPr="00C327F6" w:rsidRDefault="00064F92" w:rsidP="00064F92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346E2D8" w14:textId="1929BE47" w:rsidR="00064F92" w:rsidRPr="00C327F6" w:rsidRDefault="00064F92" w:rsidP="00064F92">
            <w:pPr>
              <w:tabs>
                <w:tab w:val="clear" w:pos="907"/>
                <w:tab w:val="left" w:pos="994"/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171</w:t>
            </w:r>
          </w:p>
        </w:tc>
        <w:tc>
          <w:tcPr>
            <w:tcW w:w="236" w:type="dxa"/>
          </w:tcPr>
          <w:p w14:paraId="31795D66" w14:textId="77777777" w:rsidR="00064F92" w:rsidRPr="00C327F6" w:rsidRDefault="00064F92" w:rsidP="00064F92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800DF3C" w14:textId="4173501D" w:rsidR="00064F92" w:rsidRPr="00C327F6" w:rsidRDefault="00064F92" w:rsidP="00064F92">
            <w:pPr>
              <w:tabs>
                <w:tab w:val="clear" w:pos="680"/>
                <w:tab w:val="clear" w:pos="907"/>
                <w:tab w:val="left" w:pos="994"/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14:paraId="7480B7B7" w14:textId="77777777" w:rsidR="00064F92" w:rsidRPr="00C327F6" w:rsidRDefault="00064F92" w:rsidP="00064F92">
            <w:pPr>
              <w:tabs>
                <w:tab w:val="decimal" w:pos="993"/>
                <w:tab w:val="decimal" w:pos="1225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914ED28" w14:textId="33BC2A69" w:rsidR="00064F92" w:rsidRPr="00C327F6" w:rsidRDefault="00064F92" w:rsidP="00064F92">
            <w:pPr>
              <w:tabs>
                <w:tab w:val="clear" w:pos="907"/>
                <w:tab w:val="left" w:pos="994"/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10,041</w:t>
            </w:r>
          </w:p>
        </w:tc>
        <w:tc>
          <w:tcPr>
            <w:tcW w:w="239" w:type="dxa"/>
          </w:tcPr>
          <w:p w14:paraId="02DACCCF" w14:textId="77777777" w:rsidR="00064F92" w:rsidRPr="00C327F6" w:rsidRDefault="00064F92" w:rsidP="00064F92">
            <w:pPr>
              <w:tabs>
                <w:tab w:val="decimal" w:pos="993"/>
                <w:tab w:val="decimal" w:pos="1225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EEFDA4C" w14:textId="0FE24DB5" w:rsidR="00064F92" w:rsidRPr="00C327F6" w:rsidRDefault="00064F92" w:rsidP="00064F92">
            <w:pPr>
              <w:tabs>
                <w:tab w:val="clear" w:pos="907"/>
                <w:tab w:val="left" w:pos="994"/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13,304</w:t>
            </w:r>
          </w:p>
        </w:tc>
      </w:tr>
      <w:tr w:rsidR="004D5290" w:rsidRPr="00C327F6" w14:paraId="1F9AEC85" w14:textId="77777777" w:rsidTr="00FB5912">
        <w:tc>
          <w:tcPr>
            <w:tcW w:w="3330" w:type="dxa"/>
          </w:tcPr>
          <w:p w14:paraId="34454F6F" w14:textId="77777777" w:rsidR="00064F92" w:rsidRPr="00C327F6" w:rsidRDefault="00064F92" w:rsidP="00064F92">
            <w:pPr>
              <w:spacing w:line="280" w:lineRule="exact"/>
              <w:ind w:left="181" w:right="-185" w:hanging="181"/>
              <w:rPr>
                <w:rFonts w:ascii="Angsana New" w:hAnsi="Angsana New"/>
                <w:sz w:val="24"/>
                <w:szCs w:val="24"/>
                <w:cs/>
              </w:rPr>
            </w:pPr>
            <w:r w:rsidRPr="00C327F6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344" w:type="dxa"/>
          </w:tcPr>
          <w:p w14:paraId="62051DDA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6" w:type="dxa"/>
          </w:tcPr>
          <w:p w14:paraId="79572DCD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0850A1C" w14:textId="6329E54A" w:rsidR="00064F92" w:rsidRPr="00C327F6" w:rsidRDefault="00064F92" w:rsidP="00974E3F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(122)</w:t>
            </w:r>
          </w:p>
        </w:tc>
        <w:tc>
          <w:tcPr>
            <w:tcW w:w="236" w:type="dxa"/>
          </w:tcPr>
          <w:p w14:paraId="2AE198BC" w14:textId="77777777" w:rsidR="00064F92" w:rsidRPr="00C327F6" w:rsidRDefault="00064F92" w:rsidP="00064F92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BAD1F7E" w14:textId="28AC62A3" w:rsidR="00064F92" w:rsidRPr="00C327F6" w:rsidRDefault="00064F92" w:rsidP="00064F92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10,286</w:t>
            </w:r>
          </w:p>
        </w:tc>
        <w:tc>
          <w:tcPr>
            <w:tcW w:w="236" w:type="dxa"/>
          </w:tcPr>
          <w:p w14:paraId="2B9DEB48" w14:textId="77777777" w:rsidR="00064F92" w:rsidRPr="00C327F6" w:rsidRDefault="00064F92" w:rsidP="00064F92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4580012" w14:textId="4C61A69C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1,976</w:t>
            </w:r>
          </w:p>
        </w:tc>
        <w:tc>
          <w:tcPr>
            <w:tcW w:w="237" w:type="dxa"/>
          </w:tcPr>
          <w:p w14:paraId="1F07A75B" w14:textId="77777777" w:rsidR="00064F92" w:rsidRPr="00C327F6" w:rsidRDefault="00064F92" w:rsidP="00064F92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3AC085B" w14:textId="433E4E54" w:rsidR="00064F92" w:rsidRPr="00C327F6" w:rsidRDefault="00064F92" w:rsidP="00064F92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309</w:t>
            </w:r>
          </w:p>
        </w:tc>
        <w:tc>
          <w:tcPr>
            <w:tcW w:w="236" w:type="dxa"/>
          </w:tcPr>
          <w:p w14:paraId="79C94AAB" w14:textId="77777777" w:rsidR="00064F92" w:rsidRPr="00C327F6" w:rsidRDefault="00064F92" w:rsidP="00064F92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428A7E" w14:textId="38E39270" w:rsidR="00064F92" w:rsidRPr="00C327F6" w:rsidRDefault="00064F92" w:rsidP="00064F92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236" w:type="dxa"/>
          </w:tcPr>
          <w:p w14:paraId="25C7CDBB" w14:textId="77777777" w:rsidR="00064F92" w:rsidRPr="00C327F6" w:rsidRDefault="00064F92" w:rsidP="00064F92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D2C3D1F" w14:textId="7343ACEC" w:rsidR="00064F92" w:rsidRPr="00C327F6" w:rsidRDefault="00064F92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(12,706)</w:t>
            </w:r>
          </w:p>
        </w:tc>
        <w:tc>
          <w:tcPr>
            <w:tcW w:w="239" w:type="dxa"/>
          </w:tcPr>
          <w:p w14:paraId="2531C553" w14:textId="77777777" w:rsidR="00064F92" w:rsidRPr="00C327F6" w:rsidRDefault="00064F92" w:rsidP="00064F92">
            <w:pPr>
              <w:tabs>
                <w:tab w:val="decimal" w:pos="993"/>
              </w:tabs>
              <w:spacing w:line="280" w:lineRule="exact"/>
              <w:ind w:left="-115"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16BCCC2" w14:textId="74105989" w:rsidR="00064F92" w:rsidRPr="00C327F6" w:rsidRDefault="00064F92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(245)</w:t>
            </w:r>
          </w:p>
        </w:tc>
      </w:tr>
      <w:tr w:rsidR="004D5290" w:rsidRPr="00C327F6" w14:paraId="4F74E18F" w14:textId="77777777" w:rsidTr="00FB5912">
        <w:tc>
          <w:tcPr>
            <w:tcW w:w="3330" w:type="dxa"/>
          </w:tcPr>
          <w:p w14:paraId="15706D15" w14:textId="77777777" w:rsidR="00064F92" w:rsidRPr="00C327F6" w:rsidRDefault="00064F92" w:rsidP="00064F92">
            <w:pPr>
              <w:spacing w:line="280" w:lineRule="exact"/>
              <w:ind w:left="181" w:right="-185" w:hanging="181"/>
              <w:rPr>
                <w:rFonts w:ascii="Angsana New" w:hAnsi="Angsana New"/>
                <w:sz w:val="24"/>
                <w:szCs w:val="24"/>
                <w:cs/>
              </w:rPr>
            </w:pPr>
            <w:r w:rsidRPr="00C327F6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344" w:type="dxa"/>
          </w:tcPr>
          <w:p w14:paraId="1515778A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6" w:type="dxa"/>
          </w:tcPr>
          <w:p w14:paraId="7397AE1A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CFF1026" w14:textId="072F0E13" w:rsidR="00064F92" w:rsidRPr="00C327F6" w:rsidRDefault="00064F92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(19)</w:t>
            </w:r>
          </w:p>
        </w:tc>
        <w:tc>
          <w:tcPr>
            <w:tcW w:w="236" w:type="dxa"/>
          </w:tcPr>
          <w:p w14:paraId="001B44DF" w14:textId="77777777" w:rsidR="00064F92" w:rsidRPr="00C327F6" w:rsidRDefault="00064F92" w:rsidP="00064F92">
            <w:pPr>
              <w:tabs>
                <w:tab w:val="decimal" w:pos="1152"/>
              </w:tabs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12DC1EE" w14:textId="14D0B262" w:rsidR="00064F92" w:rsidRPr="00C327F6" w:rsidRDefault="00064F92" w:rsidP="00064F92">
            <w:pPr>
              <w:tabs>
                <w:tab w:val="left" w:pos="1142"/>
              </w:tabs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(2,378)</w:t>
            </w:r>
          </w:p>
        </w:tc>
        <w:tc>
          <w:tcPr>
            <w:tcW w:w="236" w:type="dxa"/>
          </w:tcPr>
          <w:p w14:paraId="437593AA" w14:textId="77777777" w:rsidR="00064F92" w:rsidRPr="00C327F6" w:rsidRDefault="00064F92" w:rsidP="00064F92">
            <w:pPr>
              <w:tabs>
                <w:tab w:val="decimal" w:pos="1152"/>
              </w:tabs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AEBE92" w14:textId="3FBDD5A2" w:rsidR="00064F92" w:rsidRPr="00C327F6" w:rsidRDefault="00064F92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(65)</w:t>
            </w:r>
          </w:p>
        </w:tc>
        <w:tc>
          <w:tcPr>
            <w:tcW w:w="237" w:type="dxa"/>
          </w:tcPr>
          <w:p w14:paraId="1AD1AA67" w14:textId="77777777" w:rsidR="00064F92" w:rsidRPr="00C327F6" w:rsidRDefault="00064F92" w:rsidP="00064F92">
            <w:pPr>
              <w:tabs>
                <w:tab w:val="decimal" w:pos="1152"/>
              </w:tabs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882F034" w14:textId="18664CD4" w:rsidR="00064F92" w:rsidRPr="00C327F6" w:rsidRDefault="00064F92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(275)</w:t>
            </w:r>
          </w:p>
        </w:tc>
        <w:tc>
          <w:tcPr>
            <w:tcW w:w="236" w:type="dxa"/>
          </w:tcPr>
          <w:p w14:paraId="52460356" w14:textId="77777777" w:rsidR="00064F92" w:rsidRPr="00C327F6" w:rsidRDefault="00064F92" w:rsidP="00064F92">
            <w:pPr>
              <w:tabs>
                <w:tab w:val="decimal" w:pos="1152"/>
              </w:tabs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2FACB3D" w14:textId="77CCA8B3" w:rsidR="00064F92" w:rsidRPr="00C327F6" w:rsidRDefault="00064F92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(42)</w:t>
            </w:r>
          </w:p>
        </w:tc>
        <w:tc>
          <w:tcPr>
            <w:tcW w:w="236" w:type="dxa"/>
          </w:tcPr>
          <w:p w14:paraId="4A53CA90" w14:textId="77777777" w:rsidR="00064F92" w:rsidRPr="00C327F6" w:rsidRDefault="00064F92" w:rsidP="00064F92">
            <w:pPr>
              <w:tabs>
                <w:tab w:val="decimal" w:pos="993"/>
              </w:tabs>
              <w:spacing w:line="280" w:lineRule="exact"/>
              <w:ind w:left="-115"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B8EC344" w14:textId="601BC940" w:rsidR="00064F92" w:rsidRPr="00C327F6" w:rsidRDefault="00064F92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(14)</w:t>
            </w:r>
          </w:p>
        </w:tc>
        <w:tc>
          <w:tcPr>
            <w:tcW w:w="239" w:type="dxa"/>
          </w:tcPr>
          <w:p w14:paraId="7EE5D015" w14:textId="77777777" w:rsidR="00064F92" w:rsidRPr="00C327F6" w:rsidRDefault="00064F92" w:rsidP="00064F92">
            <w:pPr>
              <w:tabs>
                <w:tab w:val="decimal" w:pos="993"/>
              </w:tabs>
              <w:spacing w:line="280" w:lineRule="exact"/>
              <w:ind w:left="-115"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16CA14D" w14:textId="3935B658" w:rsidR="00064F92" w:rsidRPr="00C327F6" w:rsidRDefault="00064F92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(2,793)</w:t>
            </w:r>
          </w:p>
        </w:tc>
      </w:tr>
      <w:tr w:rsidR="004D5290" w:rsidRPr="00C327F6" w14:paraId="7708F54E" w14:textId="5CA11693" w:rsidTr="00FB5912">
        <w:trPr>
          <w:trHeight w:val="200"/>
        </w:trPr>
        <w:tc>
          <w:tcPr>
            <w:tcW w:w="4230" w:type="dxa"/>
            <w:gridSpan w:val="3"/>
            <w:vAlign w:val="center"/>
          </w:tcPr>
          <w:p w14:paraId="7AA0AEFB" w14:textId="77777777" w:rsidR="00064F92" w:rsidRPr="00C327F6" w:rsidRDefault="00064F92" w:rsidP="00064F92">
            <w:pPr>
              <w:spacing w:line="280" w:lineRule="exact"/>
              <w:ind w:left="181" w:hanging="181"/>
              <w:rPr>
                <w:rFonts w:ascii="Angsana New" w:hAnsi="Angsana New"/>
                <w:sz w:val="24"/>
                <w:szCs w:val="24"/>
                <w:cs/>
              </w:rPr>
            </w:pPr>
            <w:r w:rsidRPr="00C327F6">
              <w:rPr>
                <w:rFonts w:ascii="Angsana New" w:hAnsi="Angsana New"/>
                <w:sz w:val="24"/>
                <w:szCs w:val="24"/>
                <w:cs/>
              </w:rPr>
              <w:t>ผลต่างของอัตราแลกเปลี่ยนจากการ</w:t>
            </w:r>
          </w:p>
          <w:p w14:paraId="51FE1BF1" w14:textId="10F413D0" w:rsidR="00064F92" w:rsidRPr="00C327F6" w:rsidRDefault="00064F92" w:rsidP="00064F92">
            <w:pPr>
              <w:spacing w:line="280" w:lineRule="exact"/>
              <w:ind w:left="181" w:hanging="181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C327F6">
              <w:rPr>
                <w:rFonts w:ascii="Angsana New" w:hAnsi="Angsana New"/>
                <w:sz w:val="24"/>
                <w:szCs w:val="24"/>
                <w:cs/>
              </w:rPr>
              <w:t>แปลงค่างบการเงิน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83EF572" w14:textId="77777777" w:rsidR="00064F92" w:rsidRPr="00C327F6" w:rsidRDefault="00064F92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C82C318" w14:textId="225B0E27" w:rsidR="00064F92" w:rsidRPr="00C327F6" w:rsidRDefault="00064F92" w:rsidP="00974E3F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(339)</w:t>
            </w:r>
          </w:p>
        </w:tc>
        <w:tc>
          <w:tcPr>
            <w:tcW w:w="236" w:type="dxa"/>
          </w:tcPr>
          <w:p w14:paraId="5F8341B0" w14:textId="77777777" w:rsidR="00064F92" w:rsidRPr="00C327F6" w:rsidRDefault="00064F92" w:rsidP="00064F92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DEF706" w14:textId="77777777" w:rsidR="00064F92" w:rsidRPr="00C327F6" w:rsidRDefault="00064F92" w:rsidP="00064F92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97BF233" w14:textId="1FB7898F" w:rsidR="00064F92" w:rsidRPr="00C327F6" w:rsidRDefault="00064F92" w:rsidP="00974E3F">
            <w:pPr>
              <w:tabs>
                <w:tab w:val="left" w:pos="1142"/>
              </w:tabs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(3,153)</w:t>
            </w:r>
          </w:p>
        </w:tc>
        <w:tc>
          <w:tcPr>
            <w:tcW w:w="236" w:type="dxa"/>
          </w:tcPr>
          <w:p w14:paraId="330772A2" w14:textId="77777777" w:rsidR="00064F92" w:rsidRPr="00C327F6" w:rsidRDefault="00064F92" w:rsidP="00064F92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CE1397" w14:textId="77777777" w:rsidR="00064F92" w:rsidRPr="00C327F6" w:rsidRDefault="00064F92" w:rsidP="00064F92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FC57E1A" w14:textId="6DD25208" w:rsidR="00064F92" w:rsidRPr="00C327F6" w:rsidRDefault="00064F92" w:rsidP="00974E3F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(875)</w:t>
            </w:r>
          </w:p>
        </w:tc>
        <w:tc>
          <w:tcPr>
            <w:tcW w:w="237" w:type="dxa"/>
          </w:tcPr>
          <w:p w14:paraId="16838FB4" w14:textId="77777777" w:rsidR="00064F92" w:rsidRPr="00C327F6" w:rsidRDefault="00064F92" w:rsidP="00064F92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75388F" w14:textId="77777777" w:rsidR="00064F92" w:rsidRPr="00C327F6" w:rsidRDefault="00064F92" w:rsidP="00064F92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02CA137" w14:textId="04079993" w:rsidR="00064F92" w:rsidRPr="00C327F6" w:rsidRDefault="00064F92" w:rsidP="00974E3F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(134)</w:t>
            </w:r>
          </w:p>
        </w:tc>
        <w:tc>
          <w:tcPr>
            <w:tcW w:w="236" w:type="dxa"/>
          </w:tcPr>
          <w:p w14:paraId="5B3196FE" w14:textId="77777777" w:rsidR="00064F92" w:rsidRPr="00C327F6" w:rsidRDefault="00064F92" w:rsidP="00064F92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AACF8E" w14:textId="77777777" w:rsidR="00064F92" w:rsidRPr="00C327F6" w:rsidRDefault="00064F92" w:rsidP="00064F92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87A6A37" w14:textId="78E929B6" w:rsidR="00064F92" w:rsidRPr="00C327F6" w:rsidRDefault="00064F92" w:rsidP="00064F92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(7)</w:t>
            </w:r>
          </w:p>
        </w:tc>
        <w:tc>
          <w:tcPr>
            <w:tcW w:w="236" w:type="dxa"/>
          </w:tcPr>
          <w:p w14:paraId="2B496E96" w14:textId="77777777" w:rsidR="00064F92" w:rsidRPr="00C327F6" w:rsidRDefault="00064F92" w:rsidP="00064F92">
            <w:pPr>
              <w:tabs>
                <w:tab w:val="decimal" w:pos="993"/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DE789C8" w14:textId="77777777" w:rsidR="00064F92" w:rsidRPr="00C327F6" w:rsidRDefault="00064F92" w:rsidP="00064F92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B244995" w14:textId="569D7627" w:rsidR="00064F92" w:rsidRPr="00C327F6" w:rsidRDefault="00064F92" w:rsidP="00064F92">
            <w:pPr>
              <w:tabs>
                <w:tab w:val="decimal" w:pos="1137"/>
              </w:tabs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(240)</w:t>
            </w:r>
          </w:p>
        </w:tc>
        <w:tc>
          <w:tcPr>
            <w:tcW w:w="239" w:type="dxa"/>
          </w:tcPr>
          <w:p w14:paraId="7A27B1D7" w14:textId="77777777" w:rsidR="00064F92" w:rsidRPr="00C327F6" w:rsidRDefault="00064F92" w:rsidP="00064F92">
            <w:pPr>
              <w:tabs>
                <w:tab w:val="decimal" w:pos="993"/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C4313F" w14:textId="77777777" w:rsidR="00064F92" w:rsidRPr="00C327F6" w:rsidRDefault="00064F92" w:rsidP="00064F92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FDE87B4" w14:textId="3BA1FEDA" w:rsidR="00064F92" w:rsidRPr="00C327F6" w:rsidRDefault="00064F92" w:rsidP="00974E3F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(4,748)</w:t>
            </w:r>
          </w:p>
        </w:tc>
      </w:tr>
      <w:tr w:rsidR="004D5290" w:rsidRPr="00C327F6" w14:paraId="334DF6DE" w14:textId="77777777" w:rsidTr="00FB5912">
        <w:trPr>
          <w:trHeight w:val="70"/>
        </w:trPr>
        <w:tc>
          <w:tcPr>
            <w:tcW w:w="3330" w:type="dxa"/>
          </w:tcPr>
          <w:p w14:paraId="222E53E9" w14:textId="2910C2B6" w:rsidR="00064F92" w:rsidRPr="00C327F6" w:rsidRDefault="00FB5912" w:rsidP="00064F92">
            <w:pPr>
              <w:spacing w:line="280" w:lineRule="exact"/>
              <w:ind w:left="181" w:right="-108" w:hanging="18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327F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327F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C327F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327F6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  <w:r w:rsidR="00A42840" w:rsidRPr="00C327F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C327F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และ </w:t>
            </w:r>
            <w:r w:rsidRPr="00C327F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C327F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C327F6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344" w:type="dxa"/>
          </w:tcPr>
          <w:p w14:paraId="6655E33D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56" w:type="dxa"/>
          </w:tcPr>
          <w:p w14:paraId="07FB93F3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59677D42" w14:textId="41F35DC3" w:rsidR="00064F92" w:rsidRPr="00C327F6" w:rsidRDefault="00064F92" w:rsidP="00064F92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327F6">
              <w:rPr>
                <w:rFonts w:ascii="Angsana New" w:hAnsi="Angsana New"/>
                <w:b/>
                <w:bCs/>
                <w:sz w:val="24"/>
                <w:szCs w:val="24"/>
              </w:rPr>
              <w:t>17,670</w:t>
            </w:r>
          </w:p>
        </w:tc>
        <w:tc>
          <w:tcPr>
            <w:tcW w:w="236" w:type="dxa"/>
          </w:tcPr>
          <w:p w14:paraId="723D3EB7" w14:textId="77777777" w:rsidR="00064F92" w:rsidRPr="00C327F6" w:rsidRDefault="00064F92" w:rsidP="00064F92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329BE858" w14:textId="0E8237C4" w:rsidR="00064F92" w:rsidRPr="00C327F6" w:rsidRDefault="00064F92" w:rsidP="00064F92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327F6">
              <w:rPr>
                <w:rFonts w:ascii="Angsana New" w:hAnsi="Angsana New"/>
                <w:b/>
                <w:bCs/>
                <w:sz w:val="24"/>
                <w:szCs w:val="24"/>
              </w:rPr>
              <w:t>489,081</w:t>
            </w:r>
          </w:p>
        </w:tc>
        <w:tc>
          <w:tcPr>
            <w:tcW w:w="236" w:type="dxa"/>
          </w:tcPr>
          <w:p w14:paraId="222D472C" w14:textId="77777777" w:rsidR="00064F92" w:rsidRPr="00C327F6" w:rsidRDefault="00064F92" w:rsidP="00064F92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3E10163C" w14:textId="492A0FEA" w:rsidR="00064F92" w:rsidRPr="00C327F6" w:rsidRDefault="00064F92" w:rsidP="00064F92">
            <w:pPr>
              <w:tabs>
                <w:tab w:val="decimal" w:pos="1076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327F6">
              <w:rPr>
                <w:rFonts w:ascii="Angsana New" w:hAnsi="Angsana New"/>
                <w:b/>
                <w:bCs/>
                <w:sz w:val="24"/>
                <w:szCs w:val="24"/>
              </w:rPr>
              <w:t>34,252</w:t>
            </w:r>
          </w:p>
        </w:tc>
        <w:tc>
          <w:tcPr>
            <w:tcW w:w="237" w:type="dxa"/>
          </w:tcPr>
          <w:p w14:paraId="0A31DEEE" w14:textId="77777777" w:rsidR="00064F92" w:rsidRPr="00C327F6" w:rsidRDefault="00064F92" w:rsidP="00064F92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36420FDA" w14:textId="4AA345E6" w:rsidR="00064F92" w:rsidRPr="00C327F6" w:rsidRDefault="00064F92" w:rsidP="00064F92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327F6">
              <w:rPr>
                <w:rFonts w:ascii="Angsana New" w:hAnsi="Angsana New"/>
                <w:b/>
                <w:bCs/>
                <w:sz w:val="24"/>
                <w:szCs w:val="24"/>
              </w:rPr>
              <w:t>4,365</w:t>
            </w:r>
          </w:p>
        </w:tc>
        <w:tc>
          <w:tcPr>
            <w:tcW w:w="236" w:type="dxa"/>
          </w:tcPr>
          <w:p w14:paraId="1F66EB4D" w14:textId="77777777" w:rsidR="00064F92" w:rsidRPr="00C327F6" w:rsidRDefault="00064F92" w:rsidP="00064F92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A5D98ED" w14:textId="1ED6A0FD" w:rsidR="00064F92" w:rsidRPr="00C327F6" w:rsidRDefault="00064F92" w:rsidP="00064F92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327F6">
              <w:rPr>
                <w:rFonts w:ascii="Angsana New" w:hAnsi="Angsana New"/>
                <w:b/>
                <w:bCs/>
                <w:sz w:val="24"/>
                <w:szCs w:val="24"/>
              </w:rPr>
              <w:t>782</w:t>
            </w:r>
          </w:p>
        </w:tc>
        <w:tc>
          <w:tcPr>
            <w:tcW w:w="236" w:type="dxa"/>
          </w:tcPr>
          <w:p w14:paraId="03C09F88" w14:textId="77777777" w:rsidR="00064F92" w:rsidRPr="00C327F6" w:rsidRDefault="00064F92" w:rsidP="00064F92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0FB4D94F" w14:textId="0D16B21F" w:rsidR="00064F92" w:rsidRPr="00C327F6" w:rsidRDefault="00064F92" w:rsidP="00064F92">
            <w:pPr>
              <w:tabs>
                <w:tab w:val="clear" w:pos="907"/>
                <w:tab w:val="decimal" w:pos="1059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327F6">
              <w:rPr>
                <w:rFonts w:ascii="Angsana New" w:hAnsi="Angsana New"/>
                <w:b/>
                <w:bCs/>
                <w:sz w:val="24"/>
                <w:szCs w:val="24"/>
              </w:rPr>
              <w:t>22,627</w:t>
            </w:r>
          </w:p>
        </w:tc>
        <w:tc>
          <w:tcPr>
            <w:tcW w:w="239" w:type="dxa"/>
          </w:tcPr>
          <w:p w14:paraId="28016851" w14:textId="77777777" w:rsidR="00064F92" w:rsidRPr="00C327F6" w:rsidRDefault="00064F92" w:rsidP="00064F92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590BC33E" w14:textId="57AB3663" w:rsidR="00064F92" w:rsidRPr="00C327F6" w:rsidRDefault="00064F92" w:rsidP="00064F92">
            <w:pPr>
              <w:tabs>
                <w:tab w:val="clear" w:pos="907"/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327F6">
              <w:rPr>
                <w:rFonts w:ascii="Angsana New" w:hAnsi="Angsana New"/>
                <w:b/>
                <w:bCs/>
                <w:sz w:val="24"/>
                <w:szCs w:val="24"/>
              </w:rPr>
              <w:t>568,777</w:t>
            </w:r>
          </w:p>
        </w:tc>
      </w:tr>
      <w:tr w:rsidR="004D5290" w:rsidRPr="00C327F6" w14:paraId="5F359253" w14:textId="77777777" w:rsidTr="00FB5912">
        <w:tc>
          <w:tcPr>
            <w:tcW w:w="3330" w:type="dxa"/>
          </w:tcPr>
          <w:p w14:paraId="17A0E0C9" w14:textId="77777777" w:rsidR="00064F92" w:rsidRPr="00C327F6" w:rsidRDefault="00064F92" w:rsidP="00064F92">
            <w:pPr>
              <w:spacing w:line="280" w:lineRule="exact"/>
              <w:ind w:left="181" w:right="-185" w:hanging="181"/>
              <w:rPr>
                <w:rFonts w:ascii="Angsana New" w:hAnsi="Angsana New"/>
                <w:sz w:val="24"/>
                <w:szCs w:val="24"/>
                <w:cs/>
              </w:rPr>
            </w:pPr>
            <w:r w:rsidRPr="00C327F6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344" w:type="dxa"/>
          </w:tcPr>
          <w:p w14:paraId="11DC386B" w14:textId="0C994E9B" w:rsidR="00064F92" w:rsidRPr="00C327F6" w:rsidRDefault="00064F92" w:rsidP="00064F92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56" w:type="dxa"/>
          </w:tcPr>
          <w:p w14:paraId="486D1997" w14:textId="77777777" w:rsidR="00064F92" w:rsidRPr="00C327F6" w:rsidRDefault="00064F92" w:rsidP="00064F92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1C7BA2F4" w14:textId="744D180F" w:rsidR="00064F92" w:rsidRPr="00C327F6" w:rsidRDefault="00B05BFA" w:rsidP="00064F92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4E273019" w14:textId="77777777" w:rsidR="00064F92" w:rsidRPr="00C327F6" w:rsidRDefault="00064F92" w:rsidP="00064F92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06D1788" w14:textId="40171A22" w:rsidR="00064F92" w:rsidRPr="00C327F6" w:rsidRDefault="00B05BFA" w:rsidP="00064F92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2,099</w:t>
            </w:r>
          </w:p>
        </w:tc>
        <w:tc>
          <w:tcPr>
            <w:tcW w:w="236" w:type="dxa"/>
          </w:tcPr>
          <w:p w14:paraId="042C9E31" w14:textId="77777777" w:rsidR="00064F92" w:rsidRPr="00C327F6" w:rsidRDefault="00064F92" w:rsidP="00064F92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EBD72DA" w14:textId="5FC6C31F" w:rsidR="00064F92" w:rsidRPr="00C327F6" w:rsidRDefault="00B05BFA" w:rsidP="00064F92">
            <w:pPr>
              <w:tabs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237" w:type="dxa"/>
          </w:tcPr>
          <w:p w14:paraId="04EBDFC1" w14:textId="77777777" w:rsidR="00064F92" w:rsidRPr="00C327F6" w:rsidRDefault="00064F92" w:rsidP="00064F92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7F39852" w14:textId="7F8556AD" w:rsidR="00064F92" w:rsidRPr="00C327F6" w:rsidRDefault="00B05BFA" w:rsidP="00064F92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236" w:type="dxa"/>
          </w:tcPr>
          <w:p w14:paraId="07277E40" w14:textId="77777777" w:rsidR="00064F92" w:rsidRPr="00C327F6" w:rsidRDefault="00064F92" w:rsidP="00064F92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123056A" w14:textId="663E491B" w:rsidR="00064F92" w:rsidRPr="00C327F6" w:rsidRDefault="00B05BFA" w:rsidP="00064F92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079374C6" w14:textId="77777777" w:rsidR="00064F92" w:rsidRPr="00C327F6" w:rsidRDefault="00064F92" w:rsidP="00064F92">
            <w:pPr>
              <w:tabs>
                <w:tab w:val="decimal" w:pos="993"/>
                <w:tab w:val="decimal" w:pos="1225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EF38B6C" w14:textId="5152647D" w:rsidR="00064F92" w:rsidRPr="00C327F6" w:rsidRDefault="00B05BFA" w:rsidP="00064F92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11,633</w:t>
            </w:r>
          </w:p>
        </w:tc>
        <w:tc>
          <w:tcPr>
            <w:tcW w:w="239" w:type="dxa"/>
          </w:tcPr>
          <w:p w14:paraId="2038909E" w14:textId="77777777" w:rsidR="00064F92" w:rsidRPr="00C327F6" w:rsidRDefault="00064F92" w:rsidP="00064F92">
            <w:pPr>
              <w:tabs>
                <w:tab w:val="decimal" w:pos="993"/>
                <w:tab w:val="decimal" w:pos="1225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510C3D5" w14:textId="38A3B95E" w:rsidR="00064F92" w:rsidRPr="00C327F6" w:rsidRDefault="00B05BFA" w:rsidP="00064F92">
            <w:pPr>
              <w:tabs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13,939</w:t>
            </w:r>
          </w:p>
        </w:tc>
      </w:tr>
      <w:tr w:rsidR="004D5290" w:rsidRPr="00C327F6" w14:paraId="267F054A" w14:textId="77777777" w:rsidTr="00FB5912">
        <w:tc>
          <w:tcPr>
            <w:tcW w:w="3330" w:type="dxa"/>
          </w:tcPr>
          <w:p w14:paraId="16F3E20F" w14:textId="77777777" w:rsidR="00064F92" w:rsidRPr="00C327F6" w:rsidRDefault="00064F92" w:rsidP="00064F92">
            <w:pPr>
              <w:spacing w:line="280" w:lineRule="exact"/>
              <w:ind w:left="181" w:right="-185" w:hanging="181"/>
              <w:rPr>
                <w:rFonts w:ascii="Angsana New" w:hAnsi="Angsana New"/>
                <w:sz w:val="24"/>
                <w:szCs w:val="24"/>
                <w:cs/>
              </w:rPr>
            </w:pPr>
            <w:r w:rsidRPr="00C327F6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344" w:type="dxa"/>
          </w:tcPr>
          <w:p w14:paraId="25341FBC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6" w:type="dxa"/>
          </w:tcPr>
          <w:p w14:paraId="5BB2314F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E1A7E83" w14:textId="20AFE7B1" w:rsidR="00064F92" w:rsidRPr="00C327F6" w:rsidRDefault="00BA5131" w:rsidP="00BA5131">
            <w:pPr>
              <w:tabs>
                <w:tab w:val="clear" w:pos="680"/>
                <w:tab w:val="clear" w:pos="907"/>
                <w:tab w:val="left" w:pos="428"/>
                <w:tab w:val="left" w:pos="518"/>
              </w:tabs>
              <w:spacing w:line="280" w:lineRule="exact"/>
              <w:ind w:left="43" w:right="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="00B05BFA" w:rsidRPr="00C327F6">
              <w:rPr>
                <w:rFonts w:ascii="Angsana New" w:hAnsi="Angsana New"/>
                <w:sz w:val="24"/>
                <w:szCs w:val="24"/>
              </w:rPr>
              <w:t>172</w:t>
            </w:r>
          </w:p>
        </w:tc>
        <w:tc>
          <w:tcPr>
            <w:tcW w:w="236" w:type="dxa"/>
          </w:tcPr>
          <w:p w14:paraId="39744720" w14:textId="77777777" w:rsidR="00064F92" w:rsidRPr="00C327F6" w:rsidRDefault="00064F92" w:rsidP="00064F92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CD960CE" w14:textId="5A1FB0F1" w:rsidR="00064F92" w:rsidRPr="00C327F6" w:rsidRDefault="00B05BFA" w:rsidP="00064F92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11,752</w:t>
            </w:r>
          </w:p>
        </w:tc>
        <w:tc>
          <w:tcPr>
            <w:tcW w:w="236" w:type="dxa"/>
          </w:tcPr>
          <w:p w14:paraId="7A6391EE" w14:textId="77777777" w:rsidR="00064F92" w:rsidRPr="00C327F6" w:rsidRDefault="00064F92" w:rsidP="00064F92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8E24228" w14:textId="004026E7" w:rsidR="00064F92" w:rsidRPr="00C327F6" w:rsidRDefault="00B05BFA" w:rsidP="00064F92">
            <w:pPr>
              <w:tabs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456</w:t>
            </w:r>
          </w:p>
        </w:tc>
        <w:tc>
          <w:tcPr>
            <w:tcW w:w="237" w:type="dxa"/>
          </w:tcPr>
          <w:p w14:paraId="7B10EB8B" w14:textId="77777777" w:rsidR="00064F92" w:rsidRPr="00C327F6" w:rsidRDefault="00064F92" w:rsidP="00064F92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3292CBB" w14:textId="04B65A83" w:rsidR="00064F92" w:rsidRPr="00C327F6" w:rsidRDefault="00B05BFA" w:rsidP="00064F92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256</w:t>
            </w:r>
          </w:p>
        </w:tc>
        <w:tc>
          <w:tcPr>
            <w:tcW w:w="236" w:type="dxa"/>
          </w:tcPr>
          <w:p w14:paraId="6DA5D7E0" w14:textId="77777777" w:rsidR="00064F92" w:rsidRPr="00C327F6" w:rsidRDefault="00064F92" w:rsidP="00064F92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E579354" w14:textId="696BA25C" w:rsidR="00064F92" w:rsidRPr="00C327F6" w:rsidRDefault="00B05BFA" w:rsidP="00064F92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50BBC72B" w14:textId="77777777" w:rsidR="00064F92" w:rsidRPr="00C327F6" w:rsidRDefault="00064F92" w:rsidP="00064F92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ED4ABAA" w14:textId="24B54B8A" w:rsidR="00064F92" w:rsidRPr="00C327F6" w:rsidRDefault="00B05BFA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(12,714)</w:t>
            </w:r>
          </w:p>
        </w:tc>
        <w:tc>
          <w:tcPr>
            <w:tcW w:w="239" w:type="dxa"/>
          </w:tcPr>
          <w:p w14:paraId="4FCA79F0" w14:textId="77777777" w:rsidR="00064F92" w:rsidRPr="00C327F6" w:rsidRDefault="00064F92" w:rsidP="00064F92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5B4DC95" w14:textId="60415606" w:rsidR="00064F92" w:rsidRPr="00C327F6" w:rsidRDefault="00BA5131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</w:t>
            </w:r>
            <w:r w:rsidR="00B05BFA" w:rsidRPr="00C327F6">
              <w:rPr>
                <w:rFonts w:ascii="Angsana New" w:hAnsi="Angsana New"/>
                <w:sz w:val="24"/>
                <w:szCs w:val="24"/>
              </w:rPr>
              <w:t>75</w:t>
            </w:r>
            <w:r w:rsidRPr="00C327F6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D5290" w:rsidRPr="00C327F6" w14:paraId="4F1A18BD" w14:textId="77777777" w:rsidTr="00FB5912">
        <w:tc>
          <w:tcPr>
            <w:tcW w:w="3330" w:type="dxa"/>
          </w:tcPr>
          <w:p w14:paraId="71FAB475" w14:textId="77777777" w:rsidR="00064F92" w:rsidRPr="00C327F6" w:rsidRDefault="00064F92" w:rsidP="00064F92">
            <w:pPr>
              <w:spacing w:line="280" w:lineRule="exact"/>
              <w:ind w:left="181" w:right="-185" w:hanging="181"/>
              <w:rPr>
                <w:rFonts w:ascii="Angsana New" w:hAnsi="Angsana New"/>
                <w:sz w:val="24"/>
                <w:szCs w:val="24"/>
                <w:cs/>
              </w:rPr>
            </w:pPr>
            <w:r w:rsidRPr="00C327F6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344" w:type="dxa"/>
          </w:tcPr>
          <w:p w14:paraId="39E9DEC5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6" w:type="dxa"/>
          </w:tcPr>
          <w:p w14:paraId="5C14058E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725F833" w14:textId="1F487108" w:rsidR="00064F92" w:rsidRPr="00C327F6" w:rsidRDefault="00B05BFA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(573)</w:t>
            </w:r>
          </w:p>
        </w:tc>
        <w:tc>
          <w:tcPr>
            <w:tcW w:w="236" w:type="dxa"/>
          </w:tcPr>
          <w:p w14:paraId="56AF674F" w14:textId="77777777" w:rsidR="00064F92" w:rsidRPr="00C327F6" w:rsidRDefault="00064F92" w:rsidP="00064F92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21B370A" w14:textId="030A76AB" w:rsidR="00064F92" w:rsidRPr="00C327F6" w:rsidRDefault="00B05BFA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(7</w:t>
            </w:r>
            <w:r w:rsidR="00A42840" w:rsidRPr="00C327F6">
              <w:rPr>
                <w:rFonts w:ascii="Angsana New" w:hAnsi="Angsana New"/>
                <w:sz w:val="24"/>
                <w:szCs w:val="24"/>
              </w:rPr>
              <w:t>,</w:t>
            </w:r>
            <w:r w:rsidRPr="00C327F6">
              <w:rPr>
                <w:rFonts w:ascii="Angsana New" w:hAnsi="Angsana New"/>
                <w:sz w:val="24"/>
                <w:szCs w:val="24"/>
              </w:rPr>
              <w:t>443)</w:t>
            </w:r>
          </w:p>
        </w:tc>
        <w:tc>
          <w:tcPr>
            <w:tcW w:w="236" w:type="dxa"/>
          </w:tcPr>
          <w:p w14:paraId="091B3F59" w14:textId="77777777" w:rsidR="00064F92" w:rsidRPr="00C327F6" w:rsidRDefault="00064F92" w:rsidP="00064F92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559DC19" w14:textId="26205DD4" w:rsidR="00064F92" w:rsidRPr="00C327F6" w:rsidRDefault="00B05BFA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(843)</w:t>
            </w:r>
          </w:p>
        </w:tc>
        <w:tc>
          <w:tcPr>
            <w:tcW w:w="237" w:type="dxa"/>
          </w:tcPr>
          <w:p w14:paraId="135D8FB7" w14:textId="77777777" w:rsidR="00064F92" w:rsidRPr="00C327F6" w:rsidRDefault="00064F92" w:rsidP="00064F92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75F10DD" w14:textId="7A729E1D" w:rsidR="00064F92" w:rsidRPr="00C327F6" w:rsidRDefault="00B05BFA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(122)</w:t>
            </w:r>
          </w:p>
        </w:tc>
        <w:tc>
          <w:tcPr>
            <w:tcW w:w="236" w:type="dxa"/>
          </w:tcPr>
          <w:p w14:paraId="6516964C" w14:textId="77777777" w:rsidR="00064F92" w:rsidRPr="00C327F6" w:rsidRDefault="00064F92" w:rsidP="00064F92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E90BB4D" w14:textId="29F59793" w:rsidR="00064F92" w:rsidRPr="00C327F6" w:rsidRDefault="00B05BFA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(21)</w:t>
            </w:r>
          </w:p>
        </w:tc>
        <w:tc>
          <w:tcPr>
            <w:tcW w:w="236" w:type="dxa"/>
          </w:tcPr>
          <w:p w14:paraId="016E3CB6" w14:textId="77777777" w:rsidR="00064F92" w:rsidRPr="00C327F6" w:rsidRDefault="00064F92" w:rsidP="00064F92">
            <w:pPr>
              <w:tabs>
                <w:tab w:val="decimal" w:pos="993"/>
                <w:tab w:val="decimal" w:pos="1060"/>
              </w:tabs>
              <w:spacing w:line="280" w:lineRule="exact"/>
              <w:ind w:left="-115"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D1BCD62" w14:textId="6E1467B5" w:rsidR="00064F92" w:rsidRPr="00C327F6" w:rsidRDefault="00B05BFA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(71)</w:t>
            </w:r>
          </w:p>
        </w:tc>
        <w:tc>
          <w:tcPr>
            <w:tcW w:w="239" w:type="dxa"/>
          </w:tcPr>
          <w:p w14:paraId="2EA31C71" w14:textId="77777777" w:rsidR="00064F92" w:rsidRPr="00C327F6" w:rsidRDefault="00064F92" w:rsidP="00064F92">
            <w:pPr>
              <w:tabs>
                <w:tab w:val="decimal" w:pos="993"/>
                <w:tab w:val="decimal" w:pos="1060"/>
              </w:tabs>
              <w:spacing w:line="280" w:lineRule="exact"/>
              <w:ind w:left="-115"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286F963" w14:textId="2968806E" w:rsidR="00064F92" w:rsidRPr="00C327F6" w:rsidRDefault="00B05BFA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(9,073)</w:t>
            </w:r>
          </w:p>
        </w:tc>
      </w:tr>
      <w:tr w:rsidR="004D5290" w:rsidRPr="00C327F6" w14:paraId="4A4BC69E" w14:textId="77777777" w:rsidTr="00FB5912">
        <w:tc>
          <w:tcPr>
            <w:tcW w:w="3330" w:type="dxa"/>
          </w:tcPr>
          <w:p w14:paraId="163F61B6" w14:textId="26451F33" w:rsidR="000207F3" w:rsidRPr="00C327F6" w:rsidRDefault="000207F3" w:rsidP="00064F92">
            <w:pPr>
              <w:spacing w:line="280" w:lineRule="exact"/>
              <w:ind w:left="181" w:right="-185" w:hanging="181"/>
              <w:rPr>
                <w:rFonts w:ascii="Angsana New" w:hAnsi="Angsana New"/>
                <w:sz w:val="24"/>
                <w:szCs w:val="24"/>
                <w:cs/>
              </w:rPr>
            </w:pPr>
            <w:r w:rsidRPr="00C327F6">
              <w:rPr>
                <w:rFonts w:ascii="Angsana New" w:hAnsi="Angsana New" w:hint="cs"/>
                <w:sz w:val="24"/>
                <w:szCs w:val="24"/>
                <w:cs/>
              </w:rPr>
              <w:t>ลดลงจากการสิ้นสุดการเป็นบริษัทย่อย</w:t>
            </w:r>
          </w:p>
        </w:tc>
        <w:tc>
          <w:tcPr>
            <w:tcW w:w="344" w:type="dxa"/>
          </w:tcPr>
          <w:p w14:paraId="18944E33" w14:textId="77777777" w:rsidR="000207F3" w:rsidRPr="00C327F6" w:rsidRDefault="000207F3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6" w:type="dxa"/>
          </w:tcPr>
          <w:p w14:paraId="0C88AE28" w14:textId="6326B007" w:rsidR="000207F3" w:rsidRPr="00C327F6" w:rsidRDefault="00BA5131" w:rsidP="00BA5131">
            <w:pPr>
              <w:tabs>
                <w:tab w:val="decimal" w:pos="1062"/>
              </w:tabs>
              <w:spacing w:line="280" w:lineRule="exact"/>
              <w:ind w:left="-108" w:right="-28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C327F6">
              <w:rPr>
                <w:rFonts w:ascii="Angsana New" w:hAnsi="Angsana New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120" w:type="dxa"/>
          </w:tcPr>
          <w:p w14:paraId="728DEDC6" w14:textId="6B57AEAB" w:rsidR="000207F3" w:rsidRPr="00C327F6" w:rsidRDefault="007D5CE0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(279)</w:t>
            </w:r>
          </w:p>
        </w:tc>
        <w:tc>
          <w:tcPr>
            <w:tcW w:w="236" w:type="dxa"/>
          </w:tcPr>
          <w:p w14:paraId="49E7BC71" w14:textId="77777777" w:rsidR="000207F3" w:rsidRPr="00C327F6" w:rsidRDefault="000207F3" w:rsidP="00064F92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A350A19" w14:textId="0B219633" w:rsidR="000207F3" w:rsidRPr="00C327F6" w:rsidRDefault="007D5CE0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(6,711)</w:t>
            </w:r>
          </w:p>
        </w:tc>
        <w:tc>
          <w:tcPr>
            <w:tcW w:w="236" w:type="dxa"/>
          </w:tcPr>
          <w:p w14:paraId="3FD15320" w14:textId="77777777" w:rsidR="000207F3" w:rsidRPr="00C327F6" w:rsidRDefault="000207F3" w:rsidP="00064F92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C6EB7A2" w14:textId="0202B4C1" w:rsidR="000207F3" w:rsidRPr="00C327F6" w:rsidRDefault="007D5CE0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(833)</w:t>
            </w:r>
          </w:p>
        </w:tc>
        <w:tc>
          <w:tcPr>
            <w:tcW w:w="237" w:type="dxa"/>
          </w:tcPr>
          <w:p w14:paraId="1E87A6DB" w14:textId="77777777" w:rsidR="000207F3" w:rsidRPr="00C327F6" w:rsidRDefault="000207F3" w:rsidP="00064F92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518F3B4" w14:textId="6B6F6AC5" w:rsidR="000207F3" w:rsidRPr="00C327F6" w:rsidRDefault="007D5CE0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94A198E" w14:textId="77777777" w:rsidR="000207F3" w:rsidRPr="00C327F6" w:rsidRDefault="000207F3" w:rsidP="00064F92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C33C44" w14:textId="2C5FF8B6" w:rsidR="000207F3" w:rsidRPr="00C327F6" w:rsidRDefault="007D5CE0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EEBFB2E" w14:textId="77777777" w:rsidR="000207F3" w:rsidRPr="00C327F6" w:rsidRDefault="000207F3" w:rsidP="00064F92">
            <w:pPr>
              <w:tabs>
                <w:tab w:val="decimal" w:pos="993"/>
                <w:tab w:val="decimal" w:pos="1060"/>
              </w:tabs>
              <w:spacing w:line="280" w:lineRule="exact"/>
              <w:ind w:left="-115"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E1004EE" w14:textId="52188FDB" w:rsidR="000207F3" w:rsidRPr="00C327F6" w:rsidRDefault="007D5CE0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(652)</w:t>
            </w:r>
          </w:p>
        </w:tc>
        <w:tc>
          <w:tcPr>
            <w:tcW w:w="239" w:type="dxa"/>
          </w:tcPr>
          <w:p w14:paraId="6799E38B" w14:textId="77777777" w:rsidR="000207F3" w:rsidRPr="00C327F6" w:rsidRDefault="000207F3" w:rsidP="00064F92">
            <w:pPr>
              <w:tabs>
                <w:tab w:val="decimal" w:pos="993"/>
                <w:tab w:val="decimal" w:pos="1060"/>
              </w:tabs>
              <w:spacing w:line="280" w:lineRule="exact"/>
              <w:ind w:left="-115"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5BB3778" w14:textId="138FF444" w:rsidR="000207F3" w:rsidRPr="00C327F6" w:rsidRDefault="007D5CE0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(8,475)</w:t>
            </w:r>
          </w:p>
        </w:tc>
      </w:tr>
      <w:tr w:rsidR="004D5290" w:rsidRPr="00C327F6" w14:paraId="1B83D888" w14:textId="77777777" w:rsidTr="00FB5912">
        <w:tc>
          <w:tcPr>
            <w:tcW w:w="3330" w:type="dxa"/>
          </w:tcPr>
          <w:p w14:paraId="47DE5C57" w14:textId="6EB3CA72" w:rsidR="000207F3" w:rsidRPr="00C327F6" w:rsidRDefault="000207F3" w:rsidP="00064F92">
            <w:pPr>
              <w:spacing w:line="280" w:lineRule="exact"/>
              <w:ind w:left="181" w:right="-185" w:hanging="181"/>
              <w:rPr>
                <w:rFonts w:ascii="Angsana New" w:hAnsi="Angsana New"/>
                <w:sz w:val="24"/>
                <w:szCs w:val="24"/>
                <w:cs/>
              </w:rPr>
            </w:pPr>
            <w:r w:rsidRPr="00C327F6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สินทรัพย์ไม่หมุนเวียนและกลุ่มสินทรัพย์ที่จะจำหน่ายที่จัดประเภทเป็นถือไว้เพื่อขาย</w:t>
            </w:r>
          </w:p>
        </w:tc>
        <w:tc>
          <w:tcPr>
            <w:tcW w:w="344" w:type="dxa"/>
          </w:tcPr>
          <w:p w14:paraId="38894867" w14:textId="77777777" w:rsidR="000207F3" w:rsidRPr="00C327F6" w:rsidRDefault="000207F3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6" w:type="dxa"/>
          </w:tcPr>
          <w:p w14:paraId="685F57FD" w14:textId="77777777" w:rsidR="00BA5131" w:rsidRPr="00C327F6" w:rsidRDefault="00BA5131" w:rsidP="00BA5131">
            <w:pPr>
              <w:tabs>
                <w:tab w:val="decimal" w:pos="1062"/>
              </w:tabs>
              <w:spacing w:line="280" w:lineRule="exact"/>
              <w:ind w:left="-108" w:right="-28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05AB663F" w14:textId="3C7ED287" w:rsidR="000207F3" w:rsidRPr="00C327F6" w:rsidRDefault="00BA5131" w:rsidP="00BA5131">
            <w:pPr>
              <w:tabs>
                <w:tab w:val="decimal" w:pos="1062"/>
              </w:tabs>
              <w:spacing w:line="280" w:lineRule="exact"/>
              <w:ind w:left="-108" w:right="-28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C327F6">
              <w:rPr>
                <w:rFonts w:ascii="Angsana New" w:hAnsi="Angsana New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120" w:type="dxa"/>
          </w:tcPr>
          <w:p w14:paraId="0BEA28C3" w14:textId="77777777" w:rsidR="00B24F25" w:rsidRPr="00C327F6" w:rsidRDefault="00B24F25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B7E35A9" w14:textId="37558F61" w:rsidR="000207F3" w:rsidRPr="00C327F6" w:rsidRDefault="00B24F25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(150)</w:t>
            </w:r>
          </w:p>
        </w:tc>
        <w:tc>
          <w:tcPr>
            <w:tcW w:w="236" w:type="dxa"/>
          </w:tcPr>
          <w:p w14:paraId="53DD65C4" w14:textId="77777777" w:rsidR="000207F3" w:rsidRPr="00C327F6" w:rsidRDefault="000207F3" w:rsidP="00064F92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6B9E235" w14:textId="77777777" w:rsidR="000207F3" w:rsidRPr="00C327F6" w:rsidRDefault="000207F3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F95F414" w14:textId="4A0242DB" w:rsidR="00B24F25" w:rsidRPr="00C327F6" w:rsidRDefault="00B24F25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(7,519)</w:t>
            </w:r>
          </w:p>
        </w:tc>
        <w:tc>
          <w:tcPr>
            <w:tcW w:w="236" w:type="dxa"/>
          </w:tcPr>
          <w:p w14:paraId="66C1A856" w14:textId="77777777" w:rsidR="000207F3" w:rsidRPr="00C327F6" w:rsidRDefault="000207F3" w:rsidP="00064F92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FB27A1B" w14:textId="77777777" w:rsidR="000207F3" w:rsidRPr="00C327F6" w:rsidRDefault="000207F3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E63DBDC" w14:textId="228F1C14" w:rsidR="00B24F25" w:rsidRPr="00C327F6" w:rsidRDefault="00B24F25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(562)</w:t>
            </w:r>
          </w:p>
        </w:tc>
        <w:tc>
          <w:tcPr>
            <w:tcW w:w="237" w:type="dxa"/>
          </w:tcPr>
          <w:p w14:paraId="47F660FC" w14:textId="77777777" w:rsidR="000207F3" w:rsidRPr="00C327F6" w:rsidRDefault="000207F3" w:rsidP="00064F92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458408B" w14:textId="77777777" w:rsidR="000207F3" w:rsidRPr="00C327F6" w:rsidRDefault="000207F3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1F38A1F" w14:textId="0B1BCF99" w:rsidR="00B24F25" w:rsidRPr="00C327F6" w:rsidRDefault="00B24F25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(15)</w:t>
            </w:r>
          </w:p>
        </w:tc>
        <w:tc>
          <w:tcPr>
            <w:tcW w:w="236" w:type="dxa"/>
          </w:tcPr>
          <w:p w14:paraId="0706BAA8" w14:textId="77777777" w:rsidR="000207F3" w:rsidRPr="00C327F6" w:rsidRDefault="000207F3" w:rsidP="00064F92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EA2F9D1" w14:textId="77777777" w:rsidR="000207F3" w:rsidRPr="00C327F6" w:rsidRDefault="000207F3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8336805" w14:textId="3D568318" w:rsidR="00B24F25" w:rsidRPr="00C327F6" w:rsidRDefault="00B24F25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72A4901" w14:textId="77777777" w:rsidR="000207F3" w:rsidRPr="00C327F6" w:rsidRDefault="000207F3" w:rsidP="00064F92">
            <w:pPr>
              <w:tabs>
                <w:tab w:val="decimal" w:pos="993"/>
                <w:tab w:val="decimal" w:pos="1060"/>
              </w:tabs>
              <w:spacing w:line="280" w:lineRule="exact"/>
              <w:ind w:left="-115"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4D9AE10" w14:textId="77777777" w:rsidR="000207F3" w:rsidRPr="00C327F6" w:rsidRDefault="000207F3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C3F8641" w14:textId="3EF75C27" w:rsidR="00B24F25" w:rsidRPr="00C327F6" w:rsidRDefault="00B24F25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(2)</w:t>
            </w:r>
          </w:p>
        </w:tc>
        <w:tc>
          <w:tcPr>
            <w:tcW w:w="239" w:type="dxa"/>
          </w:tcPr>
          <w:p w14:paraId="7C0E2BC0" w14:textId="77777777" w:rsidR="000207F3" w:rsidRPr="00C327F6" w:rsidRDefault="000207F3" w:rsidP="00064F92">
            <w:pPr>
              <w:tabs>
                <w:tab w:val="decimal" w:pos="993"/>
                <w:tab w:val="decimal" w:pos="1060"/>
              </w:tabs>
              <w:spacing w:line="280" w:lineRule="exact"/>
              <w:ind w:left="-115"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532AF3D" w14:textId="77777777" w:rsidR="000207F3" w:rsidRPr="00C327F6" w:rsidRDefault="000207F3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6B1512C" w14:textId="53CBA88B" w:rsidR="00B24F25" w:rsidRPr="00C327F6" w:rsidRDefault="00B24F25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(8,248)</w:t>
            </w:r>
          </w:p>
        </w:tc>
      </w:tr>
      <w:tr w:rsidR="004D5290" w:rsidRPr="00C327F6" w14:paraId="54E3F671" w14:textId="77777777" w:rsidTr="00FB5912">
        <w:tc>
          <w:tcPr>
            <w:tcW w:w="3330" w:type="dxa"/>
          </w:tcPr>
          <w:p w14:paraId="0191A52C" w14:textId="77777777" w:rsidR="00064F92" w:rsidRPr="00C327F6" w:rsidRDefault="00064F92" w:rsidP="00064F92">
            <w:pPr>
              <w:spacing w:line="280" w:lineRule="exact"/>
              <w:ind w:left="181" w:hanging="181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  <w:cs/>
              </w:rPr>
              <w:t>ผลต่างของอัตราแลกเปลี่ยนจากการ</w:t>
            </w:r>
          </w:p>
          <w:p w14:paraId="1D753F02" w14:textId="4B7A2708" w:rsidR="00064F92" w:rsidRPr="00C327F6" w:rsidRDefault="00064F92" w:rsidP="00064F92">
            <w:pPr>
              <w:spacing w:line="280" w:lineRule="exact"/>
              <w:ind w:left="181" w:right="-185" w:hanging="181"/>
              <w:rPr>
                <w:rFonts w:ascii="Angsana New" w:hAnsi="Angsana New"/>
                <w:sz w:val="24"/>
                <w:szCs w:val="24"/>
                <w:cs/>
              </w:rPr>
            </w:pPr>
            <w:r w:rsidRPr="00C327F6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C327F6">
              <w:rPr>
                <w:rFonts w:ascii="Angsana New" w:hAnsi="Angsana New"/>
                <w:sz w:val="24"/>
                <w:szCs w:val="24"/>
                <w:cs/>
              </w:rPr>
              <w:t>แปลงค่างบการเงิน</w:t>
            </w:r>
          </w:p>
        </w:tc>
        <w:tc>
          <w:tcPr>
            <w:tcW w:w="344" w:type="dxa"/>
          </w:tcPr>
          <w:p w14:paraId="35FEF749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6" w:type="dxa"/>
          </w:tcPr>
          <w:p w14:paraId="116170E8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3751AF0" w14:textId="77777777" w:rsidR="00064F92" w:rsidRPr="00C327F6" w:rsidRDefault="00064F92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2352F66" w14:textId="48BF007E" w:rsidR="00A823CE" w:rsidRPr="00C327F6" w:rsidRDefault="00A823CE" w:rsidP="00BA5131">
            <w:pPr>
              <w:tabs>
                <w:tab w:val="clear" w:pos="907"/>
                <w:tab w:val="left" w:pos="608"/>
              </w:tabs>
              <w:spacing w:line="280" w:lineRule="exact"/>
              <w:ind w:left="-108"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236" w:type="dxa"/>
          </w:tcPr>
          <w:p w14:paraId="2D6841F5" w14:textId="77777777" w:rsidR="00064F92" w:rsidRPr="00C327F6" w:rsidRDefault="00064F92" w:rsidP="00064F92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A6D3E57" w14:textId="77777777" w:rsidR="00064F92" w:rsidRPr="00C327F6" w:rsidRDefault="00064F92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3B72F0B" w14:textId="6E8014E1" w:rsidR="00A823CE" w:rsidRPr="00C327F6" w:rsidRDefault="00A823CE" w:rsidP="00BA5131">
            <w:pPr>
              <w:spacing w:line="280" w:lineRule="exact"/>
              <w:ind w:left="-108" w:right="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543</w:t>
            </w:r>
          </w:p>
        </w:tc>
        <w:tc>
          <w:tcPr>
            <w:tcW w:w="236" w:type="dxa"/>
          </w:tcPr>
          <w:p w14:paraId="75948712" w14:textId="77777777" w:rsidR="00064F92" w:rsidRPr="00C327F6" w:rsidRDefault="00064F92" w:rsidP="00064F92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AD097A" w14:textId="77777777" w:rsidR="00064F92" w:rsidRPr="00C327F6" w:rsidRDefault="00064F92" w:rsidP="00064F92">
            <w:pPr>
              <w:tabs>
                <w:tab w:val="clear" w:pos="907"/>
                <w:tab w:val="left" w:pos="994"/>
              </w:tabs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E0EA1B7" w14:textId="3037EAF9" w:rsidR="00A823CE" w:rsidRPr="00C327F6" w:rsidRDefault="00BA5131" w:rsidP="00BA5131">
            <w:pPr>
              <w:tabs>
                <w:tab w:val="clear" w:pos="907"/>
                <w:tab w:val="left" w:pos="908"/>
              </w:tabs>
              <w:spacing w:line="280" w:lineRule="exact"/>
              <w:ind w:left="-108" w:right="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 xml:space="preserve">                       </w:t>
            </w:r>
            <w:r w:rsidR="00A823CE" w:rsidRPr="00C327F6">
              <w:rPr>
                <w:rFonts w:ascii="Angsana New" w:hAnsi="Angsana New"/>
                <w:sz w:val="24"/>
                <w:szCs w:val="24"/>
              </w:rPr>
              <w:t>140</w:t>
            </w:r>
          </w:p>
        </w:tc>
        <w:tc>
          <w:tcPr>
            <w:tcW w:w="237" w:type="dxa"/>
          </w:tcPr>
          <w:p w14:paraId="725EE423" w14:textId="77777777" w:rsidR="00064F92" w:rsidRPr="00C327F6" w:rsidRDefault="00064F92" w:rsidP="00064F92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9231FDF" w14:textId="77777777" w:rsidR="00064F92" w:rsidRPr="00C327F6" w:rsidRDefault="00064F92" w:rsidP="00064F92">
            <w:pPr>
              <w:tabs>
                <w:tab w:val="clear" w:pos="907"/>
                <w:tab w:val="left" w:pos="994"/>
              </w:tabs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D62F9D1" w14:textId="6D99DD98" w:rsidR="00A823CE" w:rsidRPr="00C327F6" w:rsidRDefault="00A823CE" w:rsidP="00064F92">
            <w:pPr>
              <w:tabs>
                <w:tab w:val="clear" w:pos="907"/>
                <w:tab w:val="left" w:pos="994"/>
              </w:tabs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(8)</w:t>
            </w:r>
          </w:p>
        </w:tc>
        <w:tc>
          <w:tcPr>
            <w:tcW w:w="236" w:type="dxa"/>
          </w:tcPr>
          <w:p w14:paraId="19169E5F" w14:textId="77777777" w:rsidR="00064F92" w:rsidRPr="00C327F6" w:rsidRDefault="00064F92" w:rsidP="00064F92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629986" w14:textId="77777777" w:rsidR="00064F92" w:rsidRPr="00C327F6" w:rsidRDefault="00064F92" w:rsidP="00064F92">
            <w:pPr>
              <w:tabs>
                <w:tab w:val="clear" w:pos="907"/>
                <w:tab w:val="left" w:pos="994"/>
              </w:tabs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3C65504" w14:textId="32D89000" w:rsidR="00A823CE" w:rsidRPr="00C327F6" w:rsidRDefault="00A823CE" w:rsidP="00BA5131">
            <w:pPr>
              <w:tabs>
                <w:tab w:val="clear" w:pos="907"/>
                <w:tab w:val="left" w:pos="795"/>
              </w:tabs>
              <w:spacing w:line="280" w:lineRule="exact"/>
              <w:ind w:left="-108" w:right="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3AB83E44" w14:textId="77777777" w:rsidR="00064F92" w:rsidRPr="00C327F6" w:rsidRDefault="00064F92" w:rsidP="00064F92">
            <w:pPr>
              <w:tabs>
                <w:tab w:val="decimal" w:pos="993"/>
                <w:tab w:val="decimal" w:pos="1060"/>
              </w:tabs>
              <w:spacing w:line="280" w:lineRule="exact"/>
              <w:ind w:left="-115"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14DBDFC" w14:textId="77777777" w:rsidR="00064F92" w:rsidRPr="00C327F6" w:rsidRDefault="00064F92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93978F1" w14:textId="1ABD8C0E" w:rsidR="00A823CE" w:rsidRPr="00C327F6" w:rsidRDefault="00A823CE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(479)</w:t>
            </w:r>
          </w:p>
        </w:tc>
        <w:tc>
          <w:tcPr>
            <w:tcW w:w="239" w:type="dxa"/>
          </w:tcPr>
          <w:p w14:paraId="3CE17EE8" w14:textId="77777777" w:rsidR="00064F92" w:rsidRPr="00C327F6" w:rsidRDefault="00064F92" w:rsidP="00064F92">
            <w:pPr>
              <w:tabs>
                <w:tab w:val="decimal" w:pos="993"/>
                <w:tab w:val="decimal" w:pos="1060"/>
              </w:tabs>
              <w:spacing w:line="280" w:lineRule="exact"/>
              <w:ind w:left="-115"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B4B22D9" w14:textId="77777777" w:rsidR="00064F92" w:rsidRPr="00C327F6" w:rsidRDefault="00064F92" w:rsidP="00064F92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1CE5D74" w14:textId="3AFDF5D9" w:rsidR="00A823CE" w:rsidRPr="00C327F6" w:rsidRDefault="00A823CE" w:rsidP="00BA5131">
            <w:pPr>
              <w:spacing w:line="280" w:lineRule="exact"/>
              <w:ind w:left="-108" w:right="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7F6">
              <w:rPr>
                <w:rFonts w:ascii="Angsana New" w:hAnsi="Angsana New"/>
                <w:sz w:val="24"/>
                <w:szCs w:val="24"/>
              </w:rPr>
              <w:t>310</w:t>
            </w:r>
          </w:p>
        </w:tc>
      </w:tr>
      <w:tr w:rsidR="00064F92" w:rsidRPr="00C327F6" w14:paraId="75DAABC4" w14:textId="77777777" w:rsidTr="00FB5912">
        <w:tc>
          <w:tcPr>
            <w:tcW w:w="3330" w:type="dxa"/>
          </w:tcPr>
          <w:p w14:paraId="180928D2" w14:textId="75B35E96" w:rsidR="00064F92" w:rsidRPr="00C327F6" w:rsidRDefault="00064F92" w:rsidP="00064F92">
            <w:pPr>
              <w:spacing w:line="280" w:lineRule="exact"/>
              <w:ind w:left="181" w:right="-107" w:hanging="18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327F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327F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C327F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327F6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344" w:type="dxa"/>
          </w:tcPr>
          <w:p w14:paraId="326FB351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56" w:type="dxa"/>
          </w:tcPr>
          <w:p w14:paraId="023EF8A8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44D5EA6C" w14:textId="364C1123" w:rsidR="00064F92" w:rsidRPr="00C327F6" w:rsidRDefault="00B24F25" w:rsidP="00064F92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327F6">
              <w:rPr>
                <w:rFonts w:ascii="Angsana New" w:hAnsi="Angsana New"/>
                <w:b/>
                <w:bCs/>
                <w:sz w:val="24"/>
                <w:szCs w:val="24"/>
              </w:rPr>
              <w:t>16,955</w:t>
            </w:r>
          </w:p>
        </w:tc>
        <w:tc>
          <w:tcPr>
            <w:tcW w:w="236" w:type="dxa"/>
          </w:tcPr>
          <w:p w14:paraId="5D8EFD36" w14:textId="77777777" w:rsidR="00064F92" w:rsidRPr="00C327F6" w:rsidRDefault="00064F92" w:rsidP="00064F92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94F880" w14:textId="37F97962" w:rsidR="00064F92" w:rsidRPr="00C327F6" w:rsidRDefault="00B24F25" w:rsidP="00064F92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327F6">
              <w:rPr>
                <w:rFonts w:ascii="Angsana New" w:hAnsi="Angsana New"/>
                <w:b/>
                <w:bCs/>
                <w:sz w:val="24"/>
                <w:szCs w:val="24"/>
              </w:rPr>
              <w:t>481,802</w:t>
            </w:r>
          </w:p>
        </w:tc>
        <w:tc>
          <w:tcPr>
            <w:tcW w:w="236" w:type="dxa"/>
          </w:tcPr>
          <w:p w14:paraId="5B0E3851" w14:textId="77777777" w:rsidR="00064F92" w:rsidRPr="00C327F6" w:rsidRDefault="00064F92" w:rsidP="00064F92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B9351E5" w14:textId="78B271C7" w:rsidR="00064F92" w:rsidRPr="00C327F6" w:rsidRDefault="00B24F25" w:rsidP="00064F92">
            <w:pPr>
              <w:tabs>
                <w:tab w:val="decimal" w:pos="1076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327F6">
              <w:rPr>
                <w:rFonts w:ascii="Angsana New" w:hAnsi="Angsana New"/>
                <w:b/>
                <w:bCs/>
                <w:sz w:val="24"/>
                <w:szCs w:val="24"/>
              </w:rPr>
              <w:t>32,625</w:t>
            </w:r>
          </w:p>
        </w:tc>
        <w:tc>
          <w:tcPr>
            <w:tcW w:w="237" w:type="dxa"/>
          </w:tcPr>
          <w:p w14:paraId="6DB98931" w14:textId="77777777" w:rsidR="00064F92" w:rsidRPr="00C327F6" w:rsidRDefault="00064F92" w:rsidP="00064F92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D11630" w14:textId="70C3C80A" w:rsidR="00064F92" w:rsidRPr="00C327F6" w:rsidRDefault="00B24F25" w:rsidP="00064F92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327F6">
              <w:rPr>
                <w:rFonts w:ascii="Angsana New" w:hAnsi="Angsana New"/>
                <w:b/>
                <w:bCs/>
                <w:sz w:val="24"/>
                <w:szCs w:val="24"/>
              </w:rPr>
              <w:t>4,658</w:t>
            </w:r>
          </w:p>
        </w:tc>
        <w:tc>
          <w:tcPr>
            <w:tcW w:w="236" w:type="dxa"/>
          </w:tcPr>
          <w:p w14:paraId="4D4CECCE" w14:textId="77777777" w:rsidR="00064F92" w:rsidRPr="00C327F6" w:rsidRDefault="00064F92" w:rsidP="00064F92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B256B9D" w14:textId="273377AA" w:rsidR="00064F92" w:rsidRPr="00C327F6" w:rsidRDefault="00B24F25" w:rsidP="00064F92">
            <w:pPr>
              <w:tabs>
                <w:tab w:val="clear" w:pos="680"/>
                <w:tab w:val="left" w:pos="871"/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327F6">
              <w:rPr>
                <w:rFonts w:ascii="Angsana New" w:hAnsi="Angsana New"/>
                <w:b/>
                <w:bCs/>
                <w:sz w:val="24"/>
                <w:szCs w:val="24"/>
              </w:rPr>
              <w:t>773</w:t>
            </w:r>
          </w:p>
        </w:tc>
        <w:tc>
          <w:tcPr>
            <w:tcW w:w="236" w:type="dxa"/>
          </w:tcPr>
          <w:p w14:paraId="059E292D" w14:textId="77777777" w:rsidR="00064F92" w:rsidRPr="00C327F6" w:rsidRDefault="00064F92" w:rsidP="00064F92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9E4D3C" w14:textId="21DE2571" w:rsidR="00064F92" w:rsidRPr="00C327F6" w:rsidRDefault="00B24F25" w:rsidP="00064F92">
            <w:pPr>
              <w:tabs>
                <w:tab w:val="clear" w:pos="680"/>
                <w:tab w:val="left" w:pos="871"/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327F6">
              <w:rPr>
                <w:rFonts w:ascii="Angsana New" w:hAnsi="Angsana New"/>
                <w:b/>
                <w:bCs/>
                <w:sz w:val="24"/>
                <w:szCs w:val="24"/>
              </w:rPr>
              <w:t>20,342</w:t>
            </w:r>
          </w:p>
        </w:tc>
        <w:tc>
          <w:tcPr>
            <w:tcW w:w="239" w:type="dxa"/>
          </w:tcPr>
          <w:p w14:paraId="1705BEE1" w14:textId="77777777" w:rsidR="00064F92" w:rsidRPr="00C327F6" w:rsidRDefault="00064F92" w:rsidP="00064F92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2788D89" w14:textId="624F12A0" w:rsidR="00064F92" w:rsidRPr="00C327F6" w:rsidRDefault="00B24F25" w:rsidP="00064F92">
            <w:pPr>
              <w:tabs>
                <w:tab w:val="clear" w:pos="680"/>
                <w:tab w:val="left" w:pos="871"/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327F6">
              <w:rPr>
                <w:rFonts w:ascii="Angsana New" w:hAnsi="Angsana New"/>
                <w:b/>
                <w:bCs/>
                <w:sz w:val="24"/>
                <w:szCs w:val="24"/>
              </w:rPr>
              <w:t>557,155</w:t>
            </w:r>
          </w:p>
        </w:tc>
      </w:tr>
    </w:tbl>
    <w:p w14:paraId="27B46C61" w14:textId="57DF97CF" w:rsidR="0059100A" w:rsidRPr="00C327F6" w:rsidRDefault="0059100A"/>
    <w:p w14:paraId="4BE28CE9" w14:textId="77777777" w:rsidR="00064F92" w:rsidRPr="00C327F6" w:rsidRDefault="00064F92"/>
    <w:p w14:paraId="7A6AB521" w14:textId="77777777" w:rsidR="00245F60" w:rsidRPr="00C327F6" w:rsidRDefault="00245F60"/>
    <w:p w14:paraId="077DD4D8" w14:textId="77777777" w:rsidR="00FB5912" w:rsidRPr="00C327F6" w:rsidRDefault="00FB5912"/>
    <w:p w14:paraId="6CB13FC6" w14:textId="77777777" w:rsidR="005F2F96" w:rsidRPr="00C327F6" w:rsidRDefault="005F2F96"/>
    <w:p w14:paraId="03408C4D" w14:textId="77777777" w:rsidR="00E20FA0" w:rsidRPr="00C327F6" w:rsidRDefault="00E20FA0"/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630"/>
        <w:gridCol w:w="1050"/>
        <w:gridCol w:w="249"/>
        <w:gridCol w:w="1461"/>
        <w:gridCol w:w="236"/>
        <w:gridCol w:w="1324"/>
        <w:gridCol w:w="244"/>
        <w:gridCol w:w="1349"/>
        <w:gridCol w:w="236"/>
        <w:gridCol w:w="1231"/>
        <w:gridCol w:w="285"/>
        <w:gridCol w:w="1349"/>
        <w:gridCol w:w="283"/>
        <w:gridCol w:w="1233"/>
      </w:tblGrid>
      <w:tr w:rsidR="004D5290" w:rsidRPr="00C327F6" w14:paraId="0F079C39" w14:textId="77777777" w:rsidTr="00FB5912">
        <w:tc>
          <w:tcPr>
            <w:tcW w:w="3420" w:type="dxa"/>
          </w:tcPr>
          <w:p w14:paraId="4DFDD665" w14:textId="77777777" w:rsidR="00C841B7" w:rsidRPr="00C327F6" w:rsidRDefault="00C841B7" w:rsidP="00C278B6">
            <w:pPr>
              <w:spacing w:line="280" w:lineRule="exact"/>
              <w:ind w:right="-18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E16BEF4" w14:textId="77777777" w:rsidR="00C841B7" w:rsidRPr="00C327F6" w:rsidRDefault="00C841B7" w:rsidP="00C278B6">
            <w:pPr>
              <w:tabs>
                <w:tab w:val="clear" w:pos="907"/>
                <w:tab w:val="decimal" w:pos="882"/>
              </w:tabs>
              <w:spacing w:line="280" w:lineRule="exact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69A85D72" w14:textId="77777777" w:rsidR="00C841B7" w:rsidRPr="00C327F6" w:rsidRDefault="00C841B7" w:rsidP="00C278B6">
            <w:pPr>
              <w:tabs>
                <w:tab w:val="clear" w:pos="907"/>
                <w:tab w:val="decimal" w:pos="882"/>
              </w:tabs>
              <w:spacing w:line="280" w:lineRule="exact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0" w:type="dxa"/>
            <w:gridSpan w:val="13"/>
          </w:tcPr>
          <w:p w14:paraId="7B15D133" w14:textId="77777777" w:rsidR="00C841B7" w:rsidRPr="00C327F6" w:rsidRDefault="00C841B7" w:rsidP="00C278B6">
            <w:pPr>
              <w:tabs>
                <w:tab w:val="clear" w:pos="907"/>
                <w:tab w:val="decimal" w:pos="882"/>
              </w:tabs>
              <w:spacing w:line="280" w:lineRule="exact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D5290" w:rsidRPr="00C327F6" w14:paraId="410F8C7A" w14:textId="77777777" w:rsidTr="00FB5912">
        <w:tc>
          <w:tcPr>
            <w:tcW w:w="3420" w:type="dxa"/>
          </w:tcPr>
          <w:p w14:paraId="67DCE85E" w14:textId="77777777" w:rsidR="00C841B7" w:rsidRPr="00C327F6" w:rsidRDefault="00C841B7" w:rsidP="00C278B6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0CB470D" w14:textId="77777777" w:rsidR="00C841B7" w:rsidRPr="00C327F6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1717C97" w14:textId="77777777" w:rsidR="00C841B7" w:rsidRPr="00C327F6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69C56F8A" w14:textId="77777777" w:rsidR="00C841B7" w:rsidRPr="00C327F6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49" w:type="dxa"/>
          </w:tcPr>
          <w:p w14:paraId="5654F44C" w14:textId="77777777" w:rsidR="00C841B7" w:rsidRPr="00C327F6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142CE86B" w14:textId="538C47DA" w:rsidR="00C841B7" w:rsidRPr="00C327F6" w:rsidRDefault="00245F60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>โรงงาน เครื่องจักร</w:t>
            </w:r>
          </w:p>
        </w:tc>
        <w:tc>
          <w:tcPr>
            <w:tcW w:w="236" w:type="dxa"/>
          </w:tcPr>
          <w:p w14:paraId="19DD1E6D" w14:textId="77777777" w:rsidR="00C841B7" w:rsidRPr="00C327F6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4" w:type="dxa"/>
          </w:tcPr>
          <w:p w14:paraId="52E4EEFF" w14:textId="77777777" w:rsidR="00C841B7" w:rsidRPr="00C327F6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244" w:type="dxa"/>
          </w:tcPr>
          <w:p w14:paraId="33B19DB4" w14:textId="77777777" w:rsidR="00C841B7" w:rsidRPr="00C327F6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</w:tcPr>
          <w:p w14:paraId="3FFBDFE7" w14:textId="77777777" w:rsidR="00C841B7" w:rsidRPr="00C327F6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3CC96EC5" w14:textId="77777777" w:rsidR="00C841B7" w:rsidRPr="00C327F6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16AB4AD8" w14:textId="77777777" w:rsidR="00C841B7" w:rsidRPr="00C327F6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4462FAB0" w14:textId="77777777" w:rsidR="00C841B7" w:rsidRPr="00C327F6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</w:tcPr>
          <w:p w14:paraId="243810F3" w14:textId="77777777" w:rsidR="00C841B7" w:rsidRPr="00C327F6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5EEFA0B" w14:textId="77777777" w:rsidR="00C841B7" w:rsidRPr="00C327F6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</w:tcPr>
          <w:p w14:paraId="0BFB4194" w14:textId="77777777" w:rsidR="00C841B7" w:rsidRPr="00C327F6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5290" w:rsidRPr="00C327F6" w14:paraId="4A551D31" w14:textId="77777777" w:rsidTr="00FB5912">
        <w:tc>
          <w:tcPr>
            <w:tcW w:w="3420" w:type="dxa"/>
          </w:tcPr>
          <w:p w14:paraId="0C8D09A0" w14:textId="77777777" w:rsidR="004D5851" w:rsidRPr="00C327F6" w:rsidRDefault="004D5851" w:rsidP="004D5851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14:paraId="19B708C8" w14:textId="77777777" w:rsidR="004D5851" w:rsidRPr="00C327F6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1DD8A957" w14:textId="77777777" w:rsidR="004D5851" w:rsidRPr="00C327F6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249" w:type="dxa"/>
          </w:tcPr>
          <w:p w14:paraId="1BE5296D" w14:textId="77777777" w:rsidR="004D5851" w:rsidRPr="00C327F6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417304A1" w14:textId="45156D6D" w:rsidR="004D5851" w:rsidRPr="00C327F6" w:rsidRDefault="00245F60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  <w:r w:rsidR="004D5851"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>และเครื่องมือ</w:t>
            </w:r>
          </w:p>
        </w:tc>
        <w:tc>
          <w:tcPr>
            <w:tcW w:w="236" w:type="dxa"/>
          </w:tcPr>
          <w:p w14:paraId="748559A5" w14:textId="77777777" w:rsidR="004D5851" w:rsidRPr="00C327F6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4" w:type="dxa"/>
          </w:tcPr>
          <w:p w14:paraId="3ACD01E2" w14:textId="77777777" w:rsidR="004D5851" w:rsidRPr="00C327F6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244" w:type="dxa"/>
          </w:tcPr>
          <w:p w14:paraId="65CE0727" w14:textId="77777777" w:rsidR="004D5851" w:rsidRPr="00C327F6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</w:tcPr>
          <w:p w14:paraId="2BF54B05" w14:textId="77777777" w:rsidR="004D5851" w:rsidRPr="00C327F6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236" w:type="dxa"/>
          </w:tcPr>
          <w:p w14:paraId="7C4BCF36" w14:textId="77777777" w:rsidR="004D5851" w:rsidRPr="00C327F6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03594701" w14:textId="77777777" w:rsidR="004D5851" w:rsidRPr="00C327F6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1305928F" w14:textId="77777777" w:rsidR="004D5851" w:rsidRPr="00C327F6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</w:tcPr>
          <w:p w14:paraId="57D43D55" w14:textId="77777777" w:rsidR="004D5851" w:rsidRPr="00C327F6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0441C75D" w14:textId="77777777" w:rsidR="004D5851" w:rsidRPr="00C327F6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</w:tcPr>
          <w:p w14:paraId="6A89FA52" w14:textId="77777777" w:rsidR="004D5851" w:rsidRPr="00C327F6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5290" w:rsidRPr="00C327F6" w14:paraId="06E493E8" w14:textId="77777777" w:rsidTr="00FB5912">
        <w:tc>
          <w:tcPr>
            <w:tcW w:w="3420" w:type="dxa"/>
          </w:tcPr>
          <w:p w14:paraId="3E4DAEE0" w14:textId="77777777" w:rsidR="004D5851" w:rsidRPr="00C327F6" w:rsidRDefault="004D5851" w:rsidP="004D5851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53AAB8E" w14:textId="3985E366" w:rsidR="004D5851" w:rsidRPr="00C327F6" w:rsidRDefault="004D5851" w:rsidP="004D5851">
            <w:pPr>
              <w:spacing w:line="280" w:lineRule="exact"/>
              <w:ind w:left="-291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327F6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050" w:type="dxa"/>
          </w:tcPr>
          <w:p w14:paraId="76D43ACD" w14:textId="77777777" w:rsidR="004D5851" w:rsidRPr="00C327F6" w:rsidRDefault="004D5851" w:rsidP="0071103F">
            <w:pPr>
              <w:tabs>
                <w:tab w:val="left" w:pos="1188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ปรับปรุงที่ดิน</w:t>
            </w:r>
          </w:p>
        </w:tc>
        <w:tc>
          <w:tcPr>
            <w:tcW w:w="249" w:type="dxa"/>
          </w:tcPr>
          <w:p w14:paraId="46E0D0F8" w14:textId="77777777" w:rsidR="004D5851" w:rsidRPr="00C327F6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39BD95BB" w14:textId="77777777" w:rsidR="004D5851" w:rsidRPr="00C327F6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เครื่องใช้โรงงาน</w:t>
            </w:r>
          </w:p>
        </w:tc>
        <w:tc>
          <w:tcPr>
            <w:tcW w:w="236" w:type="dxa"/>
          </w:tcPr>
          <w:p w14:paraId="39260665" w14:textId="77777777" w:rsidR="004D5851" w:rsidRPr="00C327F6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4" w:type="dxa"/>
          </w:tcPr>
          <w:p w14:paraId="02D013E8" w14:textId="77777777" w:rsidR="004D5851" w:rsidRPr="00C327F6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244" w:type="dxa"/>
          </w:tcPr>
          <w:p w14:paraId="03985C23" w14:textId="77777777" w:rsidR="004D5851" w:rsidRPr="00C327F6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</w:tcPr>
          <w:p w14:paraId="07136EAE" w14:textId="77777777" w:rsidR="004D5851" w:rsidRPr="00C327F6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0F89CA05" w14:textId="77777777" w:rsidR="004D5851" w:rsidRPr="00C327F6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3417CA9B" w14:textId="77777777" w:rsidR="004D5851" w:rsidRPr="00C327F6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85" w:type="dxa"/>
          </w:tcPr>
          <w:p w14:paraId="0FC47660" w14:textId="77777777" w:rsidR="004D5851" w:rsidRPr="00C327F6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</w:tcPr>
          <w:p w14:paraId="7EFE0116" w14:textId="77777777" w:rsidR="004D5851" w:rsidRPr="00C327F6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283" w:type="dxa"/>
          </w:tcPr>
          <w:p w14:paraId="717C9C61" w14:textId="77777777" w:rsidR="004D5851" w:rsidRPr="00C327F6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</w:tcPr>
          <w:p w14:paraId="54882AF3" w14:textId="77777777" w:rsidR="004D5851" w:rsidRPr="00C327F6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D5290" w:rsidRPr="00C327F6" w14:paraId="1936AB17" w14:textId="77777777" w:rsidTr="00FB5912">
        <w:tc>
          <w:tcPr>
            <w:tcW w:w="3420" w:type="dxa"/>
          </w:tcPr>
          <w:p w14:paraId="0A0AE6C7" w14:textId="77777777" w:rsidR="00C841B7" w:rsidRPr="00C327F6" w:rsidRDefault="00C841B7" w:rsidP="00C278B6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F441C4F" w14:textId="77777777" w:rsidR="00C841B7" w:rsidRPr="00C327F6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30" w:type="dxa"/>
            <w:gridSpan w:val="13"/>
          </w:tcPr>
          <w:p w14:paraId="52FEEF7F" w14:textId="77777777" w:rsidR="00C841B7" w:rsidRPr="00C327F6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27F6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(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ล้านบาท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D5290" w:rsidRPr="00C327F6" w14:paraId="7810F065" w14:textId="77777777" w:rsidTr="00FB5912">
        <w:tc>
          <w:tcPr>
            <w:tcW w:w="3420" w:type="dxa"/>
          </w:tcPr>
          <w:p w14:paraId="614E3D90" w14:textId="77777777" w:rsidR="00C841B7" w:rsidRPr="00C327F6" w:rsidRDefault="00C841B7" w:rsidP="00C278B6">
            <w:pPr>
              <w:spacing w:line="280" w:lineRule="exact"/>
              <w:ind w:left="181" w:right="-108" w:hanging="1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ค่าเสื่อมราคาสะสมและค่าเผื่อการด้อยค่า</w:t>
            </w:r>
          </w:p>
        </w:tc>
        <w:tc>
          <w:tcPr>
            <w:tcW w:w="270" w:type="dxa"/>
          </w:tcPr>
          <w:p w14:paraId="119C9D99" w14:textId="77777777" w:rsidR="00C841B7" w:rsidRPr="00C327F6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056B9B8" w14:textId="77777777" w:rsidR="00C841B7" w:rsidRPr="00C327F6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</w:tcPr>
          <w:p w14:paraId="5A1F9817" w14:textId="77777777" w:rsidR="00C841B7" w:rsidRPr="00C327F6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9" w:type="dxa"/>
          </w:tcPr>
          <w:p w14:paraId="091A98CE" w14:textId="77777777" w:rsidR="00C841B7" w:rsidRPr="00C327F6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</w:tcPr>
          <w:p w14:paraId="5C64C045" w14:textId="77777777" w:rsidR="00C841B7" w:rsidRPr="00C327F6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0310211" w14:textId="77777777" w:rsidR="00C841B7" w:rsidRPr="00C327F6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</w:tcPr>
          <w:p w14:paraId="13290857" w14:textId="77777777" w:rsidR="00C841B7" w:rsidRPr="00C327F6" w:rsidRDefault="00C841B7" w:rsidP="00C278B6">
            <w:pPr>
              <w:tabs>
                <w:tab w:val="decimal" w:pos="1076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" w:type="dxa"/>
          </w:tcPr>
          <w:p w14:paraId="2831B3FE" w14:textId="77777777" w:rsidR="00C841B7" w:rsidRPr="00C327F6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</w:tcPr>
          <w:p w14:paraId="15D2EE91" w14:textId="77777777" w:rsidR="00C841B7" w:rsidRPr="00C327F6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816FB9A" w14:textId="77777777" w:rsidR="00C841B7" w:rsidRPr="00C327F6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14:paraId="04BF355D" w14:textId="77777777" w:rsidR="00C841B7" w:rsidRPr="00C327F6" w:rsidRDefault="00C841B7" w:rsidP="00C278B6">
            <w:pPr>
              <w:tabs>
                <w:tab w:val="decimal" w:pos="993"/>
              </w:tabs>
              <w:spacing w:line="280" w:lineRule="exact"/>
              <w:ind w:left="-115" w:right="-2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5" w:type="dxa"/>
          </w:tcPr>
          <w:p w14:paraId="366EF246" w14:textId="77777777" w:rsidR="00C841B7" w:rsidRPr="00C327F6" w:rsidRDefault="00C841B7" w:rsidP="00C278B6">
            <w:pPr>
              <w:tabs>
                <w:tab w:val="decimal" w:pos="993"/>
              </w:tabs>
              <w:spacing w:line="280" w:lineRule="exact"/>
              <w:ind w:left="-115" w:right="-2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</w:tcPr>
          <w:p w14:paraId="595137D4" w14:textId="77777777" w:rsidR="00C841B7" w:rsidRPr="00C327F6" w:rsidRDefault="00C841B7" w:rsidP="00C278B6">
            <w:pPr>
              <w:tabs>
                <w:tab w:val="decimal" w:pos="993"/>
              </w:tabs>
              <w:spacing w:line="280" w:lineRule="exact"/>
              <w:ind w:left="-115" w:right="-2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1BD79609" w14:textId="77777777" w:rsidR="00C841B7" w:rsidRPr="00C327F6" w:rsidRDefault="00C841B7" w:rsidP="00C278B6">
            <w:pPr>
              <w:tabs>
                <w:tab w:val="decimal" w:pos="993"/>
              </w:tabs>
              <w:spacing w:line="280" w:lineRule="exact"/>
              <w:ind w:left="-115" w:right="-2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</w:tcPr>
          <w:p w14:paraId="38A39ED4" w14:textId="77777777" w:rsidR="00C841B7" w:rsidRPr="00C327F6" w:rsidRDefault="00C841B7" w:rsidP="00C278B6">
            <w:pPr>
              <w:tabs>
                <w:tab w:val="decimal" w:pos="993"/>
              </w:tabs>
              <w:spacing w:line="280" w:lineRule="exact"/>
              <w:ind w:left="-115" w:right="-2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D5290" w:rsidRPr="00C327F6" w14:paraId="41E86A3A" w14:textId="77777777" w:rsidTr="00FB5912">
        <w:tc>
          <w:tcPr>
            <w:tcW w:w="3420" w:type="dxa"/>
          </w:tcPr>
          <w:p w14:paraId="3CE35A89" w14:textId="33616062" w:rsidR="00064F92" w:rsidRPr="00C327F6" w:rsidRDefault="00064F92" w:rsidP="00064F92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C327F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79151FBE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A6FC465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6CCE20A5" w14:textId="751DF140" w:rsidR="00064F92" w:rsidRPr="00C327F6" w:rsidRDefault="00064F92" w:rsidP="00064F92">
            <w:pPr>
              <w:tabs>
                <w:tab w:val="clear" w:pos="2807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1,472</w:t>
            </w:r>
          </w:p>
        </w:tc>
        <w:tc>
          <w:tcPr>
            <w:tcW w:w="249" w:type="dxa"/>
          </w:tcPr>
          <w:p w14:paraId="3AC73E7F" w14:textId="77777777" w:rsidR="00064F92" w:rsidRPr="00C327F6" w:rsidRDefault="00064F92" w:rsidP="00064F92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08B55EFD" w14:textId="2B34E793" w:rsidR="00064F92" w:rsidRPr="00C327F6" w:rsidRDefault="00064F92" w:rsidP="00064F92">
            <w:pPr>
              <w:tabs>
                <w:tab w:val="left" w:pos="1024"/>
              </w:tabs>
              <w:spacing w:line="280" w:lineRule="exact"/>
              <w:ind w:left="-686" w:right="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255,514</w:t>
            </w:r>
          </w:p>
        </w:tc>
        <w:tc>
          <w:tcPr>
            <w:tcW w:w="236" w:type="dxa"/>
          </w:tcPr>
          <w:p w14:paraId="3109C303" w14:textId="77777777" w:rsidR="00064F92" w:rsidRPr="00C327F6" w:rsidRDefault="00064F92" w:rsidP="00064F92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4" w:type="dxa"/>
          </w:tcPr>
          <w:p w14:paraId="5E8B1F48" w14:textId="78675641" w:rsidR="00064F92" w:rsidRPr="00C327F6" w:rsidRDefault="00064F92" w:rsidP="00064F92">
            <w:pPr>
              <w:tabs>
                <w:tab w:val="clear" w:pos="907"/>
                <w:tab w:val="left" w:pos="1101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14,329</w:t>
            </w:r>
          </w:p>
        </w:tc>
        <w:tc>
          <w:tcPr>
            <w:tcW w:w="244" w:type="dxa"/>
          </w:tcPr>
          <w:p w14:paraId="1A3BFB27" w14:textId="77777777" w:rsidR="00064F92" w:rsidRPr="00C327F6" w:rsidRDefault="00064F92" w:rsidP="00064F92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</w:tcPr>
          <w:p w14:paraId="0A1ED386" w14:textId="4C885BDA" w:rsidR="00064F92" w:rsidRPr="00C327F6" w:rsidRDefault="00064F92" w:rsidP="00064F92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3,218</w:t>
            </w:r>
          </w:p>
        </w:tc>
        <w:tc>
          <w:tcPr>
            <w:tcW w:w="236" w:type="dxa"/>
          </w:tcPr>
          <w:p w14:paraId="5BA572AD" w14:textId="77777777" w:rsidR="00064F92" w:rsidRPr="00C327F6" w:rsidRDefault="00064F92" w:rsidP="00064F92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752D3D1F" w14:textId="650C7DFF" w:rsidR="00064F92" w:rsidRPr="00C327F6" w:rsidRDefault="00064F92" w:rsidP="00064F92">
            <w:pPr>
              <w:tabs>
                <w:tab w:val="clear" w:pos="907"/>
                <w:tab w:val="left" w:pos="1014"/>
                <w:tab w:val="decimal" w:pos="1124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720</w:t>
            </w:r>
          </w:p>
        </w:tc>
        <w:tc>
          <w:tcPr>
            <w:tcW w:w="285" w:type="dxa"/>
          </w:tcPr>
          <w:p w14:paraId="638ECC24" w14:textId="77777777" w:rsidR="00064F92" w:rsidRPr="00C327F6" w:rsidRDefault="00064F92" w:rsidP="00064F92">
            <w:pPr>
              <w:tabs>
                <w:tab w:val="decimal" w:pos="993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</w:tcPr>
          <w:p w14:paraId="783A60E9" w14:textId="68673256" w:rsidR="00064F92" w:rsidRPr="00C327F6" w:rsidRDefault="00064F92" w:rsidP="00064F92">
            <w:pPr>
              <w:tabs>
                <w:tab w:val="left" w:pos="1127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2,146</w:t>
            </w:r>
          </w:p>
        </w:tc>
        <w:tc>
          <w:tcPr>
            <w:tcW w:w="283" w:type="dxa"/>
          </w:tcPr>
          <w:p w14:paraId="72A4B0B2" w14:textId="77777777" w:rsidR="00064F92" w:rsidRPr="00C327F6" w:rsidRDefault="00064F92" w:rsidP="00064F92">
            <w:pPr>
              <w:tabs>
                <w:tab w:val="decimal" w:pos="993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</w:tcPr>
          <w:p w14:paraId="331B85CA" w14:textId="3FE5DA15" w:rsidR="00064F92" w:rsidRPr="00C327F6" w:rsidRDefault="00064F92" w:rsidP="00974E3F">
            <w:pPr>
              <w:tabs>
                <w:tab w:val="clear" w:pos="907"/>
                <w:tab w:val="left" w:pos="580"/>
              </w:tabs>
              <w:spacing w:line="280" w:lineRule="exact"/>
              <w:ind w:left="-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277,399</w:t>
            </w:r>
          </w:p>
        </w:tc>
      </w:tr>
      <w:tr w:rsidR="004D5290" w:rsidRPr="00C327F6" w14:paraId="37233620" w14:textId="77777777" w:rsidTr="00FB5912">
        <w:tc>
          <w:tcPr>
            <w:tcW w:w="3420" w:type="dxa"/>
          </w:tcPr>
          <w:p w14:paraId="0601492D" w14:textId="77777777" w:rsidR="00064F92" w:rsidRPr="00C327F6" w:rsidRDefault="00064F92" w:rsidP="00064F92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7A60FF83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6373F52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40851B02" w14:textId="50C89612" w:rsidR="00064F92" w:rsidRPr="00C327F6" w:rsidRDefault="00064F92" w:rsidP="00064F92">
            <w:pPr>
              <w:tabs>
                <w:tab w:val="clear" w:pos="2807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 w:hint="cs"/>
                <w:sz w:val="24"/>
                <w:szCs w:val="24"/>
              </w:rPr>
              <w:t>141</w:t>
            </w:r>
          </w:p>
        </w:tc>
        <w:tc>
          <w:tcPr>
            <w:tcW w:w="249" w:type="dxa"/>
          </w:tcPr>
          <w:p w14:paraId="4D69FD0F" w14:textId="77777777" w:rsidR="00064F92" w:rsidRPr="00C327F6" w:rsidRDefault="00064F92" w:rsidP="00064F92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761E0069" w14:textId="2D437739" w:rsidR="00064F92" w:rsidRPr="00C327F6" w:rsidRDefault="00064F92" w:rsidP="00064F92">
            <w:pPr>
              <w:tabs>
                <w:tab w:val="left" w:pos="1024"/>
              </w:tabs>
              <w:spacing w:line="280" w:lineRule="exact"/>
              <w:ind w:left="-686" w:right="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19,616</w:t>
            </w:r>
          </w:p>
        </w:tc>
        <w:tc>
          <w:tcPr>
            <w:tcW w:w="236" w:type="dxa"/>
          </w:tcPr>
          <w:p w14:paraId="7802C5C9" w14:textId="77777777" w:rsidR="00064F92" w:rsidRPr="00C327F6" w:rsidRDefault="00064F92" w:rsidP="00064F92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4" w:type="dxa"/>
          </w:tcPr>
          <w:p w14:paraId="1D6AA3C9" w14:textId="3C54006B" w:rsidR="00064F92" w:rsidRPr="00C327F6" w:rsidRDefault="00064F92" w:rsidP="00064F92">
            <w:pPr>
              <w:tabs>
                <w:tab w:val="decimal" w:pos="1020"/>
                <w:tab w:val="decimal" w:pos="1076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1,574</w:t>
            </w:r>
          </w:p>
        </w:tc>
        <w:tc>
          <w:tcPr>
            <w:tcW w:w="244" w:type="dxa"/>
          </w:tcPr>
          <w:p w14:paraId="1F1A21ED" w14:textId="77777777" w:rsidR="00064F92" w:rsidRPr="00C327F6" w:rsidRDefault="00064F92" w:rsidP="00064F92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</w:tcPr>
          <w:p w14:paraId="489434A6" w14:textId="1DD04CB1" w:rsidR="00064F92" w:rsidRPr="00C327F6" w:rsidRDefault="00064F92" w:rsidP="00064F92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368</w:t>
            </w:r>
          </w:p>
        </w:tc>
        <w:tc>
          <w:tcPr>
            <w:tcW w:w="236" w:type="dxa"/>
          </w:tcPr>
          <w:p w14:paraId="78B49CF1" w14:textId="77777777" w:rsidR="00064F92" w:rsidRPr="00C327F6" w:rsidRDefault="00064F92" w:rsidP="00064F92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43F5C52F" w14:textId="31766EB9" w:rsidR="00064F92" w:rsidRPr="00C327F6" w:rsidRDefault="00064F92" w:rsidP="00064F92">
            <w:pPr>
              <w:tabs>
                <w:tab w:val="decimal" w:pos="1020"/>
                <w:tab w:val="decimal" w:pos="1124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285" w:type="dxa"/>
          </w:tcPr>
          <w:p w14:paraId="469A6AD3" w14:textId="77777777" w:rsidR="00064F92" w:rsidRPr="00C327F6" w:rsidRDefault="00064F92" w:rsidP="00064F92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</w:tcPr>
          <w:p w14:paraId="2D00F6D2" w14:textId="5301C35D" w:rsidR="00064F92" w:rsidRPr="00C327F6" w:rsidRDefault="00064F92" w:rsidP="00064F92">
            <w:pPr>
              <w:tabs>
                <w:tab w:val="decimal" w:pos="615"/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909ABC9" w14:textId="77777777" w:rsidR="00064F92" w:rsidRPr="00C327F6" w:rsidRDefault="00064F92" w:rsidP="00064F92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</w:tcPr>
          <w:p w14:paraId="230FFB2A" w14:textId="6328F624" w:rsidR="00064F92" w:rsidRPr="00C327F6" w:rsidRDefault="00064F92" w:rsidP="00974E3F">
            <w:pPr>
              <w:tabs>
                <w:tab w:val="clear" w:pos="907"/>
                <w:tab w:val="left" w:pos="580"/>
              </w:tabs>
              <w:spacing w:line="280" w:lineRule="exact"/>
              <w:ind w:left="-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21,732</w:t>
            </w:r>
          </w:p>
        </w:tc>
      </w:tr>
      <w:tr w:rsidR="004D5290" w:rsidRPr="00C327F6" w14:paraId="2DC63494" w14:textId="77777777" w:rsidTr="00FB5912">
        <w:tc>
          <w:tcPr>
            <w:tcW w:w="3420" w:type="dxa"/>
          </w:tcPr>
          <w:p w14:paraId="4D0CDB2F" w14:textId="77777777" w:rsidR="00064F92" w:rsidRPr="00C327F6" w:rsidRDefault="00064F92" w:rsidP="00064F92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270" w:type="dxa"/>
          </w:tcPr>
          <w:p w14:paraId="0141775D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78CE3BB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03095893" w14:textId="4C244E81" w:rsidR="00064F92" w:rsidRPr="00C327F6" w:rsidRDefault="00064F92" w:rsidP="00064F92">
            <w:pPr>
              <w:tabs>
                <w:tab w:val="clear" w:pos="2807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1897C3F7" w14:textId="77777777" w:rsidR="00064F92" w:rsidRPr="00C327F6" w:rsidRDefault="00064F92" w:rsidP="00064F92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114595EE" w14:textId="04A1409E" w:rsidR="00064F92" w:rsidRPr="00C327F6" w:rsidRDefault="00064F92" w:rsidP="00064F92">
            <w:pPr>
              <w:tabs>
                <w:tab w:val="left" w:pos="1024"/>
              </w:tabs>
              <w:spacing w:line="280" w:lineRule="exact"/>
              <w:ind w:left="-686" w:right="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3595829C" w14:textId="77777777" w:rsidR="00064F92" w:rsidRPr="00C327F6" w:rsidRDefault="00064F92" w:rsidP="00064F92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4" w:type="dxa"/>
          </w:tcPr>
          <w:p w14:paraId="43C06886" w14:textId="4E18B0AF" w:rsidR="00064F92" w:rsidRPr="00C327F6" w:rsidRDefault="00064F92" w:rsidP="00064F92">
            <w:pPr>
              <w:spacing w:line="280" w:lineRule="exact"/>
              <w:ind w:left="-108"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244" w:type="dxa"/>
          </w:tcPr>
          <w:p w14:paraId="4776ABF4" w14:textId="77777777" w:rsidR="00064F92" w:rsidRPr="00C327F6" w:rsidRDefault="00064F92" w:rsidP="00064F92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</w:tcPr>
          <w:p w14:paraId="2EAF9039" w14:textId="1EEBDCC5" w:rsidR="00064F92" w:rsidRPr="00C327F6" w:rsidRDefault="00064F92" w:rsidP="00064F92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3CB9B8" w14:textId="77777777" w:rsidR="00064F92" w:rsidRPr="00C327F6" w:rsidRDefault="00064F92" w:rsidP="00064F92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54AD879B" w14:textId="4DE68118" w:rsidR="00064F92" w:rsidRPr="00C327F6" w:rsidRDefault="00064F92" w:rsidP="00064F92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285" w:type="dxa"/>
          </w:tcPr>
          <w:p w14:paraId="20383541" w14:textId="77777777" w:rsidR="00064F92" w:rsidRPr="00C327F6" w:rsidRDefault="00064F92" w:rsidP="00064F92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</w:tcPr>
          <w:p w14:paraId="275FC054" w14:textId="77EC6ADC" w:rsidR="00064F92" w:rsidRPr="00C327F6" w:rsidRDefault="00064F92" w:rsidP="00064F92">
            <w:pPr>
              <w:tabs>
                <w:tab w:val="decimal" w:pos="615"/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F621575" w14:textId="77777777" w:rsidR="00064F92" w:rsidRPr="00C327F6" w:rsidRDefault="00064F92" w:rsidP="00064F92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</w:tcPr>
          <w:p w14:paraId="10DDF329" w14:textId="13D54DA3" w:rsidR="00064F92" w:rsidRPr="00C327F6" w:rsidRDefault="00064F92" w:rsidP="00974E3F">
            <w:pPr>
              <w:tabs>
                <w:tab w:val="clear" w:pos="907"/>
                <w:tab w:val="left" w:pos="580"/>
              </w:tabs>
              <w:spacing w:line="280" w:lineRule="exact"/>
              <w:ind w:left="-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</w:tr>
      <w:tr w:rsidR="004D5290" w:rsidRPr="00C327F6" w14:paraId="39749B61" w14:textId="77777777" w:rsidTr="00FB5912">
        <w:tc>
          <w:tcPr>
            <w:tcW w:w="3420" w:type="dxa"/>
          </w:tcPr>
          <w:p w14:paraId="27DBCC96" w14:textId="77777777" w:rsidR="00064F92" w:rsidRPr="00C327F6" w:rsidRDefault="00064F92" w:rsidP="00064F92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0" w:type="dxa"/>
          </w:tcPr>
          <w:p w14:paraId="36446086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837B9D6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0CE139B0" w14:textId="7B79B8AA" w:rsidR="00064F92" w:rsidRPr="00C327F6" w:rsidRDefault="00064F92" w:rsidP="00064F92">
            <w:pPr>
              <w:tabs>
                <w:tab w:val="clear" w:pos="907"/>
                <w:tab w:val="clear" w:pos="2807"/>
                <w:tab w:val="decimal" w:pos="915"/>
              </w:tabs>
              <w:spacing w:line="280" w:lineRule="exact"/>
              <w:ind w:left="-108" w:right="-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249" w:type="dxa"/>
          </w:tcPr>
          <w:p w14:paraId="376EBAA1" w14:textId="77777777" w:rsidR="00064F92" w:rsidRPr="00C327F6" w:rsidRDefault="00064F92" w:rsidP="00064F92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2DFA73FA" w14:textId="464313D6" w:rsidR="00064F92" w:rsidRPr="00C327F6" w:rsidRDefault="00064F92" w:rsidP="00974E3F">
            <w:pPr>
              <w:tabs>
                <w:tab w:val="left" w:pos="1024"/>
                <w:tab w:val="decimal" w:pos="1111"/>
              </w:tabs>
              <w:spacing w:line="280" w:lineRule="exact"/>
              <w:ind w:left="-686"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(1,997)</w:t>
            </w:r>
          </w:p>
        </w:tc>
        <w:tc>
          <w:tcPr>
            <w:tcW w:w="236" w:type="dxa"/>
          </w:tcPr>
          <w:p w14:paraId="7C400E37" w14:textId="77777777" w:rsidR="00064F92" w:rsidRPr="00C327F6" w:rsidRDefault="00064F92" w:rsidP="00064F92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4" w:type="dxa"/>
          </w:tcPr>
          <w:p w14:paraId="406E505D" w14:textId="03B97C47" w:rsidR="00064F92" w:rsidRPr="00C327F6" w:rsidRDefault="00064F92" w:rsidP="00064F92">
            <w:pPr>
              <w:spacing w:line="280" w:lineRule="exact"/>
              <w:ind w:left="-108"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(42)</w:t>
            </w:r>
          </w:p>
        </w:tc>
        <w:tc>
          <w:tcPr>
            <w:tcW w:w="244" w:type="dxa"/>
          </w:tcPr>
          <w:p w14:paraId="630DC757" w14:textId="77777777" w:rsidR="00064F92" w:rsidRPr="00C327F6" w:rsidRDefault="00064F92" w:rsidP="00064F92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</w:tcPr>
          <w:p w14:paraId="22A5405B" w14:textId="49540F21" w:rsidR="00064F92" w:rsidRPr="00C327F6" w:rsidRDefault="00064F92" w:rsidP="00064F92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(274)</w:t>
            </w:r>
          </w:p>
        </w:tc>
        <w:tc>
          <w:tcPr>
            <w:tcW w:w="236" w:type="dxa"/>
          </w:tcPr>
          <w:p w14:paraId="38A29E2E" w14:textId="77777777" w:rsidR="00064F92" w:rsidRPr="00C327F6" w:rsidRDefault="00064F92" w:rsidP="00064F92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519B0A40" w14:textId="668AABB0" w:rsidR="00064F92" w:rsidRPr="00C327F6" w:rsidRDefault="00064F92" w:rsidP="00064F92">
            <w:pPr>
              <w:tabs>
                <w:tab w:val="decimal" w:pos="1124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(40)</w:t>
            </w:r>
          </w:p>
        </w:tc>
        <w:tc>
          <w:tcPr>
            <w:tcW w:w="285" w:type="dxa"/>
          </w:tcPr>
          <w:p w14:paraId="43E5144A" w14:textId="77777777" w:rsidR="00064F92" w:rsidRPr="00C327F6" w:rsidRDefault="00064F92" w:rsidP="00064F92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</w:tcPr>
          <w:p w14:paraId="464828F5" w14:textId="4594BE38" w:rsidR="00064F92" w:rsidRPr="00C327F6" w:rsidRDefault="00064F92" w:rsidP="00064F92">
            <w:pPr>
              <w:tabs>
                <w:tab w:val="decimal" w:pos="615"/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5958232F" w14:textId="77777777" w:rsidR="00064F92" w:rsidRPr="00C327F6" w:rsidRDefault="00064F92" w:rsidP="00064F92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</w:tcPr>
          <w:p w14:paraId="254A964C" w14:textId="49AB32BB" w:rsidR="00064F92" w:rsidRPr="00C327F6" w:rsidRDefault="00982151" w:rsidP="00982151">
            <w:pPr>
              <w:tabs>
                <w:tab w:val="clear" w:pos="907"/>
                <w:tab w:val="left" w:pos="488"/>
                <w:tab w:val="decimal" w:pos="590"/>
              </w:tabs>
              <w:spacing w:line="280" w:lineRule="exact"/>
              <w:ind w:left="-108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 xml:space="preserve">               </w:t>
            </w:r>
            <w:r w:rsidR="00064F92" w:rsidRPr="00C327F6">
              <w:rPr>
                <w:rFonts w:asciiTheme="majorBidi" w:hAnsiTheme="majorBidi" w:cstheme="majorBidi"/>
                <w:sz w:val="24"/>
                <w:szCs w:val="24"/>
              </w:rPr>
              <w:t>(2,357)</w:t>
            </w:r>
          </w:p>
        </w:tc>
      </w:tr>
      <w:tr w:rsidR="004D5290" w:rsidRPr="00C327F6" w14:paraId="015AA429" w14:textId="77777777" w:rsidTr="00FB5912">
        <w:tc>
          <w:tcPr>
            <w:tcW w:w="3420" w:type="dxa"/>
          </w:tcPr>
          <w:p w14:paraId="4979B3CD" w14:textId="43773A97" w:rsidR="00064F92" w:rsidRPr="00C327F6" w:rsidRDefault="00064F92" w:rsidP="00064F92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270" w:type="dxa"/>
          </w:tcPr>
          <w:p w14:paraId="5CF397F6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819A611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B048AA7" w14:textId="2CBD2576" w:rsidR="00064F92" w:rsidRPr="00C327F6" w:rsidRDefault="00064F92" w:rsidP="00064F92">
            <w:pPr>
              <w:tabs>
                <w:tab w:val="clear" w:pos="2807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395</w:t>
            </w:r>
          </w:p>
        </w:tc>
        <w:tc>
          <w:tcPr>
            <w:tcW w:w="249" w:type="dxa"/>
          </w:tcPr>
          <w:p w14:paraId="58481683" w14:textId="77777777" w:rsidR="00064F92" w:rsidRPr="00C327F6" w:rsidRDefault="00064F92" w:rsidP="00064F92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6094845E" w14:textId="58A7DB73" w:rsidR="00064F92" w:rsidRPr="00C327F6" w:rsidRDefault="00064F92" w:rsidP="00974E3F">
            <w:pPr>
              <w:tabs>
                <w:tab w:val="left" w:pos="1024"/>
              </w:tabs>
              <w:spacing w:line="280" w:lineRule="exact"/>
              <w:ind w:left="-686" w:right="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4,636</w:t>
            </w:r>
          </w:p>
        </w:tc>
        <w:tc>
          <w:tcPr>
            <w:tcW w:w="236" w:type="dxa"/>
          </w:tcPr>
          <w:p w14:paraId="3CA6EFC0" w14:textId="77777777" w:rsidR="00064F92" w:rsidRPr="00C327F6" w:rsidRDefault="00064F92" w:rsidP="00064F92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4" w:type="dxa"/>
          </w:tcPr>
          <w:p w14:paraId="6B487E47" w14:textId="59D81100" w:rsidR="00064F92" w:rsidRPr="00C327F6" w:rsidRDefault="00064F92" w:rsidP="00064F92">
            <w:pPr>
              <w:tabs>
                <w:tab w:val="decimal" w:pos="1020"/>
                <w:tab w:val="decimal" w:pos="1076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1,091</w:t>
            </w:r>
          </w:p>
        </w:tc>
        <w:tc>
          <w:tcPr>
            <w:tcW w:w="244" w:type="dxa"/>
          </w:tcPr>
          <w:p w14:paraId="5721485A" w14:textId="77777777" w:rsidR="00064F92" w:rsidRPr="00C327F6" w:rsidRDefault="00064F92" w:rsidP="00064F92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</w:tcPr>
          <w:p w14:paraId="32E18787" w14:textId="16CCE5EF" w:rsidR="00064F92" w:rsidRPr="00C327F6" w:rsidRDefault="00064F92" w:rsidP="00064F92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11190FED" w14:textId="77777777" w:rsidR="00064F92" w:rsidRPr="00C327F6" w:rsidRDefault="00064F92" w:rsidP="00064F92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0984AE53" w14:textId="373291C8" w:rsidR="00064F92" w:rsidRPr="00C327F6" w:rsidRDefault="00064F92" w:rsidP="00064F92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</w:tcPr>
          <w:p w14:paraId="4220549C" w14:textId="77777777" w:rsidR="00064F92" w:rsidRPr="00C327F6" w:rsidRDefault="00064F92" w:rsidP="00064F92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</w:tcPr>
          <w:p w14:paraId="6D5AAFD3" w14:textId="2F673F23" w:rsidR="00064F92" w:rsidRPr="00C327F6" w:rsidRDefault="00064F92" w:rsidP="00064F92">
            <w:pPr>
              <w:tabs>
                <w:tab w:val="decimal" w:pos="615"/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639</w:t>
            </w:r>
          </w:p>
        </w:tc>
        <w:tc>
          <w:tcPr>
            <w:tcW w:w="283" w:type="dxa"/>
          </w:tcPr>
          <w:p w14:paraId="4B18129C" w14:textId="77777777" w:rsidR="00064F92" w:rsidRPr="00C327F6" w:rsidRDefault="00064F92" w:rsidP="00064F92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</w:tcPr>
          <w:p w14:paraId="758EC64E" w14:textId="12654D6F" w:rsidR="00064F92" w:rsidRPr="00C327F6" w:rsidRDefault="00064F92" w:rsidP="00974E3F">
            <w:pPr>
              <w:tabs>
                <w:tab w:val="clear" w:pos="907"/>
                <w:tab w:val="left" w:pos="580"/>
              </w:tabs>
              <w:spacing w:line="280" w:lineRule="exact"/>
              <w:ind w:left="-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6,767</w:t>
            </w:r>
          </w:p>
        </w:tc>
      </w:tr>
      <w:tr w:rsidR="004D5290" w:rsidRPr="00C327F6" w14:paraId="6AE4DB6C" w14:textId="77777777" w:rsidTr="00FB5912">
        <w:tc>
          <w:tcPr>
            <w:tcW w:w="4320" w:type="dxa"/>
            <w:gridSpan w:val="3"/>
          </w:tcPr>
          <w:p w14:paraId="268CBD32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right="-28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ผลต่างของอัตราแลกเปลี่ยนจากการ</w:t>
            </w:r>
          </w:p>
          <w:p w14:paraId="0D587C42" w14:textId="6E7030D9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right="-28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แปลงค่างบการเงิน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309ED9E0" w14:textId="77777777" w:rsidR="00064F92" w:rsidRPr="00C327F6" w:rsidRDefault="00064F92" w:rsidP="00064F92">
            <w:pPr>
              <w:tabs>
                <w:tab w:val="clear" w:pos="2807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A3AEC5" w14:textId="59192CE2" w:rsidR="00064F92" w:rsidRPr="00C327F6" w:rsidRDefault="00064F92" w:rsidP="00064F92">
            <w:pPr>
              <w:tabs>
                <w:tab w:val="clear" w:pos="907"/>
                <w:tab w:val="clear" w:pos="2807"/>
                <w:tab w:val="decimal" w:pos="915"/>
              </w:tabs>
              <w:spacing w:line="280" w:lineRule="exact"/>
              <w:ind w:left="-108" w:right="-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(31)</w:t>
            </w:r>
          </w:p>
        </w:tc>
        <w:tc>
          <w:tcPr>
            <w:tcW w:w="249" w:type="dxa"/>
            <w:vAlign w:val="bottom"/>
          </w:tcPr>
          <w:p w14:paraId="207482CA" w14:textId="77777777" w:rsidR="00064F92" w:rsidRPr="00C327F6" w:rsidRDefault="00064F92" w:rsidP="00064F92">
            <w:pPr>
              <w:tabs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4822DB44" w14:textId="77777777" w:rsidR="00064F92" w:rsidRPr="00C327F6" w:rsidRDefault="00064F92" w:rsidP="00064F92">
            <w:pPr>
              <w:tabs>
                <w:tab w:val="left" w:pos="1024"/>
                <w:tab w:val="decimal" w:pos="1111"/>
              </w:tabs>
              <w:spacing w:line="280" w:lineRule="exact"/>
              <w:ind w:left="-686" w:right="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CA3898" w14:textId="7C42A05B" w:rsidR="00064F92" w:rsidRPr="00C327F6" w:rsidRDefault="00064F92" w:rsidP="00974E3F">
            <w:pPr>
              <w:tabs>
                <w:tab w:val="left" w:pos="1024"/>
                <w:tab w:val="decimal" w:pos="1111"/>
              </w:tabs>
              <w:spacing w:line="280" w:lineRule="exact"/>
              <w:ind w:left="-686"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(1,967)</w:t>
            </w:r>
          </w:p>
        </w:tc>
        <w:tc>
          <w:tcPr>
            <w:tcW w:w="236" w:type="dxa"/>
            <w:vAlign w:val="bottom"/>
          </w:tcPr>
          <w:p w14:paraId="58E9D9B3" w14:textId="77777777" w:rsidR="00064F92" w:rsidRPr="00C327F6" w:rsidRDefault="00064F92" w:rsidP="00064F92">
            <w:pPr>
              <w:tabs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0A375E24" w14:textId="77777777" w:rsidR="00064F92" w:rsidRPr="00C327F6" w:rsidRDefault="00064F92" w:rsidP="00064F92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518C3F" w14:textId="092335A4" w:rsidR="00064F92" w:rsidRPr="00C327F6" w:rsidRDefault="00064F92" w:rsidP="00064F92">
            <w:pPr>
              <w:spacing w:line="280" w:lineRule="exact"/>
              <w:ind w:left="-108"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(392)</w:t>
            </w:r>
          </w:p>
        </w:tc>
        <w:tc>
          <w:tcPr>
            <w:tcW w:w="244" w:type="dxa"/>
            <w:vAlign w:val="bottom"/>
          </w:tcPr>
          <w:p w14:paraId="397E115F" w14:textId="77777777" w:rsidR="00064F92" w:rsidRPr="00C327F6" w:rsidRDefault="00064F92" w:rsidP="00064F92">
            <w:pPr>
              <w:tabs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36E64761" w14:textId="77777777" w:rsidR="00064F92" w:rsidRPr="00C327F6" w:rsidRDefault="00064F92" w:rsidP="00064F92">
            <w:pPr>
              <w:tabs>
                <w:tab w:val="decimal" w:pos="1020"/>
                <w:tab w:val="decimal" w:pos="1111"/>
                <w:tab w:val="decimal" w:pos="1225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6D441A" w14:textId="3B4D1C3F" w:rsidR="00064F92" w:rsidRPr="00C327F6" w:rsidRDefault="00064F92" w:rsidP="00064F92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(92)</w:t>
            </w:r>
          </w:p>
        </w:tc>
        <w:tc>
          <w:tcPr>
            <w:tcW w:w="236" w:type="dxa"/>
            <w:vAlign w:val="bottom"/>
          </w:tcPr>
          <w:p w14:paraId="5EDA6413" w14:textId="77777777" w:rsidR="00064F92" w:rsidRPr="00C327F6" w:rsidRDefault="00064F92" w:rsidP="00064F92">
            <w:pPr>
              <w:tabs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1FE80C9A" w14:textId="77777777" w:rsidR="00064F92" w:rsidRPr="00C327F6" w:rsidRDefault="00064F92" w:rsidP="00064F92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3E0371" w14:textId="243831BC" w:rsidR="00064F92" w:rsidRPr="00C327F6" w:rsidRDefault="00064F92" w:rsidP="00064F92">
            <w:pPr>
              <w:tabs>
                <w:tab w:val="decimal" w:pos="1124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(5)</w:t>
            </w:r>
          </w:p>
        </w:tc>
        <w:tc>
          <w:tcPr>
            <w:tcW w:w="285" w:type="dxa"/>
            <w:vAlign w:val="bottom"/>
          </w:tcPr>
          <w:p w14:paraId="1516FE63" w14:textId="77777777" w:rsidR="00064F92" w:rsidRPr="00C327F6" w:rsidRDefault="00064F92" w:rsidP="00064F92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082C19CB" w14:textId="77777777" w:rsidR="00064F92" w:rsidRPr="00C327F6" w:rsidRDefault="00064F92" w:rsidP="00064F92">
            <w:pPr>
              <w:tabs>
                <w:tab w:val="decimal" w:pos="1020"/>
                <w:tab w:val="decimal" w:pos="1111"/>
                <w:tab w:val="decimal" w:pos="1225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29EB04" w14:textId="1EE62371" w:rsidR="00064F92" w:rsidRPr="00C327F6" w:rsidRDefault="00064F92" w:rsidP="00064F92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(58)</w:t>
            </w:r>
          </w:p>
        </w:tc>
        <w:tc>
          <w:tcPr>
            <w:tcW w:w="283" w:type="dxa"/>
            <w:vAlign w:val="bottom"/>
          </w:tcPr>
          <w:p w14:paraId="1929C422" w14:textId="77777777" w:rsidR="00064F92" w:rsidRPr="00C327F6" w:rsidRDefault="00064F92" w:rsidP="00064F92">
            <w:pPr>
              <w:tabs>
                <w:tab w:val="decimal" w:pos="993"/>
                <w:tab w:val="decimal" w:pos="1111"/>
              </w:tabs>
              <w:spacing w:line="280" w:lineRule="exact"/>
              <w:ind w:left="-115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30BFB1F" w14:textId="77777777" w:rsidR="00064F92" w:rsidRPr="00C327F6" w:rsidRDefault="00064F92" w:rsidP="00974E3F">
            <w:pPr>
              <w:tabs>
                <w:tab w:val="decimal" w:pos="590"/>
              </w:tabs>
              <w:spacing w:line="280" w:lineRule="exact"/>
              <w:ind w:left="-108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56115C" w14:textId="59C831F7" w:rsidR="00064F92" w:rsidRPr="00C327F6" w:rsidRDefault="00982151" w:rsidP="00982151">
            <w:pPr>
              <w:tabs>
                <w:tab w:val="clear" w:pos="907"/>
                <w:tab w:val="left" w:pos="488"/>
                <w:tab w:val="decimal" w:pos="590"/>
              </w:tabs>
              <w:spacing w:line="280" w:lineRule="exact"/>
              <w:ind w:left="-108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 xml:space="preserve">               </w:t>
            </w:r>
            <w:r w:rsidR="00064F92" w:rsidRPr="00C327F6">
              <w:rPr>
                <w:rFonts w:asciiTheme="majorBidi" w:hAnsiTheme="majorBidi" w:cstheme="majorBidi"/>
                <w:sz w:val="24"/>
                <w:szCs w:val="24"/>
              </w:rPr>
              <w:t>(2,545)</w:t>
            </w:r>
          </w:p>
        </w:tc>
      </w:tr>
      <w:tr w:rsidR="004D5290" w:rsidRPr="00C327F6" w14:paraId="0A82141A" w14:textId="77777777" w:rsidTr="00FB5912">
        <w:tc>
          <w:tcPr>
            <w:tcW w:w="3420" w:type="dxa"/>
          </w:tcPr>
          <w:p w14:paraId="6FEB246C" w14:textId="500F7CBD" w:rsidR="00064F92" w:rsidRPr="00C327F6" w:rsidRDefault="00FB5912" w:rsidP="00064F92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  <w:r w:rsidR="00A42840" w:rsidRPr="00C327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64F92" w:rsidRPr="00C327F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และ </w:t>
            </w:r>
            <w:r w:rsidR="00064F92" w:rsidRPr="00C327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64F92"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064F92" w:rsidRPr="00C327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2AE125FE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A7B4456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05F96087" w14:textId="616F5A92" w:rsidR="00064F92" w:rsidRPr="00C327F6" w:rsidRDefault="00064F92" w:rsidP="00064F92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1,973</w:t>
            </w:r>
          </w:p>
        </w:tc>
        <w:tc>
          <w:tcPr>
            <w:tcW w:w="249" w:type="dxa"/>
          </w:tcPr>
          <w:p w14:paraId="4AF8C0E2" w14:textId="77777777" w:rsidR="00064F92" w:rsidRPr="00C327F6" w:rsidRDefault="00064F92" w:rsidP="00064F92">
            <w:pPr>
              <w:tabs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</w:tcPr>
          <w:p w14:paraId="440C6D87" w14:textId="7BFCB1C0" w:rsidR="00064F92" w:rsidRPr="00C327F6" w:rsidRDefault="00064F92" w:rsidP="00064F92">
            <w:pPr>
              <w:tabs>
                <w:tab w:val="left" w:pos="1024"/>
                <w:tab w:val="decimal" w:pos="1167"/>
              </w:tabs>
              <w:spacing w:line="280" w:lineRule="exact"/>
              <w:ind w:left="-686" w:right="3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275,803</w:t>
            </w:r>
          </w:p>
        </w:tc>
        <w:tc>
          <w:tcPr>
            <w:tcW w:w="236" w:type="dxa"/>
          </w:tcPr>
          <w:p w14:paraId="2BD29C33" w14:textId="77777777" w:rsidR="00064F92" w:rsidRPr="00C327F6" w:rsidRDefault="00064F92" w:rsidP="00064F92">
            <w:pPr>
              <w:tabs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</w:tcPr>
          <w:p w14:paraId="49BF274B" w14:textId="21BBC2E4" w:rsidR="00064F92" w:rsidRPr="00C327F6" w:rsidRDefault="00064F92" w:rsidP="00064F92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16,559</w:t>
            </w:r>
          </w:p>
        </w:tc>
        <w:tc>
          <w:tcPr>
            <w:tcW w:w="244" w:type="dxa"/>
          </w:tcPr>
          <w:p w14:paraId="45534F1F" w14:textId="77777777" w:rsidR="00064F92" w:rsidRPr="00C327F6" w:rsidRDefault="00064F92" w:rsidP="00064F92">
            <w:pPr>
              <w:tabs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</w:tcPr>
          <w:p w14:paraId="280F412A" w14:textId="4DAC20F9" w:rsidR="00064F92" w:rsidRPr="00C327F6" w:rsidRDefault="00064F92" w:rsidP="00064F92">
            <w:pPr>
              <w:tabs>
                <w:tab w:val="decimal" w:pos="1175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3,226</w:t>
            </w:r>
          </w:p>
        </w:tc>
        <w:tc>
          <w:tcPr>
            <w:tcW w:w="236" w:type="dxa"/>
          </w:tcPr>
          <w:p w14:paraId="6C43A71F" w14:textId="77777777" w:rsidR="00064F92" w:rsidRPr="00C327F6" w:rsidRDefault="00064F92" w:rsidP="00064F92">
            <w:pPr>
              <w:tabs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14:paraId="7A6F394F" w14:textId="61DC0E8B" w:rsidR="00064F92" w:rsidRPr="00C327F6" w:rsidRDefault="00064F92" w:rsidP="00064F92">
            <w:pPr>
              <w:tabs>
                <w:tab w:val="decimal" w:pos="1124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720</w:t>
            </w:r>
          </w:p>
        </w:tc>
        <w:tc>
          <w:tcPr>
            <w:tcW w:w="285" w:type="dxa"/>
          </w:tcPr>
          <w:p w14:paraId="17F67F04" w14:textId="77777777" w:rsidR="00064F92" w:rsidRPr="00C327F6" w:rsidRDefault="00064F92" w:rsidP="00064F92">
            <w:pPr>
              <w:tabs>
                <w:tab w:val="decimal" w:pos="993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</w:tcPr>
          <w:p w14:paraId="667384E8" w14:textId="35243EF5" w:rsidR="00064F92" w:rsidRPr="00C327F6" w:rsidRDefault="00064F92" w:rsidP="00064F92">
            <w:pPr>
              <w:tabs>
                <w:tab w:val="decimal" w:pos="615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2,727</w:t>
            </w:r>
          </w:p>
        </w:tc>
        <w:tc>
          <w:tcPr>
            <w:tcW w:w="283" w:type="dxa"/>
          </w:tcPr>
          <w:p w14:paraId="78BEAAEB" w14:textId="77777777" w:rsidR="00064F92" w:rsidRPr="00C327F6" w:rsidRDefault="00064F92" w:rsidP="00064F92">
            <w:pPr>
              <w:tabs>
                <w:tab w:val="decimal" w:pos="993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</w:tcPr>
          <w:p w14:paraId="45AFF620" w14:textId="132860E5" w:rsidR="00064F92" w:rsidRPr="00C327F6" w:rsidRDefault="00064F92" w:rsidP="00064F92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301,008</w:t>
            </w:r>
          </w:p>
        </w:tc>
      </w:tr>
      <w:tr w:rsidR="004D5290" w:rsidRPr="00C327F6" w14:paraId="0AF0B0A0" w14:textId="77777777" w:rsidTr="00FB5912">
        <w:tc>
          <w:tcPr>
            <w:tcW w:w="3420" w:type="dxa"/>
          </w:tcPr>
          <w:p w14:paraId="6D612D3F" w14:textId="77777777" w:rsidR="00064F92" w:rsidRPr="00C327F6" w:rsidRDefault="00064F92" w:rsidP="00064F92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4411BBDA" w14:textId="460D7048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</w:tcPr>
          <w:p w14:paraId="77607EAC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4BE87C94" w14:textId="203071E6" w:rsidR="00064F92" w:rsidRPr="00C327F6" w:rsidRDefault="003678D3" w:rsidP="00064F92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137</w:t>
            </w:r>
          </w:p>
        </w:tc>
        <w:tc>
          <w:tcPr>
            <w:tcW w:w="249" w:type="dxa"/>
          </w:tcPr>
          <w:p w14:paraId="3100096A" w14:textId="77777777" w:rsidR="00064F92" w:rsidRPr="00C327F6" w:rsidRDefault="00064F92" w:rsidP="00064F92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69760491" w14:textId="7D8E527A" w:rsidR="00064F92" w:rsidRPr="00C327F6" w:rsidRDefault="003678D3" w:rsidP="00064F92">
            <w:pPr>
              <w:tabs>
                <w:tab w:val="decimal" w:pos="1020"/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17,370</w:t>
            </w:r>
          </w:p>
        </w:tc>
        <w:tc>
          <w:tcPr>
            <w:tcW w:w="236" w:type="dxa"/>
          </w:tcPr>
          <w:p w14:paraId="6F9A1F71" w14:textId="77777777" w:rsidR="00064F92" w:rsidRPr="00C327F6" w:rsidRDefault="00064F92" w:rsidP="00064F92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4" w:type="dxa"/>
          </w:tcPr>
          <w:p w14:paraId="06B51A0E" w14:textId="57FF0EED" w:rsidR="00064F92" w:rsidRPr="00C327F6" w:rsidRDefault="003678D3" w:rsidP="00064F92">
            <w:pPr>
              <w:tabs>
                <w:tab w:val="decimal" w:pos="1020"/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1,259</w:t>
            </w:r>
          </w:p>
        </w:tc>
        <w:tc>
          <w:tcPr>
            <w:tcW w:w="244" w:type="dxa"/>
          </w:tcPr>
          <w:p w14:paraId="6CB5430E" w14:textId="77777777" w:rsidR="00064F92" w:rsidRPr="00C327F6" w:rsidRDefault="00064F92" w:rsidP="00064F92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</w:tcPr>
          <w:p w14:paraId="00DA643B" w14:textId="6EEC76A2" w:rsidR="00064F92" w:rsidRPr="00C327F6" w:rsidRDefault="003678D3" w:rsidP="00064F92">
            <w:pPr>
              <w:tabs>
                <w:tab w:val="decimal" w:pos="1020"/>
                <w:tab w:val="decimal" w:pos="117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375</w:t>
            </w:r>
          </w:p>
        </w:tc>
        <w:tc>
          <w:tcPr>
            <w:tcW w:w="236" w:type="dxa"/>
          </w:tcPr>
          <w:p w14:paraId="5543CD86" w14:textId="77777777" w:rsidR="00064F92" w:rsidRPr="00C327F6" w:rsidRDefault="00064F92" w:rsidP="00064F92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25308053" w14:textId="00900B35" w:rsidR="00064F92" w:rsidRPr="00C327F6" w:rsidRDefault="003678D3" w:rsidP="00064F92">
            <w:pPr>
              <w:tabs>
                <w:tab w:val="decimal" w:pos="1020"/>
                <w:tab w:val="decimal" w:pos="1124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285" w:type="dxa"/>
          </w:tcPr>
          <w:p w14:paraId="50B7ABA5" w14:textId="77777777" w:rsidR="00064F92" w:rsidRPr="00C327F6" w:rsidRDefault="00064F92" w:rsidP="00064F92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</w:tcPr>
          <w:p w14:paraId="3140BB53" w14:textId="3EAB9507" w:rsidR="00064F92" w:rsidRPr="00C327F6" w:rsidRDefault="003678D3" w:rsidP="00064F92">
            <w:pPr>
              <w:tabs>
                <w:tab w:val="decimal" w:pos="615"/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B5F2596" w14:textId="77777777" w:rsidR="00064F92" w:rsidRPr="00C327F6" w:rsidRDefault="00064F92" w:rsidP="00064F92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</w:tcPr>
          <w:p w14:paraId="2C31BB71" w14:textId="310AA887" w:rsidR="00064F92" w:rsidRPr="00C327F6" w:rsidRDefault="003678D3" w:rsidP="00064F92">
            <w:pPr>
              <w:tabs>
                <w:tab w:val="decimal" w:pos="1020"/>
                <w:tab w:val="decimal" w:pos="117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19,157</w:t>
            </w:r>
          </w:p>
        </w:tc>
      </w:tr>
      <w:tr w:rsidR="004D5290" w:rsidRPr="00C327F6" w14:paraId="78D45B77" w14:textId="77777777" w:rsidTr="00FB5912">
        <w:tc>
          <w:tcPr>
            <w:tcW w:w="3420" w:type="dxa"/>
          </w:tcPr>
          <w:p w14:paraId="4BE31FBD" w14:textId="77777777" w:rsidR="00064F92" w:rsidRPr="00C327F6" w:rsidRDefault="00064F92" w:rsidP="00064F92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270" w:type="dxa"/>
          </w:tcPr>
          <w:p w14:paraId="6345703F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</w:tcPr>
          <w:p w14:paraId="79F011E0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09EABB49" w14:textId="5A2A0A34" w:rsidR="00064F92" w:rsidRPr="00C327F6" w:rsidRDefault="00231EFC" w:rsidP="00064F92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0D1F8B35" w14:textId="77777777" w:rsidR="00064F92" w:rsidRPr="00C327F6" w:rsidRDefault="00064F92" w:rsidP="00064F92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0E2C1FC3" w14:textId="1126DEF9" w:rsidR="00064F92" w:rsidRPr="00C327F6" w:rsidRDefault="00231EFC" w:rsidP="00064F92">
            <w:pPr>
              <w:tabs>
                <w:tab w:val="decimal" w:pos="1020"/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4DCB3576" w14:textId="77777777" w:rsidR="00064F92" w:rsidRPr="00C327F6" w:rsidRDefault="00064F92" w:rsidP="00064F92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4" w:type="dxa"/>
          </w:tcPr>
          <w:p w14:paraId="07CEBD7F" w14:textId="371A59CA" w:rsidR="00064F92" w:rsidRPr="00C327F6" w:rsidRDefault="00BA5131" w:rsidP="00064F92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31EFC" w:rsidRPr="00C327F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327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4" w:type="dxa"/>
          </w:tcPr>
          <w:p w14:paraId="21486B82" w14:textId="77777777" w:rsidR="00064F92" w:rsidRPr="00C327F6" w:rsidRDefault="00064F92" w:rsidP="00064F92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</w:tcPr>
          <w:p w14:paraId="725120CE" w14:textId="373923B3" w:rsidR="00064F92" w:rsidRPr="00C327F6" w:rsidRDefault="00231EFC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D648316" w14:textId="77777777" w:rsidR="00064F92" w:rsidRPr="00C327F6" w:rsidRDefault="00064F92" w:rsidP="00064F92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0405AD66" w14:textId="364BCF92" w:rsidR="00064F92" w:rsidRPr="00C327F6" w:rsidRDefault="00231EFC" w:rsidP="00064F92">
            <w:pPr>
              <w:tabs>
                <w:tab w:val="decimal" w:pos="1020"/>
                <w:tab w:val="decimal" w:pos="1124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85" w:type="dxa"/>
          </w:tcPr>
          <w:p w14:paraId="68D9E3B1" w14:textId="77777777" w:rsidR="00064F92" w:rsidRPr="00C327F6" w:rsidRDefault="00064F92" w:rsidP="00064F92">
            <w:pPr>
              <w:tabs>
                <w:tab w:val="decimal" w:pos="993"/>
                <w:tab w:val="decimal" w:pos="1020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</w:tcPr>
          <w:p w14:paraId="0A00DBA4" w14:textId="1370132A" w:rsidR="00064F92" w:rsidRPr="00C327F6" w:rsidRDefault="00231EFC" w:rsidP="00064F92">
            <w:pPr>
              <w:tabs>
                <w:tab w:val="decimal" w:pos="615"/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5DF6C9FD" w14:textId="77777777" w:rsidR="00064F92" w:rsidRPr="00C327F6" w:rsidRDefault="00064F92" w:rsidP="00064F92">
            <w:pPr>
              <w:tabs>
                <w:tab w:val="decimal" w:pos="993"/>
                <w:tab w:val="decimal" w:pos="1020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</w:tcPr>
          <w:p w14:paraId="5FAFDD94" w14:textId="1566F24D" w:rsidR="00064F92" w:rsidRPr="00C327F6" w:rsidRDefault="00231EFC" w:rsidP="00064F92">
            <w:pPr>
              <w:tabs>
                <w:tab w:val="decimal" w:pos="1020"/>
                <w:tab w:val="decimal" w:pos="1124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4D5290" w:rsidRPr="00C327F6" w14:paraId="6FF89329" w14:textId="77777777" w:rsidTr="00FB5912">
        <w:tc>
          <w:tcPr>
            <w:tcW w:w="3420" w:type="dxa"/>
          </w:tcPr>
          <w:p w14:paraId="05C5E93B" w14:textId="77777777" w:rsidR="00064F92" w:rsidRPr="00C327F6" w:rsidRDefault="00064F92" w:rsidP="00064F92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0" w:type="dxa"/>
          </w:tcPr>
          <w:p w14:paraId="14913FCC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34933E7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4A58E0A3" w14:textId="6E2C45E2" w:rsidR="00064F92" w:rsidRPr="00C327F6" w:rsidRDefault="00F71AB7" w:rsidP="00064F92">
            <w:pPr>
              <w:tabs>
                <w:tab w:val="decimal" w:pos="1188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249" w:type="dxa"/>
          </w:tcPr>
          <w:p w14:paraId="4EAE9E23" w14:textId="77777777" w:rsidR="00064F92" w:rsidRPr="00C327F6" w:rsidRDefault="00064F92" w:rsidP="00064F92">
            <w:pPr>
              <w:tabs>
                <w:tab w:val="decimal" w:pos="1020"/>
                <w:tab w:val="decimal" w:pos="1111"/>
                <w:tab w:val="decimal" w:pos="1225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1BF58526" w14:textId="18790FAC" w:rsidR="00064F92" w:rsidRPr="00C327F6" w:rsidRDefault="00F71AB7" w:rsidP="00064F92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(7,075)</w:t>
            </w:r>
          </w:p>
        </w:tc>
        <w:tc>
          <w:tcPr>
            <w:tcW w:w="236" w:type="dxa"/>
          </w:tcPr>
          <w:p w14:paraId="3501D3E1" w14:textId="77777777" w:rsidR="00064F92" w:rsidRPr="00C327F6" w:rsidRDefault="00064F92" w:rsidP="00064F92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4" w:type="dxa"/>
          </w:tcPr>
          <w:p w14:paraId="222A26BF" w14:textId="78667256" w:rsidR="00064F92" w:rsidRPr="00C327F6" w:rsidRDefault="00F71AB7" w:rsidP="00064F92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(835)</w:t>
            </w:r>
          </w:p>
        </w:tc>
        <w:tc>
          <w:tcPr>
            <w:tcW w:w="244" w:type="dxa"/>
          </w:tcPr>
          <w:p w14:paraId="461D3638" w14:textId="77777777" w:rsidR="00064F92" w:rsidRPr="00C327F6" w:rsidRDefault="00064F92" w:rsidP="00064F92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</w:tcPr>
          <w:p w14:paraId="69B5CB19" w14:textId="00C8C315" w:rsidR="00064F92" w:rsidRPr="00C327F6" w:rsidRDefault="00F71AB7" w:rsidP="00064F92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(119)</w:t>
            </w:r>
          </w:p>
        </w:tc>
        <w:tc>
          <w:tcPr>
            <w:tcW w:w="236" w:type="dxa"/>
          </w:tcPr>
          <w:p w14:paraId="7E3D663B" w14:textId="77777777" w:rsidR="00064F92" w:rsidRPr="00C327F6" w:rsidRDefault="00064F92" w:rsidP="00064F92">
            <w:pPr>
              <w:tabs>
                <w:tab w:val="decimal" w:pos="1020"/>
                <w:tab w:val="decimal" w:pos="1152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1487D1B5" w14:textId="1DA0A1F9" w:rsidR="00064F92" w:rsidRPr="00C327F6" w:rsidRDefault="00F71AB7" w:rsidP="00064F92">
            <w:pPr>
              <w:tabs>
                <w:tab w:val="decimal" w:pos="1124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(18)</w:t>
            </w:r>
          </w:p>
        </w:tc>
        <w:tc>
          <w:tcPr>
            <w:tcW w:w="285" w:type="dxa"/>
          </w:tcPr>
          <w:p w14:paraId="3984D25D" w14:textId="77777777" w:rsidR="00064F92" w:rsidRPr="00C327F6" w:rsidRDefault="00064F92" w:rsidP="00064F92">
            <w:pPr>
              <w:tabs>
                <w:tab w:val="decimal" w:pos="993"/>
                <w:tab w:val="decimal" w:pos="1020"/>
              </w:tabs>
              <w:spacing w:line="280" w:lineRule="exact"/>
              <w:ind w:left="-115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</w:tcPr>
          <w:p w14:paraId="378709CF" w14:textId="41BA3693" w:rsidR="00064F92" w:rsidRPr="00C327F6" w:rsidRDefault="00F71AB7" w:rsidP="00064F92">
            <w:pPr>
              <w:tabs>
                <w:tab w:val="decimal" w:pos="615"/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529023BD" w14:textId="77777777" w:rsidR="00064F92" w:rsidRPr="00C327F6" w:rsidRDefault="00064F92" w:rsidP="00064F92">
            <w:pPr>
              <w:tabs>
                <w:tab w:val="decimal" w:pos="993"/>
                <w:tab w:val="decimal" w:pos="1020"/>
              </w:tabs>
              <w:spacing w:line="280" w:lineRule="exact"/>
              <w:ind w:left="-115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</w:tcPr>
          <w:p w14:paraId="7EB7E5D2" w14:textId="65F7E252" w:rsidR="00064F92" w:rsidRPr="00C327F6" w:rsidRDefault="00F71AB7" w:rsidP="00064F92">
            <w:pPr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(8,057)</w:t>
            </w:r>
          </w:p>
        </w:tc>
      </w:tr>
      <w:tr w:rsidR="004D5290" w:rsidRPr="00C327F6" w14:paraId="15D42E13" w14:textId="77777777" w:rsidTr="00FB5912">
        <w:tc>
          <w:tcPr>
            <w:tcW w:w="3420" w:type="dxa"/>
          </w:tcPr>
          <w:p w14:paraId="2E327F10" w14:textId="6E085270" w:rsidR="00064F92" w:rsidRPr="00C327F6" w:rsidRDefault="00730BA4" w:rsidP="00064F92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327F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กลับรายการ</w:t>
            </w:r>
            <w:r w:rsidRPr="00C327F6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="00064F92"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270" w:type="dxa"/>
          </w:tcPr>
          <w:p w14:paraId="62414354" w14:textId="795673BD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</w:tcPr>
          <w:p w14:paraId="7CC0E865" w14:textId="737655B6" w:rsidR="00064F92" w:rsidRPr="00C327F6" w:rsidRDefault="00BA5131" w:rsidP="00BA5131">
            <w:pPr>
              <w:tabs>
                <w:tab w:val="decimal" w:pos="106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050" w:type="dxa"/>
          </w:tcPr>
          <w:p w14:paraId="0FA066B3" w14:textId="38B9B759" w:rsidR="00064F92" w:rsidRPr="00C327F6" w:rsidRDefault="00E62BCB" w:rsidP="00064F92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9" w:type="dxa"/>
          </w:tcPr>
          <w:p w14:paraId="1790AC2F" w14:textId="77777777" w:rsidR="00064F92" w:rsidRPr="00C327F6" w:rsidRDefault="00064F92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242A41AC" w14:textId="0F8B8CFF" w:rsidR="00064F92" w:rsidRPr="00C327F6" w:rsidRDefault="00E62BCB" w:rsidP="00064F92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1,788</w:t>
            </w:r>
          </w:p>
        </w:tc>
        <w:tc>
          <w:tcPr>
            <w:tcW w:w="236" w:type="dxa"/>
          </w:tcPr>
          <w:p w14:paraId="0426189D" w14:textId="77777777" w:rsidR="00064F92" w:rsidRPr="00C327F6" w:rsidRDefault="00064F92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4" w:type="dxa"/>
          </w:tcPr>
          <w:p w14:paraId="448AEA32" w14:textId="79B45D5F" w:rsidR="00064F92" w:rsidRPr="00C327F6" w:rsidRDefault="00E62BCB" w:rsidP="00064F92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244" w:type="dxa"/>
          </w:tcPr>
          <w:p w14:paraId="20474B9E" w14:textId="77777777" w:rsidR="00064F92" w:rsidRPr="00C327F6" w:rsidRDefault="00064F92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</w:tcPr>
          <w:p w14:paraId="6A2CC2DD" w14:textId="159F8CE8" w:rsidR="00064F92" w:rsidRPr="00C327F6" w:rsidRDefault="003F5770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B19B4" w:rsidRPr="00C327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327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23C89A7" w14:textId="77777777" w:rsidR="00064F92" w:rsidRPr="00C327F6" w:rsidRDefault="00064F92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77799EAF" w14:textId="3763AB27" w:rsidR="00064F92" w:rsidRPr="00C327F6" w:rsidRDefault="00EB19B4" w:rsidP="00064F92">
            <w:pPr>
              <w:tabs>
                <w:tab w:val="decimal" w:pos="615"/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</w:tcPr>
          <w:p w14:paraId="0FC9A9AC" w14:textId="77777777" w:rsidR="00064F92" w:rsidRPr="00C327F6" w:rsidRDefault="00064F92" w:rsidP="00064F92">
            <w:pPr>
              <w:tabs>
                <w:tab w:val="decimal" w:pos="993"/>
                <w:tab w:val="decimal" w:pos="1020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</w:tcPr>
          <w:p w14:paraId="467ED5F8" w14:textId="7081F854" w:rsidR="00064F92" w:rsidRPr="00C327F6" w:rsidRDefault="00E62BCB" w:rsidP="00064F92">
            <w:pPr>
              <w:tabs>
                <w:tab w:val="decimal" w:pos="615"/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  <w:tc>
          <w:tcPr>
            <w:tcW w:w="283" w:type="dxa"/>
          </w:tcPr>
          <w:p w14:paraId="0AE36490" w14:textId="77777777" w:rsidR="00064F92" w:rsidRPr="00C327F6" w:rsidRDefault="00064F92" w:rsidP="00064F92">
            <w:pPr>
              <w:tabs>
                <w:tab w:val="decimal" w:pos="993"/>
                <w:tab w:val="decimal" w:pos="1020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</w:tcPr>
          <w:p w14:paraId="50959724" w14:textId="344D2B86" w:rsidR="00064F92" w:rsidRPr="00C327F6" w:rsidRDefault="00E62BCB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1,897</w:t>
            </w:r>
          </w:p>
        </w:tc>
      </w:tr>
      <w:tr w:rsidR="004D5290" w:rsidRPr="00C327F6" w14:paraId="7A769862" w14:textId="77777777" w:rsidTr="00FB5912">
        <w:tc>
          <w:tcPr>
            <w:tcW w:w="3420" w:type="dxa"/>
          </w:tcPr>
          <w:p w14:paraId="714E17F5" w14:textId="4EEF920A" w:rsidR="000207F3" w:rsidRPr="00C327F6" w:rsidRDefault="000207F3" w:rsidP="00064F92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27F6">
              <w:rPr>
                <w:rFonts w:asciiTheme="majorBidi" w:hAnsiTheme="majorBidi" w:hint="cs"/>
                <w:sz w:val="24"/>
                <w:szCs w:val="24"/>
                <w:cs/>
              </w:rPr>
              <w:t>ลดลงจากการสิ้นสุดการเป็นบริษัทย่อย</w:t>
            </w:r>
          </w:p>
        </w:tc>
        <w:tc>
          <w:tcPr>
            <w:tcW w:w="270" w:type="dxa"/>
          </w:tcPr>
          <w:p w14:paraId="5BFA10A2" w14:textId="77777777" w:rsidR="000207F3" w:rsidRPr="00C327F6" w:rsidRDefault="000207F3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35CEFCB" w14:textId="1DC313C4" w:rsidR="000207F3" w:rsidRPr="00C327F6" w:rsidRDefault="00BA5131" w:rsidP="00BA5131">
            <w:pPr>
              <w:tabs>
                <w:tab w:val="decimal" w:pos="106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050" w:type="dxa"/>
          </w:tcPr>
          <w:p w14:paraId="3F680986" w14:textId="0F1E5DA2" w:rsidR="000207F3" w:rsidRPr="00C327F6" w:rsidRDefault="00EB19B4" w:rsidP="00064F92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(279)</w:t>
            </w:r>
          </w:p>
        </w:tc>
        <w:tc>
          <w:tcPr>
            <w:tcW w:w="249" w:type="dxa"/>
          </w:tcPr>
          <w:p w14:paraId="15423E29" w14:textId="77777777" w:rsidR="000207F3" w:rsidRPr="00C327F6" w:rsidRDefault="000207F3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295774A0" w14:textId="25FB70FC" w:rsidR="000207F3" w:rsidRPr="00C327F6" w:rsidRDefault="00EB19B4" w:rsidP="00BA5131">
            <w:pPr>
              <w:tabs>
                <w:tab w:val="decimal" w:pos="102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(6,71</w:t>
            </w:r>
            <w:r w:rsidR="00FD45B5" w:rsidRPr="00C327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327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B21EDC7" w14:textId="77777777" w:rsidR="000207F3" w:rsidRPr="00C327F6" w:rsidRDefault="000207F3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4" w:type="dxa"/>
          </w:tcPr>
          <w:p w14:paraId="7FABA1FD" w14:textId="051C1180" w:rsidR="000207F3" w:rsidRPr="00C327F6" w:rsidRDefault="00EB19B4" w:rsidP="00BA5131">
            <w:pPr>
              <w:spacing w:line="280" w:lineRule="exact"/>
              <w:ind w:left="-108" w:right="-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(833)</w:t>
            </w:r>
          </w:p>
        </w:tc>
        <w:tc>
          <w:tcPr>
            <w:tcW w:w="244" w:type="dxa"/>
          </w:tcPr>
          <w:p w14:paraId="767257AD" w14:textId="77777777" w:rsidR="000207F3" w:rsidRPr="00C327F6" w:rsidRDefault="000207F3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</w:tcPr>
          <w:p w14:paraId="1B9A6FED" w14:textId="13121A08" w:rsidR="000207F3" w:rsidRPr="00C327F6" w:rsidRDefault="00EB19B4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EC4961E" w14:textId="77777777" w:rsidR="000207F3" w:rsidRPr="00C327F6" w:rsidRDefault="000207F3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26BFA729" w14:textId="387D528A" w:rsidR="000207F3" w:rsidRPr="00C327F6" w:rsidRDefault="00EB19B4" w:rsidP="00064F92">
            <w:pPr>
              <w:tabs>
                <w:tab w:val="decimal" w:pos="615"/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</w:tcPr>
          <w:p w14:paraId="217C9475" w14:textId="77777777" w:rsidR="000207F3" w:rsidRPr="00C327F6" w:rsidRDefault="000207F3" w:rsidP="00064F92">
            <w:pPr>
              <w:tabs>
                <w:tab w:val="decimal" w:pos="993"/>
                <w:tab w:val="decimal" w:pos="1020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</w:tcPr>
          <w:p w14:paraId="435807B3" w14:textId="18E09FBB" w:rsidR="000207F3" w:rsidRPr="00C327F6" w:rsidRDefault="00EB19B4" w:rsidP="00064F92">
            <w:pPr>
              <w:tabs>
                <w:tab w:val="decimal" w:pos="615"/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(652)</w:t>
            </w:r>
          </w:p>
        </w:tc>
        <w:tc>
          <w:tcPr>
            <w:tcW w:w="283" w:type="dxa"/>
          </w:tcPr>
          <w:p w14:paraId="232C2489" w14:textId="77777777" w:rsidR="000207F3" w:rsidRPr="00C327F6" w:rsidRDefault="000207F3" w:rsidP="00064F92">
            <w:pPr>
              <w:tabs>
                <w:tab w:val="decimal" w:pos="993"/>
                <w:tab w:val="decimal" w:pos="1020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</w:tcPr>
          <w:p w14:paraId="6F8272AF" w14:textId="670CDACB" w:rsidR="000207F3" w:rsidRPr="00C327F6" w:rsidRDefault="00EB19B4" w:rsidP="00BA5131">
            <w:pPr>
              <w:tabs>
                <w:tab w:val="clear" w:pos="680"/>
                <w:tab w:val="clear" w:pos="907"/>
                <w:tab w:val="decimal" w:pos="673"/>
                <w:tab w:val="left" w:pos="853"/>
                <w:tab w:val="decimal" w:pos="1225"/>
              </w:tabs>
              <w:spacing w:line="280" w:lineRule="exact"/>
              <w:ind w:left="-108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(8,47</w:t>
            </w:r>
            <w:r w:rsidR="00FD45B5" w:rsidRPr="00C327F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327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D5290" w:rsidRPr="00C327F6" w14:paraId="54787079" w14:textId="77777777" w:rsidTr="00FB5912">
        <w:tc>
          <w:tcPr>
            <w:tcW w:w="3420" w:type="dxa"/>
          </w:tcPr>
          <w:p w14:paraId="4A2B740A" w14:textId="41E763DA" w:rsidR="000207F3" w:rsidRPr="00C327F6" w:rsidRDefault="000207F3" w:rsidP="00064F92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27F6">
              <w:rPr>
                <w:rFonts w:asciiTheme="majorBidi" w:hAnsiTheme="majorBidi" w:hint="cs"/>
                <w:sz w:val="24"/>
                <w:szCs w:val="24"/>
                <w:cs/>
              </w:rPr>
              <w:t>สินทรัพย์ไม่หมุนเวียนและกลุ่มสินทรัพย์ที่จะจำหน่ายที่จัดประเภทเป็นถือไว้เพื่อขาย</w:t>
            </w:r>
          </w:p>
        </w:tc>
        <w:tc>
          <w:tcPr>
            <w:tcW w:w="270" w:type="dxa"/>
          </w:tcPr>
          <w:p w14:paraId="000F8AAA" w14:textId="77777777" w:rsidR="000207F3" w:rsidRPr="00C327F6" w:rsidRDefault="000207F3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A7FC089" w14:textId="77777777" w:rsidR="000207F3" w:rsidRPr="00C327F6" w:rsidRDefault="000207F3" w:rsidP="00BA5131">
            <w:pPr>
              <w:tabs>
                <w:tab w:val="decimal" w:pos="106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6F4745DD" w14:textId="220A1F10" w:rsidR="00BA5131" w:rsidRPr="00C327F6" w:rsidRDefault="00BA5131" w:rsidP="00BA5131">
            <w:pPr>
              <w:tabs>
                <w:tab w:val="decimal" w:pos="106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050" w:type="dxa"/>
          </w:tcPr>
          <w:p w14:paraId="69A71F5D" w14:textId="77777777" w:rsidR="000207F3" w:rsidRPr="00C327F6" w:rsidRDefault="000207F3" w:rsidP="00064F92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5032A3" w14:textId="41CCE2F3" w:rsidR="00EB19B4" w:rsidRPr="00C327F6" w:rsidRDefault="00EB19B4" w:rsidP="00064F92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(149)</w:t>
            </w:r>
          </w:p>
        </w:tc>
        <w:tc>
          <w:tcPr>
            <w:tcW w:w="249" w:type="dxa"/>
          </w:tcPr>
          <w:p w14:paraId="4BB3685D" w14:textId="77777777" w:rsidR="000207F3" w:rsidRPr="00C327F6" w:rsidRDefault="000207F3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7560F8B8" w14:textId="77777777" w:rsidR="000207F3" w:rsidRPr="00C327F6" w:rsidRDefault="000207F3" w:rsidP="00BA5131">
            <w:pPr>
              <w:tabs>
                <w:tab w:val="decimal" w:pos="102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B786C3" w14:textId="24617105" w:rsidR="00EB19B4" w:rsidRPr="00C327F6" w:rsidRDefault="00EB19B4" w:rsidP="00BA5131">
            <w:pPr>
              <w:tabs>
                <w:tab w:val="decimal" w:pos="102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(4,692)</w:t>
            </w:r>
          </w:p>
        </w:tc>
        <w:tc>
          <w:tcPr>
            <w:tcW w:w="236" w:type="dxa"/>
          </w:tcPr>
          <w:p w14:paraId="67B9AB8C" w14:textId="77777777" w:rsidR="000207F3" w:rsidRPr="00C327F6" w:rsidRDefault="000207F3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4" w:type="dxa"/>
          </w:tcPr>
          <w:p w14:paraId="591F9577" w14:textId="77777777" w:rsidR="000207F3" w:rsidRPr="00C327F6" w:rsidRDefault="000207F3" w:rsidP="00064F92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F7095A" w14:textId="74581D4E" w:rsidR="00EB19B4" w:rsidRPr="00C327F6" w:rsidRDefault="00EB19B4" w:rsidP="00BA5131">
            <w:pPr>
              <w:tabs>
                <w:tab w:val="clear" w:pos="907"/>
                <w:tab w:val="decimal" w:pos="856"/>
              </w:tabs>
              <w:spacing w:line="280" w:lineRule="exact"/>
              <w:ind w:left="-108" w:right="-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(370)</w:t>
            </w:r>
          </w:p>
        </w:tc>
        <w:tc>
          <w:tcPr>
            <w:tcW w:w="244" w:type="dxa"/>
          </w:tcPr>
          <w:p w14:paraId="182EA654" w14:textId="77777777" w:rsidR="000207F3" w:rsidRPr="00C327F6" w:rsidRDefault="000207F3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</w:tcPr>
          <w:p w14:paraId="2EA48E3A" w14:textId="77777777" w:rsidR="000207F3" w:rsidRPr="00C327F6" w:rsidRDefault="000207F3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AF95D1" w14:textId="417F55D4" w:rsidR="00EB19B4" w:rsidRPr="00C327F6" w:rsidRDefault="00EB19B4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(15)</w:t>
            </w:r>
          </w:p>
        </w:tc>
        <w:tc>
          <w:tcPr>
            <w:tcW w:w="236" w:type="dxa"/>
          </w:tcPr>
          <w:p w14:paraId="7B1360B1" w14:textId="77777777" w:rsidR="000207F3" w:rsidRPr="00C327F6" w:rsidRDefault="000207F3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7140909E" w14:textId="77777777" w:rsidR="000207F3" w:rsidRPr="00C327F6" w:rsidRDefault="000207F3" w:rsidP="00064F92">
            <w:pPr>
              <w:tabs>
                <w:tab w:val="decimal" w:pos="615"/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716A7A" w14:textId="54F9034B" w:rsidR="00EB19B4" w:rsidRPr="00C327F6" w:rsidRDefault="00EB19B4" w:rsidP="00064F92">
            <w:pPr>
              <w:tabs>
                <w:tab w:val="decimal" w:pos="615"/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</w:tcPr>
          <w:p w14:paraId="670E8DAE" w14:textId="77777777" w:rsidR="000207F3" w:rsidRPr="00C327F6" w:rsidRDefault="000207F3" w:rsidP="00064F92">
            <w:pPr>
              <w:tabs>
                <w:tab w:val="decimal" w:pos="993"/>
                <w:tab w:val="decimal" w:pos="1020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</w:tcPr>
          <w:p w14:paraId="555EAC59" w14:textId="77777777" w:rsidR="000207F3" w:rsidRPr="00C327F6" w:rsidRDefault="000207F3" w:rsidP="00064F92">
            <w:pPr>
              <w:tabs>
                <w:tab w:val="decimal" w:pos="615"/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5E315D" w14:textId="40DDB2C9" w:rsidR="00EB19B4" w:rsidRPr="00C327F6" w:rsidRDefault="00EB19B4" w:rsidP="00064F92">
            <w:pPr>
              <w:tabs>
                <w:tab w:val="decimal" w:pos="615"/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283" w:type="dxa"/>
          </w:tcPr>
          <w:p w14:paraId="1C989EDE" w14:textId="77777777" w:rsidR="000207F3" w:rsidRPr="00C327F6" w:rsidRDefault="000207F3" w:rsidP="00064F92">
            <w:pPr>
              <w:tabs>
                <w:tab w:val="decimal" w:pos="993"/>
                <w:tab w:val="decimal" w:pos="1020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</w:tcPr>
          <w:p w14:paraId="37994BA9" w14:textId="77777777" w:rsidR="000207F3" w:rsidRPr="00C327F6" w:rsidRDefault="000207F3" w:rsidP="00BA5131">
            <w:pPr>
              <w:tabs>
                <w:tab w:val="clear" w:pos="680"/>
                <w:tab w:val="clear" w:pos="907"/>
                <w:tab w:val="decimal" w:pos="673"/>
                <w:tab w:val="left" w:pos="853"/>
                <w:tab w:val="decimal" w:pos="1225"/>
              </w:tabs>
              <w:spacing w:line="280" w:lineRule="exact"/>
              <w:ind w:left="-108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137B93" w14:textId="54617398" w:rsidR="00EB19B4" w:rsidRPr="00C327F6" w:rsidRDefault="00EB19B4" w:rsidP="00BA5131">
            <w:pPr>
              <w:tabs>
                <w:tab w:val="clear" w:pos="680"/>
                <w:tab w:val="clear" w:pos="907"/>
                <w:tab w:val="decimal" w:pos="673"/>
                <w:tab w:val="left" w:pos="853"/>
                <w:tab w:val="decimal" w:pos="1225"/>
              </w:tabs>
              <w:spacing w:line="280" w:lineRule="exact"/>
              <w:ind w:left="-108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(5,228)</w:t>
            </w:r>
          </w:p>
        </w:tc>
      </w:tr>
      <w:tr w:rsidR="004D5290" w:rsidRPr="00C327F6" w14:paraId="184F7DC7" w14:textId="77777777" w:rsidTr="00FB5912">
        <w:tc>
          <w:tcPr>
            <w:tcW w:w="4320" w:type="dxa"/>
            <w:gridSpan w:val="3"/>
          </w:tcPr>
          <w:p w14:paraId="7A241F1B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23" w:right="-28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ผลต่างของอัตราแลกเปลี่ยนจากการ</w:t>
            </w:r>
          </w:p>
          <w:p w14:paraId="084BEF11" w14:textId="2658FD31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23" w:right="-28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5438F7" w:rsidRPr="00C327F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แปลงค่างบการเงิน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53B2DA01" w14:textId="77777777" w:rsidR="00064F92" w:rsidRPr="00C327F6" w:rsidRDefault="00064F92" w:rsidP="00064F92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1F132D" w14:textId="400CBE99" w:rsidR="00EB19B4" w:rsidRPr="00C327F6" w:rsidRDefault="00EB19B4" w:rsidP="00BA5131">
            <w:pPr>
              <w:tabs>
                <w:tab w:val="clear" w:pos="907"/>
                <w:tab w:val="decimal" w:pos="1111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9" w:type="dxa"/>
            <w:vAlign w:val="bottom"/>
          </w:tcPr>
          <w:p w14:paraId="172F8170" w14:textId="77777777" w:rsidR="00064F92" w:rsidRPr="00C327F6" w:rsidRDefault="00064F92" w:rsidP="00064F92">
            <w:pPr>
              <w:tabs>
                <w:tab w:val="decimal" w:pos="1020"/>
                <w:tab w:val="decimal" w:pos="1111"/>
                <w:tab w:val="decimal" w:pos="1225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466D0EA5" w14:textId="77777777" w:rsidR="00064F92" w:rsidRPr="00C327F6" w:rsidRDefault="00064F92" w:rsidP="00064F92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85623C" w14:textId="7FAED142" w:rsidR="00EB19B4" w:rsidRPr="00C327F6" w:rsidRDefault="00EB19B4" w:rsidP="00BA5131">
            <w:pPr>
              <w:tabs>
                <w:tab w:val="decimal" w:pos="1111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FD45B5" w:rsidRPr="00C327F6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vAlign w:val="bottom"/>
          </w:tcPr>
          <w:p w14:paraId="5C164248" w14:textId="77777777" w:rsidR="00064F92" w:rsidRPr="00C327F6" w:rsidRDefault="00064F92" w:rsidP="00064F92">
            <w:pPr>
              <w:tabs>
                <w:tab w:val="decimal" w:pos="1020"/>
                <w:tab w:val="decimal" w:pos="1111"/>
                <w:tab w:val="decimal" w:pos="1225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38C4C681" w14:textId="77777777" w:rsidR="00064F92" w:rsidRPr="00C327F6" w:rsidRDefault="00064F92" w:rsidP="00064F92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F99D9F" w14:textId="3D4EDE7D" w:rsidR="00EB19B4" w:rsidRPr="00C327F6" w:rsidRDefault="00EB19B4" w:rsidP="00BA5131">
            <w:pPr>
              <w:tabs>
                <w:tab w:val="decimal" w:pos="856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244" w:type="dxa"/>
            <w:vAlign w:val="bottom"/>
          </w:tcPr>
          <w:p w14:paraId="6F20B1F4" w14:textId="77777777" w:rsidR="00064F92" w:rsidRPr="00C327F6" w:rsidRDefault="00064F92" w:rsidP="00064F92">
            <w:pPr>
              <w:tabs>
                <w:tab w:val="decimal" w:pos="1020"/>
                <w:tab w:val="decimal" w:pos="1111"/>
                <w:tab w:val="decimal" w:pos="1225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79D4F04" w14:textId="77777777" w:rsidR="00064F92" w:rsidRPr="00C327F6" w:rsidRDefault="00064F92" w:rsidP="00064F92">
            <w:pPr>
              <w:tabs>
                <w:tab w:val="decimal" w:pos="1020"/>
                <w:tab w:val="decimal" w:pos="1111"/>
                <w:tab w:val="decimal" w:pos="1225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57CBA2" w14:textId="25BC09B3" w:rsidR="00EB19B4" w:rsidRPr="00C327F6" w:rsidRDefault="00EB19B4" w:rsidP="00064F92">
            <w:pPr>
              <w:tabs>
                <w:tab w:val="decimal" w:pos="1020"/>
                <w:tab w:val="decimal" w:pos="1111"/>
                <w:tab w:val="decimal" w:pos="1225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(32)</w:t>
            </w:r>
          </w:p>
        </w:tc>
        <w:tc>
          <w:tcPr>
            <w:tcW w:w="236" w:type="dxa"/>
            <w:vAlign w:val="bottom"/>
          </w:tcPr>
          <w:p w14:paraId="472BF891" w14:textId="77777777" w:rsidR="00064F92" w:rsidRPr="00C327F6" w:rsidRDefault="00064F92" w:rsidP="00064F92">
            <w:pPr>
              <w:tabs>
                <w:tab w:val="decimal" w:pos="1020"/>
                <w:tab w:val="decimal" w:pos="1111"/>
                <w:tab w:val="decimal" w:pos="1225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3564FC81" w14:textId="77777777" w:rsidR="00064F92" w:rsidRPr="00C327F6" w:rsidRDefault="00064F92" w:rsidP="00064F92">
            <w:pPr>
              <w:tabs>
                <w:tab w:val="decimal" w:pos="1020"/>
                <w:tab w:val="decimal" w:pos="1111"/>
                <w:tab w:val="decimal" w:pos="1225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EBB008" w14:textId="39CCD219" w:rsidR="00EB19B4" w:rsidRPr="00C327F6" w:rsidRDefault="00EB19B4" w:rsidP="00BA5131">
            <w:pPr>
              <w:tabs>
                <w:tab w:val="decimal" w:pos="854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85" w:type="dxa"/>
            <w:vAlign w:val="bottom"/>
          </w:tcPr>
          <w:p w14:paraId="78CD2F8B" w14:textId="77777777" w:rsidR="00064F92" w:rsidRPr="00C327F6" w:rsidRDefault="00064F92" w:rsidP="00064F92">
            <w:pPr>
              <w:tabs>
                <w:tab w:val="decimal" w:pos="993"/>
                <w:tab w:val="decimal" w:pos="1020"/>
                <w:tab w:val="decimal" w:pos="1111"/>
                <w:tab w:val="decimal" w:pos="1225"/>
              </w:tabs>
              <w:spacing w:line="280" w:lineRule="exact"/>
              <w:ind w:left="-115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4F333DE" w14:textId="77777777" w:rsidR="00064F92" w:rsidRPr="00C327F6" w:rsidRDefault="00064F92" w:rsidP="00064F92">
            <w:pPr>
              <w:tabs>
                <w:tab w:val="decimal" w:pos="1020"/>
                <w:tab w:val="decimal" w:pos="1111"/>
                <w:tab w:val="decimal" w:pos="1225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A5E573" w14:textId="2C51F88A" w:rsidR="00EB19B4" w:rsidRPr="00C327F6" w:rsidRDefault="00EB19B4" w:rsidP="00064F92">
            <w:pPr>
              <w:tabs>
                <w:tab w:val="decimal" w:pos="1020"/>
                <w:tab w:val="decimal" w:pos="1111"/>
                <w:tab w:val="decimal" w:pos="1225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(117)</w:t>
            </w:r>
          </w:p>
        </w:tc>
        <w:tc>
          <w:tcPr>
            <w:tcW w:w="283" w:type="dxa"/>
            <w:vAlign w:val="bottom"/>
          </w:tcPr>
          <w:p w14:paraId="616053A7" w14:textId="77777777" w:rsidR="00064F92" w:rsidRPr="00C327F6" w:rsidRDefault="00064F92" w:rsidP="00064F92">
            <w:pPr>
              <w:tabs>
                <w:tab w:val="decimal" w:pos="993"/>
                <w:tab w:val="decimal" w:pos="1020"/>
                <w:tab w:val="decimal" w:pos="1111"/>
                <w:tab w:val="decimal" w:pos="1225"/>
              </w:tabs>
              <w:spacing w:line="280" w:lineRule="exact"/>
              <w:ind w:left="-115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A4B0521" w14:textId="77777777" w:rsidR="00064F92" w:rsidRPr="00C327F6" w:rsidRDefault="00064F92" w:rsidP="00064F92">
            <w:pPr>
              <w:tabs>
                <w:tab w:val="decimal" w:pos="1020"/>
                <w:tab w:val="decimal" w:pos="1111"/>
                <w:tab w:val="decimal" w:pos="1137"/>
                <w:tab w:val="decimal" w:pos="1225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7616A4" w14:textId="04B14004" w:rsidR="00EB19B4" w:rsidRPr="00C327F6" w:rsidRDefault="00EB19B4" w:rsidP="00BA5131">
            <w:pPr>
              <w:tabs>
                <w:tab w:val="clear" w:pos="680"/>
                <w:tab w:val="decimal" w:pos="673"/>
                <w:tab w:val="decimal" w:pos="763"/>
                <w:tab w:val="decimal" w:pos="1137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D45B5" w:rsidRPr="00C327F6">
              <w:rPr>
                <w:rFonts w:asciiTheme="majorBidi" w:hAnsiTheme="majorBidi" w:cstheme="majorBidi"/>
                <w:sz w:val="24"/>
                <w:szCs w:val="24"/>
              </w:rPr>
              <w:t>09</w:t>
            </w:r>
          </w:p>
        </w:tc>
      </w:tr>
      <w:tr w:rsidR="004D5290" w:rsidRPr="00C327F6" w14:paraId="655493BF" w14:textId="77777777" w:rsidTr="00FB5912">
        <w:tc>
          <w:tcPr>
            <w:tcW w:w="3420" w:type="dxa"/>
          </w:tcPr>
          <w:p w14:paraId="3C98F9DC" w14:textId="341A9821" w:rsidR="00064F92" w:rsidRPr="00C327F6" w:rsidRDefault="00064F92" w:rsidP="00064F92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53B63A19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0DFAE5F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70312B74" w14:textId="1C318856" w:rsidR="00064F92" w:rsidRPr="00C327F6" w:rsidRDefault="00E62BCB" w:rsidP="00064F92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1,680</w:t>
            </w:r>
          </w:p>
        </w:tc>
        <w:tc>
          <w:tcPr>
            <w:tcW w:w="249" w:type="dxa"/>
          </w:tcPr>
          <w:p w14:paraId="295D0325" w14:textId="77777777" w:rsidR="00064F92" w:rsidRPr="00C327F6" w:rsidRDefault="00064F92" w:rsidP="00064F92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14:paraId="704E5B9C" w14:textId="306A270C" w:rsidR="00064F92" w:rsidRPr="00C327F6" w:rsidRDefault="00E62BCB" w:rsidP="00064F92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276,869</w:t>
            </w:r>
          </w:p>
        </w:tc>
        <w:tc>
          <w:tcPr>
            <w:tcW w:w="236" w:type="dxa"/>
          </w:tcPr>
          <w:p w14:paraId="091D6038" w14:textId="77777777" w:rsidR="00064F92" w:rsidRPr="00C327F6" w:rsidRDefault="00064F92" w:rsidP="00064F92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4700F13A" w14:textId="61FF5708" w:rsidR="00064F92" w:rsidRPr="00C327F6" w:rsidRDefault="00E62BCB" w:rsidP="00064F92">
            <w:pPr>
              <w:tabs>
                <w:tab w:val="decimal" w:pos="1076"/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15,907</w:t>
            </w:r>
          </w:p>
        </w:tc>
        <w:tc>
          <w:tcPr>
            <w:tcW w:w="244" w:type="dxa"/>
          </w:tcPr>
          <w:p w14:paraId="0A331058" w14:textId="77777777" w:rsidR="00064F92" w:rsidRPr="00C327F6" w:rsidRDefault="00064F92" w:rsidP="00064F92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6406C460" w14:textId="7861FBA1" w:rsidR="00064F92" w:rsidRPr="00C327F6" w:rsidRDefault="00E62BCB" w:rsidP="00064F92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3,434</w:t>
            </w:r>
          </w:p>
        </w:tc>
        <w:tc>
          <w:tcPr>
            <w:tcW w:w="236" w:type="dxa"/>
          </w:tcPr>
          <w:p w14:paraId="72A890DB" w14:textId="77777777" w:rsidR="00064F92" w:rsidRPr="00C327F6" w:rsidRDefault="00064F92" w:rsidP="00064F92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47CA16AC" w14:textId="2BF87B4D" w:rsidR="00064F92" w:rsidRPr="00C327F6" w:rsidRDefault="00E62BCB" w:rsidP="00064F92">
            <w:pPr>
              <w:tabs>
                <w:tab w:val="decimal" w:pos="1124"/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722</w:t>
            </w:r>
          </w:p>
        </w:tc>
        <w:tc>
          <w:tcPr>
            <w:tcW w:w="285" w:type="dxa"/>
          </w:tcPr>
          <w:p w14:paraId="2ED49ABA" w14:textId="77777777" w:rsidR="00064F92" w:rsidRPr="00C327F6" w:rsidRDefault="00064F92" w:rsidP="00064F92">
            <w:pPr>
              <w:tabs>
                <w:tab w:val="decimal" w:pos="993"/>
                <w:tab w:val="decimal" w:pos="1167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2D40AE09" w14:textId="43FA6784" w:rsidR="00064F92" w:rsidRPr="00C327F6" w:rsidRDefault="00E62BCB" w:rsidP="00064F92">
            <w:pPr>
              <w:tabs>
                <w:tab w:val="decimal" w:pos="1137"/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2,002</w:t>
            </w:r>
          </w:p>
        </w:tc>
        <w:tc>
          <w:tcPr>
            <w:tcW w:w="283" w:type="dxa"/>
          </w:tcPr>
          <w:p w14:paraId="2561484B" w14:textId="77777777" w:rsidR="00064F92" w:rsidRPr="00C327F6" w:rsidRDefault="00064F92" w:rsidP="00064F92">
            <w:pPr>
              <w:tabs>
                <w:tab w:val="decimal" w:pos="993"/>
                <w:tab w:val="decimal" w:pos="1167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201F217E" w14:textId="5F0AFF8B" w:rsidR="00064F92" w:rsidRPr="00C327F6" w:rsidRDefault="00E62BCB" w:rsidP="00064F92">
            <w:pPr>
              <w:tabs>
                <w:tab w:val="decimal" w:pos="1062"/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300,614</w:t>
            </w:r>
          </w:p>
        </w:tc>
      </w:tr>
      <w:tr w:rsidR="004D5290" w:rsidRPr="00C327F6" w14:paraId="36651005" w14:textId="77777777" w:rsidTr="00FB5912">
        <w:tc>
          <w:tcPr>
            <w:tcW w:w="3420" w:type="dxa"/>
          </w:tcPr>
          <w:p w14:paraId="7F232107" w14:textId="77777777" w:rsidR="00064F92" w:rsidRPr="00C327F6" w:rsidRDefault="00064F92" w:rsidP="00FB5912">
            <w:pPr>
              <w:spacing w:line="160" w:lineRule="exact"/>
              <w:ind w:left="181" w:right="-185" w:hanging="18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1B6F778" w14:textId="77777777" w:rsidR="00064F92" w:rsidRPr="00C327F6" w:rsidRDefault="00064F92" w:rsidP="00FB5912">
            <w:pPr>
              <w:tabs>
                <w:tab w:val="decimal" w:pos="1062"/>
              </w:tabs>
              <w:spacing w:line="16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34055B0" w14:textId="77777777" w:rsidR="00064F92" w:rsidRPr="00C327F6" w:rsidRDefault="00064F92" w:rsidP="00FB5912">
            <w:pPr>
              <w:tabs>
                <w:tab w:val="decimal" w:pos="1062"/>
              </w:tabs>
              <w:spacing w:line="16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36242964" w14:textId="77777777" w:rsidR="00064F92" w:rsidRPr="00C327F6" w:rsidRDefault="00064F92" w:rsidP="00FB5912">
            <w:pPr>
              <w:tabs>
                <w:tab w:val="decimal" w:pos="1225"/>
              </w:tabs>
              <w:spacing w:line="1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9" w:type="dxa"/>
          </w:tcPr>
          <w:p w14:paraId="2454B3C0" w14:textId="77777777" w:rsidR="00064F92" w:rsidRPr="00C327F6" w:rsidRDefault="00064F92" w:rsidP="00FB5912">
            <w:pPr>
              <w:tabs>
                <w:tab w:val="decimal" w:pos="1152"/>
              </w:tabs>
              <w:spacing w:line="1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60809F18" w14:textId="77777777" w:rsidR="00064F92" w:rsidRPr="00C327F6" w:rsidRDefault="00064F92" w:rsidP="00FB5912">
            <w:pPr>
              <w:tabs>
                <w:tab w:val="decimal" w:pos="1167"/>
              </w:tabs>
              <w:spacing w:line="1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1644D76" w14:textId="77777777" w:rsidR="00064F92" w:rsidRPr="00C327F6" w:rsidRDefault="00064F92" w:rsidP="00FB5912">
            <w:pPr>
              <w:tabs>
                <w:tab w:val="decimal" w:pos="1152"/>
              </w:tabs>
              <w:spacing w:line="1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3FFC775E" w14:textId="77777777" w:rsidR="00064F92" w:rsidRPr="00C327F6" w:rsidRDefault="00064F92" w:rsidP="00FB5912">
            <w:pPr>
              <w:tabs>
                <w:tab w:val="decimal" w:pos="1076"/>
              </w:tabs>
              <w:spacing w:line="1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" w:type="dxa"/>
          </w:tcPr>
          <w:p w14:paraId="537C2046" w14:textId="77777777" w:rsidR="00064F92" w:rsidRPr="00C327F6" w:rsidRDefault="00064F92" w:rsidP="00FB5912">
            <w:pPr>
              <w:tabs>
                <w:tab w:val="decimal" w:pos="1152"/>
              </w:tabs>
              <w:spacing w:line="1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5BEEF013" w14:textId="77777777" w:rsidR="00064F92" w:rsidRPr="00C327F6" w:rsidRDefault="00064F92" w:rsidP="00FB5912">
            <w:pPr>
              <w:tabs>
                <w:tab w:val="decimal" w:pos="1175"/>
              </w:tabs>
              <w:spacing w:line="1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87CF027" w14:textId="77777777" w:rsidR="00064F92" w:rsidRPr="00C327F6" w:rsidRDefault="00064F92" w:rsidP="00FB5912">
            <w:pPr>
              <w:tabs>
                <w:tab w:val="decimal" w:pos="1152"/>
              </w:tabs>
              <w:spacing w:line="1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6C15ED8B" w14:textId="77777777" w:rsidR="00064F92" w:rsidRPr="00C327F6" w:rsidRDefault="00064F92" w:rsidP="00FB5912">
            <w:pPr>
              <w:tabs>
                <w:tab w:val="decimal" w:pos="1124"/>
              </w:tabs>
              <w:spacing w:line="1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5" w:type="dxa"/>
          </w:tcPr>
          <w:p w14:paraId="2046E48F" w14:textId="77777777" w:rsidR="00064F92" w:rsidRPr="00C327F6" w:rsidRDefault="00064F92" w:rsidP="00FB5912">
            <w:pPr>
              <w:tabs>
                <w:tab w:val="decimal" w:pos="993"/>
              </w:tabs>
              <w:spacing w:line="16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5ABB0D8D" w14:textId="77777777" w:rsidR="00064F92" w:rsidRPr="00C327F6" w:rsidRDefault="00064F92" w:rsidP="00FB5912">
            <w:pPr>
              <w:tabs>
                <w:tab w:val="decimal" w:pos="1137"/>
              </w:tabs>
              <w:spacing w:line="1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5503BEA0" w14:textId="77777777" w:rsidR="00064F92" w:rsidRPr="00C327F6" w:rsidRDefault="00064F92" w:rsidP="00FB5912">
            <w:pPr>
              <w:tabs>
                <w:tab w:val="decimal" w:pos="993"/>
              </w:tabs>
              <w:spacing w:line="16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0BB4E941" w14:textId="77777777" w:rsidR="00064F92" w:rsidRPr="00C327F6" w:rsidRDefault="00064F92" w:rsidP="00FB5912">
            <w:pPr>
              <w:tabs>
                <w:tab w:val="decimal" w:pos="1062"/>
              </w:tabs>
              <w:spacing w:line="1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D5290" w:rsidRPr="00C327F6" w14:paraId="4BC6652B" w14:textId="77777777" w:rsidTr="00FB5912">
        <w:tc>
          <w:tcPr>
            <w:tcW w:w="3420" w:type="dxa"/>
          </w:tcPr>
          <w:p w14:paraId="0A9800B6" w14:textId="543E80CB" w:rsidR="00064F92" w:rsidRPr="00C327F6" w:rsidRDefault="00064F92" w:rsidP="00064F92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04600F53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</w:tcPr>
          <w:p w14:paraId="7438A862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3CA0B183" w14:textId="33F36156" w:rsidR="00064F92" w:rsidRPr="00C327F6" w:rsidRDefault="00064F92" w:rsidP="00064F92">
            <w:pPr>
              <w:tabs>
                <w:tab w:val="decimal" w:pos="121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9" w:type="dxa"/>
          </w:tcPr>
          <w:p w14:paraId="7BC6B671" w14:textId="77777777" w:rsidR="00064F92" w:rsidRPr="00C327F6" w:rsidRDefault="00064F92" w:rsidP="00064F92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115214AD" w14:textId="55297ED4" w:rsidR="00064F92" w:rsidRPr="00C327F6" w:rsidRDefault="00064F92" w:rsidP="00064F92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EFDBA2" w14:textId="77777777" w:rsidR="00064F92" w:rsidRPr="00C327F6" w:rsidRDefault="00064F92" w:rsidP="00064F92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4" w:type="dxa"/>
          </w:tcPr>
          <w:p w14:paraId="50C9A4D3" w14:textId="655DA901" w:rsidR="00064F92" w:rsidRPr="00C327F6" w:rsidRDefault="00064F92" w:rsidP="00064F92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62C51DB9" w14:textId="77777777" w:rsidR="00064F92" w:rsidRPr="00C327F6" w:rsidRDefault="00064F92" w:rsidP="00064F92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</w:tcPr>
          <w:p w14:paraId="3F1231B3" w14:textId="06FAFA36" w:rsidR="00064F92" w:rsidRPr="00C327F6" w:rsidRDefault="00064F92" w:rsidP="00064F92">
            <w:pPr>
              <w:tabs>
                <w:tab w:val="decimal" w:pos="1020"/>
                <w:tab w:val="decimal" w:pos="1175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0984A8" w14:textId="77777777" w:rsidR="00064F92" w:rsidRPr="00C327F6" w:rsidRDefault="00064F92" w:rsidP="00064F92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6032F8B2" w14:textId="195C5A25" w:rsidR="00064F92" w:rsidRPr="00C327F6" w:rsidRDefault="00064F92" w:rsidP="00064F92">
            <w:pPr>
              <w:tabs>
                <w:tab w:val="decimal" w:pos="1020"/>
                <w:tab w:val="decimal" w:pos="1124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1E7BB270" w14:textId="77777777" w:rsidR="00064F92" w:rsidRPr="00C327F6" w:rsidRDefault="00064F92" w:rsidP="00064F92">
            <w:pPr>
              <w:tabs>
                <w:tab w:val="decimal" w:pos="993"/>
                <w:tab w:val="decimal" w:pos="1020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</w:tcPr>
          <w:p w14:paraId="0A792A23" w14:textId="795DAA54" w:rsidR="00064F92" w:rsidRPr="00C327F6" w:rsidRDefault="00064F92" w:rsidP="00064F92">
            <w:pPr>
              <w:tabs>
                <w:tab w:val="decimal" w:pos="615"/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5524413" w14:textId="77777777" w:rsidR="00064F92" w:rsidRPr="00C327F6" w:rsidRDefault="00064F92" w:rsidP="00064F92">
            <w:pPr>
              <w:tabs>
                <w:tab w:val="decimal" w:pos="993"/>
                <w:tab w:val="decimal" w:pos="1020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</w:tcPr>
          <w:p w14:paraId="200A720F" w14:textId="350AC614" w:rsidR="00064F92" w:rsidRPr="00C327F6" w:rsidRDefault="00064F92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5290" w:rsidRPr="00C327F6" w14:paraId="79B990EF" w14:textId="77777777" w:rsidTr="00FB5912">
        <w:tc>
          <w:tcPr>
            <w:tcW w:w="3420" w:type="dxa"/>
          </w:tcPr>
          <w:p w14:paraId="1523F38C" w14:textId="510DA7C8" w:rsidR="00064F92" w:rsidRPr="00C327F6" w:rsidRDefault="00064F92" w:rsidP="00064F92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1F42FBEE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7C7AA88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71E611C6" w14:textId="71A648FB" w:rsidR="00064F92" w:rsidRPr="00C327F6" w:rsidRDefault="00064F92" w:rsidP="00064F92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2244C820" w14:textId="77777777" w:rsidR="00064F92" w:rsidRPr="00C327F6" w:rsidRDefault="00064F92" w:rsidP="00064F92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43BE3C61" w14:textId="51818A5F" w:rsidR="00064F92" w:rsidRPr="00C327F6" w:rsidRDefault="00064F92" w:rsidP="00064F92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1F3D63" w14:textId="77777777" w:rsidR="00064F92" w:rsidRPr="00C327F6" w:rsidRDefault="00064F92" w:rsidP="00064F92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4" w:type="dxa"/>
          </w:tcPr>
          <w:p w14:paraId="6D82EB3C" w14:textId="10D4DF27" w:rsidR="00064F92" w:rsidRPr="00C327F6" w:rsidRDefault="00064F92" w:rsidP="00064F92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528748C5" w14:textId="77777777" w:rsidR="00064F92" w:rsidRPr="00C327F6" w:rsidRDefault="00064F92" w:rsidP="00064F92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</w:tcPr>
          <w:p w14:paraId="2AFF7DAB" w14:textId="50F63826" w:rsidR="00064F92" w:rsidRPr="00C327F6" w:rsidRDefault="00064F92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84C344" w14:textId="77777777" w:rsidR="00064F92" w:rsidRPr="00C327F6" w:rsidRDefault="00064F92" w:rsidP="00064F92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4E43DFBE" w14:textId="4A379259" w:rsidR="00064F92" w:rsidRPr="00C327F6" w:rsidRDefault="00064F92" w:rsidP="00064F92">
            <w:pPr>
              <w:tabs>
                <w:tab w:val="decimal" w:pos="1020"/>
                <w:tab w:val="decimal" w:pos="1124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1CEB6646" w14:textId="77777777" w:rsidR="00064F92" w:rsidRPr="00C327F6" w:rsidRDefault="00064F92" w:rsidP="00064F92">
            <w:pPr>
              <w:tabs>
                <w:tab w:val="decimal" w:pos="993"/>
                <w:tab w:val="decimal" w:pos="1020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</w:tcPr>
          <w:p w14:paraId="0DBF54A3" w14:textId="18DBFAF7" w:rsidR="00064F92" w:rsidRPr="00C327F6" w:rsidRDefault="00064F92" w:rsidP="00064F92">
            <w:pPr>
              <w:tabs>
                <w:tab w:val="decimal" w:pos="615"/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01EB674" w14:textId="77777777" w:rsidR="00064F92" w:rsidRPr="00C327F6" w:rsidRDefault="00064F92" w:rsidP="00064F92">
            <w:pPr>
              <w:tabs>
                <w:tab w:val="decimal" w:pos="993"/>
                <w:tab w:val="decimal" w:pos="1020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</w:tcPr>
          <w:p w14:paraId="354A2D53" w14:textId="1AE9DD50" w:rsidR="00064F92" w:rsidRPr="00C327F6" w:rsidRDefault="00064F92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5290" w:rsidRPr="00C327F6" w14:paraId="1FF958AB" w14:textId="77777777" w:rsidTr="00FB5912">
        <w:tc>
          <w:tcPr>
            <w:tcW w:w="3420" w:type="dxa"/>
          </w:tcPr>
          <w:p w14:paraId="5EFA097F" w14:textId="7FEFAEC1" w:rsidR="00064F92" w:rsidRPr="00C327F6" w:rsidRDefault="00064F92" w:rsidP="00064F92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270" w:type="dxa"/>
          </w:tcPr>
          <w:p w14:paraId="394B43E6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778A493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</w:tcPr>
          <w:p w14:paraId="0A4E62F6" w14:textId="4FC3F296" w:rsidR="00064F92" w:rsidRPr="00C327F6" w:rsidRDefault="00064F92" w:rsidP="00064F92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15,697</w:t>
            </w:r>
          </w:p>
        </w:tc>
        <w:tc>
          <w:tcPr>
            <w:tcW w:w="249" w:type="dxa"/>
          </w:tcPr>
          <w:p w14:paraId="7C373CBF" w14:textId="77777777" w:rsidR="00064F92" w:rsidRPr="00C327F6" w:rsidRDefault="00064F92" w:rsidP="00064F92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bottom w:val="double" w:sz="4" w:space="0" w:color="auto"/>
            </w:tcBorders>
          </w:tcPr>
          <w:p w14:paraId="6E22733B" w14:textId="0C1589A2" w:rsidR="00064F92" w:rsidRPr="00C327F6" w:rsidRDefault="00064F92" w:rsidP="00064F92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213,278</w:t>
            </w:r>
          </w:p>
        </w:tc>
        <w:tc>
          <w:tcPr>
            <w:tcW w:w="236" w:type="dxa"/>
          </w:tcPr>
          <w:p w14:paraId="3AAB8469" w14:textId="77777777" w:rsidR="00064F92" w:rsidRPr="00C327F6" w:rsidRDefault="00064F92" w:rsidP="00064F92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61039239" w14:textId="118ECA36" w:rsidR="00064F92" w:rsidRPr="00C327F6" w:rsidRDefault="00064F92" w:rsidP="00064F92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17,693</w:t>
            </w:r>
          </w:p>
        </w:tc>
        <w:tc>
          <w:tcPr>
            <w:tcW w:w="244" w:type="dxa"/>
          </w:tcPr>
          <w:p w14:paraId="610D8BFE" w14:textId="77777777" w:rsidR="00064F92" w:rsidRPr="00C327F6" w:rsidRDefault="00064F92" w:rsidP="00064F92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5FC06FB4" w14:textId="756B7BF1" w:rsidR="00064F92" w:rsidRPr="00C327F6" w:rsidRDefault="00064F92" w:rsidP="00064F92">
            <w:pPr>
              <w:tabs>
                <w:tab w:val="decimal" w:pos="1111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1,139</w:t>
            </w:r>
          </w:p>
        </w:tc>
        <w:tc>
          <w:tcPr>
            <w:tcW w:w="236" w:type="dxa"/>
          </w:tcPr>
          <w:p w14:paraId="748A43D3" w14:textId="77777777" w:rsidR="00064F92" w:rsidRPr="00C327F6" w:rsidRDefault="00064F92" w:rsidP="00064F92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7758E405" w14:textId="17CC6B11" w:rsidR="00064F92" w:rsidRPr="00C327F6" w:rsidRDefault="00064F92" w:rsidP="00064F92">
            <w:pPr>
              <w:tabs>
                <w:tab w:val="decimal" w:pos="1124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285" w:type="dxa"/>
          </w:tcPr>
          <w:p w14:paraId="28308316" w14:textId="77777777" w:rsidR="00064F92" w:rsidRPr="00C327F6" w:rsidRDefault="00064F92" w:rsidP="00064F92">
            <w:pPr>
              <w:tabs>
                <w:tab w:val="decimal" w:pos="993"/>
                <w:tab w:val="decimal" w:pos="1020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6821B2CA" w14:textId="2285DE79" w:rsidR="00064F92" w:rsidRPr="00C327F6" w:rsidRDefault="00064F92" w:rsidP="00064F92">
            <w:pPr>
              <w:tabs>
                <w:tab w:val="decimal" w:pos="615"/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19,900</w:t>
            </w:r>
          </w:p>
        </w:tc>
        <w:tc>
          <w:tcPr>
            <w:tcW w:w="283" w:type="dxa"/>
          </w:tcPr>
          <w:p w14:paraId="6FD4DA61" w14:textId="77777777" w:rsidR="00064F92" w:rsidRPr="00C327F6" w:rsidRDefault="00064F92" w:rsidP="00064F92">
            <w:pPr>
              <w:tabs>
                <w:tab w:val="decimal" w:pos="993"/>
                <w:tab w:val="decimal" w:pos="1020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53CAA3C3" w14:textId="1B7CFCA9" w:rsidR="00064F92" w:rsidRPr="00C327F6" w:rsidRDefault="00064F92" w:rsidP="00974E3F">
            <w:pPr>
              <w:tabs>
                <w:tab w:val="clear" w:pos="907"/>
                <w:tab w:val="left" w:pos="580"/>
              </w:tabs>
              <w:spacing w:line="280" w:lineRule="exact"/>
              <w:ind w:left="-5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267,769</w:t>
            </w:r>
          </w:p>
        </w:tc>
      </w:tr>
      <w:tr w:rsidR="004D5290" w:rsidRPr="00C327F6" w14:paraId="165AECE7" w14:textId="77777777" w:rsidTr="00FB5912">
        <w:tc>
          <w:tcPr>
            <w:tcW w:w="3420" w:type="dxa"/>
          </w:tcPr>
          <w:p w14:paraId="3BCB5005" w14:textId="084BE8C7" w:rsidR="00064F92" w:rsidRPr="00C327F6" w:rsidRDefault="00064F92" w:rsidP="00064F92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01C996A1" w14:textId="36B43AB4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DA4448E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</w:tcPr>
          <w:p w14:paraId="11E6B98F" w14:textId="14D4F19C" w:rsidR="00064F92" w:rsidRPr="00C327F6" w:rsidRDefault="00064F92" w:rsidP="00064F92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5B694F61" w14:textId="77777777" w:rsidR="00064F92" w:rsidRPr="00C327F6" w:rsidRDefault="00064F92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double" w:sz="4" w:space="0" w:color="auto"/>
            </w:tcBorders>
          </w:tcPr>
          <w:p w14:paraId="7217316C" w14:textId="0D9B2B33" w:rsidR="00064F92" w:rsidRPr="00C327F6" w:rsidRDefault="00064F92" w:rsidP="00064F92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CFFFBB" w14:textId="77777777" w:rsidR="00064F92" w:rsidRPr="00C327F6" w:rsidRDefault="00064F92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0C92A0BF" w14:textId="157A3DA2" w:rsidR="00064F92" w:rsidRPr="00C327F6" w:rsidRDefault="00064F92" w:rsidP="00064F92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702D83F2" w14:textId="77777777" w:rsidR="00064F92" w:rsidRPr="00C327F6" w:rsidRDefault="00064F92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1D2BBC79" w14:textId="316F4A18" w:rsidR="00064F92" w:rsidRPr="00C327F6" w:rsidRDefault="00064F92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EA349E" w14:textId="77777777" w:rsidR="00064F92" w:rsidRPr="00C327F6" w:rsidRDefault="00064F92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00F14FE5" w14:textId="70CE325F" w:rsidR="00064F92" w:rsidRPr="00C327F6" w:rsidRDefault="00064F92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4492A409" w14:textId="77777777" w:rsidR="00064F92" w:rsidRPr="00C327F6" w:rsidRDefault="00064F92" w:rsidP="00064F92">
            <w:pPr>
              <w:tabs>
                <w:tab w:val="decimal" w:pos="993"/>
                <w:tab w:val="decimal" w:pos="1020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48ABCEAD" w14:textId="37271144" w:rsidR="00064F92" w:rsidRPr="00C327F6" w:rsidRDefault="00064F92" w:rsidP="00064F92">
            <w:pPr>
              <w:tabs>
                <w:tab w:val="decimal" w:pos="615"/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224AD40" w14:textId="77777777" w:rsidR="00064F92" w:rsidRPr="00C327F6" w:rsidRDefault="00064F92" w:rsidP="00064F92">
            <w:pPr>
              <w:tabs>
                <w:tab w:val="decimal" w:pos="993"/>
                <w:tab w:val="decimal" w:pos="1020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54172107" w14:textId="134AC9A9" w:rsidR="00064F92" w:rsidRPr="00C327F6" w:rsidRDefault="00064F92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4F92" w:rsidRPr="00C327F6" w14:paraId="6DB40C5B" w14:textId="77777777" w:rsidTr="00FB5912">
        <w:tc>
          <w:tcPr>
            <w:tcW w:w="3420" w:type="dxa"/>
          </w:tcPr>
          <w:p w14:paraId="5168EB7A" w14:textId="24E9D54D" w:rsidR="00064F92" w:rsidRPr="00C327F6" w:rsidRDefault="00064F92" w:rsidP="00064F92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270" w:type="dxa"/>
          </w:tcPr>
          <w:p w14:paraId="411E96AA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4D86CE73" w14:textId="77777777" w:rsidR="00064F92" w:rsidRPr="00C327F6" w:rsidRDefault="00064F92" w:rsidP="00064F92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</w:tcPr>
          <w:p w14:paraId="47AAF1AF" w14:textId="3842289A" w:rsidR="00064F92" w:rsidRPr="00C327F6" w:rsidRDefault="008707C0" w:rsidP="00064F92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/>
                <w:sz w:val="24"/>
                <w:szCs w:val="24"/>
              </w:rPr>
              <w:t>15</w:t>
            </w:r>
            <w:r w:rsidR="00732C99" w:rsidRPr="00C327F6">
              <w:rPr>
                <w:rFonts w:asciiTheme="majorBidi" w:hAnsiTheme="majorBidi"/>
                <w:sz w:val="24"/>
                <w:szCs w:val="24"/>
              </w:rPr>
              <w:t>,</w:t>
            </w:r>
            <w:r w:rsidRPr="00C327F6">
              <w:rPr>
                <w:rFonts w:asciiTheme="majorBidi" w:hAnsiTheme="majorBidi"/>
                <w:sz w:val="24"/>
                <w:szCs w:val="24"/>
              </w:rPr>
              <w:t>275</w:t>
            </w:r>
          </w:p>
        </w:tc>
        <w:tc>
          <w:tcPr>
            <w:tcW w:w="249" w:type="dxa"/>
          </w:tcPr>
          <w:p w14:paraId="0406B399" w14:textId="77777777" w:rsidR="00064F92" w:rsidRPr="00C327F6" w:rsidRDefault="00064F92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bottom w:val="double" w:sz="4" w:space="0" w:color="auto"/>
            </w:tcBorders>
          </w:tcPr>
          <w:p w14:paraId="1024B313" w14:textId="78F63CC9" w:rsidR="00064F92" w:rsidRPr="00C327F6" w:rsidRDefault="008707C0" w:rsidP="00064F92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/>
                <w:sz w:val="24"/>
                <w:szCs w:val="24"/>
              </w:rPr>
              <w:t>204</w:t>
            </w:r>
            <w:r w:rsidR="00732C99" w:rsidRPr="00C327F6">
              <w:rPr>
                <w:rFonts w:asciiTheme="majorBidi" w:hAnsiTheme="majorBidi"/>
                <w:sz w:val="24"/>
                <w:szCs w:val="24"/>
              </w:rPr>
              <w:t>,</w:t>
            </w:r>
            <w:r w:rsidRPr="00C327F6">
              <w:rPr>
                <w:rFonts w:asciiTheme="majorBidi" w:hAnsiTheme="majorBidi"/>
                <w:sz w:val="24"/>
                <w:szCs w:val="24"/>
              </w:rPr>
              <w:t>933</w:t>
            </w:r>
          </w:p>
        </w:tc>
        <w:tc>
          <w:tcPr>
            <w:tcW w:w="236" w:type="dxa"/>
          </w:tcPr>
          <w:p w14:paraId="6AF6A61C" w14:textId="77777777" w:rsidR="00064F92" w:rsidRPr="00C327F6" w:rsidRDefault="00064F92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134F6195" w14:textId="4BD1488E" w:rsidR="00064F92" w:rsidRPr="00C327F6" w:rsidRDefault="008707C0" w:rsidP="00064F92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/>
                <w:sz w:val="24"/>
                <w:szCs w:val="24"/>
              </w:rPr>
              <w:t>16</w:t>
            </w:r>
            <w:r w:rsidR="00732C99" w:rsidRPr="00C327F6">
              <w:rPr>
                <w:rFonts w:asciiTheme="majorBidi" w:hAnsiTheme="majorBidi"/>
                <w:sz w:val="24"/>
                <w:szCs w:val="24"/>
              </w:rPr>
              <w:t>,</w:t>
            </w:r>
            <w:r w:rsidRPr="00C327F6">
              <w:rPr>
                <w:rFonts w:asciiTheme="majorBidi" w:hAnsiTheme="majorBidi"/>
                <w:sz w:val="24"/>
                <w:szCs w:val="24"/>
              </w:rPr>
              <w:t>718</w:t>
            </w:r>
          </w:p>
        </w:tc>
        <w:tc>
          <w:tcPr>
            <w:tcW w:w="244" w:type="dxa"/>
          </w:tcPr>
          <w:p w14:paraId="675F49B3" w14:textId="77777777" w:rsidR="00064F92" w:rsidRPr="00C327F6" w:rsidRDefault="00064F92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4D9B3730" w14:textId="4F875532" w:rsidR="00064F92" w:rsidRPr="00C327F6" w:rsidRDefault="008707C0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/>
                <w:sz w:val="24"/>
                <w:szCs w:val="24"/>
              </w:rPr>
              <w:t>1</w:t>
            </w:r>
            <w:r w:rsidR="00732C99" w:rsidRPr="00C327F6">
              <w:rPr>
                <w:rFonts w:asciiTheme="majorBidi" w:hAnsiTheme="majorBidi"/>
                <w:sz w:val="24"/>
                <w:szCs w:val="24"/>
              </w:rPr>
              <w:t>,</w:t>
            </w:r>
            <w:r w:rsidRPr="00C327F6">
              <w:rPr>
                <w:rFonts w:asciiTheme="majorBidi" w:hAnsiTheme="majorBidi"/>
                <w:sz w:val="24"/>
                <w:szCs w:val="24"/>
              </w:rPr>
              <w:t>224</w:t>
            </w:r>
          </w:p>
        </w:tc>
        <w:tc>
          <w:tcPr>
            <w:tcW w:w="236" w:type="dxa"/>
          </w:tcPr>
          <w:p w14:paraId="56A0FA23" w14:textId="77777777" w:rsidR="00064F92" w:rsidRPr="00C327F6" w:rsidRDefault="00064F92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78A8F86A" w14:textId="0C477F3F" w:rsidR="00064F92" w:rsidRPr="00C327F6" w:rsidRDefault="008707C0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/>
                <w:sz w:val="24"/>
                <w:szCs w:val="24"/>
              </w:rPr>
              <w:t>51</w:t>
            </w:r>
          </w:p>
        </w:tc>
        <w:tc>
          <w:tcPr>
            <w:tcW w:w="285" w:type="dxa"/>
          </w:tcPr>
          <w:p w14:paraId="054EE356" w14:textId="77777777" w:rsidR="00064F92" w:rsidRPr="00C327F6" w:rsidRDefault="00064F92" w:rsidP="00064F92">
            <w:pPr>
              <w:tabs>
                <w:tab w:val="decimal" w:pos="993"/>
                <w:tab w:val="decimal" w:pos="1020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3E741237" w14:textId="4BA5CC74" w:rsidR="00064F92" w:rsidRPr="00C327F6" w:rsidRDefault="008707C0" w:rsidP="00064F92">
            <w:pPr>
              <w:tabs>
                <w:tab w:val="decimal" w:pos="615"/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/>
                <w:sz w:val="24"/>
                <w:szCs w:val="24"/>
              </w:rPr>
              <w:t>18</w:t>
            </w:r>
            <w:r w:rsidR="00732C99" w:rsidRPr="00C327F6">
              <w:rPr>
                <w:rFonts w:asciiTheme="majorBidi" w:hAnsiTheme="majorBidi"/>
                <w:sz w:val="24"/>
                <w:szCs w:val="24"/>
              </w:rPr>
              <w:t>,</w:t>
            </w:r>
            <w:r w:rsidRPr="00C327F6">
              <w:rPr>
                <w:rFonts w:asciiTheme="majorBidi" w:hAnsiTheme="majorBidi"/>
                <w:sz w:val="24"/>
                <w:szCs w:val="24"/>
              </w:rPr>
              <w:t>340</w:t>
            </w:r>
          </w:p>
        </w:tc>
        <w:tc>
          <w:tcPr>
            <w:tcW w:w="283" w:type="dxa"/>
          </w:tcPr>
          <w:p w14:paraId="05EB95C3" w14:textId="77777777" w:rsidR="00064F92" w:rsidRPr="00C327F6" w:rsidRDefault="00064F92" w:rsidP="00064F92">
            <w:pPr>
              <w:tabs>
                <w:tab w:val="decimal" w:pos="993"/>
                <w:tab w:val="decimal" w:pos="1020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39DCFBC8" w14:textId="33E594CD" w:rsidR="00064F92" w:rsidRPr="00C327F6" w:rsidRDefault="008707C0" w:rsidP="00064F92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/>
                <w:sz w:val="24"/>
                <w:szCs w:val="24"/>
              </w:rPr>
              <w:t>256</w:t>
            </w:r>
            <w:r w:rsidR="00732C99" w:rsidRPr="00C327F6">
              <w:rPr>
                <w:rFonts w:asciiTheme="majorBidi" w:hAnsiTheme="majorBidi"/>
                <w:sz w:val="24"/>
                <w:szCs w:val="24"/>
              </w:rPr>
              <w:t>,</w:t>
            </w:r>
            <w:r w:rsidRPr="00C327F6">
              <w:rPr>
                <w:rFonts w:asciiTheme="majorBidi" w:hAnsiTheme="majorBidi"/>
                <w:sz w:val="24"/>
                <w:szCs w:val="24"/>
              </w:rPr>
              <w:t>541</w:t>
            </w:r>
          </w:p>
        </w:tc>
      </w:tr>
    </w:tbl>
    <w:p w14:paraId="26783916" w14:textId="77777777" w:rsidR="00245F60" w:rsidRPr="00C327F6" w:rsidRDefault="00245F60" w:rsidP="00C841B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"/>
          <w:szCs w:val="2"/>
        </w:rPr>
      </w:pPr>
    </w:p>
    <w:p w14:paraId="78B4F055" w14:textId="77777777" w:rsidR="00245F60" w:rsidRPr="00C327F6" w:rsidRDefault="00245F60" w:rsidP="0071103F">
      <w:pPr>
        <w:tabs>
          <w:tab w:val="left" w:pos="540"/>
          <w:tab w:val="left" w:pos="522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</w:rPr>
        <w:sectPr w:rsidR="00245F60" w:rsidRPr="00C327F6" w:rsidSect="00AA0F54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5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807"/>
        <w:gridCol w:w="1263"/>
        <w:gridCol w:w="270"/>
        <w:gridCol w:w="1530"/>
        <w:gridCol w:w="270"/>
        <w:gridCol w:w="1260"/>
        <w:gridCol w:w="270"/>
        <w:gridCol w:w="1350"/>
        <w:gridCol w:w="236"/>
        <w:gridCol w:w="1204"/>
        <w:gridCol w:w="270"/>
        <w:gridCol w:w="1260"/>
        <w:gridCol w:w="270"/>
        <w:gridCol w:w="1170"/>
      </w:tblGrid>
      <w:tr w:rsidR="004D5290" w:rsidRPr="00C327F6" w14:paraId="3917008A" w14:textId="77777777" w:rsidTr="00DE3A9A">
        <w:trPr>
          <w:tblHeader/>
        </w:trPr>
        <w:tc>
          <w:tcPr>
            <w:tcW w:w="3150" w:type="dxa"/>
          </w:tcPr>
          <w:p w14:paraId="4AF760A8" w14:textId="77777777" w:rsidR="00B20FC4" w:rsidRPr="00C327F6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0" w:type="dxa"/>
            <w:gridSpan w:val="14"/>
          </w:tcPr>
          <w:p w14:paraId="0F43DA36" w14:textId="77777777" w:rsidR="00B20FC4" w:rsidRPr="00C327F6" w:rsidRDefault="00B20FC4" w:rsidP="00C278B6">
            <w:pPr>
              <w:tabs>
                <w:tab w:val="clear" w:pos="907"/>
                <w:tab w:val="decimal" w:pos="882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5290" w:rsidRPr="00C327F6" w14:paraId="64AC4CD1" w14:textId="77777777" w:rsidTr="00DE3A9A">
        <w:trPr>
          <w:tblHeader/>
        </w:trPr>
        <w:tc>
          <w:tcPr>
            <w:tcW w:w="3150" w:type="dxa"/>
          </w:tcPr>
          <w:p w14:paraId="43E75DEB" w14:textId="77777777" w:rsidR="00B20FC4" w:rsidRPr="00C327F6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07" w:type="dxa"/>
          </w:tcPr>
          <w:p w14:paraId="1E0AE84D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</w:tcPr>
          <w:p w14:paraId="237E82FA" w14:textId="77777777" w:rsidR="00B20FC4" w:rsidRPr="00C327F6" w:rsidRDefault="00B20FC4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477382B8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56A94C7" w14:textId="5FE50F3E" w:rsidR="00B20FC4" w:rsidRPr="00C327F6" w:rsidRDefault="00E22E20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>โรงงาน เครื่องจักร</w:t>
            </w:r>
          </w:p>
        </w:tc>
        <w:tc>
          <w:tcPr>
            <w:tcW w:w="270" w:type="dxa"/>
          </w:tcPr>
          <w:p w14:paraId="54DA5827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74C368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3579548F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ADBB62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45FA5261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F371A6C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FD6A23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DDB6CD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BABA81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91AD25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5290" w:rsidRPr="00C327F6" w14:paraId="03B7E4C0" w14:textId="77777777" w:rsidTr="00DE3A9A">
        <w:trPr>
          <w:tblHeader/>
        </w:trPr>
        <w:tc>
          <w:tcPr>
            <w:tcW w:w="3150" w:type="dxa"/>
          </w:tcPr>
          <w:p w14:paraId="410BC8D0" w14:textId="77777777" w:rsidR="00B20FC4" w:rsidRPr="00C327F6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07" w:type="dxa"/>
          </w:tcPr>
          <w:p w14:paraId="7C23BA10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</w:tcPr>
          <w:p w14:paraId="01A5E43D" w14:textId="77777777" w:rsidR="00B20FC4" w:rsidRPr="00C327F6" w:rsidRDefault="00B20FC4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0" w:type="dxa"/>
          </w:tcPr>
          <w:p w14:paraId="5431A557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FA0E8C1" w14:textId="462DDA80" w:rsidR="00B20FC4" w:rsidRPr="00C327F6" w:rsidRDefault="00E22E20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  <w:r w:rsidR="00B20FC4"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>และเครื่องมือ</w:t>
            </w:r>
          </w:p>
        </w:tc>
        <w:tc>
          <w:tcPr>
            <w:tcW w:w="270" w:type="dxa"/>
          </w:tcPr>
          <w:p w14:paraId="2B0DF381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4368F7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0" w:type="dxa"/>
          </w:tcPr>
          <w:p w14:paraId="221EA20D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3B89CB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236" w:type="dxa"/>
          </w:tcPr>
          <w:p w14:paraId="6321E5A5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673CDEC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AFAE8D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C82C91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B628C3F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AB10FE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5290" w:rsidRPr="00C327F6" w14:paraId="3CDBDC94" w14:textId="77777777" w:rsidTr="00DE3A9A">
        <w:trPr>
          <w:tblHeader/>
        </w:trPr>
        <w:tc>
          <w:tcPr>
            <w:tcW w:w="3150" w:type="dxa"/>
          </w:tcPr>
          <w:p w14:paraId="40CF529F" w14:textId="77777777" w:rsidR="00B20FC4" w:rsidRPr="00C327F6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6CA1726E" w14:textId="3B3CE23C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3" w:type="dxa"/>
          </w:tcPr>
          <w:p w14:paraId="08AFC98B" w14:textId="77777777" w:rsidR="00B20FC4" w:rsidRPr="00C327F6" w:rsidRDefault="00B20FC4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270" w:type="dxa"/>
          </w:tcPr>
          <w:p w14:paraId="5AD39C68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324237E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เครื่องใช้โรงงาน</w:t>
            </w:r>
          </w:p>
        </w:tc>
        <w:tc>
          <w:tcPr>
            <w:tcW w:w="270" w:type="dxa"/>
          </w:tcPr>
          <w:p w14:paraId="1C7246DB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150E3C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270" w:type="dxa"/>
          </w:tcPr>
          <w:p w14:paraId="2DCFFA00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B6A28D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5F86B8D0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E6CE93D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433CB5A8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11C879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444486A6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EE6D18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D5290" w:rsidRPr="00C327F6" w14:paraId="3E10CB16" w14:textId="77777777" w:rsidTr="00DE3A9A">
        <w:trPr>
          <w:tblHeader/>
        </w:trPr>
        <w:tc>
          <w:tcPr>
            <w:tcW w:w="3150" w:type="dxa"/>
          </w:tcPr>
          <w:p w14:paraId="59A9EFB5" w14:textId="77777777" w:rsidR="00B20FC4" w:rsidRPr="00C327F6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675DD9B4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623" w:type="dxa"/>
            <w:gridSpan w:val="13"/>
          </w:tcPr>
          <w:p w14:paraId="1675BE43" w14:textId="77777777" w:rsidR="00B20FC4" w:rsidRPr="00C327F6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(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ล้านบาท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4D5290" w:rsidRPr="00C327F6" w14:paraId="61F3F11F" w14:textId="77777777" w:rsidTr="00DE3A9A">
        <w:tc>
          <w:tcPr>
            <w:tcW w:w="3150" w:type="dxa"/>
          </w:tcPr>
          <w:p w14:paraId="254BCE0E" w14:textId="77777777" w:rsidR="00B20FC4" w:rsidRPr="00C327F6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07" w:type="dxa"/>
            <w:vAlign w:val="bottom"/>
          </w:tcPr>
          <w:p w14:paraId="682CB85D" w14:textId="77777777" w:rsidR="00B20FC4" w:rsidRPr="00C327F6" w:rsidRDefault="00B20FC4" w:rsidP="00C278B6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6A9BA5A" w14:textId="77777777" w:rsidR="00B20FC4" w:rsidRPr="00C327F6" w:rsidRDefault="00B20FC4" w:rsidP="00C278B6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85EDE1F" w14:textId="77777777" w:rsidR="00B20FC4" w:rsidRPr="00C327F6" w:rsidRDefault="00B20FC4" w:rsidP="00C278B6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A7C136B" w14:textId="77777777" w:rsidR="00B20FC4" w:rsidRPr="00C327F6" w:rsidRDefault="00B20FC4" w:rsidP="00C278B6">
            <w:pPr>
              <w:tabs>
                <w:tab w:val="decimal" w:pos="11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501C6A3" w14:textId="77777777" w:rsidR="00B20FC4" w:rsidRPr="00C327F6" w:rsidRDefault="00B20FC4" w:rsidP="00C278B6">
            <w:pPr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02E4217" w14:textId="77777777" w:rsidR="00B20FC4" w:rsidRPr="00C327F6" w:rsidRDefault="00B20FC4" w:rsidP="00C278B6">
            <w:pPr>
              <w:tabs>
                <w:tab w:val="decimal" w:pos="10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9AA5541" w14:textId="77777777" w:rsidR="00B20FC4" w:rsidRPr="00C327F6" w:rsidRDefault="00B20FC4" w:rsidP="00C278B6">
            <w:pPr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69583D7" w14:textId="77777777" w:rsidR="00B20FC4" w:rsidRPr="00C327F6" w:rsidRDefault="00B20FC4" w:rsidP="00C278B6">
            <w:pPr>
              <w:tabs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0EFB828" w14:textId="77777777" w:rsidR="00B20FC4" w:rsidRPr="00C327F6" w:rsidRDefault="00B20FC4" w:rsidP="00C278B6">
            <w:pPr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778A355" w14:textId="77777777" w:rsidR="00B20FC4" w:rsidRPr="00C327F6" w:rsidRDefault="00B20FC4" w:rsidP="00C278B6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A1ED4AF" w14:textId="77777777" w:rsidR="00B20FC4" w:rsidRPr="00C327F6" w:rsidRDefault="00B20FC4" w:rsidP="00C278B6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BD2317E" w14:textId="77777777" w:rsidR="00B20FC4" w:rsidRPr="00C327F6" w:rsidRDefault="00B20FC4" w:rsidP="00C278B6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9C16240" w14:textId="77777777" w:rsidR="00B20FC4" w:rsidRPr="00C327F6" w:rsidRDefault="00B20FC4" w:rsidP="00C278B6">
            <w:pPr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AE302EC" w14:textId="77777777" w:rsidR="00B20FC4" w:rsidRPr="00C327F6" w:rsidRDefault="00B20FC4" w:rsidP="00C278B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5290" w:rsidRPr="00C327F6" w14:paraId="2F5CBCF5" w14:textId="77777777" w:rsidTr="00DE3A9A">
        <w:tc>
          <w:tcPr>
            <w:tcW w:w="3150" w:type="dxa"/>
          </w:tcPr>
          <w:p w14:paraId="667626D9" w14:textId="659DE76A" w:rsidR="00064F92" w:rsidRPr="00C327F6" w:rsidRDefault="00064F92" w:rsidP="00064F92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327F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C327F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807" w:type="dxa"/>
            <w:vAlign w:val="bottom"/>
          </w:tcPr>
          <w:p w14:paraId="5DBD44F2" w14:textId="77777777" w:rsidR="00064F92" w:rsidRPr="00C327F6" w:rsidRDefault="00064F92" w:rsidP="00064F92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410AEA41" w14:textId="74A7122F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7,662</w:t>
            </w:r>
          </w:p>
        </w:tc>
        <w:tc>
          <w:tcPr>
            <w:tcW w:w="270" w:type="dxa"/>
            <w:vAlign w:val="bottom"/>
          </w:tcPr>
          <w:p w14:paraId="5AC9A07F" w14:textId="77777777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41EFCA9" w14:textId="49C6078A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397,769</w:t>
            </w:r>
          </w:p>
        </w:tc>
        <w:tc>
          <w:tcPr>
            <w:tcW w:w="270" w:type="dxa"/>
            <w:vAlign w:val="bottom"/>
          </w:tcPr>
          <w:p w14:paraId="33CF8EAD" w14:textId="77777777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CA14DED" w14:textId="47645F66" w:rsidR="00064F92" w:rsidRPr="00C327F6" w:rsidRDefault="00064F92" w:rsidP="00064F92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15,517</w:t>
            </w:r>
          </w:p>
        </w:tc>
        <w:tc>
          <w:tcPr>
            <w:tcW w:w="270" w:type="dxa"/>
            <w:vAlign w:val="bottom"/>
          </w:tcPr>
          <w:p w14:paraId="13375717" w14:textId="77777777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14C69A" w14:textId="2A5C7441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1,932</w:t>
            </w:r>
          </w:p>
        </w:tc>
        <w:tc>
          <w:tcPr>
            <w:tcW w:w="236" w:type="dxa"/>
            <w:vAlign w:val="bottom"/>
          </w:tcPr>
          <w:p w14:paraId="3113D318" w14:textId="77777777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0960EB1" w14:textId="59045055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494</w:t>
            </w:r>
          </w:p>
        </w:tc>
        <w:tc>
          <w:tcPr>
            <w:tcW w:w="270" w:type="dxa"/>
            <w:vAlign w:val="bottom"/>
          </w:tcPr>
          <w:p w14:paraId="77BE875F" w14:textId="77777777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35C3701" w14:textId="07C53D7F" w:rsidR="00064F92" w:rsidRPr="00C327F6" w:rsidRDefault="00064F92" w:rsidP="00064F92">
            <w:pPr>
              <w:tabs>
                <w:tab w:val="clear" w:pos="2807"/>
                <w:tab w:val="decimal" w:pos="1110"/>
                <w:tab w:val="left" w:pos="113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12,000</w:t>
            </w:r>
          </w:p>
        </w:tc>
        <w:tc>
          <w:tcPr>
            <w:tcW w:w="270" w:type="dxa"/>
            <w:vAlign w:val="bottom"/>
          </w:tcPr>
          <w:p w14:paraId="63B705FD" w14:textId="77777777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6DB8F0" w14:textId="6602B053" w:rsidR="00064F92" w:rsidRPr="00C327F6" w:rsidRDefault="00064F92" w:rsidP="00974E3F">
            <w:pPr>
              <w:tabs>
                <w:tab w:val="left" w:pos="778"/>
                <w:tab w:val="decimal" w:pos="868"/>
              </w:tabs>
              <w:spacing w:line="240" w:lineRule="auto"/>
              <w:ind w:left="-108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435,374</w:t>
            </w:r>
          </w:p>
        </w:tc>
      </w:tr>
      <w:tr w:rsidR="004D5290" w:rsidRPr="00C327F6" w14:paraId="42A8A1EE" w14:textId="77777777" w:rsidTr="00DE3A9A">
        <w:tc>
          <w:tcPr>
            <w:tcW w:w="3150" w:type="dxa"/>
          </w:tcPr>
          <w:p w14:paraId="13C9E0E4" w14:textId="372F5D45" w:rsidR="00064F92" w:rsidRPr="00C327F6" w:rsidRDefault="00064F92" w:rsidP="00064F92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07" w:type="dxa"/>
          </w:tcPr>
          <w:p w14:paraId="42C55528" w14:textId="77777777" w:rsidR="00064F92" w:rsidRPr="00C327F6" w:rsidRDefault="00064F92" w:rsidP="00064F92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center"/>
          </w:tcPr>
          <w:p w14:paraId="2760C091" w14:textId="1DFE94FE" w:rsidR="00064F92" w:rsidRPr="00C327F6" w:rsidRDefault="00064F92" w:rsidP="00064F92">
            <w:pPr>
              <w:tabs>
                <w:tab w:val="decimal" w:pos="82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center"/>
          </w:tcPr>
          <w:p w14:paraId="45C836C5" w14:textId="77777777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2CE9F0F8" w14:textId="72DD94F8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2,628</w:t>
            </w:r>
          </w:p>
        </w:tc>
        <w:tc>
          <w:tcPr>
            <w:tcW w:w="270" w:type="dxa"/>
            <w:vAlign w:val="center"/>
          </w:tcPr>
          <w:p w14:paraId="25CE25EC" w14:textId="77777777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091A1AD" w14:textId="1FBC7784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270" w:type="dxa"/>
            <w:vAlign w:val="center"/>
          </w:tcPr>
          <w:p w14:paraId="1DF46CF9" w14:textId="77777777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45056180" w14:textId="218A39EB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236" w:type="dxa"/>
            <w:vAlign w:val="center"/>
          </w:tcPr>
          <w:p w14:paraId="7A7A4B8E" w14:textId="77777777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center"/>
          </w:tcPr>
          <w:p w14:paraId="40B1818B" w14:textId="027CA788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center"/>
          </w:tcPr>
          <w:p w14:paraId="74C38E2E" w14:textId="77777777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0D326F01" w14:textId="73A86F06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4,984</w:t>
            </w:r>
          </w:p>
        </w:tc>
        <w:tc>
          <w:tcPr>
            <w:tcW w:w="270" w:type="dxa"/>
            <w:vAlign w:val="center"/>
          </w:tcPr>
          <w:p w14:paraId="62D9293E" w14:textId="77777777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40100BFC" w14:textId="7675EB42" w:rsidR="00064F92" w:rsidRPr="00C327F6" w:rsidRDefault="00064F92" w:rsidP="00974E3F">
            <w:pPr>
              <w:tabs>
                <w:tab w:val="left" w:pos="778"/>
                <w:tab w:val="decimal" w:pos="868"/>
              </w:tabs>
              <w:spacing w:line="240" w:lineRule="auto"/>
              <w:ind w:left="-108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7,659</w:t>
            </w:r>
          </w:p>
        </w:tc>
      </w:tr>
      <w:tr w:rsidR="004D5290" w:rsidRPr="00C327F6" w14:paraId="1028826D" w14:textId="77777777" w:rsidTr="00DE3A9A">
        <w:tc>
          <w:tcPr>
            <w:tcW w:w="3150" w:type="dxa"/>
          </w:tcPr>
          <w:p w14:paraId="5A590A11" w14:textId="7929622D" w:rsidR="00064F92" w:rsidRPr="00C327F6" w:rsidRDefault="00064F92" w:rsidP="00064F92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807" w:type="dxa"/>
          </w:tcPr>
          <w:p w14:paraId="24E40984" w14:textId="77777777" w:rsidR="00064F92" w:rsidRPr="00C327F6" w:rsidRDefault="00064F92" w:rsidP="00064F92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center"/>
          </w:tcPr>
          <w:p w14:paraId="5B4DD089" w14:textId="0ACAC3DB" w:rsidR="00064F92" w:rsidRPr="00C327F6" w:rsidRDefault="00982151" w:rsidP="00982151">
            <w:pPr>
              <w:tabs>
                <w:tab w:val="decimal" w:pos="1110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/>
                <w:sz w:val="26"/>
                <w:szCs w:val="26"/>
              </w:rPr>
              <w:t xml:space="preserve">                  </w:t>
            </w:r>
            <w:r w:rsidR="00064F92" w:rsidRPr="00C327F6">
              <w:rPr>
                <w:rFonts w:asciiTheme="majorBidi" w:hAnsiTheme="majorBidi"/>
                <w:sz w:val="26"/>
                <w:szCs w:val="26"/>
              </w:rPr>
              <w:t>(75)</w:t>
            </w:r>
          </w:p>
        </w:tc>
        <w:tc>
          <w:tcPr>
            <w:tcW w:w="270" w:type="dxa"/>
            <w:vAlign w:val="center"/>
          </w:tcPr>
          <w:p w14:paraId="534611D4" w14:textId="77777777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4226C7BC" w14:textId="09379A95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/>
                <w:sz w:val="26"/>
                <w:szCs w:val="26"/>
              </w:rPr>
              <w:t>4,734</w:t>
            </w:r>
          </w:p>
        </w:tc>
        <w:tc>
          <w:tcPr>
            <w:tcW w:w="270" w:type="dxa"/>
            <w:vAlign w:val="center"/>
          </w:tcPr>
          <w:p w14:paraId="64C94957" w14:textId="77777777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90F8AD7" w14:textId="5ACB4F43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/>
                <w:sz w:val="26"/>
                <w:szCs w:val="26"/>
              </w:rPr>
              <w:t>56</w:t>
            </w:r>
          </w:p>
        </w:tc>
        <w:tc>
          <w:tcPr>
            <w:tcW w:w="270" w:type="dxa"/>
            <w:vAlign w:val="center"/>
          </w:tcPr>
          <w:p w14:paraId="044E13BB" w14:textId="77777777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42579432" w14:textId="2DC01F68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/>
                <w:sz w:val="26"/>
                <w:szCs w:val="26"/>
              </w:rPr>
              <w:t>72</w:t>
            </w:r>
          </w:p>
        </w:tc>
        <w:tc>
          <w:tcPr>
            <w:tcW w:w="236" w:type="dxa"/>
            <w:vAlign w:val="center"/>
          </w:tcPr>
          <w:p w14:paraId="34DD22E6" w14:textId="77777777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center"/>
          </w:tcPr>
          <w:p w14:paraId="22909824" w14:textId="1101ABB0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  <w:vAlign w:val="center"/>
          </w:tcPr>
          <w:p w14:paraId="2029549A" w14:textId="77777777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6C9F6246" w14:textId="6EF40695" w:rsidR="00064F92" w:rsidRPr="00C327F6" w:rsidRDefault="00064F92" w:rsidP="00064F92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(4,890)</w:t>
            </w:r>
          </w:p>
        </w:tc>
        <w:tc>
          <w:tcPr>
            <w:tcW w:w="270" w:type="dxa"/>
            <w:vAlign w:val="center"/>
          </w:tcPr>
          <w:p w14:paraId="3989F876" w14:textId="77777777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D0DA965" w14:textId="32D8FF00" w:rsidR="00064F92" w:rsidRPr="00C327F6" w:rsidRDefault="00982151" w:rsidP="00982151">
            <w:pPr>
              <w:spacing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FB5912" w:rsidRPr="00C327F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C327F6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="00064F92" w:rsidRPr="00C327F6">
              <w:rPr>
                <w:rFonts w:asciiTheme="majorBidi" w:hAnsiTheme="majorBidi" w:cstheme="majorBidi"/>
                <w:sz w:val="26"/>
                <w:szCs w:val="26"/>
              </w:rPr>
              <w:t>(94)</w:t>
            </w:r>
          </w:p>
        </w:tc>
      </w:tr>
      <w:tr w:rsidR="004D5290" w:rsidRPr="00C327F6" w14:paraId="048ACABE" w14:textId="77777777" w:rsidTr="00DE3A9A">
        <w:tc>
          <w:tcPr>
            <w:tcW w:w="3150" w:type="dxa"/>
          </w:tcPr>
          <w:p w14:paraId="7D205773" w14:textId="2CCA0601" w:rsidR="00064F92" w:rsidRPr="00C327F6" w:rsidRDefault="00064F92" w:rsidP="00064F92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07" w:type="dxa"/>
          </w:tcPr>
          <w:p w14:paraId="5CC7DE65" w14:textId="77777777" w:rsidR="00064F92" w:rsidRPr="00C327F6" w:rsidRDefault="00064F92" w:rsidP="00064F92">
            <w:pPr>
              <w:tabs>
                <w:tab w:val="decimal" w:pos="5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7AABC033" w14:textId="7BB78782" w:rsidR="00064F92" w:rsidRPr="00C327F6" w:rsidRDefault="00982151" w:rsidP="00982151">
            <w:pPr>
              <w:tabs>
                <w:tab w:val="decimal" w:pos="1110"/>
              </w:tabs>
              <w:spacing w:line="240" w:lineRule="auto"/>
              <w:ind w:left="-108" w:right="-98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C327F6">
              <w:rPr>
                <w:rFonts w:asciiTheme="majorBidi" w:hAnsiTheme="majorBidi"/>
                <w:sz w:val="26"/>
                <w:szCs w:val="26"/>
              </w:rPr>
              <w:t xml:space="preserve">                  </w:t>
            </w:r>
            <w:r w:rsidR="00064F92" w:rsidRPr="00C327F6">
              <w:rPr>
                <w:rFonts w:asciiTheme="majorBidi" w:hAnsiTheme="majorBidi"/>
                <w:sz w:val="26"/>
                <w:szCs w:val="26"/>
              </w:rPr>
              <w:t>(12)</w:t>
            </w:r>
          </w:p>
        </w:tc>
        <w:tc>
          <w:tcPr>
            <w:tcW w:w="270" w:type="dxa"/>
            <w:vAlign w:val="center"/>
          </w:tcPr>
          <w:p w14:paraId="29F959DE" w14:textId="77777777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5DF95E82" w14:textId="2D08F1E2" w:rsidR="00064F92" w:rsidRPr="00C327F6" w:rsidRDefault="00064F92" w:rsidP="00064F92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/>
                <w:sz w:val="26"/>
                <w:szCs w:val="26"/>
              </w:rPr>
              <w:t>(1,742)</w:t>
            </w:r>
          </w:p>
        </w:tc>
        <w:tc>
          <w:tcPr>
            <w:tcW w:w="270" w:type="dxa"/>
            <w:vAlign w:val="center"/>
          </w:tcPr>
          <w:p w14:paraId="42AB784B" w14:textId="77777777" w:rsidR="00064F92" w:rsidRPr="00C327F6" w:rsidRDefault="00064F92" w:rsidP="00064F92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4732B1A2" w14:textId="2C3AA645" w:rsidR="00064F92" w:rsidRPr="00C327F6" w:rsidRDefault="00064F92" w:rsidP="00064F92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270" w:type="dxa"/>
            <w:vAlign w:val="center"/>
          </w:tcPr>
          <w:p w14:paraId="7ED56C43" w14:textId="77777777" w:rsidR="00064F92" w:rsidRPr="00C327F6" w:rsidRDefault="00064F92" w:rsidP="00064F92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5CA7536E" w14:textId="44E8F55C" w:rsidR="00064F92" w:rsidRPr="00C327F6" w:rsidRDefault="00064F92" w:rsidP="00064F92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(219)</w:t>
            </w:r>
          </w:p>
        </w:tc>
        <w:tc>
          <w:tcPr>
            <w:tcW w:w="236" w:type="dxa"/>
            <w:vAlign w:val="center"/>
          </w:tcPr>
          <w:p w14:paraId="1A387E00" w14:textId="77777777" w:rsidR="00064F92" w:rsidRPr="00C327F6" w:rsidRDefault="00064F92" w:rsidP="00064F92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center"/>
          </w:tcPr>
          <w:p w14:paraId="04469414" w14:textId="47EDF079" w:rsidR="00064F92" w:rsidRPr="00C327F6" w:rsidRDefault="00064F92" w:rsidP="00064F92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270" w:type="dxa"/>
            <w:vAlign w:val="center"/>
          </w:tcPr>
          <w:p w14:paraId="22AB8115" w14:textId="77777777" w:rsidR="00064F92" w:rsidRPr="00C327F6" w:rsidRDefault="00064F92" w:rsidP="00064F92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2883D6DA" w14:textId="42682604" w:rsidR="00064F92" w:rsidRPr="00C327F6" w:rsidRDefault="00064F92" w:rsidP="00064F92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270" w:type="dxa"/>
            <w:vAlign w:val="center"/>
          </w:tcPr>
          <w:p w14:paraId="64D622F7" w14:textId="77777777" w:rsidR="00064F92" w:rsidRPr="00C327F6" w:rsidRDefault="00064F92" w:rsidP="00064F92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0608394C" w14:textId="49BB7366" w:rsidR="00064F92" w:rsidRPr="00C327F6" w:rsidRDefault="00982151" w:rsidP="00982151">
            <w:pPr>
              <w:spacing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 xml:space="preserve">              </w:t>
            </w:r>
            <w:r w:rsidR="00064F92" w:rsidRPr="00C327F6">
              <w:rPr>
                <w:rFonts w:asciiTheme="majorBidi" w:hAnsiTheme="majorBidi" w:cstheme="majorBidi"/>
                <w:sz w:val="26"/>
                <w:szCs w:val="26"/>
              </w:rPr>
              <w:t>(1,995)</w:t>
            </w:r>
          </w:p>
        </w:tc>
      </w:tr>
      <w:tr w:rsidR="004D5290" w:rsidRPr="00C327F6" w14:paraId="4CF84F34" w14:textId="77777777" w:rsidTr="00DE3A9A">
        <w:trPr>
          <w:trHeight w:val="199"/>
        </w:trPr>
        <w:tc>
          <w:tcPr>
            <w:tcW w:w="3957" w:type="dxa"/>
            <w:gridSpan w:val="2"/>
          </w:tcPr>
          <w:p w14:paraId="50F1961D" w14:textId="5E7BB350" w:rsidR="00064F92" w:rsidRPr="00C327F6" w:rsidRDefault="00064F92" w:rsidP="00064F92">
            <w:pPr>
              <w:tabs>
                <w:tab w:val="clear" w:pos="227"/>
                <w:tab w:val="left" w:pos="0"/>
                <w:tab w:val="left" w:pos="2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2567 </w:t>
            </w: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C327F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5F18C461" w14:textId="1C8647C4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7,576</w:t>
            </w:r>
          </w:p>
        </w:tc>
        <w:tc>
          <w:tcPr>
            <w:tcW w:w="270" w:type="dxa"/>
            <w:vAlign w:val="center"/>
          </w:tcPr>
          <w:p w14:paraId="5432A204" w14:textId="77777777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357E590F" w14:textId="3CE2409F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403,389</w:t>
            </w:r>
          </w:p>
        </w:tc>
        <w:tc>
          <w:tcPr>
            <w:tcW w:w="270" w:type="dxa"/>
            <w:vAlign w:val="center"/>
          </w:tcPr>
          <w:p w14:paraId="4B2B539D" w14:textId="77777777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8338C98" w14:textId="7C8826F7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15,584</w:t>
            </w:r>
          </w:p>
        </w:tc>
        <w:tc>
          <w:tcPr>
            <w:tcW w:w="270" w:type="dxa"/>
            <w:vAlign w:val="center"/>
          </w:tcPr>
          <w:p w14:paraId="4CA585E6" w14:textId="77777777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50EAADD" w14:textId="0AE7706C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1,814</w:t>
            </w:r>
          </w:p>
        </w:tc>
        <w:tc>
          <w:tcPr>
            <w:tcW w:w="236" w:type="dxa"/>
            <w:vAlign w:val="center"/>
          </w:tcPr>
          <w:p w14:paraId="1EBD9FC0" w14:textId="77777777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6BA65CD1" w14:textId="3E36E3A8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494</w:t>
            </w:r>
          </w:p>
        </w:tc>
        <w:tc>
          <w:tcPr>
            <w:tcW w:w="270" w:type="dxa"/>
            <w:vAlign w:val="center"/>
          </w:tcPr>
          <w:p w14:paraId="6843B67C" w14:textId="77777777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8BC96EE" w14:textId="58582845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12,087</w:t>
            </w:r>
          </w:p>
        </w:tc>
        <w:tc>
          <w:tcPr>
            <w:tcW w:w="270" w:type="dxa"/>
            <w:vAlign w:val="center"/>
          </w:tcPr>
          <w:p w14:paraId="45F6E0CF" w14:textId="77777777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B1B2F74" w14:textId="2F44A4E7" w:rsidR="00064F92" w:rsidRPr="00C327F6" w:rsidRDefault="00064F92" w:rsidP="00064F92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440,944</w:t>
            </w:r>
          </w:p>
        </w:tc>
      </w:tr>
      <w:tr w:rsidR="004D5290" w:rsidRPr="00C327F6" w14:paraId="6C7D1CA2" w14:textId="77777777" w:rsidTr="00DE3A9A">
        <w:tc>
          <w:tcPr>
            <w:tcW w:w="3150" w:type="dxa"/>
          </w:tcPr>
          <w:p w14:paraId="6D036477" w14:textId="77777777" w:rsidR="009C3893" w:rsidRPr="00C327F6" w:rsidRDefault="009C3893" w:rsidP="009C3893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07" w:type="dxa"/>
          </w:tcPr>
          <w:p w14:paraId="36321C9F" w14:textId="77777777" w:rsidR="009C3893" w:rsidRPr="00C327F6" w:rsidRDefault="009C3893" w:rsidP="009C3893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center"/>
          </w:tcPr>
          <w:p w14:paraId="3B80CF1D" w14:textId="7B661807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center"/>
          </w:tcPr>
          <w:p w14:paraId="57964CB9" w14:textId="77777777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3C0A3018" w14:textId="16B4AE45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/>
                <w:sz w:val="26"/>
                <w:szCs w:val="26"/>
              </w:rPr>
              <w:t>1,704</w:t>
            </w:r>
          </w:p>
        </w:tc>
        <w:tc>
          <w:tcPr>
            <w:tcW w:w="270" w:type="dxa"/>
            <w:vAlign w:val="center"/>
          </w:tcPr>
          <w:p w14:paraId="6DE3EF38" w14:textId="77777777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5C5D23C3" w14:textId="2C8E4BEF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center"/>
          </w:tcPr>
          <w:p w14:paraId="7C31E9BF" w14:textId="77777777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21E13289" w14:textId="6A03D282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/>
                <w:sz w:val="26"/>
                <w:szCs w:val="26"/>
              </w:rPr>
              <w:t>32</w:t>
            </w:r>
          </w:p>
        </w:tc>
        <w:tc>
          <w:tcPr>
            <w:tcW w:w="236" w:type="dxa"/>
            <w:vAlign w:val="center"/>
          </w:tcPr>
          <w:p w14:paraId="575C65D8" w14:textId="77777777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center"/>
          </w:tcPr>
          <w:p w14:paraId="0EBBF287" w14:textId="2FAFB865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5B53DD76" w14:textId="77777777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3B63EF74" w14:textId="0341B524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7,967</w:t>
            </w:r>
          </w:p>
        </w:tc>
        <w:tc>
          <w:tcPr>
            <w:tcW w:w="270" w:type="dxa"/>
            <w:vAlign w:val="center"/>
          </w:tcPr>
          <w:p w14:paraId="03E60B16" w14:textId="77777777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B440B95" w14:textId="0ACECD45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/>
                <w:sz w:val="26"/>
                <w:szCs w:val="26"/>
              </w:rPr>
              <w:t>9,707</w:t>
            </w:r>
          </w:p>
        </w:tc>
      </w:tr>
      <w:tr w:rsidR="004D5290" w:rsidRPr="00C327F6" w14:paraId="1CC1AB03" w14:textId="77777777" w:rsidTr="00DE3A9A">
        <w:tc>
          <w:tcPr>
            <w:tcW w:w="3150" w:type="dxa"/>
          </w:tcPr>
          <w:p w14:paraId="16C053F6" w14:textId="77777777" w:rsidR="009C3893" w:rsidRPr="00C327F6" w:rsidRDefault="009C3893" w:rsidP="009C3893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807" w:type="dxa"/>
          </w:tcPr>
          <w:p w14:paraId="6B61C76D" w14:textId="77777777" w:rsidR="009C3893" w:rsidRPr="00C327F6" w:rsidRDefault="009C3893" w:rsidP="009C3893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center"/>
          </w:tcPr>
          <w:p w14:paraId="212C903E" w14:textId="7D7614BA" w:rsidR="009C3893" w:rsidRPr="00C327F6" w:rsidRDefault="009C3893" w:rsidP="009C3893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C327F6">
              <w:rPr>
                <w:rFonts w:asciiTheme="majorBidi" w:hAnsiTheme="majorBidi"/>
                <w:sz w:val="26"/>
                <w:szCs w:val="26"/>
              </w:rPr>
              <w:t>153</w:t>
            </w:r>
          </w:p>
        </w:tc>
        <w:tc>
          <w:tcPr>
            <w:tcW w:w="270" w:type="dxa"/>
            <w:vAlign w:val="center"/>
          </w:tcPr>
          <w:p w14:paraId="45A666E0" w14:textId="77777777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1BC57CBD" w14:textId="10E82823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C327F6">
              <w:rPr>
                <w:rFonts w:asciiTheme="majorBidi" w:hAnsiTheme="majorBidi"/>
                <w:sz w:val="26"/>
                <w:szCs w:val="26"/>
              </w:rPr>
              <w:t>9,212</w:t>
            </w:r>
          </w:p>
        </w:tc>
        <w:tc>
          <w:tcPr>
            <w:tcW w:w="270" w:type="dxa"/>
            <w:vAlign w:val="center"/>
          </w:tcPr>
          <w:p w14:paraId="024F1E94" w14:textId="77777777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3054C4EB" w14:textId="04D8F1F5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C327F6">
              <w:rPr>
                <w:rFonts w:asciiTheme="majorBidi" w:hAnsiTheme="majorBidi"/>
                <w:sz w:val="26"/>
                <w:szCs w:val="26"/>
              </w:rPr>
              <w:t>81</w:t>
            </w:r>
          </w:p>
        </w:tc>
        <w:tc>
          <w:tcPr>
            <w:tcW w:w="270" w:type="dxa"/>
            <w:vAlign w:val="center"/>
          </w:tcPr>
          <w:p w14:paraId="3F134B35" w14:textId="77777777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623906F2" w14:textId="00EED334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C327F6">
              <w:rPr>
                <w:rFonts w:asciiTheme="majorBidi" w:hAnsiTheme="majorBidi"/>
                <w:sz w:val="26"/>
                <w:szCs w:val="26"/>
              </w:rPr>
              <w:t>7</w:t>
            </w:r>
          </w:p>
        </w:tc>
        <w:tc>
          <w:tcPr>
            <w:tcW w:w="236" w:type="dxa"/>
            <w:vAlign w:val="center"/>
          </w:tcPr>
          <w:p w14:paraId="40CC51D3" w14:textId="77777777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04" w:type="dxa"/>
            <w:vAlign w:val="center"/>
          </w:tcPr>
          <w:p w14:paraId="796BD24E" w14:textId="6529358D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C327F6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3870058E" w14:textId="77777777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3C91DEF2" w14:textId="5344C937" w:rsidR="009C3893" w:rsidRPr="00C327F6" w:rsidRDefault="009C3893" w:rsidP="009C3893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(9,454)</w:t>
            </w:r>
          </w:p>
        </w:tc>
        <w:tc>
          <w:tcPr>
            <w:tcW w:w="270" w:type="dxa"/>
            <w:vAlign w:val="center"/>
          </w:tcPr>
          <w:p w14:paraId="4322B2E5" w14:textId="77777777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535D1E3" w14:textId="5126A996" w:rsidR="009C3893" w:rsidRPr="00C327F6" w:rsidRDefault="009C3893" w:rsidP="009C3893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C327F6">
              <w:rPr>
                <w:rFonts w:asciiTheme="majorBidi" w:hAnsiTheme="majorBidi"/>
                <w:sz w:val="26"/>
                <w:szCs w:val="26"/>
              </w:rPr>
              <w:t>(1)</w:t>
            </w:r>
          </w:p>
        </w:tc>
      </w:tr>
      <w:tr w:rsidR="004D5290" w:rsidRPr="00C327F6" w14:paraId="134CB2D2" w14:textId="77777777" w:rsidTr="00DE3A9A">
        <w:tc>
          <w:tcPr>
            <w:tcW w:w="3150" w:type="dxa"/>
          </w:tcPr>
          <w:p w14:paraId="29B4957D" w14:textId="2B1B4F6C" w:rsidR="009C3893" w:rsidRPr="00C327F6" w:rsidRDefault="009C3893" w:rsidP="009C3893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07" w:type="dxa"/>
          </w:tcPr>
          <w:p w14:paraId="0FD7B7C0" w14:textId="77777777" w:rsidR="009C3893" w:rsidRPr="00C327F6" w:rsidRDefault="009C3893" w:rsidP="009C3893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center"/>
          </w:tcPr>
          <w:p w14:paraId="61B10455" w14:textId="65C712C3" w:rsidR="009C3893" w:rsidRPr="00C327F6" w:rsidRDefault="009C3893" w:rsidP="009C3893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C327F6">
              <w:rPr>
                <w:rFonts w:asciiTheme="majorBidi" w:hAnsiTheme="majorBidi"/>
                <w:sz w:val="26"/>
                <w:szCs w:val="26"/>
              </w:rPr>
              <w:t>(561)</w:t>
            </w:r>
          </w:p>
        </w:tc>
        <w:tc>
          <w:tcPr>
            <w:tcW w:w="270" w:type="dxa"/>
            <w:vAlign w:val="center"/>
          </w:tcPr>
          <w:p w14:paraId="5F002AEF" w14:textId="77777777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247C0EE8" w14:textId="1AD91A02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C327F6">
              <w:rPr>
                <w:rFonts w:asciiTheme="majorBidi" w:hAnsiTheme="majorBidi"/>
                <w:sz w:val="26"/>
                <w:szCs w:val="26"/>
              </w:rPr>
              <w:t>(4,033)</w:t>
            </w:r>
          </w:p>
        </w:tc>
        <w:tc>
          <w:tcPr>
            <w:tcW w:w="270" w:type="dxa"/>
            <w:vAlign w:val="center"/>
          </w:tcPr>
          <w:p w14:paraId="4654AC54" w14:textId="77777777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3963E862" w14:textId="7888832B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C327F6">
              <w:rPr>
                <w:rFonts w:asciiTheme="majorBidi" w:hAnsiTheme="majorBidi"/>
                <w:sz w:val="26"/>
                <w:szCs w:val="26"/>
              </w:rPr>
              <w:t>(2)</w:t>
            </w:r>
          </w:p>
        </w:tc>
        <w:tc>
          <w:tcPr>
            <w:tcW w:w="270" w:type="dxa"/>
            <w:vAlign w:val="center"/>
          </w:tcPr>
          <w:p w14:paraId="48D6D796" w14:textId="77777777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7519631D" w14:textId="559D699F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C327F6">
              <w:rPr>
                <w:rFonts w:asciiTheme="majorBidi" w:hAnsiTheme="majorBidi"/>
                <w:sz w:val="26"/>
                <w:szCs w:val="26"/>
              </w:rPr>
              <w:t>(47)</w:t>
            </w:r>
          </w:p>
        </w:tc>
        <w:tc>
          <w:tcPr>
            <w:tcW w:w="236" w:type="dxa"/>
            <w:vAlign w:val="center"/>
          </w:tcPr>
          <w:p w14:paraId="69FC56A1" w14:textId="77777777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04" w:type="dxa"/>
            <w:vAlign w:val="center"/>
          </w:tcPr>
          <w:p w14:paraId="10944B83" w14:textId="74B37DD9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C327F6">
              <w:rPr>
                <w:rFonts w:asciiTheme="majorBidi" w:hAnsiTheme="majorBidi"/>
                <w:sz w:val="26"/>
                <w:szCs w:val="26"/>
              </w:rPr>
              <w:t>(6)</w:t>
            </w:r>
          </w:p>
        </w:tc>
        <w:tc>
          <w:tcPr>
            <w:tcW w:w="270" w:type="dxa"/>
            <w:vAlign w:val="center"/>
          </w:tcPr>
          <w:p w14:paraId="24219F15" w14:textId="77777777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38E0AED6" w14:textId="038A6E36" w:rsidR="009C3893" w:rsidRPr="00C327F6" w:rsidRDefault="009C3893" w:rsidP="009C3893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  <w:tc>
          <w:tcPr>
            <w:tcW w:w="270" w:type="dxa"/>
            <w:vAlign w:val="center"/>
          </w:tcPr>
          <w:p w14:paraId="1EA02927" w14:textId="77777777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015775BE" w14:textId="676477FF" w:rsidR="009C3893" w:rsidRPr="00C327F6" w:rsidRDefault="009C3893" w:rsidP="009C3893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C327F6">
              <w:rPr>
                <w:rFonts w:asciiTheme="majorBidi" w:hAnsiTheme="majorBidi"/>
                <w:sz w:val="26"/>
                <w:szCs w:val="26"/>
              </w:rPr>
              <w:t>(4,665)</w:t>
            </w:r>
          </w:p>
        </w:tc>
      </w:tr>
      <w:tr w:rsidR="004D5290" w:rsidRPr="00C327F6" w14:paraId="03A5DA67" w14:textId="77777777" w:rsidTr="00DE3A9A">
        <w:tc>
          <w:tcPr>
            <w:tcW w:w="3150" w:type="dxa"/>
          </w:tcPr>
          <w:p w14:paraId="6AC0AD01" w14:textId="77777777" w:rsidR="00DE3A9A" w:rsidRPr="00C327F6" w:rsidRDefault="009C3893" w:rsidP="009C3893">
            <w:pPr>
              <w:spacing w:line="240" w:lineRule="auto"/>
              <w:ind w:right="-185"/>
              <w:rPr>
                <w:rFonts w:asciiTheme="majorBidi" w:hAnsiTheme="majorBidi"/>
                <w:sz w:val="26"/>
                <w:szCs w:val="26"/>
              </w:rPr>
            </w:pPr>
            <w:r w:rsidRPr="00C327F6">
              <w:rPr>
                <w:rFonts w:asciiTheme="majorBidi" w:hAnsiTheme="majorBidi" w:hint="cs"/>
                <w:sz w:val="26"/>
                <w:szCs w:val="26"/>
                <w:cs/>
              </w:rPr>
              <w:t>สินทรัพย์ไม่หมุนเวียนและกลุ่มสินทรัพย์ที่</w:t>
            </w:r>
          </w:p>
          <w:p w14:paraId="4CCA58BF" w14:textId="44C0A9CE" w:rsidR="009C3893" w:rsidRPr="00C327F6" w:rsidRDefault="00DE3A9A" w:rsidP="009C3893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hint="cs"/>
                <w:sz w:val="26"/>
                <w:szCs w:val="26"/>
                <w:cs/>
              </w:rPr>
              <w:t xml:space="preserve">   </w:t>
            </w:r>
            <w:r w:rsidR="009C3893" w:rsidRPr="00C327F6">
              <w:rPr>
                <w:rFonts w:asciiTheme="majorBidi" w:hAnsiTheme="majorBidi" w:hint="cs"/>
                <w:sz w:val="26"/>
                <w:szCs w:val="26"/>
                <w:cs/>
              </w:rPr>
              <w:t>จะจำหน่ายที่จัดประเภทเป็นถือไว้เพื่อขาย</w:t>
            </w:r>
          </w:p>
        </w:tc>
        <w:tc>
          <w:tcPr>
            <w:tcW w:w="807" w:type="dxa"/>
          </w:tcPr>
          <w:p w14:paraId="09BB7C3E" w14:textId="77777777" w:rsidR="009C3893" w:rsidRPr="00C327F6" w:rsidRDefault="009C3893" w:rsidP="009C3893">
            <w:pPr>
              <w:tabs>
                <w:tab w:val="decimal" w:pos="5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0BBBB9AE" w14:textId="77777777" w:rsidR="009C3893" w:rsidRPr="00C327F6" w:rsidRDefault="009C3893" w:rsidP="009C3893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  <w:p w14:paraId="789A1CBA" w14:textId="76BC19DC" w:rsidR="00154BB6" w:rsidRPr="00C327F6" w:rsidRDefault="009F49A0" w:rsidP="009C3893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C327F6">
              <w:rPr>
                <w:rFonts w:asciiTheme="majorBidi" w:hAnsiTheme="majorBidi"/>
                <w:sz w:val="26"/>
                <w:szCs w:val="26"/>
              </w:rPr>
              <w:t>(</w:t>
            </w:r>
            <w:r w:rsidR="00154BB6" w:rsidRPr="00C327F6">
              <w:rPr>
                <w:rFonts w:asciiTheme="majorBidi" w:hAnsiTheme="majorBidi"/>
                <w:sz w:val="26"/>
                <w:szCs w:val="26"/>
              </w:rPr>
              <w:t>4</w:t>
            </w:r>
            <w:r w:rsidRPr="00C327F6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4B4D1357" w14:textId="77777777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0D04E628" w14:textId="77777777" w:rsidR="009C3893" w:rsidRPr="00C327F6" w:rsidRDefault="009C3893" w:rsidP="009C3893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  <w:p w14:paraId="66EBCF8A" w14:textId="0A3245F3" w:rsidR="00154BB6" w:rsidRPr="00C327F6" w:rsidRDefault="009F49A0" w:rsidP="009C3893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C327F6">
              <w:rPr>
                <w:rFonts w:asciiTheme="majorBidi" w:hAnsiTheme="majorBidi"/>
                <w:sz w:val="26"/>
                <w:szCs w:val="26"/>
              </w:rPr>
              <w:t>(</w:t>
            </w:r>
            <w:r w:rsidR="00154BB6" w:rsidRPr="00C327F6">
              <w:rPr>
                <w:rFonts w:asciiTheme="majorBidi" w:hAnsiTheme="majorBidi"/>
                <w:sz w:val="26"/>
                <w:szCs w:val="26"/>
              </w:rPr>
              <w:t>5,63</w:t>
            </w:r>
            <w:r w:rsidR="008707C0" w:rsidRPr="00C327F6">
              <w:rPr>
                <w:rFonts w:asciiTheme="majorBidi" w:hAnsiTheme="majorBidi" w:hint="cs"/>
                <w:sz w:val="26"/>
                <w:szCs w:val="26"/>
              </w:rPr>
              <w:t>3</w:t>
            </w:r>
            <w:r w:rsidRPr="00C327F6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7F85C04A" w14:textId="77777777" w:rsidR="009C3893" w:rsidRPr="00C327F6" w:rsidRDefault="009C3893" w:rsidP="009C3893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7B956D6" w14:textId="77777777" w:rsidR="009C3893" w:rsidRPr="00C327F6" w:rsidRDefault="009C3893" w:rsidP="009C3893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2ECAF2" w14:textId="0C314768" w:rsidR="00154BB6" w:rsidRPr="00C327F6" w:rsidRDefault="009F49A0" w:rsidP="009C3893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54BB6" w:rsidRPr="00C327F6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Pr="00C327F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232C8DB1" w14:textId="77777777" w:rsidR="009C3893" w:rsidRPr="00C327F6" w:rsidRDefault="009C3893" w:rsidP="009C3893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CFA29B4" w14:textId="77777777" w:rsidR="009C3893" w:rsidRPr="00C327F6" w:rsidRDefault="009C3893" w:rsidP="009C3893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4488BA" w14:textId="64265605" w:rsidR="00154BB6" w:rsidRPr="00C327F6" w:rsidRDefault="00154BB6" w:rsidP="009C3893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033E4814" w14:textId="77777777" w:rsidR="009C3893" w:rsidRPr="00C327F6" w:rsidRDefault="009C3893" w:rsidP="009C3893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0DFF52B9" w14:textId="77777777" w:rsidR="009C3893" w:rsidRPr="00C327F6" w:rsidRDefault="009C3893" w:rsidP="009C3893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5FC82A" w14:textId="30D464C8" w:rsidR="00154BB6" w:rsidRPr="00C327F6" w:rsidRDefault="00154BB6" w:rsidP="009C3893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008E9CC6" w14:textId="77777777" w:rsidR="009C3893" w:rsidRPr="00C327F6" w:rsidRDefault="009C3893" w:rsidP="009C3893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F32FD13" w14:textId="77777777" w:rsidR="009C3893" w:rsidRPr="00C327F6" w:rsidRDefault="009C3893" w:rsidP="009C3893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A211429" w14:textId="27F4461A" w:rsidR="00154BB6" w:rsidRPr="00C327F6" w:rsidRDefault="00154BB6" w:rsidP="009C3893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620F5B56" w14:textId="77777777" w:rsidR="009C3893" w:rsidRPr="00C327F6" w:rsidRDefault="009C3893" w:rsidP="009C3893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CC69DC7" w14:textId="77777777" w:rsidR="009C3893" w:rsidRPr="00C327F6" w:rsidRDefault="009C3893" w:rsidP="009C3893">
            <w:pPr>
              <w:spacing w:line="240" w:lineRule="auto"/>
              <w:ind w:left="-108" w:right="-36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  <w:p w14:paraId="022FED0E" w14:textId="18F62591" w:rsidR="00154BB6" w:rsidRPr="00C327F6" w:rsidRDefault="009F49A0" w:rsidP="009C3893">
            <w:pPr>
              <w:spacing w:line="240" w:lineRule="auto"/>
              <w:ind w:left="-108" w:right="-36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C327F6">
              <w:rPr>
                <w:rFonts w:asciiTheme="majorBidi" w:hAnsiTheme="majorBidi"/>
                <w:sz w:val="26"/>
                <w:szCs w:val="26"/>
              </w:rPr>
              <w:t>(</w:t>
            </w:r>
            <w:r w:rsidR="00154BB6" w:rsidRPr="00C327F6">
              <w:rPr>
                <w:rFonts w:asciiTheme="majorBidi" w:hAnsiTheme="majorBidi"/>
                <w:sz w:val="26"/>
                <w:szCs w:val="26"/>
              </w:rPr>
              <w:t>5,67</w:t>
            </w:r>
            <w:r w:rsidR="008707C0" w:rsidRPr="00C327F6">
              <w:rPr>
                <w:rFonts w:asciiTheme="majorBidi" w:hAnsiTheme="majorBidi" w:hint="cs"/>
                <w:sz w:val="26"/>
                <w:szCs w:val="26"/>
              </w:rPr>
              <w:t>6</w:t>
            </w:r>
            <w:r w:rsidRPr="00C327F6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</w:tr>
      <w:tr w:rsidR="004D5290" w:rsidRPr="00C327F6" w14:paraId="5D2CACE3" w14:textId="77777777" w:rsidTr="00DE3A9A">
        <w:tc>
          <w:tcPr>
            <w:tcW w:w="3150" w:type="dxa"/>
          </w:tcPr>
          <w:p w14:paraId="0CB84A42" w14:textId="45E41ECA" w:rsidR="009C3893" w:rsidRPr="00C327F6" w:rsidRDefault="009C3893" w:rsidP="009C3893">
            <w:pPr>
              <w:tabs>
                <w:tab w:val="left" w:pos="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07" w:type="dxa"/>
          </w:tcPr>
          <w:p w14:paraId="15059039" w14:textId="77777777" w:rsidR="009C3893" w:rsidRPr="00C327F6" w:rsidRDefault="009C3893" w:rsidP="009C3893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AA584" w14:textId="1D21A7C0" w:rsidR="009C3893" w:rsidRPr="00C327F6" w:rsidRDefault="00154BB6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7,165</w:t>
            </w:r>
          </w:p>
        </w:tc>
        <w:tc>
          <w:tcPr>
            <w:tcW w:w="270" w:type="dxa"/>
            <w:vAlign w:val="center"/>
          </w:tcPr>
          <w:p w14:paraId="292C7E7D" w14:textId="77777777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D4A78" w14:textId="64BEE0B3" w:rsidR="009C3893" w:rsidRPr="00C327F6" w:rsidRDefault="00154BB6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404,6</w:t>
            </w:r>
            <w:r w:rsidR="008707C0" w:rsidRPr="00C327F6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70" w:type="dxa"/>
            <w:vAlign w:val="center"/>
          </w:tcPr>
          <w:p w14:paraId="521E94E4" w14:textId="77777777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2CA9D" w14:textId="720A3448" w:rsidR="009C3893" w:rsidRPr="00C327F6" w:rsidRDefault="00154BB6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15,627</w:t>
            </w:r>
          </w:p>
        </w:tc>
        <w:tc>
          <w:tcPr>
            <w:tcW w:w="270" w:type="dxa"/>
            <w:vAlign w:val="center"/>
          </w:tcPr>
          <w:p w14:paraId="6F63D66E" w14:textId="77777777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61B4A" w14:textId="0C84AC57" w:rsidR="009C3893" w:rsidRPr="00C327F6" w:rsidRDefault="00154BB6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1,806</w:t>
            </w:r>
          </w:p>
        </w:tc>
        <w:tc>
          <w:tcPr>
            <w:tcW w:w="236" w:type="dxa"/>
            <w:vAlign w:val="center"/>
          </w:tcPr>
          <w:p w14:paraId="24F1E44A" w14:textId="77777777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FAEC4" w14:textId="379484B9" w:rsidR="009C3893" w:rsidRPr="00C327F6" w:rsidRDefault="00154BB6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488</w:t>
            </w:r>
          </w:p>
        </w:tc>
        <w:tc>
          <w:tcPr>
            <w:tcW w:w="270" w:type="dxa"/>
            <w:vAlign w:val="center"/>
          </w:tcPr>
          <w:p w14:paraId="307084C6" w14:textId="77777777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2653C" w14:textId="58D43496" w:rsidR="009C3893" w:rsidRPr="00C327F6" w:rsidRDefault="00154BB6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10,584</w:t>
            </w:r>
          </w:p>
        </w:tc>
        <w:tc>
          <w:tcPr>
            <w:tcW w:w="270" w:type="dxa"/>
            <w:vAlign w:val="center"/>
          </w:tcPr>
          <w:p w14:paraId="5C12AFAC" w14:textId="77777777" w:rsidR="009C3893" w:rsidRPr="00C327F6" w:rsidRDefault="009C3893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A4382" w14:textId="01FB8B36" w:rsidR="009C3893" w:rsidRPr="00C327F6" w:rsidRDefault="00154BB6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440,3</w:t>
            </w:r>
            <w:r w:rsidR="008707C0" w:rsidRPr="00C327F6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09</w:t>
            </w:r>
          </w:p>
        </w:tc>
      </w:tr>
      <w:tr w:rsidR="004D5290" w:rsidRPr="00C327F6" w14:paraId="76697B95" w14:textId="77777777" w:rsidTr="00DE3A9A">
        <w:tc>
          <w:tcPr>
            <w:tcW w:w="3150" w:type="dxa"/>
          </w:tcPr>
          <w:p w14:paraId="5BB0C621" w14:textId="77777777" w:rsidR="00FB5912" w:rsidRPr="00C327F6" w:rsidRDefault="00FB5912" w:rsidP="009C3893">
            <w:pPr>
              <w:tabs>
                <w:tab w:val="left" w:pos="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7" w:type="dxa"/>
          </w:tcPr>
          <w:p w14:paraId="27ADD2B5" w14:textId="77777777" w:rsidR="00FB5912" w:rsidRPr="00C327F6" w:rsidRDefault="00FB5912" w:rsidP="009C3893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527920C0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BEA4C08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3673800F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8049F49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45F7336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4CD3A13A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DDD1A44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564587A1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44711F1A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42C30CB3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FCB0A37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3B53BBFE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65FDB37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D5290" w:rsidRPr="00C327F6" w14:paraId="0E98C794" w14:textId="77777777" w:rsidTr="00DE3A9A">
        <w:tc>
          <w:tcPr>
            <w:tcW w:w="3150" w:type="dxa"/>
          </w:tcPr>
          <w:p w14:paraId="5FCB8CF4" w14:textId="77777777" w:rsidR="00FB5912" w:rsidRPr="00C327F6" w:rsidRDefault="00FB5912" w:rsidP="009C3893">
            <w:pPr>
              <w:tabs>
                <w:tab w:val="left" w:pos="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7" w:type="dxa"/>
          </w:tcPr>
          <w:p w14:paraId="1EEB56BE" w14:textId="77777777" w:rsidR="00FB5912" w:rsidRPr="00C327F6" w:rsidRDefault="00FB5912" w:rsidP="009C3893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3" w:type="dxa"/>
            <w:vAlign w:val="center"/>
          </w:tcPr>
          <w:p w14:paraId="456B724B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460C74B9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66E6B000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3AFAE530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46373F93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508EBBC6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0EC67ED0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FFBA9E8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vAlign w:val="center"/>
          </w:tcPr>
          <w:p w14:paraId="24B219E7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5F9866B1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4A881D8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F8A2ABC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2966475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D5290" w:rsidRPr="00C327F6" w14:paraId="6AFCEEBF" w14:textId="77777777" w:rsidTr="00DE3A9A">
        <w:tc>
          <w:tcPr>
            <w:tcW w:w="3150" w:type="dxa"/>
          </w:tcPr>
          <w:p w14:paraId="50F2A23A" w14:textId="77777777" w:rsidR="00FB5912" w:rsidRPr="00C327F6" w:rsidRDefault="00FB5912" w:rsidP="009C3893">
            <w:pPr>
              <w:tabs>
                <w:tab w:val="left" w:pos="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7" w:type="dxa"/>
          </w:tcPr>
          <w:p w14:paraId="07466596" w14:textId="77777777" w:rsidR="00FB5912" w:rsidRPr="00C327F6" w:rsidRDefault="00FB5912" w:rsidP="009C3893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3" w:type="dxa"/>
            <w:vAlign w:val="center"/>
          </w:tcPr>
          <w:p w14:paraId="32B3EF27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3BEA85D5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2F1D0DFA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8AE023F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698D6DF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077F465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14E76FD4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0DB9E725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vAlign w:val="center"/>
          </w:tcPr>
          <w:p w14:paraId="2FE52E3A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62B369C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42DABE19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5CBBA8D9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649743C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D5290" w:rsidRPr="00C327F6" w14:paraId="774BCEDD" w14:textId="77777777" w:rsidTr="00DE3A9A">
        <w:tc>
          <w:tcPr>
            <w:tcW w:w="3150" w:type="dxa"/>
          </w:tcPr>
          <w:p w14:paraId="3BB14C8F" w14:textId="77777777" w:rsidR="00FB5912" w:rsidRPr="00C327F6" w:rsidRDefault="00FB5912" w:rsidP="009C3893">
            <w:pPr>
              <w:tabs>
                <w:tab w:val="left" w:pos="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7" w:type="dxa"/>
          </w:tcPr>
          <w:p w14:paraId="1BD2CD2A" w14:textId="77777777" w:rsidR="00FB5912" w:rsidRPr="00C327F6" w:rsidRDefault="00FB5912" w:rsidP="009C3893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3" w:type="dxa"/>
            <w:vAlign w:val="center"/>
          </w:tcPr>
          <w:p w14:paraId="0115751D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F3A9D7F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76B8E14F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DA886AE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35437D87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9338659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48B5EA29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05E4FB0B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vAlign w:val="center"/>
          </w:tcPr>
          <w:p w14:paraId="3C7F87CC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3897CCC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4C854FDC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31559C24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3C53D62A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D5290" w:rsidRPr="00C327F6" w14:paraId="3940D88B" w14:textId="77777777" w:rsidTr="00DE3A9A">
        <w:tc>
          <w:tcPr>
            <w:tcW w:w="3150" w:type="dxa"/>
          </w:tcPr>
          <w:p w14:paraId="78C166F6" w14:textId="77777777" w:rsidR="00DE3A9A" w:rsidRPr="00C327F6" w:rsidRDefault="00DE3A9A" w:rsidP="009C3893">
            <w:pPr>
              <w:tabs>
                <w:tab w:val="left" w:pos="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7" w:type="dxa"/>
          </w:tcPr>
          <w:p w14:paraId="2E97F306" w14:textId="77777777" w:rsidR="00DE3A9A" w:rsidRPr="00C327F6" w:rsidRDefault="00DE3A9A" w:rsidP="009C3893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3" w:type="dxa"/>
            <w:vAlign w:val="center"/>
          </w:tcPr>
          <w:p w14:paraId="1652FDE1" w14:textId="77777777" w:rsidR="00DE3A9A" w:rsidRPr="00C327F6" w:rsidRDefault="00DE3A9A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8E26C45" w14:textId="77777777" w:rsidR="00DE3A9A" w:rsidRPr="00C327F6" w:rsidRDefault="00DE3A9A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71604A23" w14:textId="77777777" w:rsidR="00DE3A9A" w:rsidRPr="00C327F6" w:rsidRDefault="00DE3A9A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16090DF7" w14:textId="77777777" w:rsidR="00DE3A9A" w:rsidRPr="00C327F6" w:rsidRDefault="00DE3A9A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46969E9" w14:textId="77777777" w:rsidR="00DE3A9A" w:rsidRPr="00C327F6" w:rsidRDefault="00DE3A9A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B10FDCB" w14:textId="77777777" w:rsidR="00DE3A9A" w:rsidRPr="00C327F6" w:rsidRDefault="00DE3A9A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25E508D3" w14:textId="77777777" w:rsidR="00DE3A9A" w:rsidRPr="00C327F6" w:rsidRDefault="00DE3A9A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5E904358" w14:textId="77777777" w:rsidR="00DE3A9A" w:rsidRPr="00C327F6" w:rsidRDefault="00DE3A9A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vAlign w:val="center"/>
          </w:tcPr>
          <w:p w14:paraId="5F7465C0" w14:textId="77777777" w:rsidR="00DE3A9A" w:rsidRPr="00C327F6" w:rsidRDefault="00DE3A9A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F706E57" w14:textId="77777777" w:rsidR="00DE3A9A" w:rsidRPr="00C327F6" w:rsidRDefault="00DE3A9A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6745AF2F" w14:textId="77777777" w:rsidR="00DE3A9A" w:rsidRPr="00C327F6" w:rsidRDefault="00DE3A9A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75E8506" w14:textId="77777777" w:rsidR="00DE3A9A" w:rsidRPr="00C327F6" w:rsidRDefault="00DE3A9A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0022270D" w14:textId="77777777" w:rsidR="00DE3A9A" w:rsidRPr="00C327F6" w:rsidRDefault="00DE3A9A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D5290" w:rsidRPr="00C327F6" w14:paraId="6E6E0A7F" w14:textId="77777777" w:rsidTr="00DE3A9A">
        <w:tc>
          <w:tcPr>
            <w:tcW w:w="3150" w:type="dxa"/>
          </w:tcPr>
          <w:p w14:paraId="6950021E" w14:textId="77777777" w:rsidR="00FB5912" w:rsidRPr="00C327F6" w:rsidRDefault="00FB5912" w:rsidP="009C3893">
            <w:pPr>
              <w:tabs>
                <w:tab w:val="left" w:pos="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7" w:type="dxa"/>
          </w:tcPr>
          <w:p w14:paraId="3D6E1B81" w14:textId="77777777" w:rsidR="00FB5912" w:rsidRPr="00C327F6" w:rsidRDefault="00FB5912" w:rsidP="009C3893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3" w:type="dxa"/>
            <w:vAlign w:val="center"/>
          </w:tcPr>
          <w:p w14:paraId="4421FF33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67483179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579EE904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65E142D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6238AE07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33793EC6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4D6A11EA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793E0BA1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vAlign w:val="center"/>
          </w:tcPr>
          <w:p w14:paraId="5C512695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30420F27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14C09A8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D1B5E9B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E091B6D" w14:textId="77777777" w:rsidR="00FB5912" w:rsidRPr="00C327F6" w:rsidRDefault="00FB5912" w:rsidP="009C3893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D5290" w:rsidRPr="00C327F6" w14:paraId="23845060" w14:textId="77777777" w:rsidTr="00DE3A9A">
        <w:tc>
          <w:tcPr>
            <w:tcW w:w="3150" w:type="dxa"/>
          </w:tcPr>
          <w:p w14:paraId="6464FCC8" w14:textId="77777777" w:rsidR="00B20FC4" w:rsidRPr="00C327F6" w:rsidRDefault="00B20FC4" w:rsidP="00C278B6">
            <w:pPr>
              <w:tabs>
                <w:tab w:val="clear" w:pos="907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ค่าเสื่อมราคาสะสม</w:t>
            </w:r>
          </w:p>
        </w:tc>
        <w:tc>
          <w:tcPr>
            <w:tcW w:w="807" w:type="dxa"/>
          </w:tcPr>
          <w:p w14:paraId="1142737A" w14:textId="77777777" w:rsidR="00B20FC4" w:rsidRPr="00C327F6" w:rsidRDefault="00B20FC4" w:rsidP="00C278B6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vAlign w:val="center"/>
          </w:tcPr>
          <w:p w14:paraId="3D54DB99" w14:textId="77777777" w:rsidR="00B20FC4" w:rsidRPr="00C327F6" w:rsidRDefault="00B20FC4" w:rsidP="00C278B6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B7952F9" w14:textId="77777777" w:rsidR="00B20FC4" w:rsidRPr="00C327F6" w:rsidRDefault="00B20FC4" w:rsidP="00C278B6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787104DA" w14:textId="77777777" w:rsidR="00B20FC4" w:rsidRPr="00C327F6" w:rsidRDefault="00B20FC4" w:rsidP="00C278B6">
            <w:pPr>
              <w:tabs>
                <w:tab w:val="decimal" w:pos="11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2D41CB4" w14:textId="77777777" w:rsidR="00B20FC4" w:rsidRPr="00C327F6" w:rsidRDefault="00B20FC4" w:rsidP="00C278B6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3E5DE275" w14:textId="77777777" w:rsidR="00B20FC4" w:rsidRPr="00C327F6" w:rsidRDefault="00B20FC4" w:rsidP="00C278B6">
            <w:pPr>
              <w:tabs>
                <w:tab w:val="decimal" w:pos="10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32C57DC5" w14:textId="77777777" w:rsidR="00B20FC4" w:rsidRPr="00C327F6" w:rsidRDefault="00B20FC4" w:rsidP="00C278B6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5D76AB2F" w14:textId="77777777" w:rsidR="00B20FC4" w:rsidRPr="00C327F6" w:rsidRDefault="00B20FC4" w:rsidP="00C278B6">
            <w:pPr>
              <w:tabs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2C9201E4" w14:textId="77777777" w:rsidR="00B20FC4" w:rsidRPr="00C327F6" w:rsidRDefault="00B20FC4" w:rsidP="00C278B6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vAlign w:val="center"/>
          </w:tcPr>
          <w:p w14:paraId="785F5D2B" w14:textId="77777777" w:rsidR="00B20FC4" w:rsidRPr="00C327F6" w:rsidRDefault="00B20FC4" w:rsidP="00C278B6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D86368D" w14:textId="77777777" w:rsidR="00B20FC4" w:rsidRPr="00C327F6" w:rsidRDefault="00B20FC4" w:rsidP="00C278B6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20E7A9D9" w14:textId="77777777" w:rsidR="00B20FC4" w:rsidRPr="00C327F6" w:rsidRDefault="00B20FC4" w:rsidP="00C278B6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26BAF96" w14:textId="77777777" w:rsidR="00B20FC4" w:rsidRPr="00C327F6" w:rsidRDefault="00B20FC4" w:rsidP="00C278B6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83C11D1" w14:textId="77777777" w:rsidR="00B20FC4" w:rsidRPr="00C327F6" w:rsidRDefault="00B20FC4" w:rsidP="00C278B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D5290" w:rsidRPr="00C327F6" w14:paraId="46882004" w14:textId="77777777" w:rsidTr="00DE3A9A">
        <w:tc>
          <w:tcPr>
            <w:tcW w:w="3150" w:type="dxa"/>
          </w:tcPr>
          <w:p w14:paraId="260C375D" w14:textId="282A3083" w:rsidR="00064F92" w:rsidRPr="00C327F6" w:rsidRDefault="00064F92" w:rsidP="00064F92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C327F6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C327F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807" w:type="dxa"/>
          </w:tcPr>
          <w:p w14:paraId="3DB49F03" w14:textId="77777777" w:rsidR="00064F92" w:rsidRPr="00C327F6" w:rsidRDefault="00064F92" w:rsidP="00064F92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554500B8" w14:textId="76D4F0CB" w:rsidR="00064F92" w:rsidRPr="00C327F6" w:rsidRDefault="00064F92" w:rsidP="00064F92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888</w:t>
            </w:r>
          </w:p>
        </w:tc>
        <w:tc>
          <w:tcPr>
            <w:tcW w:w="270" w:type="dxa"/>
            <w:vAlign w:val="bottom"/>
          </w:tcPr>
          <w:p w14:paraId="53396963" w14:textId="77777777" w:rsidR="00064F92" w:rsidRPr="00C327F6" w:rsidRDefault="00064F92" w:rsidP="00064F92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C8CCCEF" w14:textId="7A4E583B" w:rsidR="00064F92" w:rsidRPr="00C327F6" w:rsidRDefault="00064F92" w:rsidP="00064F92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212,355</w:t>
            </w:r>
          </w:p>
        </w:tc>
        <w:tc>
          <w:tcPr>
            <w:tcW w:w="270" w:type="dxa"/>
            <w:vAlign w:val="bottom"/>
          </w:tcPr>
          <w:p w14:paraId="209EE217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A544A1A" w14:textId="35909C83" w:rsidR="00064F92" w:rsidRPr="00C327F6" w:rsidRDefault="00064F92" w:rsidP="00064F92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7,611</w:t>
            </w:r>
          </w:p>
        </w:tc>
        <w:tc>
          <w:tcPr>
            <w:tcW w:w="270" w:type="dxa"/>
            <w:vAlign w:val="bottom"/>
          </w:tcPr>
          <w:p w14:paraId="5EAB6E55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1B49721" w14:textId="7E301523" w:rsidR="00064F92" w:rsidRPr="00C327F6" w:rsidRDefault="00064F92" w:rsidP="00064F92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1,644</w:t>
            </w:r>
          </w:p>
        </w:tc>
        <w:tc>
          <w:tcPr>
            <w:tcW w:w="236" w:type="dxa"/>
            <w:vAlign w:val="bottom"/>
          </w:tcPr>
          <w:p w14:paraId="3816CE8A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DFE6038" w14:textId="64C76639" w:rsidR="00064F92" w:rsidRPr="00C327F6" w:rsidRDefault="00064F92" w:rsidP="00064F92">
            <w:pPr>
              <w:tabs>
                <w:tab w:val="decimal" w:pos="111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450</w:t>
            </w:r>
          </w:p>
        </w:tc>
        <w:tc>
          <w:tcPr>
            <w:tcW w:w="270" w:type="dxa"/>
            <w:vAlign w:val="bottom"/>
          </w:tcPr>
          <w:p w14:paraId="02BE2741" w14:textId="77777777" w:rsidR="00064F92" w:rsidRPr="00C327F6" w:rsidRDefault="00064F92" w:rsidP="00064F92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3F49319" w14:textId="107F4C51" w:rsidR="00064F92" w:rsidRPr="00C327F6" w:rsidRDefault="00064F92" w:rsidP="00064F92">
            <w:pPr>
              <w:tabs>
                <w:tab w:val="decimal" w:pos="109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270</w:t>
            </w:r>
          </w:p>
        </w:tc>
        <w:tc>
          <w:tcPr>
            <w:tcW w:w="270" w:type="dxa"/>
            <w:vAlign w:val="bottom"/>
          </w:tcPr>
          <w:p w14:paraId="68BBFF8C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F478A0F" w14:textId="48EA985A" w:rsidR="00064F92" w:rsidRPr="00C327F6" w:rsidRDefault="00064F92" w:rsidP="00064F92">
            <w:pPr>
              <w:tabs>
                <w:tab w:val="decimal" w:pos="111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223,218</w:t>
            </w:r>
          </w:p>
        </w:tc>
      </w:tr>
      <w:tr w:rsidR="004D5290" w:rsidRPr="00C327F6" w14:paraId="4677C558" w14:textId="77777777" w:rsidTr="00DE3A9A">
        <w:tc>
          <w:tcPr>
            <w:tcW w:w="3150" w:type="dxa"/>
          </w:tcPr>
          <w:p w14:paraId="0E94FE32" w14:textId="536846AB" w:rsidR="00064F92" w:rsidRPr="00C327F6" w:rsidRDefault="00064F92" w:rsidP="00064F92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07" w:type="dxa"/>
          </w:tcPr>
          <w:p w14:paraId="04E87865" w14:textId="77777777" w:rsidR="00064F92" w:rsidRPr="00C327F6" w:rsidRDefault="00064F92" w:rsidP="00064F92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center"/>
          </w:tcPr>
          <w:p w14:paraId="655F5EF4" w14:textId="39135618" w:rsidR="00064F92" w:rsidRPr="00C327F6" w:rsidRDefault="00064F92" w:rsidP="00064F92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270" w:type="dxa"/>
            <w:vAlign w:val="center"/>
          </w:tcPr>
          <w:p w14:paraId="16CAB38D" w14:textId="77777777" w:rsidR="00064F92" w:rsidRPr="00C327F6" w:rsidRDefault="00064F92" w:rsidP="00064F92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7956D3D4" w14:textId="215833C3" w:rsidR="00064F92" w:rsidRPr="00C327F6" w:rsidRDefault="00064F92" w:rsidP="00064F92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14,236</w:t>
            </w:r>
          </w:p>
        </w:tc>
        <w:tc>
          <w:tcPr>
            <w:tcW w:w="270" w:type="dxa"/>
            <w:vAlign w:val="center"/>
          </w:tcPr>
          <w:p w14:paraId="13096148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69E5C4F8" w14:textId="0DB55FE8" w:rsidR="00064F92" w:rsidRPr="00C327F6" w:rsidRDefault="00064F92" w:rsidP="00064F92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493</w:t>
            </w:r>
          </w:p>
        </w:tc>
        <w:tc>
          <w:tcPr>
            <w:tcW w:w="270" w:type="dxa"/>
            <w:vAlign w:val="center"/>
          </w:tcPr>
          <w:p w14:paraId="2EC258AE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70D0C4FA" w14:textId="15E41063" w:rsidR="00064F92" w:rsidRPr="00C327F6" w:rsidRDefault="00064F92" w:rsidP="00064F92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  <w:tc>
          <w:tcPr>
            <w:tcW w:w="236" w:type="dxa"/>
            <w:vAlign w:val="center"/>
          </w:tcPr>
          <w:p w14:paraId="1421ACC0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center"/>
          </w:tcPr>
          <w:p w14:paraId="6AECF406" w14:textId="0DE7439A" w:rsidR="00064F92" w:rsidRPr="00C327F6" w:rsidRDefault="00064F92" w:rsidP="00064F92">
            <w:pPr>
              <w:tabs>
                <w:tab w:val="decimal" w:pos="115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70" w:type="dxa"/>
            <w:vAlign w:val="center"/>
          </w:tcPr>
          <w:p w14:paraId="1F5A85D0" w14:textId="77777777" w:rsidR="00064F92" w:rsidRPr="00C327F6" w:rsidRDefault="00064F92" w:rsidP="00064F92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6ECC4B4F" w14:textId="6E17DFB8" w:rsidR="00064F92" w:rsidRPr="00C327F6" w:rsidRDefault="00064F92" w:rsidP="00064F92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2E72123B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9323713" w14:textId="6CC90117" w:rsidR="00064F92" w:rsidRPr="00C327F6" w:rsidRDefault="00064F92" w:rsidP="00064F92">
            <w:pPr>
              <w:tabs>
                <w:tab w:val="decimal" w:pos="111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14,922</w:t>
            </w:r>
          </w:p>
        </w:tc>
      </w:tr>
      <w:tr w:rsidR="004D5290" w:rsidRPr="00C327F6" w14:paraId="2C537B8A" w14:textId="77777777" w:rsidTr="00DE3A9A">
        <w:tc>
          <w:tcPr>
            <w:tcW w:w="3150" w:type="dxa"/>
          </w:tcPr>
          <w:p w14:paraId="74C4825B" w14:textId="73383D31" w:rsidR="00064F92" w:rsidRPr="00C327F6" w:rsidRDefault="00064F92" w:rsidP="00064F92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807" w:type="dxa"/>
          </w:tcPr>
          <w:p w14:paraId="31C9E056" w14:textId="77777777" w:rsidR="00064F92" w:rsidRPr="00C327F6" w:rsidRDefault="00064F92" w:rsidP="00064F92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center"/>
          </w:tcPr>
          <w:p w14:paraId="28AFFFB6" w14:textId="6EF859BB" w:rsidR="00064F92" w:rsidRPr="00C327F6" w:rsidRDefault="00064F92" w:rsidP="00064F92">
            <w:pPr>
              <w:tabs>
                <w:tab w:val="clear" w:pos="907"/>
                <w:tab w:val="decimal" w:pos="9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02F1B300" w14:textId="77777777" w:rsidR="00064F92" w:rsidRPr="00C327F6" w:rsidRDefault="00064F92" w:rsidP="00064F92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0D6CBE3A" w14:textId="70FAA62F" w:rsidR="00064F92" w:rsidRPr="00C327F6" w:rsidRDefault="00064F92" w:rsidP="00064F92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1FCA6588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32A5CE33" w14:textId="04F47AC9" w:rsidR="00064F92" w:rsidRPr="00C327F6" w:rsidRDefault="00064F92" w:rsidP="00064F92">
            <w:pPr>
              <w:tabs>
                <w:tab w:val="decimal" w:pos="96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1DE4526C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5B3AAF2E" w14:textId="3B9B1C6C" w:rsidR="00064F92" w:rsidRPr="00C327F6" w:rsidRDefault="00064F92" w:rsidP="00064F92">
            <w:pPr>
              <w:tabs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55F6F85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center"/>
          </w:tcPr>
          <w:p w14:paraId="69462C29" w14:textId="7921C32A" w:rsidR="00064F92" w:rsidRPr="00C327F6" w:rsidRDefault="00064F92" w:rsidP="00064F92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  <w:vAlign w:val="center"/>
          </w:tcPr>
          <w:p w14:paraId="441921FF" w14:textId="77777777" w:rsidR="00064F92" w:rsidRPr="00C327F6" w:rsidRDefault="00064F92" w:rsidP="00064F92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33A0C34" w14:textId="53C47A4D" w:rsidR="00064F92" w:rsidRPr="00C327F6" w:rsidRDefault="00064F92" w:rsidP="00064F92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34F2F531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7B52B85" w14:textId="6B3ADC4B" w:rsidR="00064F92" w:rsidRPr="00C327F6" w:rsidRDefault="00064F92" w:rsidP="00064F92">
            <w:pPr>
              <w:tabs>
                <w:tab w:val="decimal" w:pos="111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4D5290" w:rsidRPr="00C327F6" w14:paraId="5AB4048A" w14:textId="77777777" w:rsidTr="00DE3A9A">
        <w:trPr>
          <w:trHeight w:val="281"/>
        </w:trPr>
        <w:tc>
          <w:tcPr>
            <w:tcW w:w="3150" w:type="dxa"/>
          </w:tcPr>
          <w:p w14:paraId="19B71807" w14:textId="72A6D814" w:rsidR="00064F92" w:rsidRPr="00C327F6" w:rsidRDefault="00064F92" w:rsidP="00064F92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07" w:type="dxa"/>
          </w:tcPr>
          <w:p w14:paraId="2021958B" w14:textId="77777777" w:rsidR="00064F92" w:rsidRPr="00C327F6" w:rsidRDefault="00064F92" w:rsidP="00064F92">
            <w:pPr>
              <w:tabs>
                <w:tab w:val="clear" w:pos="680"/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center"/>
          </w:tcPr>
          <w:p w14:paraId="4372B689" w14:textId="5207FBB4" w:rsidR="00064F92" w:rsidRPr="00C327F6" w:rsidRDefault="00064F92" w:rsidP="00064F92">
            <w:pPr>
              <w:tabs>
                <w:tab w:val="clear" w:pos="907"/>
                <w:tab w:val="decimal" w:pos="9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22D172B9" w14:textId="77777777" w:rsidR="00064F92" w:rsidRPr="00C327F6" w:rsidRDefault="00064F92" w:rsidP="00064F92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582AEB96" w14:textId="74EAF229" w:rsidR="00064F92" w:rsidRPr="00C327F6" w:rsidRDefault="00064F92" w:rsidP="00064F92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(1,581)</w:t>
            </w:r>
          </w:p>
        </w:tc>
        <w:tc>
          <w:tcPr>
            <w:tcW w:w="270" w:type="dxa"/>
            <w:vAlign w:val="center"/>
          </w:tcPr>
          <w:p w14:paraId="019CC52B" w14:textId="77777777" w:rsidR="00064F92" w:rsidRPr="00C327F6" w:rsidRDefault="00064F92" w:rsidP="00064F92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7644B6C5" w14:textId="17296951" w:rsidR="00064F92" w:rsidRPr="00C327F6" w:rsidRDefault="00064F92" w:rsidP="00064F92">
            <w:pPr>
              <w:tabs>
                <w:tab w:val="decimal" w:pos="1076"/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270" w:type="dxa"/>
            <w:vAlign w:val="center"/>
          </w:tcPr>
          <w:p w14:paraId="45248D97" w14:textId="77777777" w:rsidR="00064F92" w:rsidRPr="00C327F6" w:rsidRDefault="00064F92" w:rsidP="00064F92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2658C022" w14:textId="594074FC" w:rsidR="00064F92" w:rsidRPr="00C327F6" w:rsidRDefault="00064F92" w:rsidP="00064F92">
            <w:pPr>
              <w:tabs>
                <w:tab w:val="decimal" w:pos="1110"/>
              </w:tabs>
              <w:spacing w:line="28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 xml:space="preserve">                  (218)</w:t>
            </w:r>
          </w:p>
        </w:tc>
        <w:tc>
          <w:tcPr>
            <w:tcW w:w="236" w:type="dxa"/>
            <w:vAlign w:val="center"/>
          </w:tcPr>
          <w:p w14:paraId="35CFAFDE" w14:textId="77777777" w:rsidR="00064F92" w:rsidRPr="00C327F6" w:rsidRDefault="00064F92" w:rsidP="00064F92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center"/>
          </w:tcPr>
          <w:p w14:paraId="7B9AB77A" w14:textId="101A3A6F" w:rsidR="00064F92" w:rsidRPr="00C327F6" w:rsidRDefault="00064F92" w:rsidP="00064F92">
            <w:pPr>
              <w:tabs>
                <w:tab w:val="decimal" w:pos="993"/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 xml:space="preserve">                   (11)</w:t>
            </w:r>
          </w:p>
        </w:tc>
        <w:tc>
          <w:tcPr>
            <w:tcW w:w="270" w:type="dxa"/>
            <w:vAlign w:val="center"/>
          </w:tcPr>
          <w:p w14:paraId="797DCFBC" w14:textId="77777777" w:rsidR="00064F92" w:rsidRPr="00C327F6" w:rsidRDefault="00064F92" w:rsidP="00064F92">
            <w:pPr>
              <w:tabs>
                <w:tab w:val="decimal" w:pos="993"/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6A97486B" w14:textId="1B2B58BF" w:rsidR="00064F92" w:rsidRPr="00C327F6" w:rsidRDefault="00064F92" w:rsidP="00064F92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48C22B14" w14:textId="77777777" w:rsidR="00064F92" w:rsidRPr="00C327F6" w:rsidRDefault="00064F92" w:rsidP="00064F92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5BFB81EB" w14:textId="1BCF6142" w:rsidR="00064F92" w:rsidRPr="00C327F6" w:rsidRDefault="00064F92" w:rsidP="00064F92">
            <w:pPr>
              <w:tabs>
                <w:tab w:val="decimal" w:pos="972"/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(1,813)</w:t>
            </w:r>
          </w:p>
        </w:tc>
      </w:tr>
      <w:tr w:rsidR="004D5290" w:rsidRPr="00C327F6" w14:paraId="6CE4F932" w14:textId="77777777" w:rsidTr="00DE3A9A">
        <w:tc>
          <w:tcPr>
            <w:tcW w:w="3957" w:type="dxa"/>
            <w:gridSpan w:val="2"/>
          </w:tcPr>
          <w:p w14:paraId="63226F14" w14:textId="1A9B6A74" w:rsidR="00064F92" w:rsidRPr="00C327F6" w:rsidRDefault="00064F92" w:rsidP="00064F92">
            <w:pPr>
              <w:tabs>
                <w:tab w:val="left" w:pos="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2567 </w:t>
            </w: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C327F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3B0C36BF" w14:textId="36886387" w:rsidR="00064F92" w:rsidRPr="00C327F6" w:rsidRDefault="00064F92" w:rsidP="00064F92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954</w:t>
            </w:r>
          </w:p>
        </w:tc>
        <w:tc>
          <w:tcPr>
            <w:tcW w:w="270" w:type="dxa"/>
            <w:vAlign w:val="center"/>
          </w:tcPr>
          <w:p w14:paraId="5E9D071D" w14:textId="77777777" w:rsidR="00064F92" w:rsidRPr="00C327F6" w:rsidRDefault="00064F92" w:rsidP="00064F92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4926D98C" w14:textId="3E51EF08" w:rsidR="00064F92" w:rsidRPr="00C327F6" w:rsidRDefault="00064F92" w:rsidP="00064F92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225,010</w:t>
            </w:r>
          </w:p>
        </w:tc>
        <w:tc>
          <w:tcPr>
            <w:tcW w:w="270" w:type="dxa"/>
            <w:vAlign w:val="center"/>
          </w:tcPr>
          <w:p w14:paraId="7274ACEB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11AA424" w14:textId="42FE669C" w:rsidR="00064F92" w:rsidRPr="00C327F6" w:rsidRDefault="00064F92" w:rsidP="00064F92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8,101</w:t>
            </w:r>
          </w:p>
        </w:tc>
        <w:tc>
          <w:tcPr>
            <w:tcW w:w="270" w:type="dxa"/>
            <w:vAlign w:val="center"/>
          </w:tcPr>
          <w:p w14:paraId="7617BACA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765BCB1" w14:textId="5BE3676B" w:rsidR="00064F92" w:rsidRPr="00C327F6" w:rsidRDefault="00064F92" w:rsidP="00064F92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1,533</w:t>
            </w:r>
          </w:p>
        </w:tc>
        <w:tc>
          <w:tcPr>
            <w:tcW w:w="236" w:type="dxa"/>
            <w:vAlign w:val="center"/>
          </w:tcPr>
          <w:p w14:paraId="65048121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78DABCFB" w14:textId="20478B1A" w:rsidR="00064F92" w:rsidRPr="00C327F6" w:rsidRDefault="00064F92" w:rsidP="00064F92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468</w:t>
            </w:r>
          </w:p>
        </w:tc>
        <w:tc>
          <w:tcPr>
            <w:tcW w:w="270" w:type="dxa"/>
            <w:vAlign w:val="center"/>
          </w:tcPr>
          <w:p w14:paraId="7A90DBE5" w14:textId="77777777" w:rsidR="00064F92" w:rsidRPr="00C327F6" w:rsidRDefault="00064F92" w:rsidP="00064F92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250E3FE" w14:textId="4713B914" w:rsidR="00064F92" w:rsidRPr="00C327F6" w:rsidRDefault="00064F92" w:rsidP="00064F92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270</w:t>
            </w:r>
          </w:p>
        </w:tc>
        <w:tc>
          <w:tcPr>
            <w:tcW w:w="270" w:type="dxa"/>
            <w:vAlign w:val="center"/>
          </w:tcPr>
          <w:p w14:paraId="14474E3C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E9107CD" w14:textId="2CC40E62" w:rsidR="00064F92" w:rsidRPr="00C327F6" w:rsidRDefault="00064F92" w:rsidP="00064F92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236,336</w:t>
            </w:r>
          </w:p>
        </w:tc>
      </w:tr>
      <w:tr w:rsidR="004D5290" w:rsidRPr="00C327F6" w14:paraId="6F3925F7" w14:textId="77777777" w:rsidTr="00DE3A9A">
        <w:tc>
          <w:tcPr>
            <w:tcW w:w="3150" w:type="dxa"/>
          </w:tcPr>
          <w:p w14:paraId="2738D612" w14:textId="77777777" w:rsidR="00064F92" w:rsidRPr="00C327F6" w:rsidRDefault="00064F92" w:rsidP="00064F92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07" w:type="dxa"/>
          </w:tcPr>
          <w:p w14:paraId="4A794163" w14:textId="77777777" w:rsidR="00064F92" w:rsidRPr="00C327F6" w:rsidRDefault="00064F92" w:rsidP="00064F92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center"/>
          </w:tcPr>
          <w:p w14:paraId="28CE4C6E" w14:textId="44F3227D" w:rsidR="00064F92" w:rsidRPr="00C327F6" w:rsidRDefault="00C80933" w:rsidP="00064F92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270" w:type="dxa"/>
            <w:vAlign w:val="center"/>
          </w:tcPr>
          <w:p w14:paraId="0D56ED28" w14:textId="77777777" w:rsidR="00064F92" w:rsidRPr="00C327F6" w:rsidRDefault="00064F92" w:rsidP="00064F92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5AD4DF29" w14:textId="3E7EE249" w:rsidR="00064F92" w:rsidRPr="00C327F6" w:rsidRDefault="00C80933" w:rsidP="00064F92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13,769</w:t>
            </w:r>
          </w:p>
        </w:tc>
        <w:tc>
          <w:tcPr>
            <w:tcW w:w="270" w:type="dxa"/>
            <w:vAlign w:val="center"/>
          </w:tcPr>
          <w:p w14:paraId="33821A9C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2143B009" w14:textId="24BBF24C" w:rsidR="00064F92" w:rsidRPr="00C327F6" w:rsidRDefault="00C80933" w:rsidP="00064F92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471</w:t>
            </w:r>
          </w:p>
        </w:tc>
        <w:tc>
          <w:tcPr>
            <w:tcW w:w="270" w:type="dxa"/>
            <w:vAlign w:val="center"/>
          </w:tcPr>
          <w:p w14:paraId="3CC5092F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6DFE2797" w14:textId="594B170A" w:rsidR="00064F92" w:rsidRPr="00C327F6" w:rsidRDefault="00C80933" w:rsidP="00064F92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236" w:type="dxa"/>
            <w:vAlign w:val="center"/>
          </w:tcPr>
          <w:p w14:paraId="4A41ABB0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center"/>
          </w:tcPr>
          <w:p w14:paraId="54646510" w14:textId="30BFB4C6" w:rsidR="00064F92" w:rsidRPr="00C327F6" w:rsidRDefault="00C80933" w:rsidP="00064F92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center"/>
          </w:tcPr>
          <w:p w14:paraId="2A8606C2" w14:textId="77777777" w:rsidR="00064F92" w:rsidRPr="00C327F6" w:rsidRDefault="00064F92" w:rsidP="00064F92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2BE0230" w14:textId="20376CB4" w:rsidR="00064F92" w:rsidRPr="00C327F6" w:rsidRDefault="00C80933" w:rsidP="00064F92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7E66D0BD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4962D2AD" w14:textId="4586D71D" w:rsidR="00064F92" w:rsidRPr="00C327F6" w:rsidRDefault="00C80933" w:rsidP="00064F92">
            <w:pPr>
              <w:tabs>
                <w:tab w:val="decimal" w:pos="111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14,404</w:t>
            </w:r>
          </w:p>
        </w:tc>
      </w:tr>
      <w:tr w:rsidR="004D5290" w:rsidRPr="00C327F6" w14:paraId="7F7E85FC" w14:textId="77777777" w:rsidTr="00DE3A9A">
        <w:tc>
          <w:tcPr>
            <w:tcW w:w="3150" w:type="dxa"/>
          </w:tcPr>
          <w:p w14:paraId="1E51E687" w14:textId="576CC92B" w:rsidR="00C80933" w:rsidRPr="00C327F6" w:rsidRDefault="00C80933" w:rsidP="00064F92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07" w:type="dxa"/>
          </w:tcPr>
          <w:p w14:paraId="4705982B" w14:textId="77777777" w:rsidR="00C80933" w:rsidRPr="00C327F6" w:rsidRDefault="00C80933" w:rsidP="00064F92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center"/>
          </w:tcPr>
          <w:p w14:paraId="3CAB7C44" w14:textId="5C31BF0F" w:rsidR="00C80933" w:rsidRPr="00C327F6" w:rsidRDefault="00765CF8" w:rsidP="00064F92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19CB23F5" w14:textId="77777777" w:rsidR="00C80933" w:rsidRPr="00C327F6" w:rsidRDefault="00C80933" w:rsidP="00064F92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212F2D05" w14:textId="6FBF02DD" w:rsidR="00C80933" w:rsidRPr="00C327F6" w:rsidRDefault="00BA5131" w:rsidP="00BA5131">
            <w:pPr>
              <w:tabs>
                <w:tab w:val="decimal" w:pos="1062"/>
              </w:tabs>
              <w:spacing w:line="240" w:lineRule="auto"/>
              <w:ind w:left="-108" w:right="-105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C327F6">
              <w:rPr>
                <w:rFonts w:asciiTheme="majorBidi" w:hAnsiTheme="majorBidi"/>
                <w:sz w:val="26"/>
                <w:szCs w:val="26"/>
              </w:rPr>
              <w:t xml:space="preserve">                      </w:t>
            </w:r>
            <w:r w:rsidR="00765CF8" w:rsidRPr="00C327F6">
              <w:rPr>
                <w:rFonts w:asciiTheme="majorBidi" w:hAnsiTheme="majorBidi"/>
                <w:sz w:val="26"/>
                <w:szCs w:val="26"/>
              </w:rPr>
              <w:t>(3,921)</w:t>
            </w:r>
          </w:p>
        </w:tc>
        <w:tc>
          <w:tcPr>
            <w:tcW w:w="270" w:type="dxa"/>
            <w:vAlign w:val="center"/>
          </w:tcPr>
          <w:p w14:paraId="29DEE971" w14:textId="77777777" w:rsidR="00C80933" w:rsidRPr="00C327F6" w:rsidRDefault="00C80933" w:rsidP="00064F92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67AE589C" w14:textId="7A4E7127" w:rsidR="00C80933" w:rsidRPr="00C327F6" w:rsidRDefault="00765CF8" w:rsidP="00064F92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270" w:type="dxa"/>
            <w:vAlign w:val="center"/>
          </w:tcPr>
          <w:p w14:paraId="268A3A3B" w14:textId="77777777" w:rsidR="00C80933" w:rsidRPr="00C327F6" w:rsidRDefault="00C80933" w:rsidP="00064F92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1FE8AFF2" w14:textId="1A12A756" w:rsidR="00C80933" w:rsidRPr="00C327F6" w:rsidRDefault="00765CF8" w:rsidP="00BA5131">
            <w:pPr>
              <w:spacing w:line="240" w:lineRule="auto"/>
              <w:ind w:left="-108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(47)</w:t>
            </w:r>
          </w:p>
        </w:tc>
        <w:tc>
          <w:tcPr>
            <w:tcW w:w="236" w:type="dxa"/>
            <w:vAlign w:val="center"/>
          </w:tcPr>
          <w:p w14:paraId="3CB28778" w14:textId="77777777" w:rsidR="00C80933" w:rsidRPr="00C327F6" w:rsidRDefault="00C80933" w:rsidP="00064F92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center"/>
          </w:tcPr>
          <w:p w14:paraId="2803D50C" w14:textId="39ECBD1B" w:rsidR="00C80933" w:rsidRPr="00C327F6" w:rsidRDefault="00765CF8" w:rsidP="00BA5131">
            <w:pPr>
              <w:tabs>
                <w:tab w:val="clear" w:pos="907"/>
              </w:tabs>
              <w:spacing w:line="240" w:lineRule="auto"/>
              <w:ind w:left="-108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270" w:type="dxa"/>
            <w:vAlign w:val="center"/>
          </w:tcPr>
          <w:p w14:paraId="3610E7A8" w14:textId="77777777" w:rsidR="00C80933" w:rsidRPr="00C327F6" w:rsidRDefault="00C80933" w:rsidP="00064F92">
            <w:pPr>
              <w:tabs>
                <w:tab w:val="decimal" w:pos="993"/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4193D7A5" w14:textId="1CAE8D0A" w:rsidR="00C80933" w:rsidRPr="00C327F6" w:rsidRDefault="00765CF8" w:rsidP="00064F92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5FC4B6F2" w14:textId="77777777" w:rsidR="00C80933" w:rsidRPr="00C327F6" w:rsidRDefault="00C80933" w:rsidP="00064F92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8AB523C" w14:textId="20CCB220" w:rsidR="00C80933" w:rsidRPr="00C327F6" w:rsidRDefault="00765CF8" w:rsidP="00BA5131">
            <w:pPr>
              <w:tabs>
                <w:tab w:val="clear" w:pos="907"/>
                <w:tab w:val="decimal" w:pos="1111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(3,976)</w:t>
            </w:r>
          </w:p>
        </w:tc>
      </w:tr>
      <w:tr w:rsidR="004D5290" w:rsidRPr="00C327F6" w14:paraId="109EFF7D" w14:textId="77777777" w:rsidTr="00DE3A9A">
        <w:tc>
          <w:tcPr>
            <w:tcW w:w="3150" w:type="dxa"/>
          </w:tcPr>
          <w:p w14:paraId="6EEB0698" w14:textId="77777777" w:rsidR="00DE3A9A" w:rsidRPr="00C327F6" w:rsidRDefault="00C80933" w:rsidP="00064F92">
            <w:pPr>
              <w:spacing w:line="240" w:lineRule="auto"/>
              <w:ind w:right="-185"/>
              <w:rPr>
                <w:rFonts w:asciiTheme="majorBidi" w:hAnsiTheme="majorBidi"/>
                <w:sz w:val="26"/>
                <w:szCs w:val="26"/>
              </w:rPr>
            </w:pPr>
            <w:r w:rsidRPr="00C327F6">
              <w:rPr>
                <w:rFonts w:asciiTheme="majorBidi" w:hAnsiTheme="majorBidi" w:hint="cs"/>
                <w:sz w:val="26"/>
                <w:szCs w:val="26"/>
                <w:cs/>
              </w:rPr>
              <w:t>สินทรัพย์ไม่หมุนเวียนและกลุ่มสินทรัพย์ที่</w:t>
            </w:r>
          </w:p>
          <w:p w14:paraId="4422D3F9" w14:textId="482B8501" w:rsidR="00064F92" w:rsidRPr="00C327F6" w:rsidRDefault="00DE3A9A" w:rsidP="00064F92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hint="cs"/>
                <w:sz w:val="26"/>
                <w:szCs w:val="26"/>
                <w:cs/>
              </w:rPr>
              <w:t xml:space="preserve">   </w:t>
            </w:r>
            <w:r w:rsidR="00C80933" w:rsidRPr="00C327F6">
              <w:rPr>
                <w:rFonts w:asciiTheme="majorBidi" w:hAnsiTheme="majorBidi" w:hint="cs"/>
                <w:sz w:val="26"/>
                <w:szCs w:val="26"/>
                <w:cs/>
              </w:rPr>
              <w:t>จะจำหน่ายที่จัดประเภทเป็นถือไว้เพื่อขาย</w:t>
            </w:r>
          </w:p>
        </w:tc>
        <w:tc>
          <w:tcPr>
            <w:tcW w:w="807" w:type="dxa"/>
          </w:tcPr>
          <w:p w14:paraId="072ACB15" w14:textId="77777777" w:rsidR="00064F92" w:rsidRPr="00C327F6" w:rsidRDefault="00064F92" w:rsidP="00064F92">
            <w:pPr>
              <w:tabs>
                <w:tab w:val="clear" w:pos="680"/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3A307C0C" w14:textId="77777777" w:rsidR="00064F92" w:rsidRPr="00C327F6" w:rsidRDefault="00064F92" w:rsidP="00765CF8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BD8D05" w14:textId="6C4F9093" w:rsidR="00765CF8" w:rsidRPr="00C327F6" w:rsidRDefault="00765CF8" w:rsidP="00765CF8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270" w:type="dxa"/>
            <w:vAlign w:val="center"/>
          </w:tcPr>
          <w:p w14:paraId="75D7A89E" w14:textId="77777777" w:rsidR="00064F92" w:rsidRPr="00C327F6" w:rsidRDefault="00064F92" w:rsidP="00064F92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38533AF3" w14:textId="77777777" w:rsidR="00765CF8" w:rsidRPr="00C327F6" w:rsidRDefault="00765CF8" w:rsidP="00064F92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6CB141" w14:textId="257ECCDA" w:rsidR="00765CF8" w:rsidRPr="00C327F6" w:rsidRDefault="00765CF8" w:rsidP="00064F92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(3,21</w:t>
            </w:r>
            <w:r w:rsidR="008707C0" w:rsidRPr="00C327F6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Pr="00C327F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7DD8EE31" w14:textId="77777777" w:rsidR="00064F92" w:rsidRPr="00C327F6" w:rsidRDefault="00064F92" w:rsidP="00064F92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267F16D" w14:textId="77777777" w:rsidR="00765CF8" w:rsidRPr="00C327F6" w:rsidRDefault="00765CF8" w:rsidP="00064F92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36B714" w14:textId="67D58512" w:rsidR="00765CF8" w:rsidRPr="00C327F6" w:rsidRDefault="00765CF8" w:rsidP="00064F92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(9)</w:t>
            </w:r>
          </w:p>
        </w:tc>
        <w:tc>
          <w:tcPr>
            <w:tcW w:w="270" w:type="dxa"/>
            <w:vAlign w:val="center"/>
          </w:tcPr>
          <w:p w14:paraId="7C1A35AE" w14:textId="77777777" w:rsidR="00064F92" w:rsidRPr="00C327F6" w:rsidRDefault="00064F92" w:rsidP="00064F92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50BF3B8" w14:textId="77777777" w:rsidR="00765CF8" w:rsidRPr="00C327F6" w:rsidRDefault="00765CF8" w:rsidP="00064F92">
            <w:pPr>
              <w:tabs>
                <w:tab w:val="clear" w:pos="2807"/>
                <w:tab w:val="decimal" w:pos="1264"/>
                <w:tab w:val="left" w:pos="1296"/>
              </w:tabs>
              <w:spacing w:line="28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8A55FD" w14:textId="36917F29" w:rsidR="00765CF8" w:rsidRPr="00C327F6" w:rsidRDefault="00765CF8" w:rsidP="00064F92">
            <w:pPr>
              <w:tabs>
                <w:tab w:val="clear" w:pos="2807"/>
                <w:tab w:val="decimal" w:pos="1264"/>
                <w:tab w:val="left" w:pos="1296"/>
              </w:tabs>
              <w:spacing w:line="28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1A119577" w14:textId="1010D1A3" w:rsidR="00064F92" w:rsidRPr="00C327F6" w:rsidRDefault="00064F92" w:rsidP="00064F92">
            <w:pPr>
              <w:tabs>
                <w:tab w:val="decimal" w:pos="1110"/>
              </w:tabs>
              <w:spacing w:line="28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2824A387" w14:textId="77777777" w:rsidR="00765CF8" w:rsidRPr="00C327F6" w:rsidRDefault="00765CF8" w:rsidP="00064F92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9FC5CE" w14:textId="20A234E2" w:rsidR="00765CF8" w:rsidRPr="00C327F6" w:rsidRDefault="00765CF8" w:rsidP="00064F92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1F7445EE" w14:textId="77777777" w:rsidR="00064F92" w:rsidRPr="00C327F6" w:rsidRDefault="00064F92" w:rsidP="00064F92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BB9E9ED" w14:textId="77777777" w:rsidR="00765CF8" w:rsidRPr="00C327F6" w:rsidRDefault="00765CF8" w:rsidP="00064F92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AB89FC" w14:textId="664FF0F4" w:rsidR="00765CF8" w:rsidRPr="00C327F6" w:rsidRDefault="00765CF8" w:rsidP="00064F92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31D9702D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BDEC58E" w14:textId="77777777" w:rsidR="00064F92" w:rsidRPr="00C327F6" w:rsidRDefault="00064F92" w:rsidP="00064F92">
            <w:pPr>
              <w:tabs>
                <w:tab w:val="decimal" w:pos="972"/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B129D6" w14:textId="628AE8CD" w:rsidR="00765CF8" w:rsidRPr="00C327F6" w:rsidRDefault="00765CF8" w:rsidP="00064F92">
            <w:pPr>
              <w:tabs>
                <w:tab w:val="decimal" w:pos="972"/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(3,22</w:t>
            </w:r>
            <w:r w:rsidR="008707C0" w:rsidRPr="00C327F6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  <w:r w:rsidRPr="00C327F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D5290" w:rsidRPr="00C327F6" w14:paraId="2E4C384C" w14:textId="77777777" w:rsidTr="00DE3A9A">
        <w:tc>
          <w:tcPr>
            <w:tcW w:w="3150" w:type="dxa"/>
          </w:tcPr>
          <w:p w14:paraId="3EBC24EB" w14:textId="026244A1" w:rsidR="00064F92" w:rsidRPr="00C327F6" w:rsidRDefault="00064F92" w:rsidP="00064F92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07" w:type="dxa"/>
          </w:tcPr>
          <w:p w14:paraId="52E12249" w14:textId="77777777" w:rsidR="00064F92" w:rsidRPr="00C327F6" w:rsidRDefault="00064F92" w:rsidP="00064F92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D3F56" w14:textId="40705884" w:rsidR="00064F92" w:rsidRPr="00C327F6" w:rsidRDefault="00765CF8" w:rsidP="00064F92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A7546B"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016</w:t>
            </w:r>
          </w:p>
        </w:tc>
        <w:tc>
          <w:tcPr>
            <w:tcW w:w="270" w:type="dxa"/>
            <w:vAlign w:val="center"/>
          </w:tcPr>
          <w:p w14:paraId="25A3808A" w14:textId="77777777" w:rsidR="00064F92" w:rsidRPr="00C327F6" w:rsidRDefault="00064F92" w:rsidP="00064F92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6EDC0" w14:textId="4D4A19F6" w:rsidR="00064F92" w:rsidRPr="00C327F6" w:rsidRDefault="00765CF8" w:rsidP="00064F92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231</w:t>
            </w:r>
            <w:r w:rsidR="00A7546B"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</w:t>
            </w:r>
            <w:r w:rsidR="008707C0" w:rsidRPr="00C327F6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center"/>
          </w:tcPr>
          <w:p w14:paraId="2F5B9A65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EDEA5" w14:textId="0012E72C" w:rsidR="00064F92" w:rsidRPr="00C327F6" w:rsidRDefault="00765CF8" w:rsidP="00064F92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A7546B"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561</w:t>
            </w:r>
          </w:p>
        </w:tc>
        <w:tc>
          <w:tcPr>
            <w:tcW w:w="270" w:type="dxa"/>
            <w:vAlign w:val="center"/>
          </w:tcPr>
          <w:p w14:paraId="4EF0447F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08CD5" w14:textId="703B28BF" w:rsidR="00064F92" w:rsidRPr="00C327F6" w:rsidRDefault="00765CF8" w:rsidP="00064F92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A7546B"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578</w:t>
            </w:r>
          </w:p>
        </w:tc>
        <w:tc>
          <w:tcPr>
            <w:tcW w:w="236" w:type="dxa"/>
            <w:vAlign w:val="center"/>
          </w:tcPr>
          <w:p w14:paraId="48A7B945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B6980" w14:textId="3018A296" w:rsidR="00064F92" w:rsidRPr="00C327F6" w:rsidRDefault="00A7546B" w:rsidP="00064F92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469</w:t>
            </w:r>
          </w:p>
        </w:tc>
        <w:tc>
          <w:tcPr>
            <w:tcW w:w="270" w:type="dxa"/>
            <w:vAlign w:val="center"/>
          </w:tcPr>
          <w:p w14:paraId="4A8B40BF" w14:textId="77777777" w:rsidR="00064F92" w:rsidRPr="00C327F6" w:rsidRDefault="00064F92" w:rsidP="00064F92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FB2C8" w14:textId="3C222A49" w:rsidR="00064F92" w:rsidRPr="00C327F6" w:rsidRDefault="00A7546B" w:rsidP="00064F92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270</w:t>
            </w:r>
          </w:p>
        </w:tc>
        <w:tc>
          <w:tcPr>
            <w:tcW w:w="270" w:type="dxa"/>
            <w:vAlign w:val="center"/>
          </w:tcPr>
          <w:p w14:paraId="35BA82DD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B3AD1" w14:textId="78160808" w:rsidR="00064F92" w:rsidRPr="00C327F6" w:rsidRDefault="00A7546B" w:rsidP="00064F92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243,53</w:t>
            </w:r>
            <w:r w:rsidR="008707C0" w:rsidRPr="00C327F6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7</w:t>
            </w:r>
          </w:p>
        </w:tc>
      </w:tr>
      <w:tr w:rsidR="004D5290" w:rsidRPr="00C327F6" w14:paraId="4139E825" w14:textId="77777777" w:rsidTr="00DE3A9A">
        <w:tc>
          <w:tcPr>
            <w:tcW w:w="3150" w:type="dxa"/>
          </w:tcPr>
          <w:p w14:paraId="0F36B4A6" w14:textId="77777777" w:rsidR="00FB5912" w:rsidRPr="00C327F6" w:rsidRDefault="00FB5912" w:rsidP="00064F92">
            <w:pPr>
              <w:spacing w:line="240" w:lineRule="auto"/>
              <w:ind w:right="-18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07" w:type="dxa"/>
          </w:tcPr>
          <w:p w14:paraId="40BD0B1D" w14:textId="77777777" w:rsidR="00FB5912" w:rsidRPr="00C327F6" w:rsidRDefault="00FB5912" w:rsidP="00064F92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2F6023F7" w14:textId="77777777" w:rsidR="00FB5912" w:rsidRPr="00C327F6" w:rsidRDefault="00FB5912" w:rsidP="00064F92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center"/>
          </w:tcPr>
          <w:p w14:paraId="165078B3" w14:textId="77777777" w:rsidR="00FB5912" w:rsidRPr="00C327F6" w:rsidRDefault="00FB5912" w:rsidP="00064F92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283326D2" w14:textId="77777777" w:rsidR="00FB5912" w:rsidRPr="00C327F6" w:rsidRDefault="00FB5912" w:rsidP="00064F92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center"/>
          </w:tcPr>
          <w:p w14:paraId="4D651E2E" w14:textId="77777777" w:rsidR="00FB5912" w:rsidRPr="00C327F6" w:rsidRDefault="00FB591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B43A706" w14:textId="77777777" w:rsidR="00FB5912" w:rsidRPr="00C327F6" w:rsidRDefault="00FB5912" w:rsidP="00064F92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center"/>
          </w:tcPr>
          <w:p w14:paraId="2D6B62A1" w14:textId="77777777" w:rsidR="00FB5912" w:rsidRPr="00C327F6" w:rsidRDefault="00FB591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BB37EFA" w14:textId="77777777" w:rsidR="00FB5912" w:rsidRPr="00C327F6" w:rsidRDefault="00FB5912" w:rsidP="00064F92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vAlign w:val="center"/>
          </w:tcPr>
          <w:p w14:paraId="001AF10D" w14:textId="77777777" w:rsidR="00FB5912" w:rsidRPr="00C327F6" w:rsidRDefault="00FB591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249E23FD" w14:textId="77777777" w:rsidR="00FB5912" w:rsidRPr="00C327F6" w:rsidRDefault="00FB5912" w:rsidP="00064F92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center"/>
          </w:tcPr>
          <w:p w14:paraId="61D77774" w14:textId="77777777" w:rsidR="00FB5912" w:rsidRPr="00C327F6" w:rsidRDefault="00FB5912" w:rsidP="00064F92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20E7D80" w14:textId="77777777" w:rsidR="00FB5912" w:rsidRPr="00C327F6" w:rsidRDefault="00FB5912" w:rsidP="00064F92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center"/>
          </w:tcPr>
          <w:p w14:paraId="20F1619B" w14:textId="77777777" w:rsidR="00FB5912" w:rsidRPr="00C327F6" w:rsidRDefault="00FB591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73A436F" w14:textId="77777777" w:rsidR="00FB5912" w:rsidRPr="00C327F6" w:rsidRDefault="00FB5912" w:rsidP="00064F92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D5290" w:rsidRPr="00C327F6" w14:paraId="3B01E359" w14:textId="77777777" w:rsidTr="00DE3A9A">
        <w:tc>
          <w:tcPr>
            <w:tcW w:w="3150" w:type="dxa"/>
          </w:tcPr>
          <w:p w14:paraId="69FB534B" w14:textId="77777777" w:rsidR="00E22E20" w:rsidRPr="00C327F6" w:rsidRDefault="00E22E20" w:rsidP="009C0189">
            <w:pPr>
              <w:tabs>
                <w:tab w:val="clear" w:pos="907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มูลค่าสุทธิทางบัญชี </w:t>
            </w:r>
          </w:p>
        </w:tc>
        <w:tc>
          <w:tcPr>
            <w:tcW w:w="807" w:type="dxa"/>
          </w:tcPr>
          <w:p w14:paraId="69B764BF" w14:textId="77777777" w:rsidR="00E22E20" w:rsidRPr="00C327F6" w:rsidRDefault="00E22E20" w:rsidP="009C0189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</w:tcPr>
          <w:p w14:paraId="3BA0E0EF" w14:textId="77777777" w:rsidR="00E22E20" w:rsidRPr="00C327F6" w:rsidRDefault="00E22E20" w:rsidP="009C0189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5E1F9BB" w14:textId="77777777" w:rsidR="00E22E20" w:rsidRPr="00C327F6" w:rsidRDefault="00E22E20" w:rsidP="009C0189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69364AA8" w14:textId="77777777" w:rsidR="00E22E20" w:rsidRPr="00C327F6" w:rsidRDefault="00E22E20" w:rsidP="009C0189">
            <w:pPr>
              <w:tabs>
                <w:tab w:val="decimal" w:pos="11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DAF30F" w14:textId="77777777" w:rsidR="00E22E20" w:rsidRPr="00C327F6" w:rsidRDefault="00E22E20" w:rsidP="009C0189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AB7319" w14:textId="77777777" w:rsidR="00E22E20" w:rsidRPr="00C327F6" w:rsidRDefault="00E22E20" w:rsidP="009C0189">
            <w:pPr>
              <w:tabs>
                <w:tab w:val="decimal" w:pos="10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06B4818" w14:textId="77777777" w:rsidR="00E22E20" w:rsidRPr="00C327F6" w:rsidRDefault="00E22E20" w:rsidP="009C0189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B99B88" w14:textId="77777777" w:rsidR="00E22E20" w:rsidRPr="00C327F6" w:rsidRDefault="00E22E20" w:rsidP="009C0189">
            <w:pPr>
              <w:tabs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1908FF0" w14:textId="77777777" w:rsidR="00E22E20" w:rsidRPr="00C327F6" w:rsidRDefault="00E22E20" w:rsidP="009C0189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</w:tcPr>
          <w:p w14:paraId="01EEDACF" w14:textId="77777777" w:rsidR="00E22E20" w:rsidRPr="00C327F6" w:rsidRDefault="00E22E20" w:rsidP="009C0189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34CEAE6" w14:textId="77777777" w:rsidR="00E22E20" w:rsidRPr="00C327F6" w:rsidRDefault="00E22E20" w:rsidP="009C0189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DC6021" w14:textId="77777777" w:rsidR="00E22E20" w:rsidRPr="00C327F6" w:rsidRDefault="00E22E20" w:rsidP="009C0189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960DC62" w14:textId="77777777" w:rsidR="00E22E20" w:rsidRPr="00C327F6" w:rsidRDefault="00E22E20" w:rsidP="009C0189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F361F5" w14:textId="77777777" w:rsidR="00E22E20" w:rsidRPr="00C327F6" w:rsidRDefault="00E22E20" w:rsidP="009C0189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D5290" w:rsidRPr="00C327F6" w14:paraId="0F5AFE3D" w14:textId="77777777" w:rsidTr="00DE3A9A">
        <w:tc>
          <w:tcPr>
            <w:tcW w:w="3150" w:type="dxa"/>
          </w:tcPr>
          <w:p w14:paraId="527BA406" w14:textId="1F28A08C" w:rsidR="00E22E20" w:rsidRPr="00C327F6" w:rsidRDefault="00E22E20" w:rsidP="009C0189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D2F2E"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07" w:type="dxa"/>
          </w:tcPr>
          <w:p w14:paraId="6C505A16" w14:textId="77777777" w:rsidR="00E22E20" w:rsidRPr="00C327F6" w:rsidRDefault="00E22E20" w:rsidP="009C0189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619CEB03" w14:textId="77777777" w:rsidR="00E22E20" w:rsidRPr="00C327F6" w:rsidRDefault="00E22E20" w:rsidP="009C0189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F0B704" w14:textId="77777777" w:rsidR="00E22E20" w:rsidRPr="00C327F6" w:rsidRDefault="00E22E20" w:rsidP="009C0189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CAA07FE" w14:textId="77777777" w:rsidR="00E22E20" w:rsidRPr="00C327F6" w:rsidRDefault="00E22E20" w:rsidP="009C0189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201788F" w14:textId="77777777" w:rsidR="00E22E20" w:rsidRPr="00C327F6" w:rsidRDefault="00E22E20" w:rsidP="009C0189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7AE541" w14:textId="77777777" w:rsidR="00E22E20" w:rsidRPr="00C327F6" w:rsidRDefault="00E22E20" w:rsidP="009C0189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B9F09E" w14:textId="77777777" w:rsidR="00E22E20" w:rsidRPr="00C327F6" w:rsidRDefault="00E22E20" w:rsidP="009C0189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509691" w14:textId="77777777" w:rsidR="00E22E20" w:rsidRPr="00C327F6" w:rsidRDefault="00E22E20" w:rsidP="009C0189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4AD2938" w14:textId="77777777" w:rsidR="00E22E20" w:rsidRPr="00C327F6" w:rsidRDefault="00E22E20" w:rsidP="009C0189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2131C71" w14:textId="77777777" w:rsidR="00E22E20" w:rsidRPr="00C327F6" w:rsidRDefault="00E22E20" w:rsidP="009C0189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36DF64" w14:textId="77777777" w:rsidR="00E22E20" w:rsidRPr="00C327F6" w:rsidRDefault="00E22E20" w:rsidP="009C0189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24A59F" w14:textId="77777777" w:rsidR="00E22E20" w:rsidRPr="00C327F6" w:rsidRDefault="00E22E20" w:rsidP="009C0189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F27146" w14:textId="77777777" w:rsidR="00E22E20" w:rsidRPr="00C327F6" w:rsidRDefault="00E22E20" w:rsidP="009C0189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F050DD" w14:textId="77777777" w:rsidR="00E22E20" w:rsidRPr="00C327F6" w:rsidRDefault="00E22E20" w:rsidP="009C0189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5290" w:rsidRPr="00C327F6" w14:paraId="0EE18B7D" w14:textId="77777777" w:rsidTr="00DE3A9A">
        <w:tc>
          <w:tcPr>
            <w:tcW w:w="3150" w:type="dxa"/>
          </w:tcPr>
          <w:p w14:paraId="30D8165E" w14:textId="77777777" w:rsidR="00064F92" w:rsidRPr="00C327F6" w:rsidRDefault="00064F92" w:rsidP="00064F92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807" w:type="dxa"/>
          </w:tcPr>
          <w:p w14:paraId="6CDEF46E" w14:textId="77777777" w:rsidR="00064F92" w:rsidRPr="00C327F6" w:rsidRDefault="00064F92" w:rsidP="00064F92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40540976" w14:textId="47ADFC22" w:rsidR="00064F92" w:rsidRPr="00C327F6" w:rsidRDefault="00064F92" w:rsidP="00064F92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6,622</w:t>
            </w:r>
          </w:p>
        </w:tc>
        <w:tc>
          <w:tcPr>
            <w:tcW w:w="270" w:type="dxa"/>
          </w:tcPr>
          <w:p w14:paraId="72FBC41D" w14:textId="77777777" w:rsidR="00064F92" w:rsidRPr="00C327F6" w:rsidRDefault="00064F92" w:rsidP="00064F92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F9F7AFB" w14:textId="5876D79E" w:rsidR="00064F92" w:rsidRPr="00C327F6" w:rsidRDefault="00064F92" w:rsidP="00064F92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178,379</w:t>
            </w:r>
          </w:p>
        </w:tc>
        <w:tc>
          <w:tcPr>
            <w:tcW w:w="270" w:type="dxa"/>
          </w:tcPr>
          <w:p w14:paraId="643DBF21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FDA4DED" w14:textId="02CA1DA8" w:rsidR="00064F92" w:rsidRPr="00C327F6" w:rsidRDefault="00064F92" w:rsidP="00064F92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7,483</w:t>
            </w:r>
          </w:p>
        </w:tc>
        <w:tc>
          <w:tcPr>
            <w:tcW w:w="270" w:type="dxa"/>
          </w:tcPr>
          <w:p w14:paraId="64EC3704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5077DF4" w14:textId="24029D78" w:rsidR="00064F92" w:rsidRPr="00C327F6" w:rsidRDefault="00064F92" w:rsidP="00064F92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281</w:t>
            </w:r>
          </w:p>
        </w:tc>
        <w:tc>
          <w:tcPr>
            <w:tcW w:w="236" w:type="dxa"/>
          </w:tcPr>
          <w:p w14:paraId="1B77C9E4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D88F7E8" w14:textId="5DAED379" w:rsidR="00064F92" w:rsidRPr="00C327F6" w:rsidRDefault="00064F92" w:rsidP="00064F92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270" w:type="dxa"/>
          </w:tcPr>
          <w:p w14:paraId="6A9B7571" w14:textId="77777777" w:rsidR="00064F92" w:rsidRPr="00C327F6" w:rsidRDefault="00064F92" w:rsidP="00064F92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8F55B0C" w14:textId="1C9693D3" w:rsidR="00064F92" w:rsidRPr="00C327F6" w:rsidRDefault="00064F92" w:rsidP="00064F92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11,817</w:t>
            </w:r>
          </w:p>
        </w:tc>
        <w:tc>
          <w:tcPr>
            <w:tcW w:w="270" w:type="dxa"/>
          </w:tcPr>
          <w:p w14:paraId="27B2C3E3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0119DDB" w14:textId="5C36E932" w:rsidR="00064F92" w:rsidRPr="00C327F6" w:rsidRDefault="00064F92" w:rsidP="00064F92">
            <w:pPr>
              <w:tabs>
                <w:tab w:val="decimal" w:pos="111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204,608</w:t>
            </w:r>
          </w:p>
        </w:tc>
      </w:tr>
      <w:tr w:rsidR="004D5290" w:rsidRPr="00C327F6" w14:paraId="0F95701A" w14:textId="77777777" w:rsidTr="00DE3A9A">
        <w:tc>
          <w:tcPr>
            <w:tcW w:w="3150" w:type="dxa"/>
          </w:tcPr>
          <w:p w14:paraId="7DB10556" w14:textId="17BE2F35" w:rsidR="00064F92" w:rsidRPr="00C327F6" w:rsidRDefault="00064F92" w:rsidP="00064F92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07" w:type="dxa"/>
          </w:tcPr>
          <w:p w14:paraId="0B26A6A9" w14:textId="77777777" w:rsidR="00064F92" w:rsidRPr="00C327F6" w:rsidRDefault="00064F92" w:rsidP="00064F92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64D462F4" w14:textId="77777777" w:rsidR="00064F92" w:rsidRPr="00C327F6" w:rsidRDefault="00064F92" w:rsidP="00064F92">
            <w:pPr>
              <w:tabs>
                <w:tab w:val="clear" w:pos="907"/>
                <w:tab w:val="decimal" w:pos="9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E5285F" w14:textId="77777777" w:rsidR="00064F92" w:rsidRPr="00C327F6" w:rsidRDefault="00064F92" w:rsidP="00064F92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C4A9668" w14:textId="77777777" w:rsidR="00064F92" w:rsidRPr="00C327F6" w:rsidRDefault="00064F92" w:rsidP="00064F92">
            <w:pPr>
              <w:tabs>
                <w:tab w:val="decimal" w:pos="86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4790214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1517B21" w14:textId="77777777" w:rsidR="00064F92" w:rsidRPr="00C327F6" w:rsidRDefault="00064F92" w:rsidP="00064F92">
            <w:pPr>
              <w:tabs>
                <w:tab w:val="decimal" w:pos="96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DED6DDE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89C9F10" w14:textId="77777777" w:rsidR="00064F92" w:rsidRPr="00C327F6" w:rsidRDefault="00064F92" w:rsidP="00064F92">
            <w:pPr>
              <w:tabs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8EF23D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65F00EA9" w14:textId="77777777" w:rsidR="00064F92" w:rsidRPr="00C327F6" w:rsidRDefault="00064F92" w:rsidP="00064F92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6F5704" w14:textId="77777777" w:rsidR="00064F92" w:rsidRPr="00C327F6" w:rsidRDefault="00064F92" w:rsidP="00064F92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B6A0453" w14:textId="77777777" w:rsidR="00064F92" w:rsidRPr="00C327F6" w:rsidRDefault="00064F92" w:rsidP="00064F92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34D61F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F07214D" w14:textId="77777777" w:rsidR="00064F92" w:rsidRPr="00C327F6" w:rsidRDefault="00064F92" w:rsidP="00064F92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5290" w:rsidRPr="00C327F6" w14:paraId="3140AB3D" w14:textId="77777777" w:rsidTr="00DE3A9A">
        <w:tc>
          <w:tcPr>
            <w:tcW w:w="3150" w:type="dxa"/>
          </w:tcPr>
          <w:p w14:paraId="72FA42D9" w14:textId="77777777" w:rsidR="00064F92" w:rsidRPr="00C327F6" w:rsidRDefault="00064F92" w:rsidP="00064F92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807" w:type="dxa"/>
          </w:tcPr>
          <w:p w14:paraId="05E381E3" w14:textId="77777777" w:rsidR="00064F92" w:rsidRPr="00C327F6" w:rsidRDefault="00064F92" w:rsidP="00064F92">
            <w:pPr>
              <w:tabs>
                <w:tab w:val="clear" w:pos="680"/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03FA891B" w14:textId="29CE7F1C" w:rsidR="00064F92" w:rsidRPr="00C327F6" w:rsidRDefault="00AE1F05" w:rsidP="00064F92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6,149</w:t>
            </w:r>
          </w:p>
        </w:tc>
        <w:tc>
          <w:tcPr>
            <w:tcW w:w="270" w:type="dxa"/>
          </w:tcPr>
          <w:p w14:paraId="3D6A87A8" w14:textId="77777777" w:rsidR="00064F92" w:rsidRPr="00C327F6" w:rsidRDefault="00064F92" w:rsidP="00064F92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AE3105F" w14:textId="71EF30CE" w:rsidR="00064F92" w:rsidRPr="00C327F6" w:rsidRDefault="00AE1F05" w:rsidP="00064F92">
            <w:pPr>
              <w:tabs>
                <w:tab w:val="decimal" w:pos="115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172,996</w:t>
            </w:r>
          </w:p>
        </w:tc>
        <w:tc>
          <w:tcPr>
            <w:tcW w:w="270" w:type="dxa"/>
          </w:tcPr>
          <w:p w14:paraId="33F7EC45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92FF226" w14:textId="003054A9" w:rsidR="00064F92" w:rsidRPr="00C327F6" w:rsidRDefault="00AE1F05" w:rsidP="00064F92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7,066</w:t>
            </w:r>
          </w:p>
        </w:tc>
        <w:tc>
          <w:tcPr>
            <w:tcW w:w="270" w:type="dxa"/>
          </w:tcPr>
          <w:p w14:paraId="4F6988E6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EB5CB61" w14:textId="3F02D388" w:rsidR="00064F92" w:rsidRPr="00C327F6" w:rsidRDefault="00AE1F05" w:rsidP="00064F92">
            <w:pPr>
              <w:tabs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228</w:t>
            </w:r>
          </w:p>
        </w:tc>
        <w:tc>
          <w:tcPr>
            <w:tcW w:w="236" w:type="dxa"/>
          </w:tcPr>
          <w:p w14:paraId="3F480A53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9C0F3EF" w14:textId="57954510" w:rsidR="00064F92" w:rsidRPr="00C327F6" w:rsidRDefault="00AE1F05" w:rsidP="00064F92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70" w:type="dxa"/>
          </w:tcPr>
          <w:p w14:paraId="0A5AF33E" w14:textId="77777777" w:rsidR="00064F92" w:rsidRPr="00C327F6" w:rsidRDefault="00064F92" w:rsidP="00064F92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E3235B6" w14:textId="592C9AC1" w:rsidR="00064F92" w:rsidRPr="00C327F6" w:rsidRDefault="00AE1F05" w:rsidP="00064F92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10,314</w:t>
            </w:r>
          </w:p>
        </w:tc>
        <w:tc>
          <w:tcPr>
            <w:tcW w:w="270" w:type="dxa"/>
          </w:tcPr>
          <w:p w14:paraId="47437D0E" w14:textId="77777777" w:rsidR="00064F92" w:rsidRPr="00C327F6" w:rsidRDefault="00064F92" w:rsidP="00064F92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321582F" w14:textId="1F39C345" w:rsidR="00064F92" w:rsidRPr="00C327F6" w:rsidRDefault="00AE1F05" w:rsidP="00064F92">
            <w:pPr>
              <w:tabs>
                <w:tab w:val="decimal" w:pos="1111"/>
              </w:tabs>
              <w:spacing w:line="240" w:lineRule="auto"/>
              <w:ind w:left="-108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</w:rPr>
              <w:t>196,772</w:t>
            </w:r>
          </w:p>
        </w:tc>
      </w:tr>
    </w:tbl>
    <w:p w14:paraId="0DC3C69E" w14:textId="2AB9D0BA" w:rsidR="00B20FC4" w:rsidRPr="00C327F6" w:rsidRDefault="00B20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  <w:sectPr w:rsidR="00B20FC4" w:rsidRPr="00C327F6" w:rsidSect="00AA0F54">
          <w:headerReference w:type="default" r:id="rId15"/>
          <w:footerReference w:type="default" r:id="rId16"/>
          <w:pgSz w:w="16840" w:h="11907" w:code="9"/>
          <w:pgMar w:top="691" w:right="1152" w:bottom="576" w:left="1152" w:header="720" w:footer="720" w:gutter="0"/>
          <w:cols w:space="708"/>
          <w:docGrid w:linePitch="360"/>
        </w:sectPr>
      </w:pPr>
    </w:p>
    <w:p w14:paraId="2889F760" w14:textId="4034909E" w:rsidR="00375915" w:rsidRPr="00C327F6" w:rsidRDefault="00375915" w:rsidP="00A93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327F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การค้ำประกัน</w:t>
      </w:r>
    </w:p>
    <w:p w14:paraId="4FE3D47F" w14:textId="1FCC66E9" w:rsidR="00375915" w:rsidRPr="00C327F6" w:rsidRDefault="00375915" w:rsidP="00375915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C327F6">
        <w:rPr>
          <w:rFonts w:asciiTheme="majorBidi" w:hAnsiTheme="majorBidi" w:cstheme="majorBidi"/>
          <w:spacing w:val="2"/>
          <w:sz w:val="30"/>
          <w:szCs w:val="30"/>
          <w:cs/>
        </w:rPr>
        <w:t xml:space="preserve">ณ วันที่ </w:t>
      </w:r>
      <w:r w:rsidRPr="00C327F6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C327F6">
        <w:rPr>
          <w:rFonts w:asciiTheme="majorBidi" w:hAnsiTheme="majorBidi" w:cstheme="majorBidi" w:hint="cs"/>
          <w:spacing w:val="-6"/>
          <w:sz w:val="30"/>
          <w:szCs w:val="30"/>
          <w:cs/>
        </w:rPr>
        <w:t>ธันวาคม</w:t>
      </w:r>
      <w:r w:rsidRPr="00C327F6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BD2F2E" w:rsidRPr="00C327F6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C327F6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มูลค่าตามบัญชี</w:t>
      </w:r>
      <w:r w:rsidRPr="00C327F6">
        <w:rPr>
          <w:rFonts w:asciiTheme="majorBidi" w:hAnsiTheme="majorBidi" w:cstheme="majorBidi" w:hint="cs"/>
          <w:spacing w:val="2"/>
          <w:sz w:val="30"/>
          <w:szCs w:val="30"/>
          <w:cs/>
        </w:rPr>
        <w:t>ของที่ดิน อาคารและอุปกรณ์ของกลุ่มบริษัท</w:t>
      </w:r>
      <w:r w:rsidRPr="00C327F6">
        <w:rPr>
          <w:rFonts w:asciiTheme="majorBidi" w:hAnsiTheme="majorBidi" w:cstheme="majorBidi"/>
          <w:spacing w:val="2"/>
          <w:sz w:val="30"/>
          <w:szCs w:val="30"/>
          <w:cs/>
        </w:rPr>
        <w:t xml:space="preserve">จำนวน </w:t>
      </w:r>
      <w:bookmarkStart w:id="8" w:name="_Hlk187996005"/>
      <w:r w:rsidR="00F312D5" w:rsidRPr="00C327F6">
        <w:rPr>
          <w:rFonts w:asciiTheme="majorBidi" w:hAnsiTheme="majorBidi" w:cstheme="majorBidi"/>
          <w:spacing w:val="2"/>
          <w:sz w:val="30"/>
          <w:szCs w:val="30"/>
        </w:rPr>
        <w:t>8,232</w:t>
      </w:r>
      <w:r w:rsidRPr="00C327F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bookmarkEnd w:id="8"/>
      <w:r w:rsidRPr="00C327F6">
        <w:rPr>
          <w:rFonts w:asciiTheme="majorBidi" w:hAnsiTheme="majorBidi" w:cstheme="majorBidi"/>
          <w:spacing w:val="2"/>
          <w:sz w:val="30"/>
          <w:szCs w:val="30"/>
          <w:cs/>
        </w:rPr>
        <w:t>ล้านบาท</w:t>
      </w:r>
      <w:r w:rsidRPr="00C327F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i/>
          <w:iCs/>
          <w:spacing w:val="2"/>
          <w:sz w:val="30"/>
          <w:szCs w:val="30"/>
        </w:rPr>
        <w:t>(</w:t>
      </w:r>
      <w:r w:rsidR="00BD2F2E" w:rsidRPr="00C327F6">
        <w:rPr>
          <w:rFonts w:asciiTheme="majorBidi" w:hAnsiTheme="majorBidi" w:cstheme="majorBidi"/>
          <w:i/>
          <w:iCs/>
          <w:spacing w:val="2"/>
          <w:sz w:val="30"/>
          <w:szCs w:val="30"/>
        </w:rPr>
        <w:t>2567</w:t>
      </w:r>
      <w:r w:rsidRPr="00C327F6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: </w:t>
      </w:r>
      <w:r w:rsidR="00666C94" w:rsidRPr="00C327F6">
        <w:rPr>
          <w:rFonts w:asciiTheme="majorBidi" w:hAnsiTheme="majorBidi" w:cstheme="majorBidi"/>
          <w:i/>
          <w:iCs/>
          <w:spacing w:val="2"/>
          <w:sz w:val="30"/>
          <w:szCs w:val="30"/>
        </w:rPr>
        <w:t>8</w:t>
      </w:r>
      <w:r w:rsidR="00B874C5" w:rsidRPr="00C327F6">
        <w:rPr>
          <w:rFonts w:asciiTheme="majorBidi" w:hAnsiTheme="majorBidi" w:cstheme="majorBidi"/>
          <w:i/>
          <w:iCs/>
          <w:spacing w:val="2"/>
          <w:sz w:val="30"/>
          <w:szCs w:val="30"/>
        </w:rPr>
        <w:t>,</w:t>
      </w:r>
      <w:r w:rsidR="004C6235" w:rsidRPr="00C327F6">
        <w:rPr>
          <w:rFonts w:asciiTheme="majorBidi" w:hAnsiTheme="majorBidi" w:cstheme="majorBidi"/>
          <w:i/>
          <w:iCs/>
          <w:spacing w:val="2"/>
          <w:sz w:val="30"/>
          <w:szCs w:val="30"/>
        </w:rPr>
        <w:t>763</w:t>
      </w:r>
      <w:r w:rsidRPr="00C327F6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</w:t>
      </w:r>
      <w:r w:rsidRPr="00C327F6">
        <w:rPr>
          <w:rFonts w:asciiTheme="majorBidi" w:hAnsiTheme="majorBidi" w:hint="cs"/>
          <w:i/>
          <w:iCs/>
          <w:spacing w:val="2"/>
          <w:sz w:val="30"/>
          <w:szCs w:val="30"/>
          <w:cs/>
        </w:rPr>
        <w:t>ล้านบาท</w:t>
      </w:r>
      <w:r w:rsidRPr="00C327F6">
        <w:rPr>
          <w:rFonts w:asciiTheme="majorBidi" w:hAnsiTheme="majorBidi"/>
          <w:i/>
          <w:iCs/>
          <w:spacing w:val="2"/>
          <w:sz w:val="30"/>
          <w:szCs w:val="30"/>
          <w:cs/>
        </w:rPr>
        <w:t>)</w:t>
      </w:r>
      <w:r w:rsidRPr="00C327F6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pacing w:val="-4"/>
          <w:sz w:val="30"/>
          <w:szCs w:val="30"/>
          <w:cs/>
        </w:rPr>
        <w:t>ได้จดทะเบียนเพื่อเป็นหลักประกันเงินกู้ยืมกับสถาบันการเงิน</w:t>
      </w:r>
      <w:r w:rsidRPr="00C327F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327F6">
        <w:rPr>
          <w:rFonts w:asciiTheme="majorBidi" w:hAnsiTheme="majorBidi"/>
          <w:spacing w:val="4"/>
          <w:sz w:val="30"/>
          <w:szCs w:val="30"/>
          <w:cs/>
        </w:rPr>
        <w:t>(</w:t>
      </w:r>
      <w:r w:rsidRPr="00C327F6">
        <w:rPr>
          <w:rFonts w:asciiTheme="majorBidi" w:hAnsiTheme="majorBidi" w:hint="cs"/>
          <w:spacing w:val="4"/>
          <w:sz w:val="30"/>
          <w:szCs w:val="30"/>
          <w:cs/>
        </w:rPr>
        <w:t>ดูหมายเหตุข้อ</w:t>
      </w:r>
      <w:r w:rsidRPr="00C327F6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572666" w:rsidRPr="00C327F6">
        <w:rPr>
          <w:rFonts w:asciiTheme="majorBidi" w:hAnsiTheme="majorBidi" w:cstheme="majorBidi"/>
          <w:spacing w:val="4"/>
          <w:sz w:val="30"/>
          <w:szCs w:val="30"/>
        </w:rPr>
        <w:t>1</w:t>
      </w:r>
      <w:r w:rsidR="003C0C5D" w:rsidRPr="00C327F6">
        <w:rPr>
          <w:rFonts w:asciiTheme="majorBidi" w:hAnsiTheme="majorBidi" w:cstheme="majorBidi"/>
          <w:spacing w:val="4"/>
          <w:sz w:val="30"/>
          <w:szCs w:val="30"/>
        </w:rPr>
        <w:t>6</w:t>
      </w:r>
      <w:r w:rsidRPr="00C327F6">
        <w:rPr>
          <w:rFonts w:asciiTheme="majorBidi" w:hAnsiTheme="majorBidi" w:cstheme="majorBidi"/>
          <w:spacing w:val="4"/>
          <w:sz w:val="30"/>
          <w:szCs w:val="30"/>
        </w:rPr>
        <w:t>)</w:t>
      </w:r>
      <w:r w:rsidRPr="00C327F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นอกจากนี้บริษัทย่อยแห่ง</w:t>
      </w:r>
      <w:r w:rsidR="00F966CB" w:rsidRPr="00C327F6">
        <w:rPr>
          <w:rFonts w:asciiTheme="majorBidi" w:hAnsiTheme="majorBidi" w:cstheme="majorBidi" w:hint="cs"/>
          <w:spacing w:val="-4"/>
          <w:sz w:val="30"/>
          <w:szCs w:val="30"/>
          <w:cs/>
        </w:rPr>
        <w:t>หนึ่ง</w:t>
      </w:r>
      <w:r w:rsidRPr="00C327F6">
        <w:rPr>
          <w:rFonts w:asciiTheme="majorBidi" w:hAnsiTheme="majorBidi" w:cstheme="majorBidi"/>
          <w:spacing w:val="-4"/>
          <w:sz w:val="30"/>
          <w:szCs w:val="30"/>
          <w:cs/>
        </w:rPr>
        <w:t>ได้วางหลักประกัน</w:t>
      </w:r>
      <w:r w:rsidRPr="00C327F6">
        <w:rPr>
          <w:rFonts w:asciiTheme="majorBidi" w:hAnsiTheme="majorBidi" w:cstheme="majorBidi"/>
          <w:spacing w:val="2"/>
          <w:sz w:val="30"/>
          <w:szCs w:val="30"/>
          <w:cs/>
        </w:rPr>
        <w:t>ในส่วนของ</w:t>
      </w:r>
      <w:r w:rsidRPr="00C327F6">
        <w:rPr>
          <w:rFonts w:asciiTheme="majorBidi" w:hAnsiTheme="majorBidi" w:cstheme="majorBidi"/>
          <w:spacing w:val="4"/>
          <w:sz w:val="30"/>
          <w:szCs w:val="30"/>
          <w:cs/>
        </w:rPr>
        <w:t>เงินฝากธนาคารและสิทธิต่างๆ</w:t>
      </w:r>
      <w:r w:rsidRPr="00C327F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0A3DF7" w:rsidRPr="00C327F6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ไว้กับสถาบันการเงิน </w:t>
      </w:r>
      <w:r w:rsidRPr="00C327F6">
        <w:rPr>
          <w:rFonts w:asciiTheme="majorBidi" w:hAnsiTheme="majorBidi" w:cstheme="majorBidi" w:hint="cs"/>
          <w:spacing w:val="4"/>
          <w:sz w:val="30"/>
          <w:szCs w:val="30"/>
          <w:cs/>
        </w:rPr>
        <w:t>อย่างไรก็ตาม เงินฝากธนาคารที่ได้วางไว้เป็นหลักประกันดังกล่าวสามารถเบิกถอนตามวัตถุประสงค์และเงื่อนไขที่ระบุไว้ในสัญญาเงินกู้</w:t>
      </w:r>
    </w:p>
    <w:p w14:paraId="26A3B436" w14:textId="77777777" w:rsidR="00E54377" w:rsidRPr="00C327F6" w:rsidRDefault="00E54377" w:rsidP="00E54377">
      <w:pPr>
        <w:tabs>
          <w:tab w:val="clear" w:pos="680"/>
        </w:tabs>
        <w:spacing w:line="240" w:lineRule="auto"/>
        <w:ind w:left="547" w:right="-14"/>
        <w:jc w:val="thaiDistribute"/>
        <w:rPr>
          <w:rFonts w:ascii="Angsana New" w:hAnsi="Angsana New"/>
          <w:sz w:val="26"/>
          <w:szCs w:val="26"/>
        </w:rPr>
      </w:pPr>
    </w:p>
    <w:p w14:paraId="30E1CAF3" w14:textId="2010704A" w:rsidR="00375915" w:rsidRPr="00C327F6" w:rsidRDefault="00E54377" w:rsidP="00E54377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C327F6">
        <w:rPr>
          <w:rFonts w:asciiTheme="majorBidi" w:hAnsiTheme="majorBidi" w:cstheme="majorBidi"/>
          <w:spacing w:val="4"/>
          <w:sz w:val="30"/>
          <w:szCs w:val="30"/>
          <w:cs/>
        </w:rPr>
        <w:t>ต้นทุนการกู้ยืมที่เกี่ยวข้องกับการก่อสร้างโรงงานใหม่ที่ได้บันทึกเป็นส่วนหนึ่งของต้นทุนสินทรัพย์ของกลุ่มบริษัทมีจํานวน</w:t>
      </w:r>
      <w:r w:rsidRPr="00C327F6">
        <w:rPr>
          <w:rFonts w:asciiTheme="majorBidi" w:hAnsiTheme="majorBidi" w:cstheme="majorBidi"/>
          <w:spacing w:val="4"/>
          <w:sz w:val="30"/>
          <w:szCs w:val="30"/>
        </w:rPr>
        <w:t> </w:t>
      </w:r>
      <w:r w:rsidR="003E6EED" w:rsidRPr="00C327F6">
        <w:rPr>
          <w:rFonts w:asciiTheme="majorBidi" w:hAnsiTheme="majorBidi" w:cstheme="majorBidi"/>
          <w:spacing w:val="4"/>
          <w:sz w:val="30"/>
          <w:szCs w:val="30"/>
        </w:rPr>
        <w:t>69</w:t>
      </w:r>
      <w:r w:rsidRPr="00C327F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Pr="00C327F6">
        <w:rPr>
          <w:rFonts w:asciiTheme="majorBidi" w:hAnsiTheme="majorBidi" w:cstheme="majorBidi"/>
          <w:spacing w:val="4"/>
          <w:sz w:val="30"/>
          <w:szCs w:val="30"/>
        </w:rPr>
        <w:t> </w:t>
      </w:r>
      <w:r w:rsidR="00661E36" w:rsidRPr="00C327F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i/>
          <w:iCs/>
          <w:spacing w:val="4"/>
          <w:sz w:val="30"/>
          <w:szCs w:val="30"/>
        </w:rPr>
        <w:t>(</w:t>
      </w:r>
      <w:r w:rsidR="00BD2F2E" w:rsidRPr="00C327F6">
        <w:rPr>
          <w:rFonts w:asciiTheme="majorBidi" w:hAnsiTheme="majorBidi" w:cstheme="majorBidi"/>
          <w:i/>
          <w:iCs/>
          <w:spacing w:val="4"/>
          <w:sz w:val="30"/>
          <w:szCs w:val="30"/>
        </w:rPr>
        <w:t>2567</w:t>
      </w:r>
      <w:r w:rsidRPr="00C327F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: </w:t>
      </w:r>
      <w:r w:rsidR="00661E36" w:rsidRPr="00C327F6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กลุ่มบริษัทจำนวน </w:t>
      </w:r>
      <w:r w:rsidR="00B874C5" w:rsidRPr="00C327F6">
        <w:rPr>
          <w:rFonts w:asciiTheme="majorBidi" w:hAnsiTheme="majorBidi" w:cstheme="majorBidi"/>
          <w:i/>
          <w:iCs/>
          <w:spacing w:val="4"/>
          <w:sz w:val="30"/>
          <w:szCs w:val="30"/>
        </w:rPr>
        <w:t>1</w:t>
      </w:r>
      <w:r w:rsidR="004C6235" w:rsidRPr="00C327F6">
        <w:rPr>
          <w:rFonts w:asciiTheme="majorBidi" w:hAnsiTheme="majorBidi" w:cstheme="majorBidi"/>
          <w:i/>
          <w:iCs/>
          <w:spacing w:val="4"/>
          <w:sz w:val="30"/>
          <w:szCs w:val="30"/>
        </w:rPr>
        <w:t>03</w:t>
      </w:r>
      <w:r w:rsidRPr="00C327F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ล้านบาท</w:t>
      </w:r>
      <w:r w:rsidRPr="00C327F6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  <w:r w:rsidRPr="00C327F6">
        <w:rPr>
          <w:rFonts w:asciiTheme="majorBidi" w:hAnsiTheme="majorBidi" w:cstheme="majorBidi"/>
          <w:spacing w:val="4"/>
          <w:sz w:val="30"/>
          <w:szCs w:val="30"/>
        </w:rPr>
        <w:t> </w:t>
      </w:r>
      <w:r w:rsidRPr="00C327F6">
        <w:rPr>
          <w:rFonts w:asciiTheme="majorBidi" w:hAnsiTheme="majorBidi" w:cstheme="majorBidi"/>
          <w:spacing w:val="4"/>
          <w:sz w:val="30"/>
          <w:szCs w:val="30"/>
          <w:cs/>
        </w:rPr>
        <w:t>มีอัตราดอกเบี้ยที่รับรู้ร้อยละ</w:t>
      </w:r>
      <w:r w:rsidRPr="00C327F6">
        <w:rPr>
          <w:rFonts w:asciiTheme="majorBidi" w:hAnsiTheme="majorBidi" w:cstheme="majorBidi"/>
          <w:spacing w:val="4"/>
          <w:sz w:val="30"/>
          <w:szCs w:val="30"/>
        </w:rPr>
        <w:t> </w:t>
      </w:r>
      <w:r w:rsidR="00C60C4D" w:rsidRPr="00C327F6">
        <w:rPr>
          <w:rFonts w:asciiTheme="majorBidi" w:hAnsiTheme="majorBidi" w:cstheme="majorBidi"/>
          <w:spacing w:val="4"/>
          <w:sz w:val="30"/>
          <w:szCs w:val="30"/>
        </w:rPr>
        <w:t>5.00</w:t>
      </w:r>
      <w:r w:rsidRPr="00C327F6">
        <w:rPr>
          <w:rFonts w:asciiTheme="majorBidi" w:hAnsiTheme="majorBidi" w:cstheme="majorBidi"/>
          <w:spacing w:val="4"/>
          <w:sz w:val="30"/>
          <w:szCs w:val="30"/>
        </w:rPr>
        <w:t> </w:t>
      </w:r>
      <w:r w:rsidR="004E7732" w:rsidRPr="00C327F6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ต่อปี </w:t>
      </w:r>
      <w:r w:rsidRPr="00C327F6">
        <w:rPr>
          <w:rFonts w:asciiTheme="majorBidi" w:hAnsiTheme="majorBidi" w:cstheme="majorBidi"/>
          <w:i/>
          <w:iCs/>
          <w:spacing w:val="4"/>
          <w:sz w:val="30"/>
          <w:szCs w:val="30"/>
        </w:rPr>
        <w:t>(</w:t>
      </w:r>
      <w:r w:rsidR="00BD2F2E" w:rsidRPr="00C327F6">
        <w:rPr>
          <w:rFonts w:asciiTheme="majorBidi" w:hAnsiTheme="majorBidi" w:cstheme="majorBidi"/>
          <w:i/>
          <w:iCs/>
          <w:spacing w:val="4"/>
          <w:sz w:val="30"/>
          <w:szCs w:val="30"/>
        </w:rPr>
        <w:t>2567</w:t>
      </w:r>
      <w:r w:rsidRPr="00C327F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: </w:t>
      </w:r>
      <w:r w:rsidR="0029211F" w:rsidRPr="00C327F6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กลุ่มบริษัท</w:t>
      </w:r>
      <w:r w:rsidRPr="00C327F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ร้อยละ </w:t>
      </w:r>
      <w:r w:rsidR="004C6235" w:rsidRPr="00C327F6">
        <w:rPr>
          <w:rFonts w:asciiTheme="majorBidi" w:hAnsiTheme="majorBidi" w:cstheme="majorBidi"/>
          <w:i/>
          <w:iCs/>
          <w:spacing w:val="4"/>
          <w:sz w:val="30"/>
          <w:szCs w:val="30"/>
        </w:rPr>
        <w:t>3.38</w:t>
      </w:r>
      <w:r w:rsidRPr="00C327F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0A3DF7" w:rsidRPr="00C327F6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ถึง</w:t>
      </w:r>
      <w:r w:rsidRPr="00C327F6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ร้อยละ</w:t>
      </w:r>
      <w:r w:rsidR="00315AE6" w:rsidRPr="00C327F6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 </w:t>
      </w:r>
      <w:r w:rsidR="004C6235" w:rsidRPr="00C327F6">
        <w:rPr>
          <w:rFonts w:asciiTheme="majorBidi" w:hAnsiTheme="majorBidi" w:cstheme="majorBidi"/>
          <w:i/>
          <w:iCs/>
          <w:spacing w:val="4"/>
          <w:sz w:val="30"/>
          <w:szCs w:val="30"/>
        </w:rPr>
        <w:t>6.25</w:t>
      </w:r>
      <w:r w:rsidRPr="00C327F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0A3DF7" w:rsidRPr="00C327F6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ต่อปี</w:t>
      </w:r>
      <w:r w:rsidRPr="00C327F6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</w:p>
    <w:p w14:paraId="7B6D63F6" w14:textId="77777777" w:rsidR="00315AE6" w:rsidRPr="00C327F6" w:rsidRDefault="00315AE6" w:rsidP="00E54377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</w:p>
    <w:p w14:paraId="08A41725" w14:textId="77777777" w:rsidR="00315AE6" w:rsidRPr="00C327F6" w:rsidRDefault="00315AE6" w:rsidP="00315AE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i/>
          <w:iCs/>
          <w:sz w:val="30"/>
          <w:szCs w:val="30"/>
        </w:rPr>
      </w:pPr>
      <w:r w:rsidRPr="00C327F6">
        <w:rPr>
          <w:rFonts w:asciiTheme="majorBidi" w:eastAsia="Times New Roman" w:hAnsiTheme="majorBidi" w:hint="cs"/>
          <w:i/>
          <w:iCs/>
          <w:sz w:val="30"/>
          <w:szCs w:val="30"/>
          <w:cs/>
        </w:rPr>
        <w:t>การทบทวนอายุการให้ประโยชน์ของสินทรัพย์</w:t>
      </w:r>
    </w:p>
    <w:p w14:paraId="1A18A575" w14:textId="77777777" w:rsidR="00315AE6" w:rsidRPr="00C327F6" w:rsidRDefault="00315AE6" w:rsidP="00315AE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4078988C" w14:textId="6635734D" w:rsidR="00315AE6" w:rsidRDefault="00EF712A" w:rsidP="00315AE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sz w:val="30"/>
          <w:szCs w:val="30"/>
        </w:rPr>
      </w:pPr>
      <w:r w:rsidRPr="00EF712A">
        <w:rPr>
          <w:rFonts w:asciiTheme="majorBidi" w:eastAsia="Times New Roman" w:hAnsiTheme="majorBidi" w:hint="cs"/>
          <w:sz w:val="30"/>
          <w:szCs w:val="30"/>
          <w:cs/>
        </w:rPr>
        <w:t>ในปี</w:t>
      </w:r>
      <w:r w:rsidRPr="00EF712A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>
        <w:rPr>
          <w:rFonts w:asciiTheme="majorBidi" w:eastAsia="Times New Roman" w:hAnsiTheme="majorBidi"/>
          <w:sz w:val="30"/>
          <w:szCs w:val="30"/>
        </w:rPr>
        <w:t>2568</w:t>
      </w:r>
      <w:r w:rsidRPr="00EF712A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EF712A">
        <w:rPr>
          <w:rFonts w:asciiTheme="majorBidi" w:eastAsia="Times New Roman" w:hAnsiTheme="majorBidi" w:hint="cs"/>
          <w:sz w:val="30"/>
          <w:szCs w:val="30"/>
          <w:cs/>
        </w:rPr>
        <w:t>ผู้บริหารได้ทบทวนอายุการให้ประโยชน์ของสินทรัพย์</w:t>
      </w:r>
      <w:r w:rsidRPr="00EF712A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EF712A">
        <w:rPr>
          <w:rFonts w:asciiTheme="majorBidi" w:eastAsia="Times New Roman" w:hAnsiTheme="majorBidi" w:hint="cs"/>
          <w:sz w:val="30"/>
          <w:szCs w:val="30"/>
          <w:cs/>
        </w:rPr>
        <w:t>ซึ่งประเมินโดยใช้ข้อมูลภายในและภายนอกที่สอดคล้องตามมาตรฐานในอุตสาหกรรม</w:t>
      </w:r>
      <w:r w:rsidRPr="00EF712A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EF712A">
        <w:rPr>
          <w:rFonts w:asciiTheme="majorBidi" w:eastAsia="Times New Roman" w:hAnsiTheme="majorBidi" w:hint="cs"/>
          <w:sz w:val="30"/>
          <w:szCs w:val="30"/>
          <w:cs/>
        </w:rPr>
        <w:t>ส่งผลให้เกิดการเปลี่ยนแปลงประมาณการอายุการให้ประโยชน์ของสินทรัพย์บางประเภท</w:t>
      </w:r>
      <w:r w:rsidRPr="00EF712A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EF712A">
        <w:rPr>
          <w:rFonts w:asciiTheme="majorBidi" w:eastAsia="Times New Roman" w:hAnsiTheme="majorBidi" w:hint="cs"/>
          <w:sz w:val="30"/>
          <w:szCs w:val="30"/>
          <w:cs/>
        </w:rPr>
        <w:t>โดยใช้วิธีเปลี่ยนทันทีตั้งแต่วันที่</w:t>
      </w:r>
      <w:r w:rsidRPr="00EF712A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>
        <w:rPr>
          <w:rFonts w:asciiTheme="majorBidi" w:eastAsia="Times New Roman" w:hAnsiTheme="majorBidi"/>
          <w:sz w:val="30"/>
          <w:szCs w:val="30"/>
        </w:rPr>
        <w:t>1</w:t>
      </w:r>
      <w:r w:rsidRPr="00EF712A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EF712A">
        <w:rPr>
          <w:rFonts w:asciiTheme="majorBidi" w:eastAsia="Times New Roman" w:hAnsiTheme="majorBidi" w:hint="cs"/>
          <w:sz w:val="30"/>
          <w:szCs w:val="30"/>
          <w:cs/>
        </w:rPr>
        <w:t>ตุลาคม</w:t>
      </w:r>
      <w:r>
        <w:rPr>
          <w:rFonts w:asciiTheme="majorBidi" w:eastAsia="Times New Roman" w:hAnsiTheme="majorBidi"/>
          <w:sz w:val="30"/>
          <w:szCs w:val="30"/>
        </w:rPr>
        <w:t xml:space="preserve"> 2568</w:t>
      </w:r>
      <w:r w:rsidRPr="00EF712A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EF712A">
        <w:rPr>
          <w:rFonts w:asciiTheme="majorBidi" w:eastAsia="Times New Roman" w:hAnsiTheme="majorBidi" w:hint="cs"/>
          <w:sz w:val="30"/>
          <w:szCs w:val="30"/>
          <w:cs/>
        </w:rPr>
        <w:t>เป็นต้นไป</w:t>
      </w:r>
      <w:r w:rsidRPr="00EF712A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EF712A">
        <w:rPr>
          <w:rFonts w:asciiTheme="majorBidi" w:eastAsia="Times New Roman" w:hAnsiTheme="majorBidi" w:hint="cs"/>
          <w:sz w:val="30"/>
          <w:szCs w:val="30"/>
          <w:cs/>
        </w:rPr>
        <w:t>ดังนี้</w:t>
      </w:r>
    </w:p>
    <w:p w14:paraId="74B7DCD3" w14:textId="77777777" w:rsidR="00EF712A" w:rsidRPr="00C327F6" w:rsidRDefault="00EF712A" w:rsidP="00315AE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163"/>
        <w:gridCol w:w="266"/>
        <w:gridCol w:w="1093"/>
        <w:gridCol w:w="270"/>
        <w:gridCol w:w="1121"/>
        <w:gridCol w:w="238"/>
        <w:gridCol w:w="1150"/>
      </w:tblGrid>
      <w:tr w:rsidR="004D5290" w:rsidRPr="00C327F6" w14:paraId="43A8C2BB" w14:textId="77777777" w:rsidTr="00D03A4E">
        <w:tc>
          <w:tcPr>
            <w:tcW w:w="2110" w:type="pct"/>
            <w:vAlign w:val="bottom"/>
          </w:tcPr>
          <w:p w14:paraId="6D81146A" w14:textId="77777777" w:rsidR="00315AE6" w:rsidRPr="00C327F6" w:rsidRDefault="00315AE6" w:rsidP="00D03A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0BF91362" w14:textId="77777777" w:rsidR="00315AE6" w:rsidRPr="00C327F6" w:rsidRDefault="00315AE6" w:rsidP="00D03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D69473A" w14:textId="77777777" w:rsidR="00315AE6" w:rsidRPr="00C327F6" w:rsidRDefault="00315AE6" w:rsidP="00D03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pct"/>
            <w:gridSpan w:val="3"/>
          </w:tcPr>
          <w:p w14:paraId="7ADE77D9" w14:textId="77777777" w:rsidR="00315AE6" w:rsidRPr="00C327F6" w:rsidRDefault="00315AE6" w:rsidP="00D03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D5290" w:rsidRPr="00C327F6" w14:paraId="23059D60" w14:textId="77777777" w:rsidTr="00D03A4E">
        <w:tc>
          <w:tcPr>
            <w:tcW w:w="2110" w:type="pct"/>
          </w:tcPr>
          <w:p w14:paraId="3C43665C" w14:textId="77777777" w:rsidR="00315AE6" w:rsidRPr="00C327F6" w:rsidRDefault="00315AE6" w:rsidP="00D03A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</w:rPr>
            </w:pPr>
            <w:r w:rsidRPr="00C327F6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สำหรับรอบระยะเวลารายงานสิ้นสุด</w:t>
            </w:r>
          </w:p>
          <w:p w14:paraId="00BABCE1" w14:textId="77777777" w:rsidR="00315AE6" w:rsidRPr="00C327F6" w:rsidRDefault="00315AE6" w:rsidP="00D03A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C327F6"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327F6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4" w:type="pct"/>
          </w:tcPr>
          <w:p w14:paraId="16ECB4F8" w14:textId="77777777" w:rsidR="00315AE6" w:rsidRPr="00C327F6" w:rsidRDefault="00315AE6" w:rsidP="00D03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E74E89" w14:textId="77777777" w:rsidR="00315AE6" w:rsidRPr="00C327F6" w:rsidRDefault="00315AE6" w:rsidP="00D03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71BCA4D6" w14:textId="77777777" w:rsidR="00315AE6" w:rsidRPr="00C327F6" w:rsidRDefault="00315AE6" w:rsidP="00D03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6D0C9DBD" w14:textId="77777777" w:rsidR="00315AE6" w:rsidRPr="00C327F6" w:rsidRDefault="00315AE6" w:rsidP="00D03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0C44CA" w14:textId="77777777" w:rsidR="00315AE6" w:rsidRPr="00C327F6" w:rsidRDefault="00315AE6" w:rsidP="00D03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29B7A6DE" w14:textId="77777777" w:rsidR="00315AE6" w:rsidRPr="00C327F6" w:rsidRDefault="00315AE6" w:rsidP="00D03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05894FF2" w14:textId="77777777" w:rsidR="00315AE6" w:rsidRPr="00C327F6" w:rsidRDefault="00315AE6" w:rsidP="00D03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CC9A5A" w14:textId="77777777" w:rsidR="00315AE6" w:rsidRPr="00C327F6" w:rsidRDefault="00315AE6" w:rsidP="00D03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" w:type="pct"/>
          </w:tcPr>
          <w:p w14:paraId="674A6BAC" w14:textId="77777777" w:rsidR="00315AE6" w:rsidRPr="00C327F6" w:rsidRDefault="00315AE6" w:rsidP="00D03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2D11A4CA" w14:textId="77777777" w:rsidR="00315AE6" w:rsidRPr="00C327F6" w:rsidRDefault="00315AE6" w:rsidP="00D03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EBA42A" w14:textId="77777777" w:rsidR="00315AE6" w:rsidRPr="00C327F6" w:rsidRDefault="00315AE6" w:rsidP="00D03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D5290" w:rsidRPr="00C327F6" w14:paraId="3F5885CC" w14:textId="77777777" w:rsidTr="00D03A4E">
        <w:tc>
          <w:tcPr>
            <w:tcW w:w="2110" w:type="pct"/>
          </w:tcPr>
          <w:p w14:paraId="2973359B" w14:textId="77777777" w:rsidR="00315AE6" w:rsidRPr="00C327F6" w:rsidRDefault="00315AE6" w:rsidP="00D03A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eastAsia="Times New Roman" w:hAnsiTheme="majorBidi"/>
                <w:sz w:val="30"/>
                <w:szCs w:val="30"/>
                <w:cs/>
              </w:rPr>
            </w:pPr>
            <w:r w:rsidRPr="00C327F6">
              <w:rPr>
                <w:rFonts w:asciiTheme="majorBidi" w:eastAsia="Times New Roman" w:hAnsiTheme="majorBidi"/>
                <w:sz w:val="30"/>
                <w:szCs w:val="30"/>
                <w:cs/>
              </w:rPr>
              <w:t>โรงงาน เครื่องจักร อุปกรณ์ และเครื่องมือ เครื่องใช้โรงงาน</w:t>
            </w:r>
          </w:p>
        </w:tc>
        <w:tc>
          <w:tcPr>
            <w:tcW w:w="634" w:type="pct"/>
            <w:vAlign w:val="bottom"/>
          </w:tcPr>
          <w:p w14:paraId="43DC4AF5" w14:textId="6B619E21" w:rsidR="00315AE6" w:rsidRPr="00C327F6" w:rsidRDefault="00F43492" w:rsidP="00D03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5 - 50</w:t>
            </w:r>
            <w:r w:rsidR="00315AE6"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15AE6"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5" w:type="pct"/>
            <w:vAlign w:val="bottom"/>
          </w:tcPr>
          <w:p w14:paraId="75347610" w14:textId="77777777" w:rsidR="00315AE6" w:rsidRPr="00C327F6" w:rsidRDefault="00315AE6" w:rsidP="00D03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78A23494" w14:textId="2216129D" w:rsidR="00315AE6" w:rsidRPr="00C327F6" w:rsidRDefault="00F43492" w:rsidP="00D03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5 - 50 </w:t>
            </w:r>
            <w:r w:rsidRPr="00C327F6">
              <w:rPr>
                <w:rFonts w:asciiTheme="majorBidi" w:hAnsi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47" w:type="pct"/>
            <w:vAlign w:val="bottom"/>
          </w:tcPr>
          <w:p w14:paraId="01C7F9D8" w14:textId="77777777" w:rsidR="00315AE6" w:rsidRPr="00C327F6" w:rsidRDefault="00315AE6" w:rsidP="00D03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6FC8927B" w14:textId="2BE10634" w:rsidR="00315AE6" w:rsidRPr="00C327F6" w:rsidRDefault="00F43492" w:rsidP="00D03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5 - 50</w:t>
            </w:r>
            <w:r w:rsidR="00315AE6"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15AE6"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0" w:type="pct"/>
            <w:vAlign w:val="bottom"/>
          </w:tcPr>
          <w:p w14:paraId="7CA86FAB" w14:textId="77777777" w:rsidR="00315AE6" w:rsidRPr="00C327F6" w:rsidRDefault="00315AE6" w:rsidP="00D03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64D0F51F" w14:textId="32E401A2" w:rsidR="00315AE6" w:rsidRPr="00C327F6" w:rsidRDefault="00F43492" w:rsidP="00D03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5 - 50 </w:t>
            </w:r>
            <w:r w:rsidRPr="00C327F6">
              <w:rPr>
                <w:rFonts w:asciiTheme="majorBidi" w:hAnsiTheme="majorBidi" w:hint="cs"/>
                <w:sz w:val="30"/>
                <w:szCs w:val="30"/>
                <w:cs/>
              </w:rPr>
              <w:t>ปี</w:t>
            </w:r>
          </w:p>
        </w:tc>
      </w:tr>
      <w:tr w:rsidR="004D5290" w:rsidRPr="00C327F6" w14:paraId="36302D13" w14:textId="77777777" w:rsidTr="00D03A4E">
        <w:tc>
          <w:tcPr>
            <w:tcW w:w="2110" w:type="pct"/>
          </w:tcPr>
          <w:p w14:paraId="4211AD4A" w14:textId="4D3D3B84" w:rsidR="00315AE6" w:rsidRPr="00C327F6" w:rsidRDefault="00315AE6" w:rsidP="00D03A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/>
                <w:sz w:val="30"/>
                <w:szCs w:val="30"/>
                <w:cs/>
              </w:rPr>
            </w:pPr>
            <w:r w:rsidRPr="00C327F6">
              <w:rPr>
                <w:rFonts w:asciiTheme="majorBidi" w:eastAsia="Times New Roman" w:hAnsi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34" w:type="pct"/>
          </w:tcPr>
          <w:p w14:paraId="3B31C2FB" w14:textId="014540ED" w:rsidR="00315AE6" w:rsidRPr="00C327F6" w:rsidRDefault="00F43492" w:rsidP="00D03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5 - 40</w:t>
            </w:r>
            <w:r w:rsidR="00315AE6"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15AE6"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5" w:type="pct"/>
          </w:tcPr>
          <w:p w14:paraId="7F11DB84" w14:textId="77777777" w:rsidR="00315AE6" w:rsidRPr="00C327F6" w:rsidRDefault="00315AE6" w:rsidP="00D03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B1F49F7" w14:textId="3FD4E6BE" w:rsidR="00315AE6" w:rsidRPr="00C327F6" w:rsidRDefault="00F43492" w:rsidP="00D03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5 - 40 </w:t>
            </w:r>
            <w:r w:rsidRPr="00C327F6">
              <w:rPr>
                <w:rFonts w:asciiTheme="majorBidi" w:hAnsi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47" w:type="pct"/>
          </w:tcPr>
          <w:p w14:paraId="2A65820B" w14:textId="77777777" w:rsidR="00315AE6" w:rsidRPr="00C327F6" w:rsidRDefault="00315AE6" w:rsidP="00D03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133A9679" w14:textId="35F83B17" w:rsidR="00315AE6" w:rsidRPr="00C327F6" w:rsidRDefault="00F43492" w:rsidP="00D03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5 - 40</w:t>
            </w:r>
            <w:r w:rsidR="00315AE6"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15AE6"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0" w:type="pct"/>
          </w:tcPr>
          <w:p w14:paraId="49AB5575" w14:textId="77777777" w:rsidR="00315AE6" w:rsidRPr="00C327F6" w:rsidRDefault="00315AE6" w:rsidP="00D03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CFA3781" w14:textId="4081F2E6" w:rsidR="00315AE6" w:rsidRPr="00C327F6" w:rsidRDefault="00F43492" w:rsidP="00D03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5 - 40 </w:t>
            </w:r>
            <w:r w:rsidRPr="00C327F6">
              <w:rPr>
                <w:rFonts w:asciiTheme="majorBidi" w:hAnsiTheme="majorBidi" w:hint="cs"/>
                <w:sz w:val="30"/>
                <w:szCs w:val="30"/>
                <w:cs/>
              </w:rPr>
              <w:t>ปี</w:t>
            </w:r>
          </w:p>
        </w:tc>
      </w:tr>
      <w:tr w:rsidR="00F43492" w:rsidRPr="00C327F6" w14:paraId="7F1FB082" w14:textId="77777777" w:rsidTr="00D03A4E">
        <w:tc>
          <w:tcPr>
            <w:tcW w:w="2110" w:type="pct"/>
          </w:tcPr>
          <w:p w14:paraId="42E2F0AF" w14:textId="76B23962" w:rsidR="00F43492" w:rsidRPr="00C327F6" w:rsidRDefault="00F43492" w:rsidP="00D03A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/>
                <w:sz w:val="30"/>
                <w:szCs w:val="30"/>
                <w:cs/>
              </w:rPr>
            </w:pPr>
            <w:r w:rsidRPr="00C327F6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34" w:type="pct"/>
          </w:tcPr>
          <w:p w14:paraId="173846CA" w14:textId="17B88E29" w:rsidR="00F43492" w:rsidRPr="00C327F6" w:rsidRDefault="00F43492" w:rsidP="00D03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5 - 40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5" w:type="pct"/>
          </w:tcPr>
          <w:p w14:paraId="6500655C" w14:textId="77777777" w:rsidR="00F43492" w:rsidRPr="00C327F6" w:rsidRDefault="00F43492" w:rsidP="00D03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B3D5A2E" w14:textId="6DA78C44" w:rsidR="00F43492" w:rsidRPr="00C327F6" w:rsidRDefault="00F43492" w:rsidP="00D03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5 - 35 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47" w:type="pct"/>
          </w:tcPr>
          <w:p w14:paraId="5BB975CB" w14:textId="77777777" w:rsidR="00F43492" w:rsidRPr="00C327F6" w:rsidRDefault="00F43492" w:rsidP="00D03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74E8D9D7" w14:textId="5D0BD86F" w:rsidR="00F43492" w:rsidRPr="00C327F6" w:rsidRDefault="00F43492" w:rsidP="00D03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5 - 40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0" w:type="pct"/>
          </w:tcPr>
          <w:p w14:paraId="23F9F8EE" w14:textId="77777777" w:rsidR="00F43492" w:rsidRPr="00C327F6" w:rsidRDefault="00F43492" w:rsidP="00D03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7CF849F" w14:textId="2308EB22" w:rsidR="00F43492" w:rsidRPr="00C327F6" w:rsidRDefault="00F43492" w:rsidP="00D03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5 - 35 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713E0A3D" w14:textId="77777777" w:rsidR="00315AE6" w:rsidRPr="00C327F6" w:rsidRDefault="00315AE6" w:rsidP="00315AE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sz w:val="24"/>
          <w:szCs w:val="24"/>
        </w:rPr>
      </w:pPr>
    </w:p>
    <w:p w14:paraId="741BCC47" w14:textId="1F228FD7" w:rsidR="00315AE6" w:rsidRPr="00C327F6" w:rsidRDefault="00315AE6" w:rsidP="00315AE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sz w:val="30"/>
          <w:szCs w:val="30"/>
        </w:rPr>
      </w:pPr>
      <w:r w:rsidRPr="00C327F6">
        <w:rPr>
          <w:rFonts w:asciiTheme="majorBidi" w:eastAsia="Times New Roman" w:hAnsiTheme="majorBidi"/>
          <w:sz w:val="30"/>
          <w:szCs w:val="30"/>
          <w:cs/>
        </w:rPr>
        <w:t xml:space="preserve">การเปลี่ยนแปลงประมาณการอายุการให้ประโยชน์ของสินทรัพย์ดังกล่าวมีผลให้ค่าเสื่อมราคาของกลุ่มบริษัทและของบริษัทสำหรับปีสิ้นสุดวันที่ </w:t>
      </w:r>
      <w:r w:rsidRPr="00C327F6">
        <w:rPr>
          <w:rFonts w:asciiTheme="majorBidi" w:eastAsia="Times New Roman" w:hAnsiTheme="majorBidi"/>
          <w:sz w:val="30"/>
          <w:szCs w:val="30"/>
        </w:rPr>
        <w:t xml:space="preserve">31 </w:t>
      </w:r>
      <w:r w:rsidRPr="00C327F6">
        <w:rPr>
          <w:rFonts w:asciiTheme="majorBidi" w:eastAsia="Times New Roman" w:hAnsiTheme="majorBidi"/>
          <w:sz w:val="30"/>
          <w:szCs w:val="30"/>
          <w:cs/>
        </w:rPr>
        <w:t xml:space="preserve">ธันวาคม </w:t>
      </w:r>
      <w:r w:rsidRPr="00C327F6">
        <w:rPr>
          <w:rFonts w:asciiTheme="majorBidi" w:eastAsia="Times New Roman" w:hAnsiTheme="majorBidi"/>
          <w:sz w:val="30"/>
          <w:szCs w:val="30"/>
        </w:rPr>
        <w:t xml:space="preserve">2568 </w:t>
      </w:r>
      <w:r w:rsidRPr="00C327F6">
        <w:rPr>
          <w:rFonts w:asciiTheme="majorBidi" w:eastAsia="Times New Roman" w:hAnsiTheme="majorBidi"/>
          <w:sz w:val="30"/>
          <w:szCs w:val="30"/>
          <w:cs/>
        </w:rPr>
        <w:t xml:space="preserve">ลดลงจำนวน </w:t>
      </w:r>
      <w:r w:rsidR="00EE5B71" w:rsidRPr="00C327F6">
        <w:rPr>
          <w:rFonts w:asciiTheme="majorBidi" w:eastAsia="Times New Roman" w:hAnsiTheme="majorBidi"/>
          <w:sz w:val="30"/>
          <w:szCs w:val="30"/>
        </w:rPr>
        <w:t>337</w:t>
      </w:r>
      <w:r w:rsidRPr="00C327F6">
        <w:rPr>
          <w:rFonts w:asciiTheme="majorBidi" w:eastAsia="Times New Roman" w:hAnsiTheme="majorBidi"/>
          <w:sz w:val="30"/>
          <w:szCs w:val="30"/>
          <w:cs/>
        </w:rPr>
        <w:t xml:space="preserve"> ล้านบาท และ </w:t>
      </w:r>
      <w:r w:rsidR="00EE5B71" w:rsidRPr="00C327F6">
        <w:rPr>
          <w:rFonts w:asciiTheme="majorBidi" w:eastAsia="Times New Roman" w:hAnsiTheme="majorBidi"/>
          <w:sz w:val="30"/>
          <w:szCs w:val="30"/>
        </w:rPr>
        <w:t>319</w:t>
      </w:r>
      <w:r w:rsidRPr="00C327F6">
        <w:rPr>
          <w:rFonts w:asciiTheme="majorBidi" w:eastAsia="Times New Roman" w:hAnsiTheme="majorBidi"/>
          <w:sz w:val="30"/>
          <w:szCs w:val="30"/>
          <w:cs/>
        </w:rPr>
        <w:t xml:space="preserve"> ล้านบาท ตามลำดับ</w:t>
      </w:r>
    </w:p>
    <w:p w14:paraId="696CA934" w14:textId="77777777" w:rsidR="00315AE6" w:rsidRPr="00C327F6" w:rsidRDefault="00315AE6" w:rsidP="00E54377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</w:p>
    <w:p w14:paraId="71647E66" w14:textId="77777777" w:rsidR="003C6632" w:rsidRPr="00C327F6" w:rsidRDefault="003C6632" w:rsidP="00E54377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</w:p>
    <w:p w14:paraId="3B48FFBC" w14:textId="77777777" w:rsidR="00315AE6" w:rsidRPr="00C327F6" w:rsidRDefault="00315AE6" w:rsidP="00A93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0E67B98" w14:textId="77777777" w:rsidR="00315AE6" w:rsidRPr="00C327F6" w:rsidRDefault="00315AE6" w:rsidP="00A93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486974B" w14:textId="77777777" w:rsidR="00315AE6" w:rsidRPr="00C327F6" w:rsidRDefault="00315AE6" w:rsidP="00A93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95F534E" w14:textId="77777777" w:rsidR="00315AE6" w:rsidRPr="00C327F6" w:rsidRDefault="00315AE6" w:rsidP="00A93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185EAE2C" w14:textId="034C79AC" w:rsidR="00883E38" w:rsidRPr="00C327F6" w:rsidRDefault="003C6632" w:rsidP="00883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327F6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การปรับโครงสร้างธุรกิจท่าเทียบเรือและคลังเก็บผลิตภัณฑ์</w:t>
      </w:r>
    </w:p>
    <w:p w14:paraId="00E94BE6" w14:textId="77777777" w:rsidR="00883E38" w:rsidRPr="00C327F6" w:rsidRDefault="00883E38" w:rsidP="00883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9CE3B70" w14:textId="2390F5CA" w:rsidR="003C6632" w:rsidRPr="00C327F6" w:rsidRDefault="00A939FC" w:rsidP="00315AE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C327F6">
        <w:rPr>
          <w:rFonts w:asciiTheme="majorBidi" w:hAnsiTheme="majorBidi" w:hint="cs"/>
          <w:spacing w:val="2"/>
          <w:sz w:val="30"/>
          <w:szCs w:val="30"/>
          <w:cs/>
        </w:rPr>
        <w:t>เ</w:t>
      </w:r>
      <w:r w:rsidRPr="00C327F6">
        <w:rPr>
          <w:rFonts w:asciiTheme="majorBidi" w:hAnsiTheme="majorBidi"/>
          <w:spacing w:val="2"/>
          <w:sz w:val="30"/>
          <w:szCs w:val="30"/>
          <w:cs/>
        </w:rPr>
        <w:t xml:space="preserve">มื่อวันที่ </w:t>
      </w:r>
      <w:r w:rsidRPr="00C327F6">
        <w:rPr>
          <w:rFonts w:asciiTheme="majorBidi" w:hAnsiTheme="majorBidi"/>
          <w:spacing w:val="2"/>
          <w:sz w:val="30"/>
          <w:szCs w:val="30"/>
        </w:rPr>
        <w:t xml:space="preserve">22 </w:t>
      </w:r>
      <w:r w:rsidRPr="00C327F6">
        <w:rPr>
          <w:rFonts w:asciiTheme="majorBidi" w:hAnsiTheme="majorBidi"/>
          <w:spacing w:val="2"/>
          <w:sz w:val="30"/>
          <w:szCs w:val="30"/>
          <w:cs/>
        </w:rPr>
        <w:t xml:space="preserve">กันยายน </w:t>
      </w:r>
      <w:r w:rsidRPr="00C327F6">
        <w:rPr>
          <w:rFonts w:asciiTheme="majorBidi" w:hAnsiTheme="majorBidi"/>
          <w:spacing w:val="2"/>
          <w:sz w:val="30"/>
          <w:szCs w:val="30"/>
        </w:rPr>
        <w:t xml:space="preserve">2568 </w:t>
      </w:r>
      <w:r w:rsidRPr="00C327F6">
        <w:rPr>
          <w:rFonts w:asciiTheme="majorBidi" w:hAnsiTheme="majorBidi"/>
          <w:spacing w:val="2"/>
          <w:sz w:val="30"/>
          <w:szCs w:val="30"/>
          <w:cs/>
        </w:rPr>
        <w:t xml:space="preserve">ที่ประชุมคณะกรรมการบริษัทได้มีมติเห็นชอบการปรับโครงสร้างธุรกิจท่าเทียบเรือและคลังเก็บผลิตภัณฑ์ โดยบริษัทจะดำเนินการขายทรัพย์สินบางส่วนที่เกี่ยวข้องกับธุรกิจท่าเทียบเรือและคลังเก็บผลิตภัณฑ์ของบริษัท สาขาที่ </w:t>
      </w:r>
      <w:r w:rsidRPr="00C327F6">
        <w:rPr>
          <w:rFonts w:asciiTheme="majorBidi" w:hAnsiTheme="majorBidi"/>
          <w:spacing w:val="2"/>
          <w:sz w:val="30"/>
          <w:szCs w:val="30"/>
        </w:rPr>
        <w:t xml:space="preserve">7 </w:t>
      </w:r>
      <w:r w:rsidRPr="00C327F6">
        <w:rPr>
          <w:rFonts w:asciiTheme="majorBidi" w:hAnsiTheme="majorBidi"/>
          <w:spacing w:val="2"/>
          <w:sz w:val="30"/>
          <w:szCs w:val="30"/>
          <w:cs/>
        </w:rPr>
        <w:t>ท่าเทียบเรือและคลังผลิตภัณฑ์ (</w:t>
      </w:r>
      <w:r w:rsidRPr="00C327F6">
        <w:rPr>
          <w:rFonts w:asciiTheme="majorBidi" w:hAnsiTheme="majorBidi"/>
          <w:spacing w:val="2"/>
          <w:sz w:val="30"/>
          <w:szCs w:val="30"/>
        </w:rPr>
        <w:t xml:space="preserve">Buffer Tank Farm - BTF) </w:t>
      </w:r>
      <w:r w:rsidRPr="00C327F6">
        <w:rPr>
          <w:rFonts w:asciiTheme="majorBidi" w:hAnsiTheme="majorBidi"/>
          <w:spacing w:val="2"/>
          <w:sz w:val="30"/>
          <w:szCs w:val="30"/>
          <w:cs/>
        </w:rPr>
        <w:t>ได้แก่ ท่าเทียบเรือ ถังเก็บผลิตภัณฑ์ ระบบขนถ่ายสินค้าทางรถบรรทุก เครื่องมือและอุปกรณ์อื่น ๆ ที่เกี่ยวข้อง รวมทั้งการโอนสิทธิการให้บริการแก่ลูกค้า และสิทธิในการใช้ที่ดิน ตลอดจนการโอนใบอนุญาตที่สำคัญที่ใช้ในการประกอบกิจการท่าเทียบเรือและคลังเก็บผลิตภัณฑ์ ให้แก่ บริษัทย่อยของบริษัท พีทีที แทงค์ เทอร์มินัล จำกัด (“</w:t>
      </w:r>
      <w:r w:rsidRPr="00C327F6">
        <w:rPr>
          <w:rFonts w:asciiTheme="majorBidi" w:hAnsiTheme="majorBidi"/>
          <w:spacing w:val="2"/>
          <w:sz w:val="30"/>
          <w:szCs w:val="30"/>
        </w:rPr>
        <w:t xml:space="preserve">PTT TANK”) </w:t>
      </w:r>
      <w:r w:rsidRPr="00C327F6">
        <w:rPr>
          <w:rFonts w:asciiTheme="majorBidi" w:hAnsiTheme="majorBidi"/>
          <w:spacing w:val="2"/>
          <w:sz w:val="30"/>
          <w:szCs w:val="30"/>
          <w:cs/>
        </w:rPr>
        <w:t xml:space="preserve">ที่จะได้จัดตั้งขึ้นใหม่ โดยธุรกรรมการขายทรัพย์สินรวมถึงธุรกรรมที่เกี่ยวข้องดังกล่าวข้างต้นคิดเป็นมูลค่าการขายจำนวน </w:t>
      </w:r>
      <w:r w:rsidRPr="00C327F6">
        <w:rPr>
          <w:rFonts w:asciiTheme="majorBidi" w:hAnsiTheme="majorBidi"/>
          <w:spacing w:val="2"/>
          <w:sz w:val="30"/>
          <w:szCs w:val="30"/>
        </w:rPr>
        <w:t xml:space="preserve">4,840 </w:t>
      </w:r>
      <w:r w:rsidRPr="00C327F6">
        <w:rPr>
          <w:rFonts w:asciiTheme="majorBidi" w:hAnsiTheme="majorBidi"/>
          <w:spacing w:val="2"/>
          <w:sz w:val="30"/>
          <w:szCs w:val="30"/>
          <w:cs/>
        </w:rPr>
        <w:t>ล้านบาท และภายหลังจากที่บริษัทได้ดำเนินการโอนขายทรัพย์สิน บริษัทจะเช่าทรัพย์สินกลับบางส่วนรวมถึงเข้ารับบริการท่าเทียบเรือและพื้นที่ส่วนกลาง ทำให้บริษัทสามารถใช้ทรัพย์สินที่เช่าและรับบริการในการดำเนินงานของบริษัทโดยไม่กระทบต่อการดำเนินงานของบริษัท</w:t>
      </w:r>
      <w:r w:rsidRPr="00C327F6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C327F6">
        <w:rPr>
          <w:rFonts w:asciiTheme="majorBidi" w:hAnsiTheme="majorBidi"/>
          <w:spacing w:val="2"/>
          <w:sz w:val="30"/>
          <w:szCs w:val="30"/>
          <w:cs/>
        </w:rPr>
        <w:t xml:space="preserve">ซึ่งที่ประชุมวิสามัญผู้ถือหุ้นของบริษัท ครั้งที่ </w:t>
      </w:r>
      <w:r w:rsidRPr="00C327F6">
        <w:rPr>
          <w:rFonts w:asciiTheme="majorBidi" w:hAnsiTheme="majorBidi"/>
          <w:spacing w:val="2"/>
          <w:sz w:val="30"/>
          <w:szCs w:val="30"/>
        </w:rPr>
        <w:t xml:space="preserve">1/2568 </w:t>
      </w:r>
      <w:r w:rsidRPr="00C327F6">
        <w:rPr>
          <w:rFonts w:asciiTheme="majorBidi" w:hAnsiTheme="majorBidi"/>
          <w:spacing w:val="2"/>
          <w:sz w:val="30"/>
          <w:szCs w:val="30"/>
          <w:cs/>
        </w:rPr>
        <w:t xml:space="preserve">เมื่อวันที่ </w:t>
      </w:r>
      <w:r w:rsidRPr="00C327F6">
        <w:rPr>
          <w:rFonts w:asciiTheme="majorBidi" w:hAnsiTheme="majorBidi"/>
          <w:spacing w:val="2"/>
          <w:sz w:val="30"/>
          <w:szCs w:val="30"/>
        </w:rPr>
        <w:t xml:space="preserve">18 </w:t>
      </w:r>
      <w:r w:rsidRPr="00C327F6">
        <w:rPr>
          <w:rFonts w:asciiTheme="majorBidi" w:hAnsiTheme="majorBidi"/>
          <w:spacing w:val="2"/>
          <w:sz w:val="30"/>
          <w:szCs w:val="30"/>
          <w:cs/>
        </w:rPr>
        <w:t xml:space="preserve">พฤศจิกายน </w:t>
      </w:r>
      <w:r w:rsidRPr="00C327F6">
        <w:rPr>
          <w:rFonts w:asciiTheme="majorBidi" w:hAnsiTheme="majorBidi"/>
          <w:spacing w:val="2"/>
          <w:sz w:val="30"/>
          <w:szCs w:val="30"/>
        </w:rPr>
        <w:t xml:space="preserve">2568 </w:t>
      </w:r>
      <w:r w:rsidRPr="00C327F6">
        <w:rPr>
          <w:rFonts w:asciiTheme="majorBidi" w:hAnsiTheme="majorBidi"/>
          <w:spacing w:val="2"/>
          <w:sz w:val="30"/>
          <w:szCs w:val="30"/>
          <w:cs/>
        </w:rPr>
        <w:t xml:space="preserve">ได้อนุมัติให้ทำธุรกรรมดังกล่าว โดย ณ วันที่ </w:t>
      </w:r>
      <w:r w:rsidRPr="00C327F6">
        <w:rPr>
          <w:rFonts w:asciiTheme="majorBidi" w:hAnsiTheme="majorBidi"/>
          <w:spacing w:val="2"/>
          <w:sz w:val="30"/>
          <w:szCs w:val="30"/>
        </w:rPr>
        <w:t xml:space="preserve">31 </w:t>
      </w:r>
      <w:r w:rsidRPr="00C327F6">
        <w:rPr>
          <w:rFonts w:asciiTheme="majorBidi" w:hAnsiTheme="majorBidi"/>
          <w:spacing w:val="2"/>
          <w:sz w:val="30"/>
          <w:szCs w:val="30"/>
          <w:cs/>
        </w:rPr>
        <w:t xml:space="preserve">ธันวาคม </w:t>
      </w:r>
      <w:r w:rsidRPr="00C327F6">
        <w:rPr>
          <w:rFonts w:asciiTheme="majorBidi" w:hAnsiTheme="majorBidi"/>
          <w:spacing w:val="2"/>
          <w:sz w:val="30"/>
          <w:szCs w:val="30"/>
        </w:rPr>
        <w:t xml:space="preserve">2568 </w:t>
      </w:r>
      <w:r w:rsidR="007F05D8" w:rsidRPr="00C327F6">
        <w:rPr>
          <w:rFonts w:asciiTheme="majorBidi" w:hAnsiTheme="majorBidi" w:hint="cs"/>
          <w:spacing w:val="2"/>
          <w:sz w:val="30"/>
          <w:szCs w:val="30"/>
          <w:cs/>
        </w:rPr>
        <w:t xml:space="preserve">    ที่ดิน</w:t>
      </w:r>
      <w:r w:rsidR="007F05D8" w:rsidRPr="00C327F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7F05D8" w:rsidRPr="00C327F6">
        <w:rPr>
          <w:rFonts w:asciiTheme="majorBidi" w:hAnsiTheme="majorBidi" w:hint="cs"/>
          <w:spacing w:val="2"/>
          <w:sz w:val="30"/>
          <w:szCs w:val="30"/>
          <w:cs/>
        </w:rPr>
        <w:t>อาคารและอุปกรณ์</w:t>
      </w:r>
      <w:r w:rsidR="007F05D8" w:rsidRPr="00C327F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7F05D8" w:rsidRPr="00C327F6">
        <w:rPr>
          <w:rFonts w:asciiTheme="majorBidi" w:hAnsiTheme="majorBidi" w:hint="cs"/>
          <w:spacing w:val="2"/>
          <w:sz w:val="30"/>
          <w:szCs w:val="30"/>
          <w:cs/>
        </w:rPr>
        <w:t>และสินทรัพย์ไม่มีตัวตนที่เกี่ยวข้องกับธุรกรรมดังกล่าว</w:t>
      </w:r>
      <w:r w:rsidR="00273E38" w:rsidRPr="00C327F6">
        <w:rPr>
          <w:rFonts w:asciiTheme="majorBidi" w:hAnsiTheme="majorBidi"/>
          <w:spacing w:val="2"/>
          <w:sz w:val="30"/>
          <w:szCs w:val="30"/>
          <w:cs/>
        </w:rPr>
        <w:t>จำนวน</w:t>
      </w:r>
      <w:r w:rsidR="00273E38" w:rsidRPr="00C327F6">
        <w:rPr>
          <w:rFonts w:asciiTheme="majorBidi" w:hAnsiTheme="majorBidi"/>
          <w:spacing w:val="2"/>
          <w:sz w:val="30"/>
          <w:szCs w:val="30"/>
        </w:rPr>
        <w:t xml:space="preserve"> 2,449 </w:t>
      </w:r>
      <w:r w:rsidR="00273E38" w:rsidRPr="00C327F6">
        <w:rPr>
          <w:rFonts w:asciiTheme="majorBidi" w:hAnsiTheme="majorBidi"/>
          <w:spacing w:val="2"/>
          <w:sz w:val="30"/>
          <w:szCs w:val="30"/>
          <w:cs/>
        </w:rPr>
        <w:t>ล้านบาท</w:t>
      </w:r>
      <w:r w:rsidR="00273E38" w:rsidRPr="00C327F6">
        <w:rPr>
          <w:rFonts w:asciiTheme="majorBidi" w:hAnsiTheme="majorBidi"/>
          <w:spacing w:val="2"/>
          <w:sz w:val="30"/>
          <w:szCs w:val="30"/>
        </w:rPr>
        <w:t xml:space="preserve"> </w:t>
      </w:r>
      <w:r w:rsidR="00273E38" w:rsidRPr="00C327F6">
        <w:rPr>
          <w:rFonts w:asciiTheme="majorBidi" w:hAnsiTheme="majorBidi" w:hint="cs"/>
          <w:spacing w:val="2"/>
          <w:sz w:val="30"/>
          <w:szCs w:val="30"/>
          <w:cs/>
        </w:rPr>
        <w:t xml:space="preserve">และ </w:t>
      </w:r>
      <w:r w:rsidR="00273E38" w:rsidRPr="00C327F6">
        <w:rPr>
          <w:rFonts w:asciiTheme="majorBidi" w:hAnsiTheme="majorBidi"/>
          <w:spacing w:val="2"/>
          <w:sz w:val="30"/>
          <w:szCs w:val="30"/>
        </w:rPr>
        <w:t xml:space="preserve">46 </w:t>
      </w:r>
      <w:r w:rsidR="00273E38" w:rsidRPr="00C327F6">
        <w:rPr>
          <w:rFonts w:asciiTheme="majorBidi" w:hAnsiTheme="majorBidi"/>
          <w:spacing w:val="2"/>
          <w:sz w:val="30"/>
          <w:szCs w:val="30"/>
          <w:cs/>
        </w:rPr>
        <w:t>ล้านบาท</w:t>
      </w:r>
      <w:r w:rsidR="00273E38" w:rsidRPr="00C327F6">
        <w:rPr>
          <w:rFonts w:asciiTheme="majorBidi" w:hAnsiTheme="majorBidi"/>
          <w:spacing w:val="2"/>
          <w:sz w:val="30"/>
          <w:szCs w:val="30"/>
        </w:rPr>
        <w:t xml:space="preserve"> </w:t>
      </w:r>
      <w:r w:rsidR="00CF4C6A" w:rsidRPr="00C327F6">
        <w:rPr>
          <w:rFonts w:asciiTheme="majorBidi" w:hAnsiTheme="majorBidi" w:hint="cs"/>
          <w:spacing w:val="2"/>
          <w:sz w:val="30"/>
          <w:szCs w:val="30"/>
          <w:cs/>
        </w:rPr>
        <w:t>ตามลำดับ</w:t>
      </w:r>
      <w:r w:rsidRPr="00C327F6">
        <w:rPr>
          <w:rFonts w:asciiTheme="majorBidi" w:hAnsiTheme="majorBidi"/>
          <w:spacing w:val="2"/>
          <w:sz w:val="30"/>
          <w:szCs w:val="30"/>
          <w:cs/>
        </w:rPr>
        <w:t>ได้ถูกจัดประเภทเป็นสินทรัพย์ที่ถือไว้เพื่อขายใน</w:t>
      </w:r>
      <w:r w:rsidR="004031AC" w:rsidRPr="00C327F6">
        <w:rPr>
          <w:rFonts w:ascii="Angsana New" w:hAnsi="Angsana New" w:hint="cs"/>
          <w:sz w:val="30"/>
          <w:szCs w:val="30"/>
          <w:cs/>
        </w:rPr>
        <w:t>งบฐานะการเงินรวมและงบฐานะการเงินเฉพาะกิจการ</w:t>
      </w:r>
    </w:p>
    <w:p w14:paraId="68806831" w14:textId="77777777" w:rsidR="00315AE6" w:rsidRPr="00C327F6" w:rsidRDefault="00315AE6" w:rsidP="00315AE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30238385" w14:textId="77777777" w:rsidR="00896F65" w:rsidRPr="00C327F6" w:rsidRDefault="00896F65" w:rsidP="003722C7">
      <w:pPr>
        <w:pStyle w:val="ListParagraph"/>
        <w:numPr>
          <w:ilvl w:val="0"/>
          <w:numId w:val="7"/>
        </w:numPr>
        <w:tabs>
          <w:tab w:val="left" w:pos="540"/>
          <w:tab w:val="left" w:pos="2070"/>
        </w:tabs>
        <w:ind w:left="547" w:right="-14" w:hanging="540"/>
        <w:jc w:val="thaiDistribute"/>
        <w:rPr>
          <w:rFonts w:asciiTheme="majorBidi" w:hAnsiTheme="majorBidi"/>
          <w:sz w:val="30"/>
          <w:szCs w:val="30"/>
        </w:rPr>
      </w:pPr>
      <w:r w:rsidRPr="00C327F6">
        <w:rPr>
          <w:rFonts w:asciiTheme="majorBidi" w:hAnsiTheme="majorBidi" w:hint="cs"/>
          <w:b/>
          <w:bCs/>
          <w:sz w:val="30"/>
          <w:szCs w:val="30"/>
          <w:cs/>
        </w:rPr>
        <w:t>สัญญาเช่า</w:t>
      </w:r>
    </w:p>
    <w:p w14:paraId="63D4F72F" w14:textId="77777777" w:rsidR="00896F65" w:rsidRPr="00C327F6" w:rsidRDefault="00896F65" w:rsidP="00896F65">
      <w:pPr>
        <w:tabs>
          <w:tab w:val="left" w:pos="540"/>
          <w:tab w:val="left" w:pos="2070"/>
        </w:tabs>
        <w:ind w:right="-14"/>
        <w:jc w:val="thaiDistribute"/>
        <w:rPr>
          <w:rFonts w:asciiTheme="majorBidi" w:hAnsiTheme="majorBidi"/>
          <w:sz w:val="22"/>
          <w:szCs w:val="22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4D5290" w:rsidRPr="00C327F6" w14:paraId="005D54E6" w14:textId="77777777" w:rsidTr="00810AEE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7C1BA7B4" w14:textId="77777777" w:rsidR="00896F65" w:rsidRPr="00C327F6" w:rsidRDefault="00896F65" w:rsidP="00810AE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23" w:type="dxa"/>
            <w:gridSpan w:val="3"/>
          </w:tcPr>
          <w:p w14:paraId="4BFD983B" w14:textId="77777777" w:rsidR="00896F65" w:rsidRPr="00C327F6" w:rsidRDefault="00896F65" w:rsidP="00810AE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AC5E261" w14:textId="77777777" w:rsidR="00896F65" w:rsidRPr="00C327F6" w:rsidRDefault="00896F65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748A7FFF" w14:textId="77777777" w:rsidR="00896F65" w:rsidRPr="00C327F6" w:rsidRDefault="00896F65" w:rsidP="00810AE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D5290" w:rsidRPr="00C327F6" w14:paraId="48BF5ECA" w14:textId="77777777" w:rsidTr="00E5505B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178EA764" w14:textId="77777777" w:rsidR="00AA5A80" w:rsidRPr="00C327F6" w:rsidRDefault="00AA5A80" w:rsidP="00AA5A8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56B864C5" w14:textId="4B7D297A" w:rsidR="00AA5A80" w:rsidRPr="00C327F6" w:rsidRDefault="00BD2F2E" w:rsidP="00AA5A8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7AFEBFAC" w14:textId="77777777" w:rsidR="00AA5A80" w:rsidRPr="00C327F6" w:rsidRDefault="00AA5A80" w:rsidP="00AA5A8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A0C214C" w14:textId="7A46BE50" w:rsidR="00AA5A80" w:rsidRPr="00C327F6" w:rsidRDefault="00BD2F2E" w:rsidP="00AA5A80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0" w:type="dxa"/>
          </w:tcPr>
          <w:p w14:paraId="5E66252B" w14:textId="77777777" w:rsidR="00AA5A80" w:rsidRPr="00C327F6" w:rsidRDefault="00AA5A80" w:rsidP="00AA5A8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FACC42E" w14:textId="5AD2A0B7" w:rsidR="00AA5A80" w:rsidRPr="00C327F6" w:rsidRDefault="00BD2F2E" w:rsidP="00AA5A8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71EEDF37" w14:textId="77777777" w:rsidR="00AA5A80" w:rsidRPr="00C327F6" w:rsidRDefault="00AA5A80" w:rsidP="00AA5A8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3F63E42" w14:textId="2467F206" w:rsidR="00AA5A80" w:rsidRPr="00C327F6" w:rsidRDefault="00BD2F2E" w:rsidP="00AA5A80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</w:tr>
      <w:tr w:rsidR="004D5290" w:rsidRPr="00C327F6" w14:paraId="71BF09B7" w14:textId="77777777" w:rsidTr="00E5505B">
        <w:trPr>
          <w:cantSplit/>
          <w:trHeight w:val="20"/>
          <w:tblHeader/>
        </w:trPr>
        <w:tc>
          <w:tcPr>
            <w:tcW w:w="4050" w:type="dxa"/>
          </w:tcPr>
          <w:p w14:paraId="70A44C1D" w14:textId="77777777" w:rsidR="00896F65" w:rsidRPr="00C327F6" w:rsidRDefault="00896F65" w:rsidP="00810AEE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szCs w:val="30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6A08E17B" w14:textId="1702A05B" w:rsidR="00896F65" w:rsidRPr="00C327F6" w:rsidRDefault="00896F65" w:rsidP="00810AEE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8A07CB" w:rsidRPr="00C327F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5290" w:rsidRPr="00C327F6" w14:paraId="4921AB93" w14:textId="77777777" w:rsidTr="00E5505B">
        <w:trPr>
          <w:cantSplit/>
          <w:trHeight w:val="20"/>
        </w:trPr>
        <w:tc>
          <w:tcPr>
            <w:tcW w:w="4050" w:type="dxa"/>
          </w:tcPr>
          <w:p w14:paraId="48E4B01C" w14:textId="77777777" w:rsidR="004C6235" w:rsidRPr="00C327F6" w:rsidRDefault="004C6235" w:rsidP="004C623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260" w:type="dxa"/>
            <w:vAlign w:val="bottom"/>
          </w:tcPr>
          <w:p w14:paraId="0844FB1E" w14:textId="115A7BA7" w:rsidR="004C6235" w:rsidRPr="00C327F6" w:rsidRDefault="00E20C09" w:rsidP="004C623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11,138</w:t>
            </w:r>
          </w:p>
        </w:tc>
        <w:tc>
          <w:tcPr>
            <w:tcW w:w="178" w:type="dxa"/>
            <w:vAlign w:val="bottom"/>
          </w:tcPr>
          <w:p w14:paraId="59625250" w14:textId="77777777" w:rsidR="004C6235" w:rsidRPr="00C327F6" w:rsidRDefault="004C6235" w:rsidP="004C623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BFCAB8B" w14:textId="5152346D" w:rsidR="004C6235" w:rsidRPr="00C327F6" w:rsidRDefault="004C6235" w:rsidP="004C623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11</w:t>
            </w:r>
            <w:r w:rsidRPr="00C327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,788</w:t>
            </w:r>
          </w:p>
        </w:tc>
        <w:tc>
          <w:tcPr>
            <w:tcW w:w="180" w:type="dxa"/>
            <w:vAlign w:val="bottom"/>
          </w:tcPr>
          <w:p w14:paraId="174DBD3A" w14:textId="77777777" w:rsidR="004C6235" w:rsidRPr="00C327F6" w:rsidRDefault="004C6235" w:rsidP="004C623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1C6129B9" w14:textId="1CEC81EF" w:rsidR="004C6235" w:rsidRPr="00C327F6" w:rsidRDefault="004706D9" w:rsidP="004C623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9,345</w:t>
            </w:r>
          </w:p>
        </w:tc>
        <w:tc>
          <w:tcPr>
            <w:tcW w:w="180" w:type="dxa"/>
            <w:vAlign w:val="bottom"/>
          </w:tcPr>
          <w:p w14:paraId="568A54E7" w14:textId="77777777" w:rsidR="004C6235" w:rsidRPr="00C327F6" w:rsidRDefault="004C6235" w:rsidP="004C623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3E812B0" w14:textId="6F96EA81" w:rsidR="004C6235" w:rsidRPr="00C327F6" w:rsidRDefault="004C6235" w:rsidP="004C623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/>
                <w:sz w:val="30"/>
                <w:szCs w:val="30"/>
                <w:lang w:val="en-US" w:bidi="th-TH"/>
              </w:rPr>
              <w:t>9</w:t>
            </w:r>
            <w:r w:rsidRPr="00C327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327F6">
              <w:rPr>
                <w:rFonts w:asciiTheme="majorBidi" w:hAnsiTheme="majorBidi"/>
                <w:sz w:val="30"/>
                <w:szCs w:val="30"/>
                <w:lang w:val="en-US" w:bidi="th-TH"/>
              </w:rPr>
              <w:t>863</w:t>
            </w:r>
          </w:p>
        </w:tc>
      </w:tr>
      <w:tr w:rsidR="004D5290" w:rsidRPr="00C327F6" w14:paraId="38C5AA5D" w14:textId="77777777" w:rsidTr="00E5505B">
        <w:trPr>
          <w:cantSplit/>
          <w:trHeight w:val="20"/>
        </w:trPr>
        <w:tc>
          <w:tcPr>
            <w:tcW w:w="4050" w:type="dxa"/>
            <w:vAlign w:val="bottom"/>
          </w:tcPr>
          <w:p w14:paraId="5CE3457C" w14:textId="77777777" w:rsidR="004C6235" w:rsidRPr="00C327F6" w:rsidRDefault="004C6235" w:rsidP="004C623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โรงงาน เครื่องจักร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อุปกรณ์และเครื่องมือ</w:t>
            </w:r>
          </w:p>
          <w:p w14:paraId="2BC004BD" w14:textId="4175BD12" w:rsidR="004C6235" w:rsidRPr="00C327F6" w:rsidRDefault="004C6235" w:rsidP="004C6235">
            <w:pPr>
              <w:ind w:left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เครื่องใช้โรงงาน</w:t>
            </w:r>
          </w:p>
        </w:tc>
        <w:tc>
          <w:tcPr>
            <w:tcW w:w="1260" w:type="dxa"/>
            <w:vAlign w:val="bottom"/>
          </w:tcPr>
          <w:p w14:paraId="00829471" w14:textId="4C3D9D9D" w:rsidR="004C6235" w:rsidRPr="00C327F6" w:rsidRDefault="00E20C09" w:rsidP="004C623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70374C" w:rsidRPr="00C327F6">
              <w:rPr>
                <w:rFonts w:asciiTheme="majorBidi" w:hAnsiTheme="majorBidi" w:cstheme="majorBidi"/>
                <w:sz w:val="30"/>
                <w:szCs w:val="30"/>
              </w:rPr>
              <w:t>957</w:t>
            </w:r>
          </w:p>
        </w:tc>
        <w:tc>
          <w:tcPr>
            <w:tcW w:w="178" w:type="dxa"/>
            <w:vAlign w:val="bottom"/>
          </w:tcPr>
          <w:p w14:paraId="2C8554FF" w14:textId="77777777" w:rsidR="004C6235" w:rsidRPr="00C327F6" w:rsidRDefault="004C6235" w:rsidP="004C623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21A78FB" w14:textId="1E4A70C0" w:rsidR="004C6235" w:rsidRPr="00C327F6" w:rsidRDefault="004C6235" w:rsidP="004C623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14,185</w:t>
            </w:r>
          </w:p>
        </w:tc>
        <w:tc>
          <w:tcPr>
            <w:tcW w:w="180" w:type="dxa"/>
            <w:vAlign w:val="bottom"/>
          </w:tcPr>
          <w:p w14:paraId="1C9FF8F5" w14:textId="77777777" w:rsidR="004C6235" w:rsidRPr="00C327F6" w:rsidRDefault="004C6235" w:rsidP="004C623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401EA0F0" w14:textId="777C2F81" w:rsidR="004C6235" w:rsidRPr="00C327F6" w:rsidRDefault="004706D9" w:rsidP="004C623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11,448</w:t>
            </w:r>
          </w:p>
        </w:tc>
        <w:tc>
          <w:tcPr>
            <w:tcW w:w="180" w:type="dxa"/>
            <w:vAlign w:val="bottom"/>
          </w:tcPr>
          <w:p w14:paraId="7210F5C8" w14:textId="77777777" w:rsidR="004C6235" w:rsidRPr="00C327F6" w:rsidRDefault="004C6235" w:rsidP="004C623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FB1F30B" w14:textId="5C39AC22" w:rsidR="004C6235" w:rsidRPr="00C327F6" w:rsidRDefault="004C6235" w:rsidP="004C623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12</w:t>
            </w:r>
            <w:r w:rsidRPr="00C327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,430</w:t>
            </w:r>
          </w:p>
        </w:tc>
      </w:tr>
      <w:tr w:rsidR="004D5290" w:rsidRPr="00C327F6" w14:paraId="72CECDE1" w14:textId="77777777" w:rsidTr="00E5505B">
        <w:trPr>
          <w:cantSplit/>
          <w:trHeight w:val="20"/>
        </w:trPr>
        <w:tc>
          <w:tcPr>
            <w:tcW w:w="4050" w:type="dxa"/>
          </w:tcPr>
          <w:p w14:paraId="12258290" w14:textId="77777777" w:rsidR="004C6235" w:rsidRPr="00C327F6" w:rsidRDefault="004C6235" w:rsidP="004C62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vAlign w:val="bottom"/>
          </w:tcPr>
          <w:p w14:paraId="440E7A72" w14:textId="6CE90336" w:rsidR="004C6235" w:rsidRPr="00C327F6" w:rsidRDefault="00E20C09" w:rsidP="004C623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1,095</w:t>
            </w:r>
          </w:p>
        </w:tc>
        <w:tc>
          <w:tcPr>
            <w:tcW w:w="178" w:type="dxa"/>
            <w:vAlign w:val="bottom"/>
          </w:tcPr>
          <w:p w14:paraId="7A7C40BA" w14:textId="77777777" w:rsidR="004C6235" w:rsidRPr="00C327F6" w:rsidRDefault="004C6235" w:rsidP="004C623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BCC0D32" w14:textId="72ADD4A8" w:rsidR="004C6235" w:rsidRPr="00C327F6" w:rsidRDefault="004C6235" w:rsidP="004C623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1,328</w:t>
            </w:r>
          </w:p>
        </w:tc>
        <w:tc>
          <w:tcPr>
            <w:tcW w:w="180" w:type="dxa"/>
            <w:vAlign w:val="bottom"/>
          </w:tcPr>
          <w:p w14:paraId="2E22E0C0" w14:textId="77777777" w:rsidR="004C6235" w:rsidRPr="00C327F6" w:rsidRDefault="004C6235" w:rsidP="004C623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B14F853" w14:textId="500823B9" w:rsidR="004C6235" w:rsidRPr="00C327F6" w:rsidRDefault="004706D9" w:rsidP="004C623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80" w:type="dxa"/>
            <w:vAlign w:val="bottom"/>
          </w:tcPr>
          <w:p w14:paraId="3E874213" w14:textId="77777777" w:rsidR="004C6235" w:rsidRPr="00C327F6" w:rsidRDefault="004C6235" w:rsidP="004C623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5FE9609" w14:textId="6FDC9086" w:rsidR="004C6235" w:rsidRPr="00C327F6" w:rsidRDefault="004C6235" w:rsidP="004C623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</w:tr>
      <w:tr w:rsidR="004D5290" w:rsidRPr="00C327F6" w14:paraId="55DBBC07" w14:textId="77777777" w:rsidTr="00E5505B">
        <w:trPr>
          <w:cantSplit/>
          <w:trHeight w:val="20"/>
        </w:trPr>
        <w:tc>
          <w:tcPr>
            <w:tcW w:w="4050" w:type="dxa"/>
          </w:tcPr>
          <w:p w14:paraId="02BD1F30" w14:textId="77777777" w:rsidR="004C6235" w:rsidRPr="00C327F6" w:rsidRDefault="004C6235" w:rsidP="004C62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ติดตั้งและอุปกรณ์</w:t>
            </w:r>
          </w:p>
        </w:tc>
        <w:tc>
          <w:tcPr>
            <w:tcW w:w="1260" w:type="dxa"/>
            <w:vAlign w:val="bottom"/>
          </w:tcPr>
          <w:p w14:paraId="2C621E06" w14:textId="7083ABA8" w:rsidR="004C6235" w:rsidRPr="00C327F6" w:rsidRDefault="00E20C09" w:rsidP="004C623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178" w:type="dxa"/>
            <w:vAlign w:val="bottom"/>
          </w:tcPr>
          <w:p w14:paraId="4B269EC1" w14:textId="77777777" w:rsidR="004C6235" w:rsidRPr="00C327F6" w:rsidRDefault="004C6235" w:rsidP="004C623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3A5230A" w14:textId="2C1519D4" w:rsidR="004C6235" w:rsidRPr="00C327F6" w:rsidRDefault="004C6235" w:rsidP="004C623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180" w:type="dxa"/>
            <w:vAlign w:val="bottom"/>
          </w:tcPr>
          <w:p w14:paraId="113DF0B5" w14:textId="77777777" w:rsidR="004C6235" w:rsidRPr="00C327F6" w:rsidRDefault="004C6235" w:rsidP="004C623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1047FA77" w14:textId="72B90CF6" w:rsidR="004C6235" w:rsidRPr="00C327F6" w:rsidRDefault="004706D9" w:rsidP="004C623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80" w:type="dxa"/>
            <w:vAlign w:val="bottom"/>
          </w:tcPr>
          <w:p w14:paraId="34606F3D" w14:textId="77777777" w:rsidR="004C6235" w:rsidRPr="00C327F6" w:rsidRDefault="004C6235" w:rsidP="004C623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2983FFD" w14:textId="799F6428" w:rsidR="004C6235" w:rsidRPr="00C327F6" w:rsidRDefault="004C6235" w:rsidP="004C623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4D5290" w:rsidRPr="00C327F6" w14:paraId="5FD75D1C" w14:textId="77777777" w:rsidTr="00E5505B">
        <w:trPr>
          <w:cantSplit/>
          <w:trHeight w:val="20"/>
        </w:trPr>
        <w:tc>
          <w:tcPr>
            <w:tcW w:w="4050" w:type="dxa"/>
          </w:tcPr>
          <w:p w14:paraId="69C940C4" w14:textId="77777777" w:rsidR="004C6235" w:rsidRPr="00C327F6" w:rsidRDefault="004C6235" w:rsidP="004C62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C69271" w14:textId="58257C9C" w:rsidR="004C6235" w:rsidRPr="00C327F6" w:rsidRDefault="00E20C09" w:rsidP="004C623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70374C" w:rsidRPr="00C327F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8" w:type="dxa"/>
            <w:vAlign w:val="bottom"/>
          </w:tcPr>
          <w:p w14:paraId="24ECE0D4" w14:textId="77777777" w:rsidR="004C6235" w:rsidRPr="00C327F6" w:rsidRDefault="004C6235" w:rsidP="004C623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2E79EE72" w14:textId="6D41F3BE" w:rsidR="004C6235" w:rsidRPr="00C327F6" w:rsidRDefault="004C6235" w:rsidP="004C623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180" w:type="dxa"/>
            <w:vAlign w:val="bottom"/>
          </w:tcPr>
          <w:p w14:paraId="16BD658E" w14:textId="77777777" w:rsidR="004C6235" w:rsidRPr="00C327F6" w:rsidRDefault="004C6235" w:rsidP="004C623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AEDBFC4" w14:textId="6B895577" w:rsidR="004C6235" w:rsidRPr="00C327F6" w:rsidRDefault="004706D9" w:rsidP="004C623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180" w:type="dxa"/>
            <w:vAlign w:val="bottom"/>
          </w:tcPr>
          <w:p w14:paraId="0DE2B17A" w14:textId="77777777" w:rsidR="004C6235" w:rsidRPr="00C327F6" w:rsidRDefault="004C6235" w:rsidP="004C623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4CBF3EC1" w14:textId="0B88B35B" w:rsidR="004C6235" w:rsidRPr="00C327F6" w:rsidRDefault="004C6235" w:rsidP="004C623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</w:tr>
      <w:tr w:rsidR="004C6235" w:rsidRPr="00C327F6" w14:paraId="7174138E" w14:textId="77777777" w:rsidTr="00BA4D87">
        <w:trPr>
          <w:cantSplit/>
          <w:trHeight w:val="20"/>
        </w:trPr>
        <w:tc>
          <w:tcPr>
            <w:tcW w:w="4050" w:type="dxa"/>
          </w:tcPr>
          <w:p w14:paraId="641BE3B2" w14:textId="77777777" w:rsidR="004C6235" w:rsidRPr="00C327F6" w:rsidRDefault="004C6235" w:rsidP="004C62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B0C6B" w14:textId="4BB2D8EA" w:rsidR="004C6235" w:rsidRPr="00C327F6" w:rsidRDefault="00E20C09" w:rsidP="004C623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</w:t>
            </w:r>
            <w:r w:rsidR="0070374C"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918</w:t>
            </w:r>
          </w:p>
        </w:tc>
        <w:tc>
          <w:tcPr>
            <w:tcW w:w="178" w:type="dxa"/>
            <w:vAlign w:val="bottom"/>
          </w:tcPr>
          <w:p w14:paraId="661815CC" w14:textId="77777777" w:rsidR="004C6235" w:rsidRPr="00C327F6" w:rsidRDefault="004C6235" w:rsidP="004C623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92467" w14:textId="644045CA" w:rsidR="004C6235" w:rsidRPr="00C327F6" w:rsidRDefault="004C6235" w:rsidP="004C623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28,105</w:t>
            </w:r>
          </w:p>
        </w:tc>
        <w:tc>
          <w:tcPr>
            <w:tcW w:w="180" w:type="dxa"/>
            <w:vAlign w:val="bottom"/>
          </w:tcPr>
          <w:p w14:paraId="0AC64F79" w14:textId="77777777" w:rsidR="004C6235" w:rsidRPr="00C327F6" w:rsidRDefault="004C6235" w:rsidP="004C623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E39671" w14:textId="6833CD6F" w:rsidR="004C6235" w:rsidRPr="00C327F6" w:rsidRDefault="004706D9" w:rsidP="004C623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21,185</w:t>
            </w:r>
          </w:p>
        </w:tc>
        <w:tc>
          <w:tcPr>
            <w:tcW w:w="180" w:type="dxa"/>
            <w:vAlign w:val="bottom"/>
          </w:tcPr>
          <w:p w14:paraId="5A0F63D0" w14:textId="77777777" w:rsidR="004C6235" w:rsidRPr="00C327F6" w:rsidRDefault="004C6235" w:rsidP="004C623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4F8A8" w14:textId="63DB2379" w:rsidR="004C6235" w:rsidRPr="00C327F6" w:rsidRDefault="004C6235" w:rsidP="004C623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22,731</w:t>
            </w:r>
          </w:p>
        </w:tc>
      </w:tr>
    </w:tbl>
    <w:p w14:paraId="0D1F1637" w14:textId="184BF7F7" w:rsidR="00896F65" w:rsidRPr="00C327F6" w:rsidRDefault="00896F65" w:rsidP="00896F65">
      <w:pPr>
        <w:rPr>
          <w:rFonts w:asciiTheme="majorBidi" w:hAnsiTheme="majorBidi" w:cstheme="majorBidi"/>
          <w:b/>
          <w:bCs/>
        </w:rPr>
      </w:pPr>
    </w:p>
    <w:p w14:paraId="2A691103" w14:textId="41DBA81F" w:rsidR="00E5505B" w:rsidRPr="00C327F6" w:rsidRDefault="00E5505B" w:rsidP="00B40CA3">
      <w:pPr>
        <w:tabs>
          <w:tab w:val="clear" w:pos="227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BD2F2E" w:rsidRPr="00C327F6">
        <w:rPr>
          <w:rFonts w:asciiTheme="majorBidi" w:hAnsiTheme="majorBidi" w:cstheme="majorBidi"/>
          <w:sz w:val="30"/>
          <w:szCs w:val="30"/>
        </w:rPr>
        <w:t>2568</w:t>
      </w:r>
      <w:r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E20C09" w:rsidRPr="00C327F6">
        <w:rPr>
          <w:rFonts w:asciiTheme="majorBidi" w:hAnsiTheme="majorBidi" w:cstheme="majorBidi"/>
          <w:sz w:val="30"/>
          <w:szCs w:val="30"/>
        </w:rPr>
        <w:t>1,218</w:t>
      </w:r>
      <w:r w:rsidR="00156708"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4706D9" w:rsidRPr="00C327F6">
        <w:rPr>
          <w:rFonts w:asciiTheme="majorBidi" w:hAnsiTheme="majorBidi" w:cstheme="majorBidi"/>
          <w:sz w:val="30"/>
          <w:szCs w:val="30"/>
        </w:rPr>
        <w:t>383</w:t>
      </w:r>
      <w:r w:rsidR="00AA5A80"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C327F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D2F2E" w:rsidRPr="00C327F6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C327F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C6235" w:rsidRPr="00C327F6">
        <w:rPr>
          <w:rFonts w:asciiTheme="majorBidi" w:hAnsiTheme="majorBidi" w:cstheme="majorBidi"/>
          <w:i/>
          <w:iCs/>
          <w:sz w:val="30"/>
          <w:szCs w:val="30"/>
        </w:rPr>
        <w:t xml:space="preserve">6,606 </w:t>
      </w:r>
      <w:r w:rsidR="004C6235" w:rsidRPr="00C327F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4C6235" w:rsidRPr="00C327F6">
        <w:rPr>
          <w:rFonts w:asciiTheme="majorBidi" w:hAnsiTheme="majorBidi" w:cstheme="majorBidi"/>
          <w:i/>
          <w:iCs/>
          <w:sz w:val="30"/>
          <w:szCs w:val="30"/>
        </w:rPr>
        <w:t xml:space="preserve">5,210 </w:t>
      </w:r>
      <w:r w:rsidR="004C6235" w:rsidRPr="00C327F6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4C6235"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ตามลำดับ) </w:t>
      </w:r>
    </w:p>
    <w:p w14:paraId="0BFF8803" w14:textId="651195C2" w:rsidR="00E5505B" w:rsidRPr="00C327F6" w:rsidRDefault="00E5505B" w:rsidP="00E5505B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49881B48" w14:textId="524C4A60" w:rsidR="00E5505B" w:rsidRPr="00C327F6" w:rsidRDefault="00E5505B" w:rsidP="00E5505B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327F6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lastRenderedPageBreak/>
        <w:t>กลุ่มบริษัท</w:t>
      </w:r>
      <w:r w:rsidRPr="00C327F6">
        <w:rPr>
          <w:rFonts w:asciiTheme="majorBidi" w:hAnsiTheme="majorBidi" w:cstheme="majorBidi"/>
          <w:sz w:val="30"/>
          <w:szCs w:val="30"/>
          <w:cs/>
          <w:lang w:bidi="th-TH"/>
        </w:rPr>
        <w:t>เช่า</w:t>
      </w:r>
      <w:r w:rsidR="00562EE2" w:rsidRPr="00C327F6">
        <w:rPr>
          <w:rFonts w:asciiTheme="majorBidi" w:eastAsia="Times New Roman" w:hAnsiTheme="majorBidi"/>
          <w:sz w:val="30"/>
          <w:szCs w:val="30"/>
          <w:cs/>
          <w:lang w:val="en-US" w:bidi="th-TH"/>
        </w:rPr>
        <w:t>ที่ดินและส่วนปรับปรุงที่ดิน</w:t>
      </w:r>
      <w:r w:rsidRPr="00C327F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หลายแห่งเป็นระยะเวลา </w:t>
      </w:r>
      <w:r w:rsidR="00562EE2" w:rsidRPr="00C327F6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1F5AB1" w:rsidRPr="00C327F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F5AB1" w:rsidRPr="00C327F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ถึง </w:t>
      </w:r>
      <w:r w:rsidR="00562EE2" w:rsidRPr="00C327F6">
        <w:rPr>
          <w:rFonts w:asciiTheme="majorBidi" w:hAnsiTheme="majorBidi" w:cstheme="majorBidi"/>
          <w:sz w:val="30"/>
          <w:szCs w:val="30"/>
          <w:lang w:val="en-US" w:bidi="th-TH"/>
        </w:rPr>
        <w:t>96</w:t>
      </w:r>
      <w:r w:rsidRPr="00C327F6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 </w:t>
      </w:r>
    </w:p>
    <w:p w14:paraId="3C9F20D7" w14:textId="77777777" w:rsidR="000D27F3" w:rsidRDefault="000D27F3" w:rsidP="0092701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ED3A938" w14:textId="0923C73D" w:rsidR="00927016" w:rsidRPr="00C327F6" w:rsidRDefault="00927016" w:rsidP="0092701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327F6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76EBCF63" w14:textId="77777777" w:rsidR="00E5505B" w:rsidRPr="00C327F6" w:rsidRDefault="00E5505B" w:rsidP="0092701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90F9EB0" w14:textId="339AA387" w:rsidR="00927016" w:rsidRPr="00C327F6" w:rsidRDefault="00927016" w:rsidP="0092701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</w:t>
      </w:r>
    </w:p>
    <w:p w14:paraId="1CDEF7EA" w14:textId="77777777" w:rsidR="00933A90" w:rsidRPr="00C327F6" w:rsidRDefault="00933A90" w:rsidP="0092701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1"/>
        <w:gridCol w:w="35"/>
        <w:gridCol w:w="956"/>
        <w:gridCol w:w="1080"/>
        <w:gridCol w:w="179"/>
        <w:gridCol w:w="1170"/>
        <w:gridCol w:w="1142"/>
      </w:tblGrid>
      <w:tr w:rsidR="004D5290" w:rsidRPr="00C327F6" w14:paraId="210A8FDA" w14:textId="77777777" w:rsidTr="00352B19">
        <w:trPr>
          <w:tblHeader/>
        </w:trPr>
        <w:tc>
          <w:tcPr>
            <w:tcW w:w="2532" w:type="pct"/>
          </w:tcPr>
          <w:p w14:paraId="7CA3F78C" w14:textId="77777777" w:rsidR="00896F65" w:rsidRPr="00C327F6" w:rsidRDefault="00896F65" w:rsidP="00810AEE">
            <w:pPr>
              <w:tabs>
                <w:tab w:val="left" w:pos="282"/>
              </w:tabs>
              <w:spacing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20" w:type="pct"/>
            <w:gridSpan w:val="3"/>
            <w:hideMark/>
          </w:tcPr>
          <w:p w14:paraId="395C9F36" w14:textId="77777777" w:rsidR="00896F65" w:rsidRPr="00C327F6" w:rsidRDefault="00896F65" w:rsidP="00810AEE">
            <w:pPr>
              <w:spacing w:line="240" w:lineRule="auto"/>
              <w:ind w:left="-126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7" w:type="pct"/>
          </w:tcPr>
          <w:p w14:paraId="31549D14" w14:textId="77777777" w:rsidR="00896F65" w:rsidRPr="00C327F6" w:rsidRDefault="00896F65" w:rsidP="00810AEE">
            <w:pPr>
              <w:spacing w:line="240" w:lineRule="auto"/>
              <w:ind w:left="-126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pct"/>
            <w:gridSpan w:val="2"/>
            <w:hideMark/>
          </w:tcPr>
          <w:p w14:paraId="161AE687" w14:textId="77777777" w:rsidR="00896F65" w:rsidRPr="00C327F6" w:rsidRDefault="00896F65" w:rsidP="00810AEE">
            <w:pPr>
              <w:spacing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290" w:rsidRPr="00C327F6" w14:paraId="0185B57B" w14:textId="77777777" w:rsidTr="00352B19">
        <w:trPr>
          <w:tblHeader/>
        </w:trPr>
        <w:tc>
          <w:tcPr>
            <w:tcW w:w="2532" w:type="pct"/>
          </w:tcPr>
          <w:p w14:paraId="2D3D6AA0" w14:textId="77777777" w:rsidR="00AA5A80" w:rsidRPr="00C327F6" w:rsidRDefault="00AA5A80" w:rsidP="00AA5A80">
            <w:pPr>
              <w:tabs>
                <w:tab w:val="left" w:pos="282"/>
              </w:tabs>
              <w:spacing w:line="240" w:lineRule="auto"/>
              <w:ind w:left="180" w:right="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327F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C327F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327F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6" w:type="pct"/>
            <w:gridSpan w:val="2"/>
          </w:tcPr>
          <w:p w14:paraId="28303A18" w14:textId="2A221433" w:rsidR="00AA5A80" w:rsidRPr="00C327F6" w:rsidRDefault="00BD2F2E" w:rsidP="00AA5A8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584" w:type="pct"/>
          </w:tcPr>
          <w:p w14:paraId="5D316683" w14:textId="21B81A1B" w:rsidR="00AA5A80" w:rsidRPr="00C327F6" w:rsidRDefault="00BD2F2E" w:rsidP="00AA5A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7" w:type="pct"/>
          </w:tcPr>
          <w:p w14:paraId="4B36877B" w14:textId="77777777" w:rsidR="00AA5A80" w:rsidRPr="00C327F6" w:rsidRDefault="00AA5A80" w:rsidP="00AA5A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05F85600" w14:textId="2364FD3D" w:rsidR="00AA5A80" w:rsidRPr="00C327F6" w:rsidRDefault="00BD2F2E" w:rsidP="00AA5A8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618" w:type="pct"/>
          </w:tcPr>
          <w:p w14:paraId="2307E916" w14:textId="3964D6C0" w:rsidR="00AA5A80" w:rsidRPr="00C327F6" w:rsidRDefault="00BD2F2E" w:rsidP="00AA5A8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C0F2F" w:rsidRPr="00C327F6" w14:paraId="7AE10DC0" w14:textId="77777777" w:rsidTr="008C0F2F">
        <w:trPr>
          <w:tblHeader/>
        </w:trPr>
        <w:tc>
          <w:tcPr>
            <w:tcW w:w="2532" w:type="pct"/>
          </w:tcPr>
          <w:p w14:paraId="018FE3EA" w14:textId="77777777" w:rsidR="008C0F2F" w:rsidRPr="00C327F6" w:rsidRDefault="008C0F2F" w:rsidP="00810AEE">
            <w:pPr>
              <w:tabs>
                <w:tab w:val="left" w:pos="282"/>
              </w:tabs>
              <w:spacing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" w:type="pct"/>
          </w:tcPr>
          <w:p w14:paraId="08272C47" w14:textId="77777777" w:rsidR="008C0F2F" w:rsidRPr="00C327F6" w:rsidRDefault="008C0F2F" w:rsidP="00810AE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49" w:type="pct"/>
            <w:gridSpan w:val="5"/>
          </w:tcPr>
          <w:p w14:paraId="10F3FA96" w14:textId="1126CBBE" w:rsidR="008C0F2F" w:rsidRPr="00C327F6" w:rsidRDefault="008C0F2F" w:rsidP="00810AE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5290" w:rsidRPr="00C327F6" w14:paraId="5E4BDBCA" w14:textId="77777777" w:rsidTr="00352B19">
        <w:tc>
          <w:tcPr>
            <w:tcW w:w="2532" w:type="pct"/>
          </w:tcPr>
          <w:p w14:paraId="26D986F9" w14:textId="77777777" w:rsidR="00896F65" w:rsidRPr="00C327F6" w:rsidRDefault="00896F65" w:rsidP="00810AEE">
            <w:pPr>
              <w:tabs>
                <w:tab w:val="left" w:pos="282"/>
              </w:tabs>
              <w:spacing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จำนวนที่รับรู้ในงบกำไรขาดทุน</w:t>
            </w:r>
          </w:p>
        </w:tc>
        <w:tc>
          <w:tcPr>
            <w:tcW w:w="19" w:type="pct"/>
          </w:tcPr>
          <w:p w14:paraId="021BBAA1" w14:textId="77777777" w:rsidR="00896F65" w:rsidRPr="00C327F6" w:rsidRDefault="00896F65" w:rsidP="00810AE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31" w:type="pct"/>
            <w:gridSpan w:val="4"/>
          </w:tcPr>
          <w:p w14:paraId="7CD3607E" w14:textId="77777777" w:rsidR="00896F65" w:rsidRPr="00C327F6" w:rsidRDefault="00896F65" w:rsidP="00810AE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</w:tcPr>
          <w:p w14:paraId="5429AFD8" w14:textId="77777777" w:rsidR="00896F65" w:rsidRPr="00C327F6" w:rsidRDefault="00896F65" w:rsidP="00810AE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D5290" w:rsidRPr="00C327F6" w14:paraId="498408ED" w14:textId="77777777" w:rsidTr="00352B19">
        <w:tc>
          <w:tcPr>
            <w:tcW w:w="2532" w:type="pct"/>
            <w:vAlign w:val="bottom"/>
          </w:tcPr>
          <w:p w14:paraId="399E216B" w14:textId="53F4DBED" w:rsidR="00AA5A80" w:rsidRPr="00C327F6" w:rsidRDefault="00AA5A80" w:rsidP="00AA5A80">
            <w:pPr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536" w:type="pct"/>
            <w:gridSpan w:val="2"/>
            <w:vAlign w:val="bottom"/>
          </w:tcPr>
          <w:p w14:paraId="0274EA21" w14:textId="77777777" w:rsidR="00AA5A80" w:rsidRPr="00C327F6" w:rsidRDefault="00AA5A80" w:rsidP="00AA5A80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14:paraId="5A46A8D0" w14:textId="77777777" w:rsidR="00AA5A80" w:rsidRPr="00C327F6" w:rsidRDefault="00AA5A80" w:rsidP="00AA5A80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63C70F93" w14:textId="77777777" w:rsidR="00AA5A80" w:rsidRPr="00C327F6" w:rsidRDefault="00AA5A80" w:rsidP="00AA5A80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6AD6D57" w14:textId="77777777" w:rsidR="00AA5A80" w:rsidRPr="00C327F6" w:rsidRDefault="00AA5A80" w:rsidP="00AA5A80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vAlign w:val="bottom"/>
          </w:tcPr>
          <w:p w14:paraId="264894DF" w14:textId="77777777" w:rsidR="00AA5A80" w:rsidRPr="00C327F6" w:rsidRDefault="00AA5A80" w:rsidP="00AA5A80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0EE96734" w14:textId="77777777" w:rsidTr="00352B19">
        <w:tc>
          <w:tcPr>
            <w:tcW w:w="2532" w:type="pct"/>
          </w:tcPr>
          <w:p w14:paraId="135C2FA4" w14:textId="77777777" w:rsidR="00780DA1" w:rsidRPr="00C327F6" w:rsidRDefault="00780DA1" w:rsidP="00780DA1">
            <w:pPr>
              <w:pStyle w:val="ListParagraph"/>
              <w:numPr>
                <w:ilvl w:val="0"/>
                <w:numId w:val="14"/>
              </w:numPr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536" w:type="pct"/>
            <w:gridSpan w:val="2"/>
            <w:vAlign w:val="bottom"/>
          </w:tcPr>
          <w:p w14:paraId="529C61C5" w14:textId="3844B786" w:rsidR="00780DA1" w:rsidRPr="00C327F6" w:rsidRDefault="00E20C09" w:rsidP="00780DA1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  <w:tc>
          <w:tcPr>
            <w:tcW w:w="584" w:type="pct"/>
            <w:vAlign w:val="bottom"/>
          </w:tcPr>
          <w:p w14:paraId="545FAF70" w14:textId="42F03556" w:rsidR="00780DA1" w:rsidRPr="00C327F6" w:rsidRDefault="00780DA1" w:rsidP="00780DA1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781</w:t>
            </w:r>
          </w:p>
        </w:tc>
        <w:tc>
          <w:tcPr>
            <w:tcW w:w="97" w:type="pct"/>
            <w:vAlign w:val="bottom"/>
          </w:tcPr>
          <w:p w14:paraId="75DA329A" w14:textId="77777777" w:rsidR="00780DA1" w:rsidRPr="00C327F6" w:rsidRDefault="00780DA1" w:rsidP="00780DA1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4ED432C2" w14:textId="00C56E7D" w:rsidR="00780DA1" w:rsidRPr="00C327F6" w:rsidRDefault="004706D9" w:rsidP="00780DA1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549</w:t>
            </w:r>
          </w:p>
        </w:tc>
        <w:tc>
          <w:tcPr>
            <w:tcW w:w="618" w:type="pct"/>
            <w:vAlign w:val="bottom"/>
          </w:tcPr>
          <w:p w14:paraId="3DAC1D36" w14:textId="640F95AB" w:rsidR="00780DA1" w:rsidRPr="00C327F6" w:rsidRDefault="00780DA1" w:rsidP="00780DA1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</w:tr>
      <w:tr w:rsidR="004D5290" w:rsidRPr="00C327F6" w14:paraId="3CA4BAC4" w14:textId="77777777" w:rsidTr="00352B19">
        <w:tc>
          <w:tcPr>
            <w:tcW w:w="2532" w:type="pct"/>
            <w:vAlign w:val="bottom"/>
          </w:tcPr>
          <w:p w14:paraId="25E6EB4B" w14:textId="77777777" w:rsidR="00780DA1" w:rsidRPr="00C327F6" w:rsidRDefault="00780DA1" w:rsidP="00780DA1">
            <w:pPr>
              <w:pStyle w:val="ListParagraph"/>
              <w:numPr>
                <w:ilvl w:val="0"/>
                <w:numId w:val="14"/>
              </w:numPr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โรงงาน เครื่องจักร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อุปกรณ์และเครื่องมือ</w:t>
            </w:r>
          </w:p>
          <w:p w14:paraId="2B28ED6A" w14:textId="48B544CA" w:rsidR="00780DA1" w:rsidRPr="00C327F6" w:rsidRDefault="00780DA1" w:rsidP="00780DA1">
            <w:pPr>
              <w:pStyle w:val="ListParagraph"/>
              <w:ind w:left="540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เครื่องใช้โรงงาน</w:t>
            </w:r>
          </w:p>
        </w:tc>
        <w:tc>
          <w:tcPr>
            <w:tcW w:w="536" w:type="pct"/>
            <w:gridSpan w:val="2"/>
            <w:vAlign w:val="bottom"/>
          </w:tcPr>
          <w:p w14:paraId="5C28C5D6" w14:textId="65EB0300" w:rsidR="00780DA1" w:rsidRPr="00C327F6" w:rsidRDefault="00E20C09" w:rsidP="00780DA1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1,438</w:t>
            </w:r>
          </w:p>
        </w:tc>
        <w:tc>
          <w:tcPr>
            <w:tcW w:w="584" w:type="pct"/>
            <w:vAlign w:val="bottom"/>
          </w:tcPr>
          <w:p w14:paraId="233A83C7" w14:textId="389961A0" w:rsidR="00780DA1" w:rsidRPr="00C327F6" w:rsidRDefault="00780DA1" w:rsidP="00780DA1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1,533</w:t>
            </w:r>
          </w:p>
        </w:tc>
        <w:tc>
          <w:tcPr>
            <w:tcW w:w="97" w:type="pct"/>
            <w:vAlign w:val="bottom"/>
          </w:tcPr>
          <w:p w14:paraId="16DE2563" w14:textId="77777777" w:rsidR="00780DA1" w:rsidRPr="00C327F6" w:rsidRDefault="00780DA1" w:rsidP="00780DA1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34D145D" w14:textId="45A862EF" w:rsidR="00780DA1" w:rsidRPr="00C327F6" w:rsidRDefault="004706D9" w:rsidP="00780DA1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1,069</w:t>
            </w:r>
          </w:p>
        </w:tc>
        <w:tc>
          <w:tcPr>
            <w:tcW w:w="618" w:type="pct"/>
            <w:vAlign w:val="bottom"/>
          </w:tcPr>
          <w:p w14:paraId="1F1325FA" w14:textId="6FF060E4" w:rsidR="00780DA1" w:rsidRPr="00C327F6" w:rsidRDefault="00780DA1" w:rsidP="00780DA1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,061</w:t>
            </w:r>
          </w:p>
        </w:tc>
      </w:tr>
      <w:tr w:rsidR="004D5290" w:rsidRPr="00C327F6" w14:paraId="171AD216" w14:textId="77777777" w:rsidTr="00352B19">
        <w:tc>
          <w:tcPr>
            <w:tcW w:w="2532" w:type="pct"/>
          </w:tcPr>
          <w:p w14:paraId="169DCDF8" w14:textId="77777777" w:rsidR="00780DA1" w:rsidRPr="00C327F6" w:rsidRDefault="00780DA1" w:rsidP="00780DA1">
            <w:pPr>
              <w:pStyle w:val="ListParagraph"/>
              <w:numPr>
                <w:ilvl w:val="0"/>
                <w:numId w:val="14"/>
              </w:numPr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536" w:type="pct"/>
            <w:gridSpan w:val="2"/>
            <w:vAlign w:val="bottom"/>
          </w:tcPr>
          <w:p w14:paraId="3EF351A0" w14:textId="1A04D18C" w:rsidR="00780DA1" w:rsidRPr="00C327F6" w:rsidRDefault="00E20C09" w:rsidP="00780DA1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584" w:type="pct"/>
            <w:vAlign w:val="bottom"/>
          </w:tcPr>
          <w:p w14:paraId="178F3940" w14:textId="7AEEA566" w:rsidR="00780DA1" w:rsidRPr="00C327F6" w:rsidRDefault="00780DA1" w:rsidP="00780DA1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97" w:type="pct"/>
            <w:vAlign w:val="bottom"/>
          </w:tcPr>
          <w:p w14:paraId="6C9402B8" w14:textId="77777777" w:rsidR="00780DA1" w:rsidRPr="00C327F6" w:rsidRDefault="00780DA1" w:rsidP="00780DA1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05394F13" w14:textId="557C5578" w:rsidR="00780DA1" w:rsidRPr="00C327F6" w:rsidRDefault="004706D9" w:rsidP="00780DA1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618" w:type="pct"/>
            <w:vAlign w:val="bottom"/>
          </w:tcPr>
          <w:p w14:paraId="029B33B1" w14:textId="747ED70D" w:rsidR="00780DA1" w:rsidRPr="00C327F6" w:rsidRDefault="00780DA1" w:rsidP="00780DA1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4D5290" w:rsidRPr="00C327F6" w14:paraId="5AD3D3D1" w14:textId="77777777" w:rsidTr="00352B19">
        <w:tc>
          <w:tcPr>
            <w:tcW w:w="2532" w:type="pct"/>
          </w:tcPr>
          <w:p w14:paraId="7AFA6617" w14:textId="77777777" w:rsidR="00780DA1" w:rsidRPr="00C327F6" w:rsidRDefault="00780DA1" w:rsidP="00780DA1">
            <w:pPr>
              <w:pStyle w:val="ListParagraph"/>
              <w:numPr>
                <w:ilvl w:val="0"/>
                <w:numId w:val="14"/>
              </w:numPr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ติดตั้งและอุปกรณ์</w:t>
            </w:r>
          </w:p>
        </w:tc>
        <w:tc>
          <w:tcPr>
            <w:tcW w:w="536" w:type="pct"/>
            <w:gridSpan w:val="2"/>
            <w:vAlign w:val="bottom"/>
          </w:tcPr>
          <w:p w14:paraId="732B77DD" w14:textId="3F8718A7" w:rsidR="00780DA1" w:rsidRPr="00C327F6" w:rsidRDefault="00E20C09" w:rsidP="00780DA1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584" w:type="pct"/>
            <w:vAlign w:val="bottom"/>
          </w:tcPr>
          <w:p w14:paraId="65A24EB2" w14:textId="7758483D" w:rsidR="00780DA1" w:rsidRPr="00C327F6" w:rsidRDefault="00780DA1" w:rsidP="00780DA1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97" w:type="pct"/>
            <w:vAlign w:val="bottom"/>
          </w:tcPr>
          <w:p w14:paraId="1EB1F4C8" w14:textId="77777777" w:rsidR="00780DA1" w:rsidRPr="00C327F6" w:rsidRDefault="00780DA1" w:rsidP="00780DA1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2C0868A3" w14:textId="616D8288" w:rsidR="00780DA1" w:rsidRPr="00C327F6" w:rsidRDefault="004706D9" w:rsidP="00780DA1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618" w:type="pct"/>
            <w:vAlign w:val="bottom"/>
          </w:tcPr>
          <w:p w14:paraId="59A2EFBC" w14:textId="28BFFE2E" w:rsidR="00780DA1" w:rsidRPr="00C327F6" w:rsidRDefault="00780DA1" w:rsidP="00780DA1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4D5290" w:rsidRPr="00C327F6" w14:paraId="0879D4E4" w14:textId="77777777" w:rsidTr="00352B19">
        <w:tc>
          <w:tcPr>
            <w:tcW w:w="2532" w:type="pct"/>
          </w:tcPr>
          <w:p w14:paraId="0B71CE93" w14:textId="77777777" w:rsidR="00780DA1" w:rsidRPr="00C327F6" w:rsidRDefault="00780DA1" w:rsidP="00780DA1">
            <w:pPr>
              <w:pStyle w:val="ListParagraph"/>
              <w:numPr>
                <w:ilvl w:val="0"/>
                <w:numId w:val="14"/>
              </w:numPr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36" w:type="pct"/>
            <w:gridSpan w:val="2"/>
            <w:vAlign w:val="bottom"/>
          </w:tcPr>
          <w:p w14:paraId="280E821E" w14:textId="3542D423" w:rsidR="00780DA1" w:rsidRPr="00C327F6" w:rsidRDefault="00E20C09" w:rsidP="00780DA1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584" w:type="pct"/>
            <w:vAlign w:val="bottom"/>
          </w:tcPr>
          <w:p w14:paraId="4FA292E3" w14:textId="52A9181E" w:rsidR="00780DA1" w:rsidRPr="00C327F6" w:rsidRDefault="00780DA1" w:rsidP="00780DA1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  <w:tc>
          <w:tcPr>
            <w:tcW w:w="97" w:type="pct"/>
            <w:vAlign w:val="bottom"/>
          </w:tcPr>
          <w:p w14:paraId="2AE9EE13" w14:textId="77777777" w:rsidR="00780DA1" w:rsidRPr="00C327F6" w:rsidRDefault="00780DA1" w:rsidP="00780DA1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B5F200C" w14:textId="32DBA8BE" w:rsidR="00780DA1" w:rsidRPr="00C327F6" w:rsidRDefault="004706D9" w:rsidP="00780DA1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618" w:type="pct"/>
            <w:vAlign w:val="bottom"/>
          </w:tcPr>
          <w:p w14:paraId="3B5D61B3" w14:textId="1BD268E9" w:rsidR="00780DA1" w:rsidRPr="00C327F6" w:rsidRDefault="00780DA1" w:rsidP="00780DA1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</w:tr>
      <w:tr w:rsidR="004D5290" w:rsidRPr="00C327F6" w14:paraId="2A9CD1A7" w14:textId="77777777" w:rsidTr="00352B19">
        <w:tc>
          <w:tcPr>
            <w:tcW w:w="2532" w:type="pct"/>
            <w:vAlign w:val="bottom"/>
            <w:hideMark/>
          </w:tcPr>
          <w:p w14:paraId="44E8DF88" w14:textId="77777777" w:rsidR="00780DA1" w:rsidRPr="00C327F6" w:rsidRDefault="00780DA1" w:rsidP="00780DA1">
            <w:pPr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  <w:p w14:paraId="5A39B9D7" w14:textId="77777777" w:rsidR="00780DA1" w:rsidRPr="00C327F6" w:rsidRDefault="00780DA1" w:rsidP="00780DA1">
            <w:pPr>
              <w:pStyle w:val="ListParagraph"/>
              <w:numPr>
                <w:ilvl w:val="0"/>
                <w:numId w:val="14"/>
              </w:numPr>
              <w:ind w:right="72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สุทธิจากส่วนที่บันทึกเป็นต้นทุนของสินทรัพย์                            </w:t>
            </w:r>
            <w:r w:rsidRPr="00C327F6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  </w:t>
            </w:r>
          </w:p>
          <w:p w14:paraId="34D440CB" w14:textId="1418D808" w:rsidR="00780DA1" w:rsidRPr="00C327F6" w:rsidRDefault="00780DA1" w:rsidP="00780DA1">
            <w:pPr>
              <w:pStyle w:val="ListParagraph"/>
              <w:ind w:left="540" w:right="72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   </w:t>
            </w:r>
            <w:r w:rsidRPr="00C327F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536" w:type="pct"/>
            <w:gridSpan w:val="2"/>
            <w:vAlign w:val="bottom"/>
          </w:tcPr>
          <w:p w14:paraId="4DC68429" w14:textId="3B84D305" w:rsidR="00780DA1" w:rsidRPr="00C327F6" w:rsidRDefault="00C36EDB" w:rsidP="00780DA1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939</w:t>
            </w:r>
          </w:p>
        </w:tc>
        <w:tc>
          <w:tcPr>
            <w:tcW w:w="584" w:type="pct"/>
            <w:vAlign w:val="bottom"/>
          </w:tcPr>
          <w:p w14:paraId="53C8FF9F" w14:textId="2B26FBA2" w:rsidR="00780DA1" w:rsidRPr="00C327F6" w:rsidRDefault="00780DA1" w:rsidP="00780DA1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1,039</w:t>
            </w:r>
          </w:p>
        </w:tc>
        <w:tc>
          <w:tcPr>
            <w:tcW w:w="97" w:type="pct"/>
            <w:vAlign w:val="bottom"/>
          </w:tcPr>
          <w:p w14:paraId="610351B9" w14:textId="77777777" w:rsidR="00780DA1" w:rsidRPr="00C327F6" w:rsidRDefault="00780DA1" w:rsidP="00780DA1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576313AD" w14:textId="09D3BB90" w:rsidR="00780DA1" w:rsidRPr="00C327F6" w:rsidRDefault="00C36EDB" w:rsidP="00780DA1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618" w:type="pct"/>
            <w:vAlign w:val="bottom"/>
          </w:tcPr>
          <w:p w14:paraId="0EF6BC27" w14:textId="552F1507" w:rsidR="00780DA1" w:rsidRPr="00C327F6" w:rsidRDefault="00780DA1" w:rsidP="00780DA1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</w:tr>
      <w:tr w:rsidR="004D5290" w:rsidRPr="00C327F6" w14:paraId="09F3BF19" w14:textId="77777777" w:rsidTr="00352B19">
        <w:tc>
          <w:tcPr>
            <w:tcW w:w="2532" w:type="pct"/>
            <w:vAlign w:val="bottom"/>
            <w:hideMark/>
          </w:tcPr>
          <w:p w14:paraId="5D23B0F5" w14:textId="5E4BAB64" w:rsidR="00780DA1" w:rsidRPr="00C327F6" w:rsidRDefault="00780DA1" w:rsidP="00780DA1">
            <w:pPr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36" w:type="pct"/>
            <w:gridSpan w:val="2"/>
            <w:vAlign w:val="bottom"/>
          </w:tcPr>
          <w:p w14:paraId="3D48972C" w14:textId="2D5B8D81" w:rsidR="00780DA1" w:rsidRPr="00C327F6" w:rsidRDefault="00C36EDB" w:rsidP="00780DA1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584" w:type="pct"/>
            <w:vAlign w:val="bottom"/>
          </w:tcPr>
          <w:p w14:paraId="24DC499A" w14:textId="65430E05" w:rsidR="00780DA1" w:rsidRPr="00C327F6" w:rsidRDefault="00780DA1" w:rsidP="00780DA1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97" w:type="pct"/>
            <w:vAlign w:val="bottom"/>
          </w:tcPr>
          <w:p w14:paraId="320071E3" w14:textId="77777777" w:rsidR="00780DA1" w:rsidRPr="00C327F6" w:rsidRDefault="00780DA1" w:rsidP="00780DA1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561DDC3E" w14:textId="1ACF46AD" w:rsidR="00780DA1" w:rsidRPr="00C327F6" w:rsidRDefault="00C36EDB" w:rsidP="00780DA1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618" w:type="pct"/>
            <w:vAlign w:val="bottom"/>
          </w:tcPr>
          <w:p w14:paraId="52971B00" w14:textId="4D7CDB04" w:rsidR="00780DA1" w:rsidRPr="00C327F6" w:rsidRDefault="00780DA1" w:rsidP="00780DA1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4D5290" w:rsidRPr="00C327F6" w14:paraId="4BB6FE34" w14:textId="77777777" w:rsidTr="00352B19">
        <w:tc>
          <w:tcPr>
            <w:tcW w:w="2532" w:type="pct"/>
            <w:vAlign w:val="bottom"/>
            <w:hideMark/>
          </w:tcPr>
          <w:p w14:paraId="66F6CB5E" w14:textId="17FB11B8" w:rsidR="00780DA1" w:rsidRPr="00C327F6" w:rsidRDefault="00780DA1" w:rsidP="00780DA1">
            <w:pPr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36" w:type="pct"/>
            <w:gridSpan w:val="2"/>
            <w:vAlign w:val="bottom"/>
          </w:tcPr>
          <w:p w14:paraId="24E4B236" w14:textId="6702FDD2" w:rsidR="00780DA1" w:rsidRPr="00C327F6" w:rsidRDefault="00C36EDB" w:rsidP="00780DA1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584" w:type="pct"/>
            <w:vAlign w:val="bottom"/>
          </w:tcPr>
          <w:p w14:paraId="74958C05" w14:textId="695B2B1B" w:rsidR="00780DA1" w:rsidRPr="00C327F6" w:rsidRDefault="00780DA1" w:rsidP="00780DA1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97" w:type="pct"/>
            <w:vAlign w:val="bottom"/>
          </w:tcPr>
          <w:p w14:paraId="282983D2" w14:textId="77777777" w:rsidR="00780DA1" w:rsidRPr="00C327F6" w:rsidRDefault="00780DA1" w:rsidP="00780DA1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5BB2C742" w14:textId="0DFDA9D8" w:rsidR="00780DA1" w:rsidRPr="00C327F6" w:rsidRDefault="00C36EDB" w:rsidP="00780DA1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618" w:type="pct"/>
            <w:vAlign w:val="bottom"/>
          </w:tcPr>
          <w:p w14:paraId="7493231D" w14:textId="591CB966" w:rsidR="00780DA1" w:rsidRPr="00C327F6" w:rsidRDefault="00780DA1" w:rsidP="00780DA1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780DA1" w:rsidRPr="00C327F6" w14:paraId="10107B10" w14:textId="77777777" w:rsidTr="00352B19">
        <w:tc>
          <w:tcPr>
            <w:tcW w:w="2532" w:type="pct"/>
            <w:vAlign w:val="bottom"/>
            <w:hideMark/>
          </w:tcPr>
          <w:p w14:paraId="4642F5AB" w14:textId="77777777" w:rsidR="00780DA1" w:rsidRPr="00C327F6" w:rsidRDefault="00780DA1" w:rsidP="00780DA1">
            <w:pPr>
              <w:tabs>
                <w:tab w:val="clear" w:pos="227"/>
              </w:tabs>
              <w:spacing w:line="240" w:lineRule="auto"/>
              <w:ind w:left="360" w:right="72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ค่าใช้จ่ายที่เกี่ยวข้องกับค่าเช่าผันแปรซึ่งไม่รวมอยู่ในการวัดมูลค่าของหนี้สินตามสัญญาเช่า</w:t>
            </w:r>
          </w:p>
        </w:tc>
        <w:tc>
          <w:tcPr>
            <w:tcW w:w="536" w:type="pct"/>
            <w:gridSpan w:val="2"/>
            <w:vAlign w:val="bottom"/>
          </w:tcPr>
          <w:p w14:paraId="11D786BA" w14:textId="23946CF1" w:rsidR="00780DA1" w:rsidRPr="00C327F6" w:rsidRDefault="00C36EDB" w:rsidP="00780DA1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584" w:type="pct"/>
            <w:vAlign w:val="bottom"/>
          </w:tcPr>
          <w:p w14:paraId="14584CBD" w14:textId="1188E43A" w:rsidR="00780DA1" w:rsidRPr="00C327F6" w:rsidRDefault="00780DA1" w:rsidP="00780DA1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97" w:type="pct"/>
            <w:vAlign w:val="bottom"/>
          </w:tcPr>
          <w:p w14:paraId="1A84A6DC" w14:textId="77777777" w:rsidR="00780DA1" w:rsidRPr="00C327F6" w:rsidRDefault="00780DA1" w:rsidP="00780DA1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E02023D" w14:textId="2544321C" w:rsidR="00780DA1" w:rsidRPr="00C327F6" w:rsidRDefault="00C36EDB" w:rsidP="00780DA1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618" w:type="pct"/>
            <w:vAlign w:val="bottom"/>
          </w:tcPr>
          <w:p w14:paraId="5E1CC077" w14:textId="55257765" w:rsidR="00780DA1" w:rsidRPr="00C327F6" w:rsidRDefault="00780DA1" w:rsidP="00780DA1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</w:tr>
    </w:tbl>
    <w:p w14:paraId="70BE3095" w14:textId="77777777" w:rsidR="009B512E" w:rsidRPr="000D27F3" w:rsidRDefault="009B512E" w:rsidP="0069593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5D8E74E" w14:textId="09D27A23" w:rsidR="0042693E" w:rsidRPr="00C327F6" w:rsidRDefault="0042693E" w:rsidP="0069593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327F6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4D2E84AF" w14:textId="77777777" w:rsidR="0042693E" w:rsidRPr="000D27F3" w:rsidRDefault="0042693E" w:rsidP="0042693E">
      <w:pPr>
        <w:spacing w:line="240" w:lineRule="auto"/>
        <w:ind w:left="540"/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4CFE3B29" w14:textId="14ED1689" w:rsidR="00F621D4" w:rsidRPr="00C327F6" w:rsidRDefault="0042693E" w:rsidP="00315AE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C327F6">
        <w:rPr>
          <w:rFonts w:asciiTheme="majorBidi" w:hAnsiTheme="majorBidi" w:cstheme="majorBidi"/>
          <w:sz w:val="30"/>
          <w:szCs w:val="30"/>
        </w:rPr>
        <w:t xml:space="preserve">31 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D2F2E" w:rsidRPr="00C327F6">
        <w:rPr>
          <w:rFonts w:asciiTheme="majorBidi" w:hAnsiTheme="majorBidi" w:cstheme="majorBidi"/>
          <w:sz w:val="30"/>
          <w:szCs w:val="30"/>
        </w:rPr>
        <w:t>2568</w:t>
      </w:r>
      <w:r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>มูลค่าตามบัญชีของ</w:t>
      </w:r>
      <w:r w:rsidR="00E51625" w:rsidRPr="00C327F6">
        <w:rPr>
          <w:rFonts w:asciiTheme="majorBidi" w:hAnsiTheme="majorBidi" w:cstheme="majorBidi" w:hint="cs"/>
          <w:sz w:val="30"/>
          <w:szCs w:val="30"/>
          <w:cs/>
        </w:rPr>
        <w:t>สินทรัพย์สิทธิการใช้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ของกลุ่มบริษัทจำนวน </w:t>
      </w:r>
      <w:r w:rsidR="00E20C09" w:rsidRPr="00C327F6">
        <w:rPr>
          <w:rFonts w:asciiTheme="majorBidi" w:hAnsiTheme="majorBidi" w:cstheme="majorBidi"/>
          <w:sz w:val="30"/>
          <w:szCs w:val="30"/>
        </w:rPr>
        <w:t>43</w:t>
      </w:r>
      <w:r w:rsidR="00904524"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ล้านหยวน (เทียบเท่า </w:t>
      </w:r>
      <w:r w:rsidR="00E20C09" w:rsidRPr="00C327F6">
        <w:rPr>
          <w:rFonts w:asciiTheme="majorBidi" w:hAnsiTheme="majorBidi" w:cstheme="majorBidi"/>
          <w:sz w:val="30"/>
          <w:szCs w:val="30"/>
        </w:rPr>
        <w:t>195</w:t>
      </w:r>
      <w:r w:rsidR="00BA6B8F"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ล้านบาท) </w:t>
      </w:r>
      <w:r w:rsidR="00BA6B8F" w:rsidRPr="00C327F6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E20C09" w:rsidRPr="00C327F6">
        <w:rPr>
          <w:rFonts w:asciiTheme="majorBidi" w:hAnsiTheme="majorBidi" w:cstheme="majorBidi"/>
          <w:sz w:val="30"/>
          <w:szCs w:val="30"/>
        </w:rPr>
        <w:t>353</w:t>
      </w:r>
      <w:r w:rsidR="00BA6B8F"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="00BA6B8F" w:rsidRPr="00C327F6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933A90" w:rsidRPr="00C327F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D2F2E" w:rsidRPr="00C327F6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933A90" w:rsidRPr="00C327F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80DA1" w:rsidRPr="00C327F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จำนวน </w:t>
      </w:r>
      <w:r w:rsidR="00780DA1" w:rsidRPr="00C327F6">
        <w:rPr>
          <w:rFonts w:asciiTheme="majorBidi" w:hAnsiTheme="majorBidi" w:cstheme="majorBidi"/>
          <w:i/>
          <w:iCs/>
          <w:sz w:val="30"/>
          <w:szCs w:val="30"/>
        </w:rPr>
        <w:t xml:space="preserve">44 </w:t>
      </w:r>
      <w:r w:rsidR="00780DA1" w:rsidRPr="00C327F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ล้านหยวน (เทียบเท่า </w:t>
      </w:r>
      <w:r w:rsidR="00C62235" w:rsidRPr="00C327F6">
        <w:rPr>
          <w:rFonts w:asciiTheme="majorBidi" w:hAnsiTheme="majorBidi" w:cstheme="majorBidi"/>
          <w:i/>
          <w:iCs/>
          <w:sz w:val="30"/>
          <w:szCs w:val="30"/>
        </w:rPr>
        <w:t>206</w:t>
      </w:r>
      <w:r w:rsidR="00780DA1" w:rsidRPr="00C327F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80DA1" w:rsidRPr="00C327F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="00780DA1" w:rsidRPr="00C327F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</w:t>
      </w:r>
      <w:r w:rsidR="00780DA1" w:rsidRPr="00C327F6">
        <w:rPr>
          <w:rFonts w:asciiTheme="majorBidi" w:hAnsiTheme="majorBidi" w:cstheme="majorBidi"/>
          <w:i/>
          <w:iCs/>
          <w:sz w:val="30"/>
          <w:szCs w:val="30"/>
        </w:rPr>
        <w:t xml:space="preserve">377 </w:t>
      </w:r>
      <w:r w:rsidR="00780DA1" w:rsidRPr="00C327F6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DD758E" w:rsidRPr="00C327F6">
        <w:rPr>
          <w:rFonts w:asciiTheme="majorBidi" w:hAnsiTheme="majorBidi" w:hint="cs"/>
          <w:i/>
          <w:iCs/>
          <w:sz w:val="30"/>
          <w:szCs w:val="30"/>
          <w:cs/>
        </w:rPr>
        <w:t>)</w:t>
      </w:r>
      <w:r w:rsidR="00933A90" w:rsidRPr="00C327F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>ได้</w:t>
      </w:r>
      <w:r w:rsidR="00273E38" w:rsidRPr="00C327F6">
        <w:rPr>
          <w:rFonts w:asciiTheme="majorBidi" w:hAnsiTheme="majorBidi" w:cstheme="majorBidi"/>
          <w:sz w:val="30"/>
          <w:szCs w:val="30"/>
        </w:rPr>
        <w:t xml:space="preserve">         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จดทะเบียนเพื่อเป็นหลักประกันเงินกู้ยืมกับสถาบันการเงิน (ดูหมายเหตุข้อ </w:t>
      </w:r>
      <w:r w:rsidR="00E51625" w:rsidRPr="00C327F6">
        <w:rPr>
          <w:rFonts w:asciiTheme="majorBidi" w:hAnsiTheme="majorBidi" w:cstheme="majorBidi"/>
          <w:sz w:val="30"/>
          <w:szCs w:val="30"/>
        </w:rPr>
        <w:t>1</w:t>
      </w:r>
      <w:r w:rsidR="00BA6B8F" w:rsidRPr="00C327F6">
        <w:rPr>
          <w:rFonts w:asciiTheme="majorBidi" w:hAnsiTheme="majorBidi" w:cstheme="majorBidi"/>
          <w:sz w:val="30"/>
          <w:szCs w:val="30"/>
        </w:rPr>
        <w:t>6</w:t>
      </w:r>
      <w:r w:rsidRPr="00C327F6">
        <w:rPr>
          <w:rFonts w:asciiTheme="majorBidi" w:hAnsiTheme="majorBidi" w:cstheme="majorBidi"/>
          <w:sz w:val="30"/>
          <w:szCs w:val="30"/>
        </w:rPr>
        <w:t>)</w:t>
      </w:r>
    </w:p>
    <w:p w14:paraId="6CF176D6" w14:textId="77777777" w:rsidR="00F621D4" w:rsidRPr="00C327F6" w:rsidRDefault="00F62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4EAD1DCF" w14:textId="77E8E686" w:rsidR="005636F1" w:rsidRPr="00C327F6" w:rsidRDefault="005636F1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327F6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ค่าความนิยม</w:t>
      </w:r>
    </w:p>
    <w:p w14:paraId="49778A68" w14:textId="6F2FC68D" w:rsidR="005636F1" w:rsidRPr="00C327F6" w:rsidRDefault="005636F1" w:rsidP="005636F1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990"/>
        <w:gridCol w:w="1440"/>
        <w:gridCol w:w="270"/>
        <w:gridCol w:w="1511"/>
      </w:tblGrid>
      <w:tr w:rsidR="004D5290" w:rsidRPr="00C327F6" w14:paraId="17041713" w14:textId="77777777" w:rsidTr="00695933">
        <w:tc>
          <w:tcPr>
            <w:tcW w:w="4950" w:type="dxa"/>
          </w:tcPr>
          <w:p w14:paraId="5F79D817" w14:textId="77777777" w:rsidR="005E68C1" w:rsidRPr="00C327F6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6063C64A" w14:textId="505A9D73" w:rsidR="005E68C1" w:rsidRPr="00C327F6" w:rsidRDefault="005E68C1" w:rsidP="00695933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221" w:type="dxa"/>
            <w:gridSpan w:val="3"/>
          </w:tcPr>
          <w:p w14:paraId="6EBB0036" w14:textId="7EE73A10" w:rsidR="005E68C1" w:rsidRPr="00C327F6" w:rsidRDefault="005E68C1" w:rsidP="005E68C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D5290" w:rsidRPr="00C327F6" w14:paraId="5E8B2701" w14:textId="77777777" w:rsidTr="00695933">
        <w:tc>
          <w:tcPr>
            <w:tcW w:w="4950" w:type="dxa"/>
          </w:tcPr>
          <w:p w14:paraId="12F5E655" w14:textId="77777777" w:rsidR="005E68C1" w:rsidRPr="00C327F6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7E9207B8" w14:textId="77777777" w:rsidR="005E68C1" w:rsidRPr="00C327F6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433F0A91" w14:textId="0188E603" w:rsidR="005E68C1" w:rsidRPr="00C327F6" w:rsidRDefault="00BD2F2E" w:rsidP="005E68C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70" w:type="dxa"/>
          </w:tcPr>
          <w:p w14:paraId="648525BB" w14:textId="77777777" w:rsidR="005E68C1" w:rsidRPr="00C327F6" w:rsidRDefault="005E68C1" w:rsidP="005E68C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</w:tcPr>
          <w:p w14:paraId="63055498" w14:textId="1A9176C7" w:rsidR="005E68C1" w:rsidRPr="00C327F6" w:rsidRDefault="00BD2F2E" w:rsidP="005E68C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2567</w:t>
            </w:r>
          </w:p>
        </w:tc>
      </w:tr>
      <w:tr w:rsidR="004D5290" w:rsidRPr="00C327F6" w14:paraId="098C78B1" w14:textId="77777777" w:rsidTr="00695933">
        <w:tc>
          <w:tcPr>
            <w:tcW w:w="4950" w:type="dxa"/>
          </w:tcPr>
          <w:p w14:paraId="1B643EC3" w14:textId="77777777" w:rsidR="005E68C1" w:rsidRPr="00C327F6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6FC879CE" w14:textId="77777777" w:rsidR="005E68C1" w:rsidRPr="00C327F6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221" w:type="dxa"/>
            <w:gridSpan w:val="3"/>
          </w:tcPr>
          <w:p w14:paraId="78F5D229" w14:textId="77777777" w:rsidR="005E68C1" w:rsidRPr="00C327F6" w:rsidRDefault="005E68C1" w:rsidP="005E68C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5290" w:rsidRPr="00C327F6" w14:paraId="322A28C5" w14:textId="77777777" w:rsidTr="00695933">
        <w:tc>
          <w:tcPr>
            <w:tcW w:w="4950" w:type="dxa"/>
          </w:tcPr>
          <w:p w14:paraId="6CFED346" w14:textId="0D647C6F" w:rsidR="005E68C1" w:rsidRPr="00C327F6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327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06FC0E62" w14:textId="77777777" w:rsidR="005E68C1" w:rsidRPr="00C327F6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0EC07316" w14:textId="562B3A2A" w:rsidR="005E68C1" w:rsidRPr="00C327F6" w:rsidRDefault="005E68C1" w:rsidP="005E68C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80BD04A" w14:textId="77777777" w:rsidR="005E68C1" w:rsidRPr="00C327F6" w:rsidRDefault="005E68C1" w:rsidP="005E68C1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</w:tcPr>
          <w:p w14:paraId="48424A53" w14:textId="07AB6AC2" w:rsidR="005E68C1" w:rsidRPr="00C327F6" w:rsidRDefault="005E68C1" w:rsidP="005E68C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4D5290" w:rsidRPr="00C327F6" w14:paraId="6C296D68" w14:textId="77777777" w:rsidTr="00695933">
        <w:tc>
          <w:tcPr>
            <w:tcW w:w="4950" w:type="dxa"/>
          </w:tcPr>
          <w:p w14:paraId="166AE682" w14:textId="07B1BDD6" w:rsidR="00BE0E11" w:rsidRPr="00C327F6" w:rsidRDefault="00BE0E11" w:rsidP="00BE0E1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327F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327F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1E19D402" w14:textId="7A144AF1" w:rsidR="00BE0E11" w:rsidRPr="00C327F6" w:rsidRDefault="00BE0E11" w:rsidP="00BE0E1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FE70ED7" w14:textId="1BFD9AE7" w:rsidR="00BE0E11" w:rsidRPr="00C327F6" w:rsidRDefault="00BE0E11" w:rsidP="00BE0E1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71,015</w:t>
            </w:r>
          </w:p>
        </w:tc>
        <w:tc>
          <w:tcPr>
            <w:tcW w:w="270" w:type="dxa"/>
          </w:tcPr>
          <w:p w14:paraId="3E313E33" w14:textId="77777777" w:rsidR="00BE0E11" w:rsidRPr="00C327F6" w:rsidRDefault="00BE0E11" w:rsidP="00BE0E11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vAlign w:val="bottom"/>
          </w:tcPr>
          <w:p w14:paraId="022BFA2E" w14:textId="5873332D" w:rsidR="00BE0E11" w:rsidRPr="00C327F6" w:rsidRDefault="00BE0E11" w:rsidP="00BE0E1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76,089</w:t>
            </w:r>
          </w:p>
        </w:tc>
      </w:tr>
      <w:tr w:rsidR="004D5290" w:rsidRPr="00C327F6" w14:paraId="3664250B" w14:textId="77777777" w:rsidTr="00695933">
        <w:tc>
          <w:tcPr>
            <w:tcW w:w="4950" w:type="dxa"/>
          </w:tcPr>
          <w:p w14:paraId="375EFB51" w14:textId="1D2FDD0E" w:rsidR="00BE0E11" w:rsidRPr="00C327F6" w:rsidRDefault="00BE0E11" w:rsidP="00BE0E1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327F6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ผลต่างจากอัตราแลกเปลี่ยนเงินตราต่างประเทศ</w:t>
            </w:r>
          </w:p>
        </w:tc>
        <w:tc>
          <w:tcPr>
            <w:tcW w:w="990" w:type="dxa"/>
          </w:tcPr>
          <w:p w14:paraId="51DC157C" w14:textId="77777777" w:rsidR="00BE0E11" w:rsidRPr="00C327F6" w:rsidRDefault="00BE0E11" w:rsidP="00BE0E1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3125B2" w14:textId="6F625291" w:rsidR="00BE0E11" w:rsidRPr="00C327F6" w:rsidRDefault="00715536" w:rsidP="00D636C6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3,375</w:t>
            </w:r>
          </w:p>
        </w:tc>
        <w:tc>
          <w:tcPr>
            <w:tcW w:w="270" w:type="dxa"/>
          </w:tcPr>
          <w:p w14:paraId="0F7FC382" w14:textId="77777777" w:rsidR="00BE0E11" w:rsidRPr="00C327F6" w:rsidRDefault="00BE0E11" w:rsidP="00BE0E11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337BFB4A" w14:textId="70B5B73D" w:rsidR="00BE0E11" w:rsidRPr="00C327F6" w:rsidRDefault="0083085D" w:rsidP="0083085D">
            <w:pPr>
              <w:tabs>
                <w:tab w:val="decimal" w:pos="1080"/>
              </w:tabs>
              <w:spacing w:line="360" w:lineRule="exact"/>
              <w:ind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             </w:t>
            </w:r>
            <w:r w:rsidR="00BE0E11" w:rsidRPr="00C327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(5,074)</w:t>
            </w:r>
          </w:p>
        </w:tc>
      </w:tr>
      <w:tr w:rsidR="004D5290" w:rsidRPr="00C327F6" w14:paraId="15D1562F" w14:textId="77777777" w:rsidTr="00273E38">
        <w:tc>
          <w:tcPr>
            <w:tcW w:w="4950" w:type="dxa"/>
          </w:tcPr>
          <w:p w14:paraId="3FDE6EB1" w14:textId="0B356931" w:rsidR="00BE0E11" w:rsidRPr="00C327F6" w:rsidRDefault="00BE0E11" w:rsidP="00BE0E1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327F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327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C327F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34946EE" w14:textId="77777777" w:rsidR="00BE0E11" w:rsidRPr="00C327F6" w:rsidRDefault="00BE0E11" w:rsidP="00BE0E1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32EF01" w14:textId="2E48D8E6" w:rsidR="00BE0E11" w:rsidRPr="00C327F6" w:rsidRDefault="00715536" w:rsidP="00D636C6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74,390</w:t>
            </w:r>
          </w:p>
        </w:tc>
        <w:tc>
          <w:tcPr>
            <w:tcW w:w="270" w:type="dxa"/>
          </w:tcPr>
          <w:p w14:paraId="6607CB55" w14:textId="77777777" w:rsidR="00BE0E11" w:rsidRPr="00C327F6" w:rsidRDefault="00BE0E11" w:rsidP="00BE0E11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07124" w14:textId="3D4756E2" w:rsidR="00BE0E11" w:rsidRPr="00C327F6" w:rsidRDefault="00BE0E11" w:rsidP="00BE0E1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71,015</w:t>
            </w:r>
          </w:p>
        </w:tc>
      </w:tr>
    </w:tbl>
    <w:p w14:paraId="5DBF9C09" w14:textId="58299065" w:rsidR="00E5505B" w:rsidRPr="00C327F6" w:rsidRDefault="00E5505B" w:rsidP="006C438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956256" w14:textId="55EAF831" w:rsidR="00E342A8" w:rsidRPr="00C327F6" w:rsidRDefault="00E342A8" w:rsidP="006C438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327F6">
        <w:rPr>
          <w:rFonts w:asciiTheme="majorBidi" w:hAnsiTheme="majorBidi" w:cstheme="majorBid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32406451" w14:textId="77777777" w:rsidR="00695933" w:rsidRPr="00C327F6" w:rsidRDefault="00695933" w:rsidP="006C438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CA5806E" w14:textId="4B697040" w:rsidR="005176CF" w:rsidRPr="00C327F6" w:rsidRDefault="005176CF" w:rsidP="00E9480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hint="cs"/>
          <w:sz w:val="30"/>
          <w:szCs w:val="30"/>
          <w:cs/>
        </w:rPr>
        <w:t>เพื่อวัตถุประสงค์ในการทดสอบการด้อยค่า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ค่าความนิยมได้ถูกปันส่วนให้กับหน่วยสินทรัพย์ที่ก่อให้เกิดเงินสดของกลุ่มบริษัท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ซึ่งส่วนใหญ่เป็น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</w:rPr>
        <w:t>Allnex Holding GmbH</w:t>
      </w:r>
      <w:r w:rsidR="00E963D5" w:rsidRPr="00C327F6">
        <w:rPr>
          <w:rFonts w:asciiTheme="majorBidi" w:hAnsiTheme="majorBidi" w:cstheme="majorBidi" w:hint="cs"/>
          <w:sz w:val="30"/>
          <w:szCs w:val="30"/>
          <w:cs/>
        </w:rPr>
        <w:t xml:space="preserve"> และบริษัทย่อย</w:t>
      </w:r>
    </w:p>
    <w:p w14:paraId="10E73777" w14:textId="77777777" w:rsidR="005176CF" w:rsidRPr="00C327F6" w:rsidRDefault="005176CF" w:rsidP="00E9480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CE96A4" w14:textId="0D41000B" w:rsidR="006C4383" w:rsidRPr="00C327F6" w:rsidRDefault="005176CF" w:rsidP="00E94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C327F6">
        <w:rPr>
          <w:rFonts w:asciiTheme="majorBidi" w:hAnsiTheme="majorBidi" w:hint="cs"/>
          <w:sz w:val="30"/>
          <w:szCs w:val="30"/>
          <w:cs/>
        </w:rPr>
        <w:t>มูลค่าที่คาดว่าจะได้รับคืนมาจากมูลค่าจากการใช้โดยการประมาณการคิดลดกระแสเงินสด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การวัดมูลค่ายุติธรรมจัดประเภทเป็นมูลค่ายุติธรรมระดับ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/>
          <w:sz w:val="30"/>
          <w:szCs w:val="30"/>
        </w:rPr>
        <w:t>3</w:t>
      </w:r>
    </w:p>
    <w:p w14:paraId="2F8FB60E" w14:textId="3747FAAC" w:rsidR="005176CF" w:rsidRPr="00C327F6" w:rsidRDefault="005176CF" w:rsidP="00517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/>
          <w:sz w:val="30"/>
          <w:szCs w:val="30"/>
        </w:rPr>
      </w:pPr>
    </w:p>
    <w:p w14:paraId="5F686C2D" w14:textId="6A97C29C" w:rsidR="005176CF" w:rsidRPr="00C327F6" w:rsidRDefault="005176CF" w:rsidP="00517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C327F6">
        <w:rPr>
          <w:rFonts w:asciiTheme="majorBidi" w:hAnsiTheme="majorBidi" w:hint="cs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ที่เกี่ยวข้องกับค่าความนิยมประเมินมาจากวิธีคิดลดกระแสเงินสดที่จัดทำโดยผู้บริหารซึ่งครอบคลุมระยะเวลา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/>
          <w:sz w:val="30"/>
          <w:szCs w:val="30"/>
        </w:rPr>
        <w:t xml:space="preserve">10 </w:t>
      </w:r>
      <w:r w:rsidRPr="00C327F6">
        <w:rPr>
          <w:rFonts w:asciiTheme="majorBidi" w:hAnsiTheme="majorBidi" w:hint="cs"/>
          <w:sz w:val="30"/>
          <w:szCs w:val="30"/>
          <w:cs/>
        </w:rPr>
        <w:t>ปีข้างหน้าและอัตราการเติบโตหลังจากนั้น</w:t>
      </w:r>
      <w:r w:rsidR="00162436" w:rsidRPr="00C327F6">
        <w:rPr>
          <w:rFonts w:asciiTheme="majorBidi" w:hAnsiTheme="majorBidi" w:hint="cs"/>
          <w:sz w:val="30"/>
          <w:szCs w:val="30"/>
          <w:cs/>
        </w:rPr>
        <w:t xml:space="preserve"> </w:t>
      </w:r>
      <w:r w:rsidR="00D513DB" w:rsidRPr="00C327F6">
        <w:rPr>
          <w:rFonts w:asciiTheme="majorBidi" w:hAnsiTheme="majorBidi" w:hint="cs"/>
          <w:sz w:val="30"/>
          <w:szCs w:val="30"/>
          <w:cs/>
        </w:rPr>
        <w:t>เพื่อให้สอดคล้องกับ</w:t>
      </w:r>
      <w:r w:rsidR="00162436" w:rsidRPr="00C327F6">
        <w:rPr>
          <w:rFonts w:asciiTheme="majorBidi" w:hAnsiTheme="majorBidi" w:hint="cs"/>
          <w:sz w:val="30"/>
          <w:szCs w:val="30"/>
          <w:cs/>
        </w:rPr>
        <w:t xml:space="preserve">แผนธุรกิจระยะยาวของกลุ่มบริษัท </w:t>
      </w:r>
      <w:r w:rsidRPr="00C327F6">
        <w:rPr>
          <w:rFonts w:asciiTheme="majorBidi" w:hAnsiTheme="majorBidi" w:hint="cs"/>
          <w:sz w:val="30"/>
          <w:szCs w:val="30"/>
          <w:cs/>
        </w:rPr>
        <w:t>ซึ่งอัตราการเติบโตกำหนดจากการประมาณการในระยะยาวของผู้บริหารเกี่ยวกับอัตราการเติบโตของกำไร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/>
          <w:sz w:val="30"/>
          <w:szCs w:val="30"/>
        </w:rPr>
        <w:t xml:space="preserve">EBITDA </w:t>
      </w:r>
      <w:r w:rsidRPr="00C327F6">
        <w:rPr>
          <w:rFonts w:asciiTheme="majorBidi" w:hAnsiTheme="majorBidi" w:hint="cs"/>
          <w:sz w:val="30"/>
          <w:szCs w:val="30"/>
          <w:cs/>
        </w:rPr>
        <w:t>ประจำปีที่สอดคล้องกับข้อสมมติที่ว่าผู้เข้าร่วมตลาดจะสามารถทำได้</w:t>
      </w:r>
    </w:p>
    <w:p w14:paraId="0D22D796" w14:textId="77777777" w:rsidR="0013035D" w:rsidRPr="00C327F6" w:rsidRDefault="0013035D" w:rsidP="001C0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8A7EEF5" w14:textId="6B553C35" w:rsidR="00900EE5" w:rsidRPr="00C327F6" w:rsidRDefault="00E342A8" w:rsidP="00900EE5">
      <w:pPr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327F6">
        <w:rPr>
          <w:rFonts w:asciiTheme="majorBidi" w:hAnsiTheme="majorBidi" w:cstheme="majorBidi"/>
          <w:i/>
          <w:iCs/>
          <w:sz w:val="30"/>
          <w:szCs w:val="30"/>
          <w:cs/>
        </w:rPr>
        <w:t>ข้อสมมติที่สำคัญในการประมาณมูลค่าที่คาดว่าจะได้รับคืน</w:t>
      </w:r>
    </w:p>
    <w:p w14:paraId="3FF3B3B7" w14:textId="77777777" w:rsidR="00695933" w:rsidRPr="00C327F6" w:rsidRDefault="00695933" w:rsidP="00900EE5">
      <w:pPr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29FC8D3" w14:textId="29503E6D" w:rsidR="00695933" w:rsidRPr="00C327F6" w:rsidRDefault="00900EE5" w:rsidP="005176C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 xml:space="preserve">อัตราการคิดลดคำนวณมาจากวิธีต้นทุนถัวเฉลี่ยถ่วงน้ำหนักของเงินทุน โดยอ้างอิงอัตราผลตอบแทนที่ปราศจากความเสี่ยงที่มาจากอัตราผลตอบแทนพันธบัตรรัฐบาล </w:t>
      </w:r>
      <w:r w:rsidRPr="00C327F6">
        <w:rPr>
          <w:rFonts w:asciiTheme="majorBidi" w:hAnsiTheme="majorBidi" w:cstheme="majorBidi"/>
          <w:sz w:val="30"/>
          <w:szCs w:val="30"/>
        </w:rPr>
        <w:t xml:space="preserve">10 </w:t>
      </w:r>
      <w:r w:rsidRPr="00C327F6">
        <w:rPr>
          <w:rFonts w:asciiTheme="majorBidi" w:hAnsiTheme="majorBidi" w:cstheme="majorBidi"/>
          <w:sz w:val="30"/>
          <w:szCs w:val="30"/>
          <w:cs/>
        </w:rPr>
        <w:t>ปี ผลตอบแทนชดเชยความเสี่ยงที่เพิ่มขึ้นของตลาด และค่าเบต้าโดยเฉลี่ยของ</w:t>
      </w:r>
      <w:r w:rsidR="0041063A" w:rsidRPr="00C327F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327F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513DB" w:rsidRPr="00C327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513DB" w:rsidRPr="00C327F6">
        <w:rPr>
          <w:rFonts w:asciiTheme="majorBidi" w:hAnsiTheme="majorBidi" w:hint="cs"/>
          <w:sz w:val="30"/>
          <w:szCs w:val="30"/>
          <w:cs/>
        </w:rPr>
        <w:t>โ</w:t>
      </w:r>
      <w:r w:rsidR="00D513DB" w:rsidRPr="00C327F6">
        <w:rPr>
          <w:rFonts w:asciiTheme="majorBidi" w:hAnsiTheme="majorBidi"/>
          <w:sz w:val="30"/>
          <w:szCs w:val="30"/>
          <w:cs/>
        </w:rPr>
        <w:t>ดยมี</w:t>
      </w:r>
      <w:r w:rsidR="00D513DB" w:rsidRPr="00C327F6">
        <w:rPr>
          <w:rFonts w:asciiTheme="majorBidi" w:hAnsiTheme="majorBidi" w:cstheme="majorBidi"/>
          <w:sz w:val="30"/>
          <w:szCs w:val="30"/>
          <w:cs/>
        </w:rPr>
        <w:t>อัตราการคิดลด</w:t>
      </w:r>
      <w:r w:rsidR="00661E36" w:rsidRPr="00C327F6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BD2F2E" w:rsidRPr="00C327F6">
        <w:rPr>
          <w:rFonts w:asciiTheme="majorBidi" w:hAnsiTheme="majorBidi" w:cstheme="majorBidi"/>
          <w:sz w:val="30"/>
          <w:szCs w:val="30"/>
        </w:rPr>
        <w:t>2568</w:t>
      </w:r>
      <w:r w:rsidR="00661E36"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="00800836" w:rsidRPr="00C327F6">
        <w:rPr>
          <w:rFonts w:asciiTheme="majorBidi" w:hAnsiTheme="majorBidi" w:hint="cs"/>
          <w:sz w:val="30"/>
          <w:szCs w:val="30"/>
          <w:cs/>
        </w:rPr>
        <w:t>อยู่ในช่วง</w:t>
      </w:r>
      <w:r w:rsidR="00D513DB" w:rsidRPr="00C327F6">
        <w:rPr>
          <w:rFonts w:asciiTheme="majorBidi" w:hAnsiTheme="majorBidi"/>
          <w:sz w:val="30"/>
          <w:szCs w:val="30"/>
          <w:cs/>
        </w:rPr>
        <w:t>ร้อยละ</w:t>
      </w:r>
      <w:r w:rsidR="00800836" w:rsidRPr="00C327F6">
        <w:rPr>
          <w:rFonts w:asciiTheme="majorBidi" w:hAnsiTheme="majorBidi" w:hint="cs"/>
          <w:sz w:val="30"/>
          <w:szCs w:val="30"/>
          <w:cs/>
        </w:rPr>
        <w:t xml:space="preserve"> </w:t>
      </w:r>
      <w:r w:rsidR="00800836" w:rsidRPr="00C327F6">
        <w:rPr>
          <w:rFonts w:asciiTheme="majorBidi" w:hAnsiTheme="majorBidi"/>
          <w:sz w:val="30"/>
          <w:szCs w:val="30"/>
        </w:rPr>
        <w:t>7.6</w:t>
      </w:r>
      <w:r w:rsidR="00273E38" w:rsidRPr="00C327F6">
        <w:rPr>
          <w:rFonts w:asciiTheme="majorBidi" w:hAnsiTheme="majorBidi"/>
          <w:sz w:val="30"/>
          <w:szCs w:val="30"/>
        </w:rPr>
        <w:t xml:space="preserve"> </w:t>
      </w:r>
      <w:r w:rsidR="00800836" w:rsidRPr="00C327F6">
        <w:rPr>
          <w:rFonts w:asciiTheme="majorBidi" w:hAnsiTheme="majorBidi"/>
          <w:sz w:val="30"/>
          <w:szCs w:val="30"/>
        </w:rPr>
        <w:t>-</w:t>
      </w:r>
      <w:r w:rsidR="00273E38" w:rsidRPr="00C327F6">
        <w:rPr>
          <w:rFonts w:asciiTheme="majorBidi" w:hAnsiTheme="majorBidi"/>
          <w:sz w:val="30"/>
          <w:szCs w:val="30"/>
        </w:rPr>
        <w:t xml:space="preserve"> </w:t>
      </w:r>
      <w:r w:rsidR="00800836" w:rsidRPr="00C327F6">
        <w:rPr>
          <w:rFonts w:asciiTheme="majorBidi" w:hAnsiTheme="majorBidi"/>
          <w:sz w:val="30"/>
          <w:szCs w:val="30"/>
        </w:rPr>
        <w:t>8.1</w:t>
      </w:r>
      <w:r w:rsidR="00661E36" w:rsidRPr="00C327F6">
        <w:rPr>
          <w:rFonts w:asciiTheme="majorBidi" w:hAnsiTheme="majorBidi"/>
          <w:sz w:val="30"/>
          <w:szCs w:val="30"/>
        </w:rPr>
        <w:t xml:space="preserve"> </w:t>
      </w:r>
      <w:r w:rsidR="00661E36" w:rsidRPr="00C327F6">
        <w:rPr>
          <w:rFonts w:asciiTheme="majorBidi" w:hAnsiTheme="majorBidi" w:hint="cs"/>
          <w:i/>
          <w:iCs/>
          <w:sz w:val="30"/>
          <w:szCs w:val="30"/>
          <w:cs/>
        </w:rPr>
        <w:t>(</w:t>
      </w:r>
      <w:r w:rsidR="00BD2F2E" w:rsidRPr="00C327F6">
        <w:rPr>
          <w:rFonts w:asciiTheme="majorBidi" w:hAnsiTheme="majorBidi"/>
          <w:i/>
          <w:iCs/>
          <w:sz w:val="30"/>
          <w:szCs w:val="30"/>
        </w:rPr>
        <w:t>2567</w:t>
      </w:r>
      <w:r w:rsidR="00661E36" w:rsidRPr="00C327F6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661E36" w:rsidRPr="00C327F6">
        <w:rPr>
          <w:rFonts w:asciiTheme="majorBidi" w:hAnsiTheme="majorBidi" w:hint="cs"/>
          <w:i/>
          <w:iCs/>
          <w:sz w:val="30"/>
          <w:szCs w:val="30"/>
          <w:cs/>
        </w:rPr>
        <w:t xml:space="preserve">ร้อยละ </w:t>
      </w:r>
      <w:r w:rsidR="00661E36" w:rsidRPr="00C327F6">
        <w:rPr>
          <w:rFonts w:asciiTheme="majorBidi" w:hAnsiTheme="majorBidi"/>
          <w:i/>
          <w:iCs/>
          <w:sz w:val="30"/>
          <w:szCs w:val="30"/>
        </w:rPr>
        <w:t>7.</w:t>
      </w:r>
      <w:r w:rsidR="00BE0E11" w:rsidRPr="00C327F6">
        <w:rPr>
          <w:rFonts w:asciiTheme="majorBidi" w:hAnsiTheme="majorBidi"/>
          <w:i/>
          <w:iCs/>
          <w:sz w:val="30"/>
          <w:szCs w:val="30"/>
        </w:rPr>
        <w:t>5</w:t>
      </w:r>
      <w:r w:rsidR="00661E36" w:rsidRPr="00C327F6">
        <w:rPr>
          <w:rFonts w:asciiTheme="majorBidi" w:hAnsiTheme="majorBidi"/>
          <w:i/>
          <w:iCs/>
          <w:sz w:val="30"/>
          <w:szCs w:val="30"/>
        </w:rPr>
        <w:t>)</w:t>
      </w:r>
    </w:p>
    <w:p w14:paraId="3E70BE0F" w14:textId="77777777" w:rsidR="005176CF" w:rsidRPr="00C327F6" w:rsidRDefault="005176CF" w:rsidP="005176C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9CE6961" w14:textId="77777777" w:rsidR="00273E38" w:rsidRPr="00C327F6" w:rsidRDefault="00273E38" w:rsidP="005176C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74C3F42" w14:textId="77777777" w:rsidR="00273E38" w:rsidRPr="00C327F6" w:rsidRDefault="00273E38" w:rsidP="005176C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206C606" w14:textId="17A40A88" w:rsidR="00715536" w:rsidRPr="00C327F6" w:rsidRDefault="00900EE5" w:rsidP="001C04D0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lastRenderedPageBreak/>
        <w:t xml:space="preserve">ประมาณการ </w:t>
      </w:r>
      <w:r w:rsidRPr="00C327F6">
        <w:rPr>
          <w:rFonts w:ascii="Angsana New" w:hAnsi="Angsana New"/>
          <w:sz w:val="30"/>
          <w:szCs w:val="30"/>
        </w:rPr>
        <w:t xml:space="preserve">EBITDA </w:t>
      </w:r>
      <w:r w:rsidRPr="00C327F6">
        <w:rPr>
          <w:rFonts w:ascii="Angsana New" w:hAnsi="Angsana New"/>
          <w:sz w:val="30"/>
          <w:szCs w:val="30"/>
          <w:cs/>
        </w:rPr>
        <w:t>มาจากประมาณการผลประโยชน์ที่คาดว่าจะได้รับในอนาคต โดยอ้างอิงจากประสบการณ์ในอดีต และปรับปรุงด้วยอัตราการเพิ่มขึ้นของรายได้ที่ประมาณการมาจากแนวโน้มการเติบโตในภูมิภาคและอุตสาหกรรมที่เกี่ยวข้องในอนาคต ประกอบกับแผนการเติบโตของธุรกิจในภูมิภาคที่เป็นเป้าหมาย โดยอ้างอิงจากแหล่งข้อมูลทั้งภายในและภายนอก ต้นทุนของวัตถุดิบ สาธารณูปโภค ต้นทุนการขนส่งที่เกี่ยวข้อง และรวมถึงต้นทุนการพัฒนาและวิจัยสินค้า เพื่อรักษามาตรฐานของสินค้าและพัฒนาสินค้าให้ครอบคลุมต่อความต้องการของลูกค้าที่หลากหลาย</w:t>
      </w:r>
      <w:r w:rsidR="00D513DB" w:rsidRPr="00C327F6">
        <w:rPr>
          <w:rFonts w:ascii="Angsana New" w:hAnsi="Angsana New"/>
          <w:sz w:val="30"/>
          <w:szCs w:val="30"/>
        </w:rPr>
        <w:t xml:space="preserve"> </w:t>
      </w:r>
      <w:bookmarkStart w:id="9" w:name="_Hlk126702919"/>
      <w:r w:rsidR="00D513DB" w:rsidRPr="00C327F6">
        <w:rPr>
          <w:rFonts w:asciiTheme="majorBidi" w:hAnsiTheme="majorBidi" w:cstheme="majorBidi" w:hint="cs"/>
          <w:sz w:val="30"/>
          <w:szCs w:val="30"/>
          <w:cs/>
        </w:rPr>
        <w:t>โดยมี</w:t>
      </w:r>
      <w:r w:rsidR="00D513DB" w:rsidRPr="00C327F6">
        <w:rPr>
          <w:rFonts w:asciiTheme="majorBidi" w:hAnsiTheme="majorBidi" w:cstheme="majorBidi"/>
          <w:sz w:val="30"/>
          <w:szCs w:val="30"/>
          <w:cs/>
        </w:rPr>
        <w:t>อัตราการเติบโต</w:t>
      </w:r>
      <w:r w:rsidR="00800836" w:rsidRPr="00C327F6">
        <w:rPr>
          <w:rFonts w:asciiTheme="majorBidi" w:hAnsiTheme="majorBidi" w:cstheme="majorBidi" w:hint="cs"/>
          <w:sz w:val="30"/>
          <w:szCs w:val="30"/>
          <w:cs/>
        </w:rPr>
        <w:t>อยู่ในช่วง</w:t>
      </w:r>
      <w:r w:rsidR="00D513DB" w:rsidRPr="00C327F6">
        <w:rPr>
          <w:rFonts w:asciiTheme="majorBidi" w:hAnsiTheme="majorBidi"/>
          <w:sz w:val="30"/>
          <w:szCs w:val="30"/>
          <w:cs/>
        </w:rPr>
        <w:t>ร้อยละ</w:t>
      </w:r>
      <w:r w:rsidR="00800836" w:rsidRPr="00C327F6">
        <w:rPr>
          <w:rFonts w:asciiTheme="majorBidi" w:hAnsiTheme="majorBidi" w:hint="cs"/>
          <w:sz w:val="30"/>
          <w:szCs w:val="30"/>
          <w:cs/>
        </w:rPr>
        <w:t xml:space="preserve"> </w:t>
      </w:r>
      <w:bookmarkEnd w:id="9"/>
      <w:r w:rsidR="00F155D3" w:rsidRPr="00C327F6">
        <w:rPr>
          <w:rFonts w:asciiTheme="majorBidi" w:hAnsiTheme="majorBidi"/>
          <w:sz w:val="30"/>
          <w:szCs w:val="30"/>
        </w:rPr>
        <w:t>7</w:t>
      </w:r>
      <w:r w:rsidR="00273E38" w:rsidRPr="00C327F6">
        <w:rPr>
          <w:rFonts w:asciiTheme="majorBidi" w:hAnsiTheme="majorBidi"/>
          <w:sz w:val="30"/>
          <w:szCs w:val="30"/>
        </w:rPr>
        <w:t xml:space="preserve"> </w:t>
      </w:r>
      <w:r w:rsidR="00F155D3" w:rsidRPr="00C327F6">
        <w:rPr>
          <w:rFonts w:asciiTheme="majorBidi" w:hAnsiTheme="majorBidi"/>
          <w:sz w:val="30"/>
          <w:szCs w:val="30"/>
        </w:rPr>
        <w:t>-</w:t>
      </w:r>
      <w:r w:rsidR="00273E38" w:rsidRPr="00C327F6">
        <w:rPr>
          <w:rFonts w:asciiTheme="majorBidi" w:hAnsiTheme="majorBidi"/>
          <w:sz w:val="30"/>
          <w:szCs w:val="30"/>
        </w:rPr>
        <w:t xml:space="preserve"> </w:t>
      </w:r>
      <w:r w:rsidR="00F155D3" w:rsidRPr="00C327F6">
        <w:rPr>
          <w:rFonts w:asciiTheme="majorBidi" w:hAnsiTheme="majorBidi"/>
          <w:sz w:val="30"/>
          <w:szCs w:val="30"/>
        </w:rPr>
        <w:t>15</w:t>
      </w:r>
      <w:r w:rsidR="00E35162">
        <w:rPr>
          <w:rFonts w:asciiTheme="majorBidi" w:hAnsiTheme="majorBidi" w:hint="cs"/>
          <w:sz w:val="30"/>
          <w:szCs w:val="30"/>
          <w:cs/>
        </w:rPr>
        <w:t xml:space="preserve"> </w:t>
      </w:r>
      <w:r w:rsidR="00E35162" w:rsidRPr="00E35162">
        <w:rPr>
          <w:rFonts w:asciiTheme="majorBidi" w:hAnsiTheme="majorBidi" w:hint="cs"/>
          <w:i/>
          <w:iCs/>
          <w:sz w:val="30"/>
          <w:szCs w:val="30"/>
          <w:cs/>
        </w:rPr>
        <w:t>(</w:t>
      </w:r>
      <w:r w:rsidR="003C4FE3" w:rsidRPr="00E35162">
        <w:rPr>
          <w:rFonts w:asciiTheme="majorBidi" w:hAnsiTheme="majorBidi"/>
          <w:i/>
          <w:iCs/>
          <w:sz w:val="30"/>
          <w:szCs w:val="30"/>
        </w:rPr>
        <w:t xml:space="preserve">2567: </w:t>
      </w:r>
      <w:r w:rsidR="003C4FE3" w:rsidRPr="00E35162">
        <w:rPr>
          <w:rFonts w:asciiTheme="majorBidi" w:hAnsiTheme="majorBidi" w:hint="cs"/>
          <w:i/>
          <w:iCs/>
          <w:sz w:val="30"/>
          <w:szCs w:val="30"/>
          <w:cs/>
        </w:rPr>
        <w:t>ร้อยละ</w:t>
      </w:r>
      <w:r w:rsidR="003C4FE3" w:rsidRPr="00E3516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3C4FE3" w:rsidRPr="00E35162">
        <w:rPr>
          <w:rFonts w:asciiTheme="majorBidi" w:hAnsiTheme="majorBidi"/>
          <w:i/>
          <w:iCs/>
          <w:sz w:val="30"/>
          <w:szCs w:val="30"/>
        </w:rPr>
        <w:t>10)</w:t>
      </w:r>
    </w:p>
    <w:p w14:paraId="6502A84D" w14:textId="77777777" w:rsidR="00800836" w:rsidRPr="00C327F6" w:rsidRDefault="00800836" w:rsidP="001C04D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968F5BE" w14:textId="2B7FCCCC" w:rsidR="00900EE5" w:rsidRPr="00C327F6" w:rsidRDefault="00900EE5" w:rsidP="00900EE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>จากการทดสอบการด้อยค่า ด้วยข้อสมมติและอัตราการคิดลดของ</w:t>
      </w:r>
      <w:r w:rsidR="0041063A" w:rsidRPr="00C327F6">
        <w:rPr>
          <w:rFonts w:ascii="Angsana New" w:hAnsi="Angsana New" w:hint="cs"/>
          <w:sz w:val="30"/>
          <w:szCs w:val="30"/>
          <w:cs/>
        </w:rPr>
        <w:t>กลุ่ม</w:t>
      </w:r>
      <w:r w:rsidRPr="00C327F6">
        <w:rPr>
          <w:rFonts w:ascii="Angsana New" w:hAnsi="Angsana New"/>
          <w:sz w:val="30"/>
          <w:szCs w:val="30"/>
          <w:cs/>
        </w:rPr>
        <w:t>บริษัท มูลค่าที่คาดว่าจะได้รับคืนของหน่วยสินทรัพย์ที่ก่อให้เกิดเงินสดสูงกว่ามูลค่าตามบัญชี กลุ่มบริษัทจึงไม่รับรู้ขาดทุนจากการด้อยค่าในงบการเงินรวม</w:t>
      </w:r>
    </w:p>
    <w:p w14:paraId="0AA84A33" w14:textId="77777777" w:rsidR="00900EE5" w:rsidRPr="00C327F6" w:rsidRDefault="00900EE5" w:rsidP="00900EE5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53347A3" w14:textId="001896B0" w:rsidR="00900EE5" w:rsidRPr="00C327F6" w:rsidRDefault="00900EE5" w:rsidP="00900EE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ทั้งนี้ผู้บริหารได้พิจารณาว่าหากมีการเปลี่ยนแปลงในข้อสมมติที่มีนัยสำคัญ </w:t>
      </w:r>
      <w:r w:rsidRPr="00C327F6">
        <w:rPr>
          <w:rFonts w:ascii="Angsana New" w:hAnsi="Angsana New"/>
          <w:sz w:val="30"/>
          <w:szCs w:val="30"/>
        </w:rPr>
        <w:t>2</w:t>
      </w:r>
      <w:r w:rsidRPr="00C327F6">
        <w:rPr>
          <w:rFonts w:ascii="Angsana New" w:hAnsi="Angsana New"/>
          <w:sz w:val="30"/>
          <w:szCs w:val="30"/>
          <w:cs/>
        </w:rPr>
        <w:t xml:space="preserve"> ข้อ ได้แก่ </w:t>
      </w:r>
      <w:r w:rsidR="00CE45DB" w:rsidRPr="00C327F6">
        <w:rPr>
          <w:rFonts w:ascii="Angsana New" w:hAnsi="Angsana New" w:hint="cs"/>
          <w:sz w:val="30"/>
          <w:szCs w:val="30"/>
          <w:cs/>
        </w:rPr>
        <w:t>อัตราการคิดลดที่สูงขึ้นในอัตราร้อยละ</w:t>
      </w:r>
      <w:r w:rsidR="00CE45DB" w:rsidRPr="00C327F6">
        <w:rPr>
          <w:rFonts w:ascii="Angsana New" w:hAnsi="Angsana New"/>
          <w:sz w:val="30"/>
          <w:szCs w:val="30"/>
          <w:cs/>
        </w:rPr>
        <w:t xml:space="preserve"> </w:t>
      </w:r>
      <w:r w:rsidR="00F155D3" w:rsidRPr="00C327F6">
        <w:rPr>
          <w:rFonts w:ascii="Angsana New" w:hAnsi="Angsana New"/>
          <w:sz w:val="30"/>
          <w:szCs w:val="30"/>
        </w:rPr>
        <w:t>20</w:t>
      </w:r>
      <w:r w:rsidR="00273E38" w:rsidRPr="00C327F6">
        <w:rPr>
          <w:rFonts w:ascii="Angsana New" w:hAnsi="Angsana New"/>
          <w:sz w:val="30"/>
          <w:szCs w:val="30"/>
        </w:rPr>
        <w:t xml:space="preserve"> </w:t>
      </w:r>
      <w:r w:rsidR="007533F0">
        <w:rPr>
          <w:rFonts w:ascii="Angsana New" w:hAnsi="Angsana New"/>
          <w:sz w:val="30"/>
          <w:szCs w:val="30"/>
        </w:rPr>
        <w:t>-</w:t>
      </w:r>
      <w:r w:rsidR="00273E38" w:rsidRPr="00C327F6">
        <w:rPr>
          <w:rFonts w:ascii="Angsana New" w:hAnsi="Angsana New"/>
          <w:sz w:val="30"/>
          <w:szCs w:val="30"/>
        </w:rPr>
        <w:t xml:space="preserve"> </w:t>
      </w:r>
      <w:r w:rsidR="00F155D3" w:rsidRPr="00C327F6">
        <w:rPr>
          <w:rFonts w:ascii="Angsana New" w:hAnsi="Angsana New"/>
          <w:sz w:val="30"/>
          <w:szCs w:val="30"/>
        </w:rPr>
        <w:t>26</w:t>
      </w:r>
      <w:r w:rsidR="00E35162">
        <w:rPr>
          <w:rFonts w:ascii="Angsana New" w:hAnsi="Angsana New"/>
          <w:sz w:val="30"/>
          <w:szCs w:val="30"/>
        </w:rPr>
        <w:t xml:space="preserve"> </w:t>
      </w:r>
      <w:r w:rsidR="00E35162" w:rsidRPr="00E35162">
        <w:rPr>
          <w:rFonts w:ascii="Angsana New" w:hAnsi="Angsana New"/>
          <w:i/>
          <w:iCs/>
          <w:sz w:val="30"/>
          <w:szCs w:val="30"/>
        </w:rPr>
        <w:t xml:space="preserve">(2567: </w:t>
      </w:r>
      <w:r w:rsidR="00E35162" w:rsidRPr="00E35162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E35162" w:rsidRPr="00E3516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35162" w:rsidRPr="00E35162">
        <w:rPr>
          <w:rFonts w:ascii="Angsana New" w:hAnsi="Angsana New"/>
          <w:i/>
          <w:iCs/>
          <w:sz w:val="30"/>
          <w:szCs w:val="30"/>
        </w:rPr>
        <w:t>17)</w:t>
      </w:r>
      <w:r w:rsidR="00800836" w:rsidRPr="00C327F6">
        <w:rPr>
          <w:rFonts w:ascii="Angsana New" w:hAnsi="Angsana New"/>
          <w:sz w:val="30"/>
          <w:szCs w:val="30"/>
        </w:rPr>
        <w:t xml:space="preserve"> </w:t>
      </w:r>
      <w:r w:rsidR="00CE45DB" w:rsidRPr="00C327F6">
        <w:rPr>
          <w:rFonts w:ascii="Angsana New" w:hAnsi="Angsana New" w:hint="cs"/>
          <w:sz w:val="30"/>
          <w:szCs w:val="30"/>
          <w:cs/>
        </w:rPr>
        <w:t>ของต้นทุนถัวเฉลี่ยถ่วงน้ำหนักของเงินทุนของ</w:t>
      </w:r>
      <w:r w:rsidR="0041063A" w:rsidRPr="00C327F6">
        <w:rPr>
          <w:rFonts w:ascii="Angsana New" w:hAnsi="Angsana New" w:hint="cs"/>
          <w:sz w:val="30"/>
          <w:szCs w:val="30"/>
          <w:cs/>
        </w:rPr>
        <w:t>กลุ่ม</w:t>
      </w:r>
      <w:r w:rsidR="00CE45DB" w:rsidRPr="00C327F6">
        <w:rPr>
          <w:rFonts w:ascii="Angsana New" w:hAnsi="Angsana New" w:hint="cs"/>
          <w:sz w:val="30"/>
          <w:szCs w:val="30"/>
          <w:cs/>
        </w:rPr>
        <w:t>บริษัท</w:t>
      </w:r>
      <w:r w:rsidR="00CE45DB" w:rsidRPr="00C327F6">
        <w:rPr>
          <w:rFonts w:ascii="Angsana New" w:hAnsi="Angsana New"/>
          <w:sz w:val="30"/>
          <w:szCs w:val="30"/>
          <w:cs/>
        </w:rPr>
        <w:t xml:space="preserve"> </w:t>
      </w:r>
      <w:r w:rsidR="00CE45DB" w:rsidRPr="00C327F6">
        <w:rPr>
          <w:rFonts w:ascii="Angsana New" w:hAnsi="Angsana New" w:hint="cs"/>
          <w:sz w:val="30"/>
          <w:szCs w:val="30"/>
          <w:cs/>
        </w:rPr>
        <w:t>หรือ</w:t>
      </w:r>
      <w:r w:rsidR="00CE45DB" w:rsidRPr="00C327F6">
        <w:rPr>
          <w:rFonts w:ascii="Angsana New" w:hAnsi="Angsana New"/>
          <w:sz w:val="30"/>
          <w:szCs w:val="30"/>
          <w:cs/>
        </w:rPr>
        <w:t xml:space="preserve"> </w:t>
      </w:r>
      <w:r w:rsidR="00CE45DB" w:rsidRPr="00C327F6">
        <w:rPr>
          <w:rFonts w:ascii="Angsana New" w:hAnsi="Angsana New" w:hint="cs"/>
          <w:sz w:val="30"/>
          <w:szCs w:val="30"/>
          <w:cs/>
        </w:rPr>
        <w:t>ประมาณการอัตราการเติบโตของ</w:t>
      </w:r>
      <w:r w:rsidR="00CE45DB" w:rsidRPr="00C327F6">
        <w:rPr>
          <w:rFonts w:ascii="Angsana New" w:hAnsi="Angsana New"/>
          <w:sz w:val="30"/>
          <w:szCs w:val="30"/>
          <w:cs/>
        </w:rPr>
        <w:t xml:space="preserve"> </w:t>
      </w:r>
      <w:r w:rsidR="00CE45DB" w:rsidRPr="00C327F6">
        <w:rPr>
          <w:rFonts w:ascii="Angsana New" w:hAnsi="Angsana New"/>
          <w:sz w:val="30"/>
          <w:szCs w:val="30"/>
        </w:rPr>
        <w:t>E</w:t>
      </w:r>
      <w:r w:rsidR="00866CAB" w:rsidRPr="00C327F6">
        <w:rPr>
          <w:rFonts w:ascii="Angsana New" w:hAnsi="Angsana New"/>
          <w:sz w:val="30"/>
          <w:szCs w:val="30"/>
        </w:rPr>
        <w:t>B</w:t>
      </w:r>
      <w:r w:rsidR="00CE45DB" w:rsidRPr="00C327F6">
        <w:rPr>
          <w:rFonts w:ascii="Angsana New" w:hAnsi="Angsana New"/>
          <w:sz w:val="30"/>
          <w:szCs w:val="30"/>
        </w:rPr>
        <w:t xml:space="preserve">ITDA </w:t>
      </w:r>
      <w:r w:rsidR="00CE45DB" w:rsidRPr="00C327F6">
        <w:rPr>
          <w:rFonts w:ascii="Angsana New" w:hAnsi="Angsana New" w:hint="cs"/>
          <w:sz w:val="30"/>
          <w:szCs w:val="30"/>
          <w:cs/>
        </w:rPr>
        <w:t>ที่ลดลงในอัตราร้อยละ</w:t>
      </w:r>
      <w:r w:rsidR="00CE45DB" w:rsidRPr="00C327F6">
        <w:rPr>
          <w:rFonts w:ascii="Angsana New" w:hAnsi="Angsana New"/>
          <w:sz w:val="30"/>
          <w:szCs w:val="30"/>
          <w:cs/>
        </w:rPr>
        <w:t xml:space="preserve"> </w:t>
      </w:r>
      <w:r w:rsidR="00800836" w:rsidRPr="00C327F6">
        <w:rPr>
          <w:rFonts w:ascii="Angsana New" w:hAnsi="Angsana New"/>
          <w:sz w:val="30"/>
          <w:szCs w:val="30"/>
        </w:rPr>
        <w:t>19</w:t>
      </w:r>
      <w:r w:rsidR="00273E38" w:rsidRPr="00C327F6">
        <w:rPr>
          <w:rFonts w:ascii="Angsana New" w:hAnsi="Angsana New"/>
          <w:sz w:val="30"/>
          <w:szCs w:val="30"/>
        </w:rPr>
        <w:t xml:space="preserve"> </w:t>
      </w:r>
      <w:r w:rsidR="00800836" w:rsidRPr="00C327F6">
        <w:rPr>
          <w:rFonts w:ascii="Angsana New" w:hAnsi="Angsana New"/>
          <w:sz w:val="30"/>
          <w:szCs w:val="30"/>
        </w:rPr>
        <w:t>-</w:t>
      </w:r>
      <w:r w:rsidR="00273E38" w:rsidRPr="00C327F6">
        <w:rPr>
          <w:rFonts w:ascii="Angsana New" w:hAnsi="Angsana New"/>
          <w:sz w:val="30"/>
          <w:szCs w:val="30"/>
        </w:rPr>
        <w:t xml:space="preserve"> </w:t>
      </w:r>
      <w:r w:rsidR="00800836" w:rsidRPr="00C327F6">
        <w:rPr>
          <w:rFonts w:ascii="Angsana New" w:hAnsi="Angsana New"/>
          <w:sz w:val="30"/>
          <w:szCs w:val="30"/>
        </w:rPr>
        <w:t>2</w:t>
      </w:r>
      <w:r w:rsidR="00F155D3" w:rsidRPr="00C327F6">
        <w:rPr>
          <w:rFonts w:ascii="Angsana New" w:hAnsi="Angsana New"/>
          <w:sz w:val="30"/>
          <w:szCs w:val="30"/>
        </w:rPr>
        <w:t>5</w:t>
      </w:r>
      <w:r w:rsidR="00BB5224" w:rsidRPr="00C327F6">
        <w:rPr>
          <w:rFonts w:ascii="Angsana New" w:hAnsi="Angsana New"/>
          <w:sz w:val="30"/>
          <w:szCs w:val="30"/>
        </w:rPr>
        <w:t xml:space="preserve"> </w:t>
      </w:r>
      <w:r w:rsidR="00E35162" w:rsidRPr="00E35162">
        <w:rPr>
          <w:rFonts w:ascii="Angsana New" w:hAnsi="Angsana New"/>
          <w:i/>
          <w:iCs/>
          <w:sz w:val="30"/>
          <w:szCs w:val="30"/>
        </w:rPr>
        <w:t xml:space="preserve">(2567: </w:t>
      </w:r>
      <w:r w:rsidR="00E35162" w:rsidRPr="00E35162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E35162" w:rsidRPr="00E3516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35162" w:rsidRPr="00E35162">
        <w:rPr>
          <w:rFonts w:ascii="Angsana New" w:hAnsi="Angsana New"/>
          <w:i/>
          <w:iCs/>
          <w:sz w:val="30"/>
          <w:szCs w:val="30"/>
        </w:rPr>
        <w:t>19)</w:t>
      </w:r>
      <w:r w:rsidR="00E35162" w:rsidRPr="00E35162">
        <w:rPr>
          <w:rFonts w:ascii="Angsana New" w:hAnsi="Angsana New"/>
          <w:sz w:val="30"/>
          <w:szCs w:val="30"/>
        </w:rPr>
        <w:t xml:space="preserve"> </w:t>
      </w:r>
      <w:r w:rsidRPr="00C327F6">
        <w:rPr>
          <w:rFonts w:ascii="Angsana New" w:hAnsi="Angsana New"/>
          <w:sz w:val="30"/>
          <w:szCs w:val="30"/>
          <w:cs/>
        </w:rPr>
        <w:t>จะทำให้มูลค่าที่คาดว่าจะได้รับคืนใกล้เคียงกับมูลค่าตามบัญชี</w:t>
      </w:r>
    </w:p>
    <w:p w14:paraId="21F5D829" w14:textId="736332B3" w:rsidR="005636F1" w:rsidRPr="00C327F6" w:rsidRDefault="005636F1" w:rsidP="005636F1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37C23B5" w14:textId="77777777" w:rsidR="005636F1" w:rsidRPr="00C327F6" w:rsidRDefault="005636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5636F1" w:rsidRPr="00C327F6" w:rsidSect="000A30D8"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C327F6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7960984" w14:textId="510ED939" w:rsidR="005636F1" w:rsidRPr="00C327F6" w:rsidRDefault="005636F1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327F6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14:paraId="65CAF1EC" w14:textId="77777777" w:rsidR="00D75799" w:rsidRPr="00C327F6" w:rsidRDefault="00D75799" w:rsidP="00D75799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14953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16"/>
        <w:gridCol w:w="974"/>
        <w:gridCol w:w="1375"/>
        <w:gridCol w:w="290"/>
        <w:gridCol w:w="1279"/>
        <w:gridCol w:w="290"/>
        <w:gridCol w:w="1375"/>
        <w:gridCol w:w="224"/>
        <w:gridCol w:w="12"/>
        <w:gridCol w:w="1402"/>
        <w:gridCol w:w="236"/>
        <w:gridCol w:w="1474"/>
        <w:gridCol w:w="36"/>
        <w:gridCol w:w="254"/>
        <w:gridCol w:w="36"/>
        <w:gridCol w:w="1142"/>
        <w:gridCol w:w="32"/>
        <w:gridCol w:w="6"/>
      </w:tblGrid>
      <w:tr w:rsidR="004D5290" w:rsidRPr="00C327F6" w14:paraId="0A3EDDB7" w14:textId="77777777" w:rsidTr="00F67753">
        <w:trPr>
          <w:gridAfter w:val="2"/>
          <w:wAfter w:w="38" w:type="dxa"/>
          <w:trHeight w:val="20"/>
          <w:tblHeader/>
        </w:trPr>
        <w:tc>
          <w:tcPr>
            <w:tcW w:w="4516" w:type="dxa"/>
          </w:tcPr>
          <w:p w14:paraId="468EDCA3" w14:textId="77777777" w:rsidR="00AC4142" w:rsidRPr="00C327F6" w:rsidRDefault="00AC4142" w:rsidP="00F45A8A">
            <w:pPr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974" w:type="dxa"/>
          </w:tcPr>
          <w:p w14:paraId="058ED12C" w14:textId="77777777" w:rsidR="00AC4142" w:rsidRPr="00C327F6" w:rsidRDefault="00AC4142" w:rsidP="00C278B6">
            <w:pPr>
              <w:tabs>
                <w:tab w:val="decimal" w:pos="795"/>
                <w:tab w:val="left" w:pos="875"/>
              </w:tabs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425" w:type="dxa"/>
            <w:gridSpan w:val="14"/>
          </w:tcPr>
          <w:p w14:paraId="52FB3576" w14:textId="77777777" w:rsidR="00AC4142" w:rsidRPr="00C327F6" w:rsidRDefault="00AC4142" w:rsidP="00C278B6">
            <w:pPr>
              <w:tabs>
                <w:tab w:val="decimal" w:pos="795"/>
                <w:tab w:val="left" w:pos="875"/>
              </w:tabs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4D5290" w:rsidRPr="00C327F6" w14:paraId="694110F6" w14:textId="77777777" w:rsidTr="00F67753">
        <w:trPr>
          <w:gridAfter w:val="2"/>
          <w:wAfter w:w="38" w:type="dxa"/>
          <w:trHeight w:val="20"/>
          <w:tblHeader/>
        </w:trPr>
        <w:tc>
          <w:tcPr>
            <w:tcW w:w="4516" w:type="dxa"/>
          </w:tcPr>
          <w:p w14:paraId="28CC73E6" w14:textId="77777777" w:rsidR="0062393B" w:rsidRPr="00C327F6" w:rsidRDefault="0062393B" w:rsidP="00E4220C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bookmarkStart w:id="10" w:name="_Hlk189049489"/>
          </w:p>
        </w:tc>
        <w:tc>
          <w:tcPr>
            <w:tcW w:w="974" w:type="dxa"/>
            <w:vAlign w:val="bottom"/>
          </w:tcPr>
          <w:p w14:paraId="43C33A46" w14:textId="1B048BCF" w:rsidR="0062393B" w:rsidRPr="00C327F6" w:rsidRDefault="00273E38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27F6"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1375" w:type="dxa"/>
            <w:vAlign w:val="bottom"/>
          </w:tcPr>
          <w:p w14:paraId="339F6DFE" w14:textId="77777777" w:rsidR="0062393B" w:rsidRPr="00C327F6" w:rsidRDefault="0062393B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ค่าลิขสิทธิ์</w:t>
            </w:r>
          </w:p>
          <w:p w14:paraId="064B6598" w14:textId="77777777" w:rsidR="0062393B" w:rsidRPr="00C327F6" w:rsidRDefault="0062393B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สำหรับกระบวน</w:t>
            </w:r>
          </w:p>
          <w:p w14:paraId="1585342A" w14:textId="77777777" w:rsidR="0062393B" w:rsidRPr="00C327F6" w:rsidRDefault="0062393B" w:rsidP="0071103F">
            <w:pPr>
              <w:tabs>
                <w:tab w:val="clear" w:pos="907"/>
                <w:tab w:val="left" w:pos="968"/>
              </w:tabs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การผลิต</w:t>
            </w:r>
          </w:p>
        </w:tc>
        <w:tc>
          <w:tcPr>
            <w:tcW w:w="290" w:type="dxa"/>
            <w:vAlign w:val="bottom"/>
          </w:tcPr>
          <w:p w14:paraId="322EEEB9" w14:textId="77777777" w:rsidR="0062393B" w:rsidRPr="00C327F6" w:rsidRDefault="0062393B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9" w:type="dxa"/>
            <w:vAlign w:val="bottom"/>
          </w:tcPr>
          <w:p w14:paraId="4D890347" w14:textId="77777777" w:rsidR="0062393B" w:rsidRPr="00C327F6" w:rsidRDefault="0062393B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คอมพิวเตอร์ซอฟต์แวร์</w:t>
            </w:r>
          </w:p>
        </w:tc>
        <w:tc>
          <w:tcPr>
            <w:tcW w:w="1889" w:type="dxa"/>
            <w:gridSpan w:val="3"/>
            <w:vAlign w:val="bottom"/>
          </w:tcPr>
          <w:p w14:paraId="1C4F8CFE" w14:textId="77777777" w:rsidR="0062393B" w:rsidRPr="00C327F6" w:rsidRDefault="0062393B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สัญญาที่ทำกับลูกค้า</w:t>
            </w:r>
          </w:p>
          <w:p w14:paraId="32E0A9B7" w14:textId="77777777" w:rsidR="0062393B" w:rsidRPr="00C327F6" w:rsidRDefault="0062393B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และความสัมพันธ์</w:t>
            </w:r>
          </w:p>
          <w:p w14:paraId="6FDBA938" w14:textId="77777777" w:rsidR="0062393B" w:rsidRPr="00C327F6" w:rsidRDefault="0062393B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กับลูกค้าที่เกี่ยวข้อง</w:t>
            </w:r>
          </w:p>
        </w:tc>
        <w:tc>
          <w:tcPr>
            <w:tcW w:w="1414" w:type="dxa"/>
            <w:gridSpan w:val="2"/>
            <w:vAlign w:val="bottom"/>
          </w:tcPr>
          <w:p w14:paraId="53929E44" w14:textId="77777777" w:rsidR="0062393B" w:rsidRPr="00C327F6" w:rsidRDefault="0062393B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สิทธิในการใช้และการดำเนินการอื่น ๆ</w:t>
            </w:r>
          </w:p>
        </w:tc>
        <w:tc>
          <w:tcPr>
            <w:tcW w:w="236" w:type="dxa"/>
            <w:vAlign w:val="bottom"/>
          </w:tcPr>
          <w:p w14:paraId="00EA167C" w14:textId="316D0D9F" w:rsidR="0062393B" w:rsidRPr="00C327F6" w:rsidRDefault="0062393B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74" w:type="dxa"/>
            <w:vAlign w:val="bottom"/>
          </w:tcPr>
          <w:p w14:paraId="6566BC93" w14:textId="77777777" w:rsidR="0062393B" w:rsidRPr="00C327F6" w:rsidRDefault="0062393B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</w:t>
            </w:r>
          </w:p>
          <w:p w14:paraId="315D4632" w14:textId="77777777" w:rsidR="0062393B" w:rsidRPr="00C327F6" w:rsidRDefault="0062393B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ไม่มีตัวตน</w:t>
            </w:r>
          </w:p>
          <w:p w14:paraId="04100DAC" w14:textId="066DB0D5" w:rsidR="0062393B" w:rsidRPr="00C327F6" w:rsidRDefault="0062393B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ระหว่างกา</w:t>
            </w:r>
            <w:r w:rsidRPr="00C327F6">
              <w:rPr>
                <w:rFonts w:asciiTheme="majorBidi" w:hAnsiTheme="majorBidi" w:cstheme="majorBidi" w:hint="cs"/>
                <w:sz w:val="25"/>
                <w:szCs w:val="25"/>
                <w:cs/>
              </w:rPr>
              <w:t>ร</w:t>
            </w: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พัฒนา</w:t>
            </w:r>
          </w:p>
        </w:tc>
        <w:tc>
          <w:tcPr>
            <w:tcW w:w="290" w:type="dxa"/>
            <w:gridSpan w:val="2"/>
            <w:vAlign w:val="bottom"/>
          </w:tcPr>
          <w:p w14:paraId="6D586A73" w14:textId="6D1516D9" w:rsidR="0062393B" w:rsidRPr="00C327F6" w:rsidRDefault="0062393B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76E92518" w14:textId="6319C24E" w:rsidR="0062393B" w:rsidRPr="00C327F6" w:rsidRDefault="0062393B" w:rsidP="00E86A3E">
            <w:pPr>
              <w:tabs>
                <w:tab w:val="left" w:pos="1034"/>
              </w:tabs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bookmarkEnd w:id="10"/>
      <w:tr w:rsidR="004D5290" w:rsidRPr="00C327F6" w14:paraId="5A9BA41A" w14:textId="77777777" w:rsidTr="00F67753">
        <w:trPr>
          <w:gridAfter w:val="2"/>
          <w:wAfter w:w="38" w:type="dxa"/>
          <w:trHeight w:val="20"/>
          <w:tblHeader/>
        </w:trPr>
        <w:tc>
          <w:tcPr>
            <w:tcW w:w="4516" w:type="dxa"/>
          </w:tcPr>
          <w:p w14:paraId="0034A854" w14:textId="77777777" w:rsidR="00AC4142" w:rsidRPr="00C327F6" w:rsidRDefault="00AC4142" w:rsidP="00E4220C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974" w:type="dxa"/>
            <w:vAlign w:val="bottom"/>
          </w:tcPr>
          <w:p w14:paraId="1602AA2A" w14:textId="77777777" w:rsidR="00AC4142" w:rsidRPr="00C327F6" w:rsidRDefault="00AC4142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425" w:type="dxa"/>
            <w:gridSpan w:val="14"/>
          </w:tcPr>
          <w:p w14:paraId="7F46CFB7" w14:textId="77777777" w:rsidR="00AC4142" w:rsidRPr="00C327F6" w:rsidRDefault="00AC4142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327F6">
              <w:rPr>
                <w:rFonts w:asciiTheme="majorBidi" w:eastAsia="Times New Roman" w:hAnsiTheme="majorBidi" w:cstheme="majorBidi"/>
                <w:i/>
                <w:iCs/>
                <w:sz w:val="25"/>
                <w:szCs w:val="25"/>
              </w:rPr>
              <w:t>(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25"/>
                <w:szCs w:val="25"/>
                <w:cs/>
              </w:rPr>
              <w:t>ล้านบาท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4D5290" w:rsidRPr="00C327F6" w14:paraId="0C091C3D" w14:textId="77777777" w:rsidTr="00F67753">
        <w:trPr>
          <w:trHeight w:val="20"/>
        </w:trPr>
        <w:tc>
          <w:tcPr>
            <w:tcW w:w="4516" w:type="dxa"/>
          </w:tcPr>
          <w:p w14:paraId="1FF366C5" w14:textId="77777777" w:rsidR="00AC4142" w:rsidRPr="00C327F6" w:rsidRDefault="00AC414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974" w:type="dxa"/>
          </w:tcPr>
          <w:p w14:paraId="205861C4" w14:textId="77777777" w:rsidR="00AC4142" w:rsidRPr="00C327F6" w:rsidRDefault="00AC4142" w:rsidP="00E4220C">
            <w:pPr>
              <w:tabs>
                <w:tab w:val="decimal" w:pos="1033"/>
              </w:tabs>
              <w:spacing w:line="300" w:lineRule="exact"/>
              <w:ind w:left="-107" w:right="-1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5" w:type="dxa"/>
          </w:tcPr>
          <w:p w14:paraId="79AB58BE" w14:textId="77777777" w:rsidR="00AC4142" w:rsidRPr="00C327F6" w:rsidRDefault="00AC414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0" w:type="dxa"/>
          </w:tcPr>
          <w:p w14:paraId="3D78683C" w14:textId="77777777" w:rsidR="00AC4142" w:rsidRPr="00C327F6" w:rsidRDefault="00AC414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</w:tcPr>
          <w:p w14:paraId="4F439F56" w14:textId="77777777" w:rsidR="00AC4142" w:rsidRPr="00C327F6" w:rsidRDefault="00AC414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0" w:type="dxa"/>
          </w:tcPr>
          <w:p w14:paraId="70448267" w14:textId="77777777" w:rsidR="00AC4142" w:rsidRPr="00C327F6" w:rsidRDefault="00AC414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5" w:type="dxa"/>
          </w:tcPr>
          <w:p w14:paraId="0F4B934C" w14:textId="77777777" w:rsidR="00AC4142" w:rsidRPr="00C327F6" w:rsidRDefault="00AC414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gridSpan w:val="2"/>
          </w:tcPr>
          <w:p w14:paraId="615E710C" w14:textId="77777777" w:rsidR="00AC4142" w:rsidRPr="00C327F6" w:rsidRDefault="00AC414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2" w:type="dxa"/>
          </w:tcPr>
          <w:p w14:paraId="45CA5ED3" w14:textId="77777777" w:rsidR="00AC4142" w:rsidRPr="00C327F6" w:rsidRDefault="00AC414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7FA49652" w14:textId="77777777" w:rsidR="00AC4142" w:rsidRPr="00C327F6" w:rsidRDefault="00AC414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10" w:type="dxa"/>
            <w:gridSpan w:val="2"/>
          </w:tcPr>
          <w:p w14:paraId="6827C78A" w14:textId="77777777" w:rsidR="00AC4142" w:rsidRPr="00C327F6" w:rsidRDefault="00AC414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0" w:type="dxa"/>
            <w:gridSpan w:val="2"/>
          </w:tcPr>
          <w:p w14:paraId="591EEDCC" w14:textId="77777777" w:rsidR="00AC4142" w:rsidRPr="00C327F6" w:rsidRDefault="00AC414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0" w:type="dxa"/>
            <w:gridSpan w:val="3"/>
          </w:tcPr>
          <w:p w14:paraId="12957DD5" w14:textId="77777777" w:rsidR="00AC4142" w:rsidRPr="00C327F6" w:rsidRDefault="00AC414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D5290" w:rsidRPr="00C327F6" w14:paraId="25A501AC" w14:textId="77777777" w:rsidTr="00F67753">
        <w:trPr>
          <w:trHeight w:val="20"/>
        </w:trPr>
        <w:tc>
          <w:tcPr>
            <w:tcW w:w="4516" w:type="dxa"/>
          </w:tcPr>
          <w:p w14:paraId="548D0B0E" w14:textId="0D9EF615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C327F6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974" w:type="dxa"/>
          </w:tcPr>
          <w:p w14:paraId="5F13B207" w14:textId="77777777" w:rsidR="006E7BF8" w:rsidRPr="00C327F6" w:rsidRDefault="006E7BF8" w:rsidP="006E7BF8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5" w:type="dxa"/>
            <w:vAlign w:val="bottom"/>
          </w:tcPr>
          <w:p w14:paraId="11A1A9DC" w14:textId="25663BE4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9,209</w:t>
            </w:r>
          </w:p>
        </w:tc>
        <w:tc>
          <w:tcPr>
            <w:tcW w:w="290" w:type="dxa"/>
            <w:vAlign w:val="bottom"/>
          </w:tcPr>
          <w:p w14:paraId="01FE254F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  <w:vAlign w:val="bottom"/>
          </w:tcPr>
          <w:p w14:paraId="0DE9E6A6" w14:textId="4D310C23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10,471</w:t>
            </w:r>
          </w:p>
        </w:tc>
        <w:tc>
          <w:tcPr>
            <w:tcW w:w="290" w:type="dxa"/>
            <w:vAlign w:val="bottom"/>
          </w:tcPr>
          <w:p w14:paraId="61422275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5" w:type="dxa"/>
            <w:vAlign w:val="bottom"/>
          </w:tcPr>
          <w:p w14:paraId="4130BD2B" w14:textId="6389B571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21,757</w:t>
            </w:r>
          </w:p>
        </w:tc>
        <w:tc>
          <w:tcPr>
            <w:tcW w:w="236" w:type="dxa"/>
            <w:gridSpan w:val="2"/>
            <w:vAlign w:val="bottom"/>
          </w:tcPr>
          <w:p w14:paraId="05D5EC39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2" w:type="dxa"/>
            <w:vAlign w:val="bottom"/>
          </w:tcPr>
          <w:p w14:paraId="34CEBBAD" w14:textId="3DE3BC54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42,791</w:t>
            </w:r>
          </w:p>
        </w:tc>
        <w:tc>
          <w:tcPr>
            <w:tcW w:w="236" w:type="dxa"/>
            <w:vAlign w:val="bottom"/>
          </w:tcPr>
          <w:p w14:paraId="7A02B250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10" w:type="dxa"/>
            <w:gridSpan w:val="2"/>
            <w:vAlign w:val="bottom"/>
          </w:tcPr>
          <w:p w14:paraId="547F986E" w14:textId="35CC952A" w:rsidR="006E7BF8" w:rsidRPr="00C327F6" w:rsidRDefault="006E7BF8" w:rsidP="003333B9">
            <w:pPr>
              <w:tabs>
                <w:tab w:val="decimal" w:pos="854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801</w:t>
            </w:r>
          </w:p>
        </w:tc>
        <w:tc>
          <w:tcPr>
            <w:tcW w:w="290" w:type="dxa"/>
            <w:gridSpan w:val="2"/>
            <w:vAlign w:val="bottom"/>
          </w:tcPr>
          <w:p w14:paraId="3E07870F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0" w:type="dxa"/>
            <w:gridSpan w:val="3"/>
            <w:vAlign w:val="bottom"/>
          </w:tcPr>
          <w:p w14:paraId="41D50EC9" w14:textId="77CE0FAF" w:rsidR="006E7BF8" w:rsidRPr="00C327F6" w:rsidRDefault="003333B9" w:rsidP="003333B9">
            <w:pPr>
              <w:tabs>
                <w:tab w:val="clear" w:pos="907"/>
                <w:tab w:val="left" w:pos="397"/>
                <w:tab w:val="left" w:pos="577"/>
                <w:tab w:val="decimal" w:pos="1320"/>
              </w:tabs>
              <w:spacing w:line="240" w:lineRule="auto"/>
              <w:ind w:right="-16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  </w:t>
            </w:r>
            <w:r w:rsidR="006E7BF8" w:rsidRPr="00C327F6">
              <w:rPr>
                <w:rFonts w:asciiTheme="majorBidi" w:hAnsiTheme="majorBidi" w:cstheme="majorBidi"/>
                <w:sz w:val="25"/>
                <w:szCs w:val="25"/>
              </w:rPr>
              <w:t>85,029</w:t>
            </w:r>
          </w:p>
        </w:tc>
      </w:tr>
      <w:tr w:rsidR="004D5290" w:rsidRPr="00C327F6" w14:paraId="5F2ADB5E" w14:textId="77777777" w:rsidTr="00F67753">
        <w:trPr>
          <w:trHeight w:val="20"/>
        </w:trPr>
        <w:tc>
          <w:tcPr>
            <w:tcW w:w="4516" w:type="dxa"/>
          </w:tcPr>
          <w:p w14:paraId="463DF65B" w14:textId="4DC1A2AC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974" w:type="dxa"/>
          </w:tcPr>
          <w:p w14:paraId="50DF4236" w14:textId="77777777" w:rsidR="006E7BF8" w:rsidRPr="00C327F6" w:rsidRDefault="006E7BF8" w:rsidP="006E7BF8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5" w:type="dxa"/>
          </w:tcPr>
          <w:p w14:paraId="1FFBE35E" w14:textId="2C25DE09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290" w:type="dxa"/>
          </w:tcPr>
          <w:p w14:paraId="1D4E4725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</w:tcPr>
          <w:p w14:paraId="5F0C208B" w14:textId="485EFC05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21</w:t>
            </w:r>
          </w:p>
        </w:tc>
        <w:tc>
          <w:tcPr>
            <w:tcW w:w="290" w:type="dxa"/>
          </w:tcPr>
          <w:p w14:paraId="6F4966FC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5" w:type="dxa"/>
          </w:tcPr>
          <w:p w14:paraId="6E00C05D" w14:textId="6B9D21FE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  <w:gridSpan w:val="2"/>
          </w:tcPr>
          <w:p w14:paraId="2DE0A280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2" w:type="dxa"/>
          </w:tcPr>
          <w:p w14:paraId="4B3358EF" w14:textId="2D7D6D73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316</w:t>
            </w:r>
          </w:p>
        </w:tc>
        <w:tc>
          <w:tcPr>
            <w:tcW w:w="236" w:type="dxa"/>
          </w:tcPr>
          <w:p w14:paraId="0BE7A91C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10" w:type="dxa"/>
            <w:gridSpan w:val="2"/>
          </w:tcPr>
          <w:p w14:paraId="514F5A4F" w14:textId="109F4F83" w:rsidR="006E7BF8" w:rsidRPr="00C327F6" w:rsidRDefault="006E7BF8" w:rsidP="003333B9">
            <w:pPr>
              <w:tabs>
                <w:tab w:val="decimal" w:pos="854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725</w:t>
            </w:r>
          </w:p>
        </w:tc>
        <w:tc>
          <w:tcPr>
            <w:tcW w:w="290" w:type="dxa"/>
            <w:gridSpan w:val="2"/>
          </w:tcPr>
          <w:p w14:paraId="6C4858F2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0" w:type="dxa"/>
            <w:gridSpan w:val="3"/>
          </w:tcPr>
          <w:p w14:paraId="2E892A5C" w14:textId="2224AEB7" w:rsidR="006E7BF8" w:rsidRPr="00C327F6" w:rsidRDefault="003333B9" w:rsidP="003333B9">
            <w:pPr>
              <w:tabs>
                <w:tab w:val="clear" w:pos="907"/>
                <w:tab w:val="left" w:pos="577"/>
                <w:tab w:val="decimal" w:pos="1320"/>
              </w:tabs>
              <w:spacing w:line="240" w:lineRule="auto"/>
              <w:ind w:right="-7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      </w:t>
            </w:r>
            <w:r w:rsidR="006E7BF8" w:rsidRPr="00C327F6">
              <w:rPr>
                <w:rFonts w:asciiTheme="majorBidi" w:hAnsiTheme="majorBidi" w:cstheme="majorBidi"/>
                <w:sz w:val="25"/>
                <w:szCs w:val="25"/>
              </w:rPr>
              <w:t>1,069</w:t>
            </w:r>
          </w:p>
        </w:tc>
      </w:tr>
      <w:tr w:rsidR="004D5290" w:rsidRPr="00C327F6" w14:paraId="279376EE" w14:textId="77777777" w:rsidTr="00F67753">
        <w:trPr>
          <w:trHeight w:val="20"/>
        </w:trPr>
        <w:tc>
          <w:tcPr>
            <w:tcW w:w="4516" w:type="dxa"/>
          </w:tcPr>
          <w:p w14:paraId="5FD03A6C" w14:textId="1449740E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974" w:type="dxa"/>
          </w:tcPr>
          <w:p w14:paraId="7EF99CCE" w14:textId="77777777" w:rsidR="006E7BF8" w:rsidRPr="00C327F6" w:rsidRDefault="006E7BF8" w:rsidP="006E7BF8">
            <w:pPr>
              <w:tabs>
                <w:tab w:val="decimal" w:pos="1033"/>
              </w:tabs>
              <w:spacing w:line="300" w:lineRule="exact"/>
              <w:ind w:right="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5" w:type="dxa"/>
          </w:tcPr>
          <w:p w14:paraId="49017E86" w14:textId="0376E242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36</w:t>
            </w:r>
          </w:p>
        </w:tc>
        <w:tc>
          <w:tcPr>
            <w:tcW w:w="290" w:type="dxa"/>
          </w:tcPr>
          <w:p w14:paraId="595FC5E7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</w:tcPr>
          <w:p w14:paraId="4A3805FC" w14:textId="698F4E0F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515</w:t>
            </w:r>
          </w:p>
        </w:tc>
        <w:tc>
          <w:tcPr>
            <w:tcW w:w="290" w:type="dxa"/>
          </w:tcPr>
          <w:p w14:paraId="624A70EF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5" w:type="dxa"/>
          </w:tcPr>
          <w:p w14:paraId="5CDB593D" w14:textId="0FC2D746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  <w:gridSpan w:val="2"/>
          </w:tcPr>
          <w:p w14:paraId="65FB5FE3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2" w:type="dxa"/>
          </w:tcPr>
          <w:p w14:paraId="4D33BD8D" w14:textId="05F04F44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9</w:t>
            </w:r>
          </w:p>
        </w:tc>
        <w:tc>
          <w:tcPr>
            <w:tcW w:w="236" w:type="dxa"/>
          </w:tcPr>
          <w:p w14:paraId="54FBA51C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10" w:type="dxa"/>
            <w:gridSpan w:val="2"/>
          </w:tcPr>
          <w:p w14:paraId="54FA09AC" w14:textId="5EBEC00D" w:rsidR="006E7BF8" w:rsidRPr="00C327F6" w:rsidRDefault="006E7BF8" w:rsidP="006E7BF8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(630)</w:t>
            </w:r>
          </w:p>
        </w:tc>
        <w:tc>
          <w:tcPr>
            <w:tcW w:w="290" w:type="dxa"/>
            <w:gridSpan w:val="2"/>
          </w:tcPr>
          <w:p w14:paraId="1751F7E9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0" w:type="dxa"/>
            <w:gridSpan w:val="3"/>
          </w:tcPr>
          <w:p w14:paraId="3EA052C0" w14:textId="1CB91AAC" w:rsidR="006E7BF8" w:rsidRPr="00C327F6" w:rsidRDefault="006E7BF8" w:rsidP="003333B9">
            <w:pPr>
              <w:tabs>
                <w:tab w:val="clear" w:pos="907"/>
                <w:tab w:val="clear" w:pos="1644"/>
                <w:tab w:val="left" w:pos="487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(70)</w:t>
            </w:r>
          </w:p>
        </w:tc>
      </w:tr>
      <w:tr w:rsidR="004D5290" w:rsidRPr="00C327F6" w14:paraId="68969AE4" w14:textId="77777777" w:rsidTr="00F67753">
        <w:trPr>
          <w:gridAfter w:val="1"/>
          <w:wAfter w:w="6" w:type="dxa"/>
          <w:trHeight w:val="20"/>
        </w:trPr>
        <w:tc>
          <w:tcPr>
            <w:tcW w:w="4516" w:type="dxa"/>
          </w:tcPr>
          <w:p w14:paraId="5F464081" w14:textId="56A48FC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974" w:type="dxa"/>
          </w:tcPr>
          <w:p w14:paraId="2D1107A5" w14:textId="77777777" w:rsidR="006E7BF8" w:rsidRPr="00C327F6" w:rsidRDefault="006E7BF8" w:rsidP="006E7BF8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5" w:type="dxa"/>
          </w:tcPr>
          <w:p w14:paraId="015F03A9" w14:textId="4B91B80E" w:rsidR="006E7BF8" w:rsidRPr="00C327F6" w:rsidRDefault="006E7BF8" w:rsidP="006E7BF8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(27)</w:t>
            </w:r>
          </w:p>
        </w:tc>
        <w:tc>
          <w:tcPr>
            <w:tcW w:w="290" w:type="dxa"/>
          </w:tcPr>
          <w:p w14:paraId="351C1F25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</w:tcPr>
          <w:p w14:paraId="12E3A37D" w14:textId="583949E0" w:rsidR="006E7BF8" w:rsidRPr="00C327F6" w:rsidRDefault="006E7BF8" w:rsidP="006E7BF8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(319)</w:t>
            </w:r>
          </w:p>
        </w:tc>
        <w:tc>
          <w:tcPr>
            <w:tcW w:w="290" w:type="dxa"/>
          </w:tcPr>
          <w:p w14:paraId="4203B79B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5" w:type="dxa"/>
          </w:tcPr>
          <w:p w14:paraId="23A7988E" w14:textId="65DB7DD7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  <w:gridSpan w:val="2"/>
          </w:tcPr>
          <w:p w14:paraId="6F943648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2" w:type="dxa"/>
          </w:tcPr>
          <w:p w14:paraId="2FFB1381" w14:textId="757D4783" w:rsidR="006E7BF8" w:rsidRPr="00C327F6" w:rsidRDefault="006E7BF8" w:rsidP="006E7BF8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(186)</w:t>
            </w:r>
          </w:p>
        </w:tc>
        <w:tc>
          <w:tcPr>
            <w:tcW w:w="236" w:type="dxa"/>
          </w:tcPr>
          <w:p w14:paraId="4E280584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10" w:type="dxa"/>
            <w:gridSpan w:val="2"/>
          </w:tcPr>
          <w:p w14:paraId="706887FF" w14:textId="7FF364AF" w:rsidR="006E7BF8" w:rsidRPr="00C327F6" w:rsidRDefault="006E7BF8" w:rsidP="003333B9">
            <w:pPr>
              <w:tabs>
                <w:tab w:val="clear" w:pos="1644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90" w:type="dxa"/>
            <w:gridSpan w:val="2"/>
          </w:tcPr>
          <w:p w14:paraId="753622D1" w14:textId="77777777" w:rsidR="006E7BF8" w:rsidRPr="00C327F6" w:rsidRDefault="006E7BF8" w:rsidP="00333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4" w:type="dxa"/>
            <w:gridSpan w:val="2"/>
          </w:tcPr>
          <w:p w14:paraId="38E29C65" w14:textId="0E15B9BC" w:rsidR="006E7BF8" w:rsidRPr="00C327F6" w:rsidRDefault="006E7BF8" w:rsidP="003333B9">
            <w:pPr>
              <w:tabs>
                <w:tab w:val="clear" w:pos="1644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(532)</w:t>
            </w:r>
          </w:p>
        </w:tc>
      </w:tr>
      <w:tr w:rsidR="004D5290" w:rsidRPr="00C327F6" w14:paraId="7C338EF0" w14:textId="77777777" w:rsidTr="00F67753">
        <w:trPr>
          <w:gridAfter w:val="1"/>
          <w:wAfter w:w="6" w:type="dxa"/>
          <w:trHeight w:val="20"/>
        </w:trPr>
        <w:tc>
          <w:tcPr>
            <w:tcW w:w="5490" w:type="dxa"/>
            <w:gridSpan w:val="2"/>
          </w:tcPr>
          <w:p w14:paraId="60B63DAA" w14:textId="03EA7826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 w:right="98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4A688C7B" w14:textId="5DECDA15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10</w:t>
            </w:r>
          </w:p>
        </w:tc>
        <w:tc>
          <w:tcPr>
            <w:tcW w:w="290" w:type="dxa"/>
          </w:tcPr>
          <w:p w14:paraId="27E22FD7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B5206D3" w14:textId="14637B3B" w:rsidR="006E7BF8" w:rsidRPr="00C327F6" w:rsidRDefault="006E7BF8" w:rsidP="006E7BF8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(340)</w:t>
            </w:r>
          </w:p>
        </w:tc>
        <w:tc>
          <w:tcPr>
            <w:tcW w:w="290" w:type="dxa"/>
          </w:tcPr>
          <w:p w14:paraId="04DC9D94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1E95F0D6" w14:textId="5E9A239B" w:rsidR="006E7BF8" w:rsidRPr="00C327F6" w:rsidRDefault="006E7BF8" w:rsidP="006E7BF8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(1,481)</w:t>
            </w:r>
          </w:p>
        </w:tc>
        <w:tc>
          <w:tcPr>
            <w:tcW w:w="236" w:type="dxa"/>
            <w:gridSpan w:val="2"/>
          </w:tcPr>
          <w:p w14:paraId="794512D0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680465A8" w14:textId="05779AA6" w:rsidR="006E7BF8" w:rsidRPr="00C327F6" w:rsidRDefault="006E7BF8" w:rsidP="006E7BF8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(2,921)</w:t>
            </w:r>
          </w:p>
        </w:tc>
        <w:tc>
          <w:tcPr>
            <w:tcW w:w="236" w:type="dxa"/>
          </w:tcPr>
          <w:p w14:paraId="0BBCC210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10" w:type="dxa"/>
            <w:gridSpan w:val="2"/>
            <w:tcBorders>
              <w:bottom w:val="single" w:sz="4" w:space="0" w:color="auto"/>
            </w:tcBorders>
          </w:tcPr>
          <w:p w14:paraId="636DA618" w14:textId="08AD61CC" w:rsidR="006E7BF8" w:rsidRPr="00C327F6" w:rsidRDefault="006E7BF8" w:rsidP="006E7BF8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(17)</w:t>
            </w:r>
          </w:p>
        </w:tc>
        <w:tc>
          <w:tcPr>
            <w:tcW w:w="290" w:type="dxa"/>
            <w:gridSpan w:val="2"/>
          </w:tcPr>
          <w:p w14:paraId="0089CF19" w14:textId="77777777" w:rsidR="006E7BF8" w:rsidRPr="00C327F6" w:rsidRDefault="006E7BF8" w:rsidP="00333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  <w:tab w:val="decimal" w:pos="947"/>
              </w:tabs>
              <w:spacing w:line="300" w:lineRule="exact"/>
              <w:ind w:left="-10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</w:tcPr>
          <w:p w14:paraId="41DAA688" w14:textId="17E86E5F" w:rsidR="006E7BF8" w:rsidRPr="00C327F6" w:rsidRDefault="006E7BF8" w:rsidP="003333B9">
            <w:pPr>
              <w:tabs>
                <w:tab w:val="clear" w:pos="1644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(4,749)</w:t>
            </w:r>
          </w:p>
        </w:tc>
      </w:tr>
      <w:tr w:rsidR="004D5290" w:rsidRPr="00C327F6" w14:paraId="03C95E63" w14:textId="77777777" w:rsidTr="00F67753">
        <w:trPr>
          <w:trHeight w:val="20"/>
        </w:trPr>
        <w:tc>
          <w:tcPr>
            <w:tcW w:w="4516" w:type="dxa"/>
          </w:tcPr>
          <w:p w14:paraId="3CC18367" w14:textId="6341C3C9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2567 </w:t>
            </w: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และ</w:t>
            </w: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1 </w:t>
            </w: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2568</w:t>
            </w:r>
          </w:p>
        </w:tc>
        <w:tc>
          <w:tcPr>
            <w:tcW w:w="974" w:type="dxa"/>
          </w:tcPr>
          <w:p w14:paraId="77780306" w14:textId="77777777" w:rsidR="006E7BF8" w:rsidRPr="00C327F6" w:rsidRDefault="006E7BF8" w:rsidP="006E7BF8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5218EAF3" w14:textId="0597BA4B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9,235</w:t>
            </w:r>
          </w:p>
        </w:tc>
        <w:tc>
          <w:tcPr>
            <w:tcW w:w="290" w:type="dxa"/>
          </w:tcPr>
          <w:p w14:paraId="20FA4A2A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3CFBF796" w14:textId="2E49EC40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10,348</w:t>
            </w:r>
          </w:p>
        </w:tc>
        <w:tc>
          <w:tcPr>
            <w:tcW w:w="290" w:type="dxa"/>
          </w:tcPr>
          <w:p w14:paraId="29561687" w14:textId="77777777" w:rsidR="006E7BF8" w:rsidRPr="00C327F6" w:rsidRDefault="006E7BF8" w:rsidP="006E7BF8">
            <w:pPr>
              <w:tabs>
                <w:tab w:val="decimal" w:pos="1025"/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66AAF522" w14:textId="46E775A8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20,276</w:t>
            </w:r>
          </w:p>
        </w:tc>
        <w:tc>
          <w:tcPr>
            <w:tcW w:w="236" w:type="dxa"/>
            <w:gridSpan w:val="2"/>
          </w:tcPr>
          <w:p w14:paraId="478B0D1E" w14:textId="77777777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7C69A9B6" w14:textId="7437F09B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40,009</w:t>
            </w:r>
          </w:p>
        </w:tc>
        <w:tc>
          <w:tcPr>
            <w:tcW w:w="236" w:type="dxa"/>
          </w:tcPr>
          <w:p w14:paraId="7CA0A65F" w14:textId="77777777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</w:tcBorders>
          </w:tcPr>
          <w:p w14:paraId="3A1B8312" w14:textId="708E7CF6" w:rsidR="006E7BF8" w:rsidRPr="00C327F6" w:rsidRDefault="006E7BF8" w:rsidP="006E7BF8">
            <w:pPr>
              <w:tabs>
                <w:tab w:val="decimal" w:pos="947"/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879</w:t>
            </w:r>
          </w:p>
        </w:tc>
        <w:tc>
          <w:tcPr>
            <w:tcW w:w="290" w:type="dxa"/>
            <w:gridSpan w:val="2"/>
          </w:tcPr>
          <w:p w14:paraId="4C802D6B" w14:textId="77777777" w:rsidR="006E7BF8" w:rsidRPr="00C327F6" w:rsidRDefault="006E7BF8" w:rsidP="006E7BF8">
            <w:pPr>
              <w:tabs>
                <w:tab w:val="decimal" w:pos="947"/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</w:tcBorders>
          </w:tcPr>
          <w:p w14:paraId="6C5B4094" w14:textId="5C1EACED" w:rsidR="006E7BF8" w:rsidRPr="00C327F6" w:rsidRDefault="003333B9" w:rsidP="003333B9">
            <w:pPr>
              <w:tabs>
                <w:tab w:val="clear" w:pos="680"/>
                <w:tab w:val="clear" w:pos="907"/>
                <w:tab w:val="decimal" w:pos="577"/>
                <w:tab w:val="left" w:pos="667"/>
                <w:tab w:val="decimal" w:pos="13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         </w:t>
            </w:r>
            <w:r w:rsidR="006E7BF8"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80,747</w:t>
            </w:r>
          </w:p>
        </w:tc>
      </w:tr>
      <w:tr w:rsidR="004D5290" w:rsidRPr="00C327F6" w14:paraId="1E941DD2" w14:textId="77777777" w:rsidTr="00F67753">
        <w:trPr>
          <w:trHeight w:val="20"/>
        </w:trPr>
        <w:tc>
          <w:tcPr>
            <w:tcW w:w="4516" w:type="dxa"/>
          </w:tcPr>
          <w:p w14:paraId="25577923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974" w:type="dxa"/>
          </w:tcPr>
          <w:p w14:paraId="4984DD95" w14:textId="77777777" w:rsidR="006E7BF8" w:rsidRPr="00C327F6" w:rsidRDefault="006E7BF8" w:rsidP="006E7BF8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5" w:type="dxa"/>
          </w:tcPr>
          <w:p w14:paraId="093575FF" w14:textId="4DFF5A19" w:rsidR="006E7BF8" w:rsidRPr="00C327F6" w:rsidRDefault="00237EAD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57</w:t>
            </w:r>
          </w:p>
        </w:tc>
        <w:tc>
          <w:tcPr>
            <w:tcW w:w="290" w:type="dxa"/>
          </w:tcPr>
          <w:p w14:paraId="62FC7B72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</w:tcPr>
          <w:p w14:paraId="0B18AD04" w14:textId="4E3302DD" w:rsidR="006E7BF8" w:rsidRPr="00C327F6" w:rsidRDefault="00237EAD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26</w:t>
            </w:r>
          </w:p>
        </w:tc>
        <w:tc>
          <w:tcPr>
            <w:tcW w:w="290" w:type="dxa"/>
          </w:tcPr>
          <w:p w14:paraId="4CB23BCF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5" w:type="dxa"/>
          </w:tcPr>
          <w:p w14:paraId="6CAD475E" w14:textId="1601C4EF" w:rsidR="006E7BF8" w:rsidRPr="00C327F6" w:rsidRDefault="00237EAD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  <w:gridSpan w:val="2"/>
          </w:tcPr>
          <w:p w14:paraId="4E97D2D0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2" w:type="dxa"/>
          </w:tcPr>
          <w:p w14:paraId="6AD294E9" w14:textId="2391591F" w:rsidR="006E7BF8" w:rsidRPr="00C327F6" w:rsidRDefault="00237EAD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228</w:t>
            </w:r>
          </w:p>
        </w:tc>
        <w:tc>
          <w:tcPr>
            <w:tcW w:w="236" w:type="dxa"/>
          </w:tcPr>
          <w:p w14:paraId="2BA799DE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10" w:type="dxa"/>
            <w:gridSpan w:val="2"/>
          </w:tcPr>
          <w:p w14:paraId="57C6B0CA" w14:textId="6E224C6F" w:rsidR="006E7BF8" w:rsidRPr="00C327F6" w:rsidRDefault="00237EAD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896</w:t>
            </w:r>
          </w:p>
        </w:tc>
        <w:tc>
          <w:tcPr>
            <w:tcW w:w="290" w:type="dxa"/>
            <w:gridSpan w:val="2"/>
          </w:tcPr>
          <w:p w14:paraId="7C7918BC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0" w:type="dxa"/>
            <w:gridSpan w:val="3"/>
          </w:tcPr>
          <w:p w14:paraId="4CB6DEF4" w14:textId="65FDD8CB" w:rsidR="006E7BF8" w:rsidRPr="00C327F6" w:rsidRDefault="003333B9" w:rsidP="003333B9">
            <w:pPr>
              <w:tabs>
                <w:tab w:val="clear" w:pos="907"/>
                <w:tab w:val="left" w:pos="487"/>
                <w:tab w:val="decimal" w:pos="1320"/>
              </w:tabs>
              <w:spacing w:line="240" w:lineRule="auto"/>
              <w:ind w:right="1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       </w:t>
            </w:r>
            <w:r w:rsidR="00237EAD" w:rsidRPr="00C327F6">
              <w:rPr>
                <w:rFonts w:asciiTheme="majorBidi" w:hAnsiTheme="majorBidi" w:cstheme="majorBidi"/>
                <w:sz w:val="25"/>
                <w:szCs w:val="25"/>
              </w:rPr>
              <w:t>1,207</w:t>
            </w:r>
          </w:p>
        </w:tc>
      </w:tr>
      <w:tr w:rsidR="004D5290" w:rsidRPr="00C327F6" w14:paraId="7B09957F" w14:textId="77777777" w:rsidTr="00F67753">
        <w:trPr>
          <w:trHeight w:val="20"/>
        </w:trPr>
        <w:tc>
          <w:tcPr>
            <w:tcW w:w="4516" w:type="dxa"/>
          </w:tcPr>
          <w:p w14:paraId="3F053929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974" w:type="dxa"/>
          </w:tcPr>
          <w:p w14:paraId="1FFD8474" w14:textId="77777777" w:rsidR="006E7BF8" w:rsidRPr="00C327F6" w:rsidRDefault="006E7BF8" w:rsidP="006E7BF8">
            <w:pPr>
              <w:tabs>
                <w:tab w:val="decimal" w:pos="1033"/>
              </w:tabs>
              <w:spacing w:line="300" w:lineRule="exact"/>
              <w:ind w:right="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5" w:type="dxa"/>
          </w:tcPr>
          <w:p w14:paraId="5BCF1F0B" w14:textId="785A8B28" w:rsidR="006E7BF8" w:rsidRPr="00C327F6" w:rsidRDefault="00237EAD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290" w:type="dxa"/>
          </w:tcPr>
          <w:p w14:paraId="33E6DF16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</w:tcPr>
          <w:p w14:paraId="3B090CA9" w14:textId="7AA76419" w:rsidR="006E7BF8" w:rsidRPr="00C327F6" w:rsidRDefault="007916A2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54</w:t>
            </w:r>
            <w:r w:rsidR="00237EAD" w:rsidRPr="00C327F6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290" w:type="dxa"/>
          </w:tcPr>
          <w:p w14:paraId="653775AD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5" w:type="dxa"/>
          </w:tcPr>
          <w:p w14:paraId="1BAA563A" w14:textId="53FABFD7" w:rsidR="006E7BF8" w:rsidRPr="00C327F6" w:rsidRDefault="00237EAD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  <w:gridSpan w:val="2"/>
          </w:tcPr>
          <w:p w14:paraId="70BAA384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2" w:type="dxa"/>
          </w:tcPr>
          <w:p w14:paraId="0D16BAD8" w14:textId="765056D5" w:rsidR="006E7BF8" w:rsidRPr="00C327F6" w:rsidRDefault="00237EAD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161</w:t>
            </w:r>
          </w:p>
        </w:tc>
        <w:tc>
          <w:tcPr>
            <w:tcW w:w="236" w:type="dxa"/>
          </w:tcPr>
          <w:p w14:paraId="3C0AB0AF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10" w:type="dxa"/>
            <w:gridSpan w:val="2"/>
          </w:tcPr>
          <w:p w14:paraId="0128F69B" w14:textId="3398D612" w:rsidR="006E7BF8" w:rsidRPr="00C327F6" w:rsidRDefault="00237EAD" w:rsidP="006E7BF8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(722)</w:t>
            </w:r>
          </w:p>
        </w:tc>
        <w:tc>
          <w:tcPr>
            <w:tcW w:w="290" w:type="dxa"/>
            <w:gridSpan w:val="2"/>
          </w:tcPr>
          <w:p w14:paraId="1B89414C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0" w:type="dxa"/>
            <w:gridSpan w:val="3"/>
          </w:tcPr>
          <w:p w14:paraId="7B9AC1CB" w14:textId="3C27743E" w:rsidR="006E7BF8" w:rsidRPr="00C327F6" w:rsidRDefault="00237EAD" w:rsidP="003333B9">
            <w:pPr>
              <w:tabs>
                <w:tab w:val="clear" w:pos="680"/>
                <w:tab w:val="clear" w:pos="907"/>
                <w:tab w:val="clear" w:pos="1644"/>
                <w:tab w:val="decimal" w:pos="667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(7)</w:t>
            </w:r>
          </w:p>
        </w:tc>
      </w:tr>
      <w:tr w:rsidR="004D5290" w:rsidRPr="00C327F6" w14:paraId="792F8F71" w14:textId="77777777" w:rsidTr="00F67753">
        <w:trPr>
          <w:trHeight w:val="20"/>
        </w:trPr>
        <w:tc>
          <w:tcPr>
            <w:tcW w:w="4516" w:type="dxa"/>
          </w:tcPr>
          <w:p w14:paraId="39B91E66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974" w:type="dxa"/>
          </w:tcPr>
          <w:p w14:paraId="027EB905" w14:textId="77777777" w:rsidR="006E7BF8" w:rsidRPr="00C327F6" w:rsidRDefault="006E7BF8" w:rsidP="006E7BF8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5" w:type="dxa"/>
          </w:tcPr>
          <w:p w14:paraId="528CAE96" w14:textId="2E15DD5F" w:rsidR="006E7BF8" w:rsidRPr="00C327F6" w:rsidRDefault="00237EAD" w:rsidP="006E7BF8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(20)</w:t>
            </w:r>
          </w:p>
        </w:tc>
        <w:tc>
          <w:tcPr>
            <w:tcW w:w="290" w:type="dxa"/>
          </w:tcPr>
          <w:p w14:paraId="7A128C0E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</w:tcPr>
          <w:p w14:paraId="3493E495" w14:textId="6BF19EC5" w:rsidR="006E7BF8" w:rsidRPr="00C327F6" w:rsidRDefault="00237EAD" w:rsidP="006E7BF8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(60)</w:t>
            </w:r>
          </w:p>
        </w:tc>
        <w:tc>
          <w:tcPr>
            <w:tcW w:w="290" w:type="dxa"/>
          </w:tcPr>
          <w:p w14:paraId="28B4E665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5" w:type="dxa"/>
          </w:tcPr>
          <w:p w14:paraId="3EF7885C" w14:textId="15481D3E" w:rsidR="006E7BF8" w:rsidRPr="00C327F6" w:rsidRDefault="00237EAD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(20)</w:t>
            </w:r>
          </w:p>
        </w:tc>
        <w:tc>
          <w:tcPr>
            <w:tcW w:w="236" w:type="dxa"/>
            <w:gridSpan w:val="2"/>
          </w:tcPr>
          <w:p w14:paraId="3936F8D4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2" w:type="dxa"/>
          </w:tcPr>
          <w:p w14:paraId="35F0BA07" w14:textId="3BC670CF" w:rsidR="006E7BF8" w:rsidRPr="00C327F6" w:rsidRDefault="00237EAD" w:rsidP="006E7BF8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(1,062)</w:t>
            </w:r>
          </w:p>
        </w:tc>
        <w:tc>
          <w:tcPr>
            <w:tcW w:w="236" w:type="dxa"/>
          </w:tcPr>
          <w:p w14:paraId="6F1D809F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10" w:type="dxa"/>
            <w:gridSpan w:val="2"/>
          </w:tcPr>
          <w:p w14:paraId="59DC4B0C" w14:textId="670880F8" w:rsidR="006E7BF8" w:rsidRPr="00C327F6" w:rsidRDefault="00237EAD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90" w:type="dxa"/>
            <w:gridSpan w:val="2"/>
          </w:tcPr>
          <w:p w14:paraId="7337EBCA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0" w:type="dxa"/>
            <w:gridSpan w:val="3"/>
          </w:tcPr>
          <w:p w14:paraId="435D9BD2" w14:textId="42F6328B" w:rsidR="006E7BF8" w:rsidRPr="00C327F6" w:rsidRDefault="00237EAD" w:rsidP="003333B9">
            <w:pPr>
              <w:tabs>
                <w:tab w:val="clear" w:pos="680"/>
                <w:tab w:val="clear" w:pos="907"/>
                <w:tab w:val="clear" w:pos="1644"/>
                <w:tab w:val="decimal" w:pos="667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(1,162)</w:t>
            </w:r>
          </w:p>
        </w:tc>
      </w:tr>
      <w:tr w:rsidR="004D5290" w:rsidRPr="00C327F6" w14:paraId="768F67AC" w14:textId="77777777" w:rsidTr="00F67753">
        <w:trPr>
          <w:trHeight w:val="20"/>
        </w:trPr>
        <w:tc>
          <w:tcPr>
            <w:tcW w:w="4516" w:type="dxa"/>
          </w:tcPr>
          <w:p w14:paraId="63154476" w14:textId="74538D8A" w:rsidR="007136AF" w:rsidRPr="00C327F6" w:rsidRDefault="003A5410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27F6">
              <w:rPr>
                <w:rFonts w:asciiTheme="majorBidi" w:hAnsiTheme="majorBidi" w:hint="cs"/>
                <w:sz w:val="25"/>
                <w:szCs w:val="25"/>
                <w:cs/>
              </w:rPr>
              <w:t>ลดลงจากการสิ้นสุดการเป็นบริษัทย่อย</w:t>
            </w:r>
          </w:p>
        </w:tc>
        <w:tc>
          <w:tcPr>
            <w:tcW w:w="974" w:type="dxa"/>
          </w:tcPr>
          <w:p w14:paraId="41F03E6E" w14:textId="5192EB46" w:rsidR="007136AF" w:rsidRPr="00C327F6" w:rsidRDefault="00273E38" w:rsidP="00273E38">
            <w:pPr>
              <w:tabs>
                <w:tab w:val="decimal" w:pos="1033"/>
              </w:tabs>
              <w:spacing w:line="300" w:lineRule="exact"/>
              <w:ind w:left="-107" w:right="98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8</w:t>
            </w:r>
          </w:p>
        </w:tc>
        <w:tc>
          <w:tcPr>
            <w:tcW w:w="1375" w:type="dxa"/>
          </w:tcPr>
          <w:p w14:paraId="3897DA74" w14:textId="7E5723D9" w:rsidR="007136AF" w:rsidRPr="00C327F6" w:rsidRDefault="007136AF" w:rsidP="006E7BF8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90" w:type="dxa"/>
          </w:tcPr>
          <w:p w14:paraId="34A45B79" w14:textId="77777777" w:rsidR="007136AF" w:rsidRPr="00C327F6" w:rsidRDefault="007136AF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</w:tcPr>
          <w:p w14:paraId="205607CD" w14:textId="34FE6155" w:rsidR="007136AF" w:rsidRPr="00C327F6" w:rsidRDefault="007136AF" w:rsidP="006E7BF8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(91)</w:t>
            </w:r>
          </w:p>
        </w:tc>
        <w:tc>
          <w:tcPr>
            <w:tcW w:w="290" w:type="dxa"/>
          </w:tcPr>
          <w:p w14:paraId="1F760AF5" w14:textId="77777777" w:rsidR="007136AF" w:rsidRPr="00C327F6" w:rsidRDefault="007136AF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5" w:type="dxa"/>
          </w:tcPr>
          <w:p w14:paraId="0E8F176C" w14:textId="1DE8B8E5" w:rsidR="007136AF" w:rsidRPr="00C327F6" w:rsidRDefault="007136AF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  <w:gridSpan w:val="2"/>
          </w:tcPr>
          <w:p w14:paraId="2282497A" w14:textId="77777777" w:rsidR="007136AF" w:rsidRPr="00C327F6" w:rsidRDefault="007136AF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2" w:type="dxa"/>
          </w:tcPr>
          <w:p w14:paraId="7B498C7B" w14:textId="06AB01D2" w:rsidR="007136AF" w:rsidRPr="00C327F6" w:rsidRDefault="007136AF" w:rsidP="006E7BF8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(17)</w:t>
            </w:r>
          </w:p>
        </w:tc>
        <w:tc>
          <w:tcPr>
            <w:tcW w:w="236" w:type="dxa"/>
          </w:tcPr>
          <w:p w14:paraId="4F9F4F9B" w14:textId="77777777" w:rsidR="007136AF" w:rsidRPr="00C327F6" w:rsidRDefault="007136AF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10" w:type="dxa"/>
            <w:gridSpan w:val="2"/>
          </w:tcPr>
          <w:p w14:paraId="2DBDD024" w14:textId="4CEE231C" w:rsidR="007136AF" w:rsidRPr="00C327F6" w:rsidRDefault="00273E38" w:rsidP="00273E38">
            <w:pPr>
              <w:tabs>
                <w:tab w:val="decimal" w:pos="1120"/>
              </w:tabs>
              <w:spacing w:line="240" w:lineRule="auto"/>
              <w:ind w:right="-9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 xml:space="preserve">                         </w:t>
            </w:r>
            <w:r w:rsidR="007136AF" w:rsidRPr="00C327F6">
              <w:rPr>
                <w:rFonts w:asciiTheme="majorBidi" w:hAnsiTheme="majorBidi" w:cstheme="majorBidi"/>
                <w:sz w:val="25"/>
                <w:szCs w:val="25"/>
              </w:rPr>
              <w:t>(26)</w:t>
            </w:r>
          </w:p>
        </w:tc>
        <w:tc>
          <w:tcPr>
            <w:tcW w:w="290" w:type="dxa"/>
            <w:gridSpan w:val="2"/>
          </w:tcPr>
          <w:p w14:paraId="65E6BEF5" w14:textId="77777777" w:rsidR="007136AF" w:rsidRPr="00C327F6" w:rsidRDefault="007136AF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0" w:type="dxa"/>
            <w:gridSpan w:val="3"/>
          </w:tcPr>
          <w:p w14:paraId="60389A96" w14:textId="2EB49772" w:rsidR="007136AF" w:rsidRPr="00C327F6" w:rsidRDefault="007136AF" w:rsidP="003333B9">
            <w:pPr>
              <w:tabs>
                <w:tab w:val="clear" w:pos="680"/>
                <w:tab w:val="clear" w:pos="907"/>
                <w:tab w:val="clear" w:pos="1644"/>
                <w:tab w:val="decimal" w:pos="667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(134)</w:t>
            </w:r>
          </w:p>
        </w:tc>
      </w:tr>
      <w:tr w:rsidR="004D5290" w:rsidRPr="00C327F6" w14:paraId="2AD4514A" w14:textId="77777777" w:rsidTr="00F67753">
        <w:trPr>
          <w:trHeight w:val="20"/>
        </w:trPr>
        <w:tc>
          <w:tcPr>
            <w:tcW w:w="4516" w:type="dxa"/>
          </w:tcPr>
          <w:p w14:paraId="5284A72E" w14:textId="77777777" w:rsidR="00273E38" w:rsidRPr="00C327F6" w:rsidRDefault="003A5410" w:rsidP="003A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/>
              <w:rPr>
                <w:rFonts w:asciiTheme="majorBidi" w:hAnsiTheme="majorBidi"/>
                <w:sz w:val="25"/>
                <w:szCs w:val="25"/>
              </w:rPr>
            </w:pPr>
            <w:r w:rsidRPr="00C327F6">
              <w:rPr>
                <w:rFonts w:asciiTheme="majorBidi" w:hAnsiTheme="majorBidi" w:hint="cs"/>
                <w:sz w:val="25"/>
                <w:szCs w:val="25"/>
                <w:cs/>
              </w:rPr>
              <w:t>สินทรัพย์ไม่หมุนเวียนและกลุ่มสินทรัพย์ที่จะจำหน่าย</w:t>
            </w:r>
          </w:p>
          <w:p w14:paraId="1C2C8333" w14:textId="096061C1" w:rsidR="003A5410" w:rsidRPr="00C327F6" w:rsidRDefault="00273E38" w:rsidP="003A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27F6">
              <w:rPr>
                <w:rFonts w:asciiTheme="majorBidi" w:hAnsiTheme="majorBidi"/>
                <w:sz w:val="25"/>
                <w:szCs w:val="25"/>
              </w:rPr>
              <w:t xml:space="preserve">   </w:t>
            </w:r>
            <w:r w:rsidR="003A5410" w:rsidRPr="00C327F6">
              <w:rPr>
                <w:rFonts w:asciiTheme="majorBidi" w:hAnsiTheme="majorBidi" w:hint="cs"/>
                <w:sz w:val="25"/>
                <w:szCs w:val="25"/>
                <w:cs/>
              </w:rPr>
              <w:t>ที่จัดประเภทเป็นถือไว้เพื่อขาย</w:t>
            </w:r>
          </w:p>
        </w:tc>
        <w:tc>
          <w:tcPr>
            <w:tcW w:w="974" w:type="dxa"/>
          </w:tcPr>
          <w:p w14:paraId="44914D01" w14:textId="77777777" w:rsidR="003A5410" w:rsidRPr="00C327F6" w:rsidRDefault="003A5410" w:rsidP="00273E38">
            <w:pPr>
              <w:tabs>
                <w:tab w:val="decimal" w:pos="1033"/>
              </w:tabs>
              <w:spacing w:line="300" w:lineRule="exact"/>
              <w:ind w:left="-107" w:right="98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  <w:p w14:paraId="72B1F332" w14:textId="653223AD" w:rsidR="00273E38" w:rsidRPr="00C327F6" w:rsidRDefault="004D29F7" w:rsidP="00273E38">
            <w:pPr>
              <w:tabs>
                <w:tab w:val="decimal" w:pos="1033"/>
              </w:tabs>
              <w:spacing w:line="300" w:lineRule="exact"/>
              <w:ind w:left="-107" w:right="98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 xml:space="preserve">8, </w:t>
            </w:r>
            <w:r w:rsidR="00273E38" w:rsidRPr="00C327F6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12</w:t>
            </w:r>
          </w:p>
        </w:tc>
        <w:tc>
          <w:tcPr>
            <w:tcW w:w="1375" w:type="dxa"/>
          </w:tcPr>
          <w:p w14:paraId="10F796DC" w14:textId="77777777" w:rsidR="00273E38" w:rsidRPr="00C327F6" w:rsidRDefault="00273E38" w:rsidP="003A5410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FCBC3CB" w14:textId="77E7C182" w:rsidR="003A5410" w:rsidRPr="00C327F6" w:rsidRDefault="003A5410" w:rsidP="003A5410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90" w:type="dxa"/>
          </w:tcPr>
          <w:p w14:paraId="37231BB0" w14:textId="77777777" w:rsidR="003A5410" w:rsidRPr="00C327F6" w:rsidRDefault="003A5410" w:rsidP="003A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</w:tcPr>
          <w:p w14:paraId="48158147" w14:textId="77777777" w:rsidR="00273E38" w:rsidRPr="00C327F6" w:rsidRDefault="00273E38" w:rsidP="003A5410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8E9F9B7" w14:textId="05632881" w:rsidR="003A5410" w:rsidRPr="00C327F6" w:rsidRDefault="003A5410" w:rsidP="003A5410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7916A2" w:rsidRPr="00C327F6">
              <w:rPr>
                <w:rFonts w:asciiTheme="majorBidi" w:hAnsiTheme="majorBidi" w:cstheme="majorBidi"/>
                <w:sz w:val="25"/>
                <w:szCs w:val="25"/>
              </w:rPr>
              <w:t>12</w:t>
            </w:r>
            <w:r w:rsidRPr="00C327F6">
              <w:rPr>
                <w:rFonts w:asciiTheme="majorBidi" w:hAnsiTheme="majorBidi" w:cstheme="majorBidi"/>
                <w:sz w:val="25"/>
                <w:szCs w:val="25"/>
              </w:rPr>
              <w:t>3)</w:t>
            </w:r>
          </w:p>
        </w:tc>
        <w:tc>
          <w:tcPr>
            <w:tcW w:w="290" w:type="dxa"/>
          </w:tcPr>
          <w:p w14:paraId="231DC5F6" w14:textId="77777777" w:rsidR="003A5410" w:rsidRPr="00C327F6" w:rsidRDefault="003A5410" w:rsidP="003A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5" w:type="dxa"/>
          </w:tcPr>
          <w:p w14:paraId="28F2F829" w14:textId="77777777" w:rsidR="00273E38" w:rsidRPr="00C327F6" w:rsidRDefault="00273E38" w:rsidP="003A5410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8403819" w14:textId="7C0D6545" w:rsidR="003A5410" w:rsidRPr="00C327F6" w:rsidRDefault="003A5410" w:rsidP="003A5410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(125)</w:t>
            </w:r>
          </w:p>
        </w:tc>
        <w:tc>
          <w:tcPr>
            <w:tcW w:w="236" w:type="dxa"/>
            <w:gridSpan w:val="2"/>
          </w:tcPr>
          <w:p w14:paraId="62B4E6BB" w14:textId="77777777" w:rsidR="003A5410" w:rsidRPr="00C327F6" w:rsidRDefault="003A5410" w:rsidP="003A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2" w:type="dxa"/>
          </w:tcPr>
          <w:p w14:paraId="51190D8E" w14:textId="77777777" w:rsidR="00273E38" w:rsidRPr="00C327F6" w:rsidRDefault="00273E38" w:rsidP="003A5410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10470FE" w14:textId="0C270C8C" w:rsidR="003A5410" w:rsidRPr="00C327F6" w:rsidRDefault="003A5410" w:rsidP="003A5410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(12</w:t>
            </w:r>
            <w:r w:rsidR="007916A2" w:rsidRPr="00C327F6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Pr="00C327F6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36" w:type="dxa"/>
          </w:tcPr>
          <w:p w14:paraId="326FB10B" w14:textId="77777777" w:rsidR="003A5410" w:rsidRPr="00C327F6" w:rsidRDefault="003A5410" w:rsidP="003A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10" w:type="dxa"/>
            <w:gridSpan w:val="2"/>
          </w:tcPr>
          <w:p w14:paraId="691CF1B2" w14:textId="77777777" w:rsidR="00273E38" w:rsidRPr="00C327F6" w:rsidRDefault="00273E38" w:rsidP="003A5410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1E7B4A3" w14:textId="4929F15A" w:rsidR="003A5410" w:rsidRPr="00C327F6" w:rsidRDefault="003A5410" w:rsidP="003A5410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90" w:type="dxa"/>
            <w:gridSpan w:val="2"/>
          </w:tcPr>
          <w:p w14:paraId="31098930" w14:textId="77777777" w:rsidR="003A5410" w:rsidRPr="00C327F6" w:rsidRDefault="003A5410" w:rsidP="003A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0" w:type="dxa"/>
            <w:gridSpan w:val="3"/>
          </w:tcPr>
          <w:p w14:paraId="0BB285C7" w14:textId="77777777" w:rsidR="00273E38" w:rsidRPr="00C327F6" w:rsidRDefault="00273E38" w:rsidP="003A5410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5E0C437" w14:textId="16711800" w:rsidR="003A5410" w:rsidRPr="00C327F6" w:rsidRDefault="003A5410" w:rsidP="003333B9">
            <w:pPr>
              <w:tabs>
                <w:tab w:val="clear" w:pos="907"/>
                <w:tab w:val="clear" w:pos="1644"/>
                <w:tab w:val="left" w:pos="577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7916A2" w:rsidRPr="00C327F6">
              <w:rPr>
                <w:rFonts w:asciiTheme="majorBidi" w:hAnsiTheme="majorBidi" w:cstheme="majorBidi"/>
                <w:sz w:val="25"/>
                <w:szCs w:val="25"/>
              </w:rPr>
              <w:t>372</w:t>
            </w:r>
            <w:r w:rsidRPr="00C327F6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4D5290" w:rsidRPr="00C327F6" w14:paraId="43C17FC2" w14:textId="77777777" w:rsidTr="00F67753">
        <w:trPr>
          <w:trHeight w:val="20"/>
        </w:trPr>
        <w:tc>
          <w:tcPr>
            <w:tcW w:w="5490" w:type="dxa"/>
            <w:gridSpan w:val="2"/>
          </w:tcPr>
          <w:p w14:paraId="2BD87CBF" w14:textId="415BDB82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 w:right="98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2B3667B5" w14:textId="69EB2EB8" w:rsidR="006E7BF8" w:rsidRPr="00C327F6" w:rsidRDefault="007916A2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290" w:type="dxa"/>
          </w:tcPr>
          <w:p w14:paraId="613546B2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3E6007E" w14:textId="1B0D251A" w:rsidR="006E7BF8" w:rsidRPr="00C327F6" w:rsidRDefault="00237EAD" w:rsidP="00273E38">
            <w:pPr>
              <w:tabs>
                <w:tab w:val="clear" w:pos="1644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18</w:t>
            </w:r>
            <w:r w:rsidR="007916A2" w:rsidRPr="00C327F6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290" w:type="dxa"/>
          </w:tcPr>
          <w:p w14:paraId="39ADB5D8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5825F1AA" w14:textId="7E592472" w:rsidR="006E7BF8" w:rsidRPr="00C327F6" w:rsidRDefault="00237EAD" w:rsidP="00273E38">
            <w:pPr>
              <w:tabs>
                <w:tab w:val="clear" w:pos="1644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977</w:t>
            </w:r>
          </w:p>
        </w:tc>
        <w:tc>
          <w:tcPr>
            <w:tcW w:w="236" w:type="dxa"/>
            <w:gridSpan w:val="2"/>
          </w:tcPr>
          <w:p w14:paraId="42B4EA90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73EDD18E" w14:textId="1AB79418" w:rsidR="006E7BF8" w:rsidRPr="00C327F6" w:rsidRDefault="00237EAD" w:rsidP="00273E38">
            <w:pPr>
              <w:tabs>
                <w:tab w:val="clear" w:pos="1644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1,896</w:t>
            </w:r>
          </w:p>
        </w:tc>
        <w:tc>
          <w:tcPr>
            <w:tcW w:w="236" w:type="dxa"/>
          </w:tcPr>
          <w:p w14:paraId="058D1EB0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10" w:type="dxa"/>
            <w:gridSpan w:val="2"/>
            <w:tcBorders>
              <w:bottom w:val="single" w:sz="4" w:space="0" w:color="auto"/>
            </w:tcBorders>
          </w:tcPr>
          <w:p w14:paraId="11DF0135" w14:textId="0FB90A81" w:rsidR="006E7BF8" w:rsidRPr="00C327F6" w:rsidRDefault="00237EAD" w:rsidP="00273E38">
            <w:pPr>
              <w:tabs>
                <w:tab w:val="clear" w:pos="1644"/>
                <w:tab w:val="decimal" w:pos="990"/>
              </w:tabs>
              <w:spacing w:line="240" w:lineRule="auto"/>
              <w:ind w:right="-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290" w:type="dxa"/>
            <w:gridSpan w:val="2"/>
          </w:tcPr>
          <w:p w14:paraId="333E1BBB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0" w:type="dxa"/>
            <w:gridSpan w:val="3"/>
            <w:tcBorders>
              <w:bottom w:val="single" w:sz="4" w:space="0" w:color="auto"/>
            </w:tcBorders>
          </w:tcPr>
          <w:p w14:paraId="70BAA7BA" w14:textId="2C7FA7F1" w:rsidR="006E7BF8" w:rsidRPr="00C327F6" w:rsidRDefault="003333B9" w:rsidP="003333B9">
            <w:pPr>
              <w:tabs>
                <w:tab w:val="clear" w:pos="1644"/>
                <w:tab w:val="decimal" w:pos="49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       </w:t>
            </w:r>
            <w:r w:rsidR="00237EAD" w:rsidRPr="00C327F6">
              <w:rPr>
                <w:rFonts w:asciiTheme="majorBidi" w:hAnsiTheme="majorBidi" w:cstheme="majorBidi"/>
                <w:sz w:val="25"/>
                <w:szCs w:val="25"/>
              </w:rPr>
              <w:t>3,069</w:t>
            </w:r>
          </w:p>
        </w:tc>
      </w:tr>
      <w:tr w:rsidR="004D5290" w:rsidRPr="00C327F6" w14:paraId="3D1948C8" w14:textId="77777777" w:rsidTr="00F67753">
        <w:trPr>
          <w:trHeight w:val="20"/>
        </w:trPr>
        <w:tc>
          <w:tcPr>
            <w:tcW w:w="4516" w:type="dxa"/>
          </w:tcPr>
          <w:p w14:paraId="714F129C" w14:textId="3C3DDFB3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2568</w:t>
            </w:r>
          </w:p>
        </w:tc>
        <w:tc>
          <w:tcPr>
            <w:tcW w:w="974" w:type="dxa"/>
          </w:tcPr>
          <w:p w14:paraId="21BF93D0" w14:textId="77777777" w:rsidR="006E7BF8" w:rsidRPr="00C327F6" w:rsidRDefault="006E7BF8" w:rsidP="006E7BF8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4D9658D9" w14:textId="323BAD4C" w:rsidR="006E7BF8" w:rsidRPr="00C327F6" w:rsidRDefault="00237EAD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9,2</w:t>
            </w:r>
            <w:r w:rsidR="007916A2"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79</w:t>
            </w:r>
          </w:p>
        </w:tc>
        <w:tc>
          <w:tcPr>
            <w:tcW w:w="290" w:type="dxa"/>
          </w:tcPr>
          <w:p w14:paraId="1BDB4A59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46BFFB78" w14:textId="1EA22A8C" w:rsidR="006E7BF8" w:rsidRPr="00C327F6" w:rsidRDefault="00237EAD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10,83</w:t>
            </w:r>
            <w:r w:rsidR="007916A2"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</w:t>
            </w:r>
          </w:p>
        </w:tc>
        <w:tc>
          <w:tcPr>
            <w:tcW w:w="290" w:type="dxa"/>
          </w:tcPr>
          <w:p w14:paraId="4E1EFAD7" w14:textId="77777777" w:rsidR="006E7BF8" w:rsidRPr="00C327F6" w:rsidRDefault="006E7BF8" w:rsidP="006E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1589F88D" w14:textId="274D0658" w:rsidR="006E7BF8" w:rsidRPr="00C327F6" w:rsidRDefault="00237EAD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21,108</w:t>
            </w:r>
          </w:p>
        </w:tc>
        <w:tc>
          <w:tcPr>
            <w:tcW w:w="236" w:type="dxa"/>
            <w:gridSpan w:val="2"/>
          </w:tcPr>
          <w:p w14:paraId="69110905" w14:textId="77777777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76A51FBD" w14:textId="13DAB545" w:rsidR="006E7BF8" w:rsidRPr="00C327F6" w:rsidRDefault="00237EAD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41,09</w:t>
            </w:r>
            <w:r w:rsidR="007916A2"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236" w:type="dxa"/>
          </w:tcPr>
          <w:p w14:paraId="37BF9351" w14:textId="77777777" w:rsidR="006E7BF8" w:rsidRPr="00C327F6" w:rsidRDefault="006E7BF8" w:rsidP="006E7BF8">
            <w:pPr>
              <w:tabs>
                <w:tab w:val="decimal" w:pos="1025"/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83556E" w14:textId="616F8405" w:rsidR="006E7BF8" w:rsidRPr="00C327F6" w:rsidRDefault="00237EAD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1,034</w:t>
            </w:r>
          </w:p>
        </w:tc>
        <w:tc>
          <w:tcPr>
            <w:tcW w:w="290" w:type="dxa"/>
            <w:gridSpan w:val="2"/>
          </w:tcPr>
          <w:p w14:paraId="08712FFC" w14:textId="77777777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4A93E9" w14:textId="709A708E" w:rsidR="006E7BF8" w:rsidRPr="00C327F6" w:rsidRDefault="003333B9" w:rsidP="003333B9">
            <w:pPr>
              <w:tabs>
                <w:tab w:val="decimal" w:pos="13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         </w:t>
            </w:r>
            <w:r w:rsidR="00237EAD"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83,34</w:t>
            </w:r>
            <w:r w:rsidR="007916A2"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</w:t>
            </w:r>
          </w:p>
        </w:tc>
      </w:tr>
    </w:tbl>
    <w:p w14:paraId="0E09F34E" w14:textId="77777777" w:rsidR="00F45A8A" w:rsidRPr="00C327F6" w:rsidRDefault="00F45A8A" w:rsidP="00F45A8A">
      <w:pPr>
        <w:spacing w:line="240" w:lineRule="auto"/>
        <w:ind w:right="-14"/>
        <w:jc w:val="thaiDistribute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sectPr w:rsidR="00F45A8A" w:rsidRPr="00C327F6" w:rsidSect="00F67753">
          <w:headerReference w:type="defaul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123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01"/>
        <w:gridCol w:w="1174"/>
        <w:gridCol w:w="1373"/>
        <w:gridCol w:w="48"/>
        <w:gridCol w:w="290"/>
        <w:gridCol w:w="21"/>
        <w:gridCol w:w="1261"/>
        <w:gridCol w:w="269"/>
        <w:gridCol w:w="1440"/>
        <w:gridCol w:w="155"/>
        <w:gridCol w:w="82"/>
        <w:gridCol w:w="1304"/>
        <w:gridCol w:w="266"/>
        <w:gridCol w:w="24"/>
        <w:gridCol w:w="1473"/>
        <w:gridCol w:w="33"/>
        <w:gridCol w:w="257"/>
        <w:gridCol w:w="21"/>
        <w:gridCol w:w="1131"/>
      </w:tblGrid>
      <w:tr w:rsidR="004D5290" w:rsidRPr="00C327F6" w14:paraId="155225F6" w14:textId="77777777" w:rsidTr="00DE3A9A">
        <w:trPr>
          <w:trHeight w:val="20"/>
          <w:tblHeader/>
        </w:trPr>
        <w:tc>
          <w:tcPr>
            <w:tcW w:w="1488" w:type="pct"/>
          </w:tcPr>
          <w:p w14:paraId="2EC7B83A" w14:textId="77777777" w:rsidR="00F45A8A" w:rsidRPr="00C327F6" w:rsidRDefault="00F45A8A" w:rsidP="009039D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388" w:type="pct"/>
          </w:tcPr>
          <w:p w14:paraId="3EF34816" w14:textId="77777777" w:rsidR="00F45A8A" w:rsidRPr="00C327F6" w:rsidRDefault="00F45A8A" w:rsidP="009039D2">
            <w:pPr>
              <w:tabs>
                <w:tab w:val="decimal" w:pos="795"/>
                <w:tab w:val="left" w:pos="875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3124" w:type="pct"/>
            <w:gridSpan w:val="17"/>
          </w:tcPr>
          <w:p w14:paraId="1621449E" w14:textId="77777777" w:rsidR="00F45A8A" w:rsidRPr="00C327F6" w:rsidRDefault="00F45A8A" w:rsidP="009039D2">
            <w:pPr>
              <w:tabs>
                <w:tab w:val="decimal" w:pos="795"/>
                <w:tab w:val="left" w:pos="875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4D5290" w:rsidRPr="00C327F6" w14:paraId="468D6029" w14:textId="77777777" w:rsidTr="00DE3A9A">
        <w:trPr>
          <w:trHeight w:val="20"/>
          <w:tblHeader/>
        </w:trPr>
        <w:tc>
          <w:tcPr>
            <w:tcW w:w="1488" w:type="pct"/>
          </w:tcPr>
          <w:p w14:paraId="78A1F6D7" w14:textId="77777777" w:rsidR="00452469" w:rsidRPr="00C327F6" w:rsidRDefault="00452469" w:rsidP="00EA598A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388" w:type="pct"/>
            <w:vAlign w:val="bottom"/>
          </w:tcPr>
          <w:p w14:paraId="05E2F7C3" w14:textId="4351FD7A" w:rsidR="00452469" w:rsidRPr="00C327F6" w:rsidRDefault="00452469" w:rsidP="00AC4142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27F6"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470" w:type="pct"/>
            <w:gridSpan w:val="2"/>
            <w:vAlign w:val="bottom"/>
          </w:tcPr>
          <w:p w14:paraId="6F47A19E" w14:textId="77777777" w:rsidR="00452469" w:rsidRPr="00C327F6" w:rsidRDefault="00452469" w:rsidP="00EA598A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ค่าลิขสิทธิ์</w:t>
            </w:r>
          </w:p>
          <w:p w14:paraId="2A1029EE" w14:textId="77777777" w:rsidR="00452469" w:rsidRPr="00C327F6" w:rsidRDefault="00452469" w:rsidP="00EA598A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สำหรับกระบวน</w:t>
            </w:r>
          </w:p>
          <w:p w14:paraId="492548EE" w14:textId="77777777" w:rsidR="00452469" w:rsidRPr="00C327F6" w:rsidRDefault="00452469" w:rsidP="00EA598A">
            <w:pPr>
              <w:tabs>
                <w:tab w:val="clear" w:pos="907"/>
                <w:tab w:val="left" w:pos="968"/>
              </w:tabs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การผลิต</w:t>
            </w:r>
          </w:p>
        </w:tc>
        <w:tc>
          <w:tcPr>
            <w:tcW w:w="96" w:type="pct"/>
            <w:vAlign w:val="bottom"/>
          </w:tcPr>
          <w:p w14:paraId="366BB884" w14:textId="77777777" w:rsidR="00452469" w:rsidRPr="00C327F6" w:rsidRDefault="00452469" w:rsidP="00EA598A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5D926290" w14:textId="77777777" w:rsidR="00452469" w:rsidRPr="00C327F6" w:rsidRDefault="00452469" w:rsidP="00EA598A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คอมพิวเตอร์ซอฟต์แวร์</w:t>
            </w:r>
          </w:p>
        </w:tc>
        <w:tc>
          <w:tcPr>
            <w:tcW w:w="616" w:type="pct"/>
            <w:gridSpan w:val="3"/>
            <w:vAlign w:val="bottom"/>
          </w:tcPr>
          <w:p w14:paraId="53DC1A82" w14:textId="77777777" w:rsidR="00452469" w:rsidRPr="00C327F6" w:rsidRDefault="00452469" w:rsidP="00EA598A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สัญญาที่ทำกับลูกค้า</w:t>
            </w:r>
          </w:p>
          <w:p w14:paraId="3DF1D228" w14:textId="77777777" w:rsidR="00452469" w:rsidRPr="00C327F6" w:rsidRDefault="00452469" w:rsidP="00EA598A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และความสัมพันธ์</w:t>
            </w:r>
          </w:p>
          <w:p w14:paraId="011815B6" w14:textId="77777777" w:rsidR="00452469" w:rsidRPr="00C327F6" w:rsidRDefault="00452469" w:rsidP="00EA598A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กับลูกค้าที่เกี่ยวข้อง</w:t>
            </w:r>
          </w:p>
        </w:tc>
        <w:tc>
          <w:tcPr>
            <w:tcW w:w="458" w:type="pct"/>
            <w:gridSpan w:val="2"/>
            <w:vAlign w:val="bottom"/>
          </w:tcPr>
          <w:p w14:paraId="14059E0B" w14:textId="77777777" w:rsidR="00452469" w:rsidRPr="00C327F6" w:rsidRDefault="00452469" w:rsidP="00EA598A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สิทธิในการใช้และการดำเนินการอื่น ๆ</w:t>
            </w:r>
          </w:p>
        </w:tc>
        <w:tc>
          <w:tcPr>
            <w:tcW w:w="96" w:type="pct"/>
            <w:gridSpan w:val="2"/>
            <w:vAlign w:val="bottom"/>
          </w:tcPr>
          <w:p w14:paraId="368CC4F2" w14:textId="77777777" w:rsidR="00452469" w:rsidRPr="00C327F6" w:rsidRDefault="00452469" w:rsidP="00EA598A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87" w:type="pct"/>
            <w:vAlign w:val="bottom"/>
          </w:tcPr>
          <w:p w14:paraId="516C38B0" w14:textId="77777777" w:rsidR="00452469" w:rsidRPr="00C327F6" w:rsidRDefault="00452469" w:rsidP="00EA598A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</w:t>
            </w:r>
          </w:p>
          <w:p w14:paraId="3FC7A615" w14:textId="77777777" w:rsidR="00452469" w:rsidRPr="00C327F6" w:rsidRDefault="00452469" w:rsidP="00EA598A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ไม่มีตัวตน</w:t>
            </w:r>
          </w:p>
          <w:p w14:paraId="693B4DEA" w14:textId="77777777" w:rsidR="00452469" w:rsidRPr="00C327F6" w:rsidRDefault="00452469" w:rsidP="00EA598A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ระหว่างกา</w:t>
            </w:r>
            <w:r w:rsidRPr="00C327F6">
              <w:rPr>
                <w:rFonts w:asciiTheme="majorBidi" w:hAnsiTheme="majorBidi" w:cstheme="majorBidi" w:hint="cs"/>
                <w:sz w:val="25"/>
                <w:szCs w:val="25"/>
                <w:cs/>
              </w:rPr>
              <w:t>ร</w:t>
            </w: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พัฒนา</w:t>
            </w:r>
          </w:p>
        </w:tc>
        <w:tc>
          <w:tcPr>
            <w:tcW w:w="96" w:type="pct"/>
            <w:gridSpan w:val="2"/>
            <w:vAlign w:val="bottom"/>
          </w:tcPr>
          <w:p w14:paraId="2329057E" w14:textId="77777777" w:rsidR="00452469" w:rsidRPr="00C327F6" w:rsidRDefault="00452469" w:rsidP="00EA598A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1" w:type="pct"/>
            <w:gridSpan w:val="2"/>
            <w:vAlign w:val="bottom"/>
          </w:tcPr>
          <w:p w14:paraId="77C4736F" w14:textId="77777777" w:rsidR="00452469" w:rsidRPr="00C327F6" w:rsidRDefault="00452469" w:rsidP="00EA598A">
            <w:pPr>
              <w:tabs>
                <w:tab w:val="left" w:pos="1034"/>
              </w:tabs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4D5290" w:rsidRPr="00C327F6" w14:paraId="1A7F6944" w14:textId="77777777" w:rsidTr="00DE3A9A">
        <w:trPr>
          <w:trHeight w:val="20"/>
          <w:tblHeader/>
        </w:trPr>
        <w:tc>
          <w:tcPr>
            <w:tcW w:w="1488" w:type="pct"/>
          </w:tcPr>
          <w:p w14:paraId="5F6BD2F1" w14:textId="77777777" w:rsidR="0097700B" w:rsidRPr="00C327F6" w:rsidRDefault="0097700B" w:rsidP="009039D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388" w:type="pct"/>
            <w:vAlign w:val="bottom"/>
          </w:tcPr>
          <w:p w14:paraId="468840CA" w14:textId="77777777" w:rsidR="0097700B" w:rsidRPr="00C327F6" w:rsidRDefault="0097700B" w:rsidP="009039D2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3124" w:type="pct"/>
            <w:gridSpan w:val="17"/>
            <w:vAlign w:val="bottom"/>
          </w:tcPr>
          <w:p w14:paraId="742A6C08" w14:textId="662155E0" w:rsidR="0097700B" w:rsidRPr="00C327F6" w:rsidRDefault="0097700B" w:rsidP="009039D2">
            <w:pPr>
              <w:spacing w:line="240" w:lineRule="auto"/>
              <w:ind w:left="-104" w:right="-111"/>
              <w:jc w:val="center"/>
              <w:rPr>
                <w:rFonts w:asciiTheme="majorBidi" w:eastAsia="Times New Roman" w:hAnsiTheme="majorBidi" w:cstheme="majorBidi"/>
                <w:i/>
                <w:iCs/>
                <w:sz w:val="25"/>
                <w:szCs w:val="25"/>
              </w:rPr>
            </w:pPr>
            <w:r w:rsidRPr="00C327F6">
              <w:rPr>
                <w:rFonts w:asciiTheme="majorBidi" w:eastAsia="Times New Roman" w:hAnsiTheme="majorBidi" w:cstheme="majorBidi"/>
                <w:i/>
                <w:iCs/>
                <w:sz w:val="25"/>
                <w:szCs w:val="25"/>
              </w:rPr>
              <w:t>(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25"/>
                <w:szCs w:val="25"/>
                <w:cs/>
              </w:rPr>
              <w:t>ล้านบาท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4D5290" w:rsidRPr="00C327F6" w14:paraId="6E9D58F1" w14:textId="77777777" w:rsidTr="00DE3A9A">
        <w:trPr>
          <w:trHeight w:val="20"/>
        </w:trPr>
        <w:tc>
          <w:tcPr>
            <w:tcW w:w="1876" w:type="pct"/>
            <w:gridSpan w:val="2"/>
          </w:tcPr>
          <w:p w14:paraId="13DB5F61" w14:textId="25CA102A" w:rsidR="00EE2AE6" w:rsidRPr="00C327F6" w:rsidRDefault="00EE2AE6" w:rsidP="009039D2">
            <w:pPr>
              <w:tabs>
                <w:tab w:val="decimal" w:pos="1033"/>
              </w:tabs>
              <w:spacing w:line="240" w:lineRule="auto"/>
              <w:ind w:left="612" w:right="98" w:hanging="27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ค่าตัดจำหน่ายสะสมและค่าเผื่อการด้อยค่า</w:t>
            </w:r>
          </w:p>
        </w:tc>
        <w:tc>
          <w:tcPr>
            <w:tcW w:w="454" w:type="pct"/>
          </w:tcPr>
          <w:p w14:paraId="61E6D105" w14:textId="77777777" w:rsidR="00EE2AE6" w:rsidRPr="00C327F6" w:rsidRDefault="00EE2AE6" w:rsidP="009039D2">
            <w:pPr>
              <w:tabs>
                <w:tab w:val="decimal" w:pos="1033"/>
              </w:tabs>
              <w:spacing w:line="240" w:lineRule="auto"/>
              <w:ind w:left="-107" w:right="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9" w:type="pct"/>
            <w:gridSpan w:val="3"/>
          </w:tcPr>
          <w:p w14:paraId="6EEDA347" w14:textId="77777777" w:rsidR="00EE2AE6" w:rsidRPr="00C327F6" w:rsidRDefault="00EE2AE6" w:rsidP="009039D2">
            <w:pPr>
              <w:tabs>
                <w:tab w:val="decimal" w:pos="1033"/>
              </w:tabs>
              <w:spacing w:line="240" w:lineRule="auto"/>
              <w:ind w:left="-107" w:right="25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7" w:type="pct"/>
          </w:tcPr>
          <w:p w14:paraId="2D9DBB4D" w14:textId="77777777" w:rsidR="00EE2AE6" w:rsidRPr="00C327F6" w:rsidRDefault="00EE2AE6" w:rsidP="009039D2">
            <w:pPr>
              <w:tabs>
                <w:tab w:val="clear" w:pos="907"/>
                <w:tab w:val="decimal" w:pos="897"/>
              </w:tabs>
              <w:spacing w:line="240" w:lineRule="auto"/>
              <w:ind w:left="-107" w:right="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" w:type="pct"/>
          </w:tcPr>
          <w:p w14:paraId="17275104" w14:textId="77777777" w:rsidR="00EE2AE6" w:rsidRPr="00C327F6" w:rsidRDefault="00EE2AE6" w:rsidP="009039D2">
            <w:pPr>
              <w:tabs>
                <w:tab w:val="decimal" w:pos="1033"/>
              </w:tabs>
              <w:spacing w:line="240" w:lineRule="auto"/>
              <w:ind w:left="-107" w:right="25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76" w:type="pct"/>
          </w:tcPr>
          <w:p w14:paraId="5A5BCA56" w14:textId="77777777" w:rsidR="00EE2AE6" w:rsidRPr="00C327F6" w:rsidRDefault="00EE2AE6" w:rsidP="009039D2">
            <w:pPr>
              <w:tabs>
                <w:tab w:val="decimal" w:pos="1033"/>
              </w:tabs>
              <w:spacing w:line="240" w:lineRule="auto"/>
              <w:ind w:left="-107" w:right="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8" w:type="pct"/>
            <w:gridSpan w:val="2"/>
          </w:tcPr>
          <w:p w14:paraId="0E6E34D0" w14:textId="77777777" w:rsidR="00EE2AE6" w:rsidRPr="00C327F6" w:rsidRDefault="00EE2AE6" w:rsidP="009039D2">
            <w:pPr>
              <w:tabs>
                <w:tab w:val="decimal" w:pos="1033"/>
              </w:tabs>
              <w:spacing w:line="240" w:lineRule="auto"/>
              <w:ind w:left="-107" w:right="25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1" w:type="pct"/>
          </w:tcPr>
          <w:p w14:paraId="7D5E19CF" w14:textId="77777777" w:rsidR="00EE2AE6" w:rsidRPr="00C327F6" w:rsidRDefault="00EE2AE6" w:rsidP="00EB2BEF">
            <w:pPr>
              <w:tabs>
                <w:tab w:val="decimal" w:pos="848"/>
              </w:tabs>
              <w:spacing w:line="240" w:lineRule="auto"/>
              <w:ind w:left="-107" w:right="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" w:type="pct"/>
          </w:tcPr>
          <w:p w14:paraId="1E111B01" w14:textId="77777777" w:rsidR="00EE2AE6" w:rsidRPr="00C327F6" w:rsidRDefault="00EE2AE6" w:rsidP="009039D2">
            <w:pPr>
              <w:tabs>
                <w:tab w:val="decimal" w:pos="964"/>
              </w:tabs>
              <w:spacing w:line="240" w:lineRule="auto"/>
              <w:ind w:left="-107" w:right="254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06" w:type="pct"/>
            <w:gridSpan w:val="3"/>
          </w:tcPr>
          <w:p w14:paraId="1145B222" w14:textId="77777777" w:rsidR="00EE2AE6" w:rsidRPr="00C327F6" w:rsidRDefault="00EE2AE6" w:rsidP="009039D2">
            <w:pPr>
              <w:tabs>
                <w:tab w:val="decimal" w:pos="964"/>
              </w:tabs>
              <w:spacing w:line="240" w:lineRule="auto"/>
              <w:ind w:left="-107" w:right="1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" w:type="pct"/>
            <w:gridSpan w:val="2"/>
          </w:tcPr>
          <w:p w14:paraId="39CF81BE" w14:textId="77777777" w:rsidR="00EE2AE6" w:rsidRPr="00C327F6" w:rsidRDefault="00EE2AE6" w:rsidP="009039D2">
            <w:pPr>
              <w:tabs>
                <w:tab w:val="decimal" w:pos="964"/>
              </w:tabs>
              <w:spacing w:line="240" w:lineRule="auto"/>
              <w:ind w:left="-107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74" w:type="pct"/>
          </w:tcPr>
          <w:p w14:paraId="68B1231F" w14:textId="77777777" w:rsidR="00EE2AE6" w:rsidRPr="00C327F6" w:rsidRDefault="00EE2AE6" w:rsidP="009039D2">
            <w:pPr>
              <w:tabs>
                <w:tab w:val="decimal" w:pos="964"/>
              </w:tabs>
              <w:spacing w:line="240" w:lineRule="auto"/>
              <w:ind w:left="-107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D5290" w:rsidRPr="00C327F6" w14:paraId="50C47D34" w14:textId="77777777" w:rsidTr="00DE3A9A">
        <w:trPr>
          <w:trHeight w:val="20"/>
        </w:trPr>
        <w:tc>
          <w:tcPr>
            <w:tcW w:w="1488" w:type="pct"/>
          </w:tcPr>
          <w:p w14:paraId="40EAEEBE" w14:textId="57CD8792" w:rsidR="006E7BF8" w:rsidRPr="00C327F6" w:rsidRDefault="006E7BF8" w:rsidP="006E7BF8">
            <w:pPr>
              <w:spacing w:line="240" w:lineRule="auto"/>
              <w:ind w:left="612" w:hanging="27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C327F6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388" w:type="pct"/>
          </w:tcPr>
          <w:p w14:paraId="0FD5BFE0" w14:textId="77777777" w:rsidR="006E7BF8" w:rsidRPr="00C327F6" w:rsidRDefault="006E7BF8" w:rsidP="006E7BF8">
            <w:pPr>
              <w:tabs>
                <w:tab w:val="decimal" w:pos="1033"/>
              </w:tabs>
              <w:spacing w:line="240" w:lineRule="auto"/>
              <w:ind w:left="612" w:right="9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54" w:type="pct"/>
            <w:vAlign w:val="bottom"/>
          </w:tcPr>
          <w:p w14:paraId="162EA77B" w14:textId="0D48E6AC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4,398</w:t>
            </w:r>
          </w:p>
        </w:tc>
        <w:tc>
          <w:tcPr>
            <w:tcW w:w="119" w:type="pct"/>
            <w:gridSpan w:val="3"/>
            <w:vAlign w:val="bottom"/>
          </w:tcPr>
          <w:p w14:paraId="16DBC884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7" w:type="pct"/>
            <w:vAlign w:val="bottom"/>
          </w:tcPr>
          <w:p w14:paraId="08A83797" w14:textId="09208F0D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7,032</w:t>
            </w:r>
          </w:p>
        </w:tc>
        <w:tc>
          <w:tcPr>
            <w:tcW w:w="89" w:type="pct"/>
            <w:vAlign w:val="bottom"/>
          </w:tcPr>
          <w:p w14:paraId="386941D8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76" w:type="pct"/>
            <w:vAlign w:val="bottom"/>
          </w:tcPr>
          <w:p w14:paraId="390FD8D5" w14:textId="005C34A5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5,666</w:t>
            </w:r>
          </w:p>
        </w:tc>
        <w:tc>
          <w:tcPr>
            <w:tcW w:w="78" w:type="pct"/>
            <w:gridSpan w:val="2"/>
            <w:vAlign w:val="bottom"/>
          </w:tcPr>
          <w:p w14:paraId="2FFE234B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1" w:type="pct"/>
            <w:vAlign w:val="bottom"/>
          </w:tcPr>
          <w:p w14:paraId="05FBC78A" w14:textId="2BB232CC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8,887</w:t>
            </w:r>
          </w:p>
        </w:tc>
        <w:tc>
          <w:tcPr>
            <w:tcW w:w="88" w:type="pct"/>
            <w:vAlign w:val="bottom"/>
          </w:tcPr>
          <w:p w14:paraId="2722BBE5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6" w:type="pct"/>
            <w:gridSpan w:val="3"/>
            <w:vAlign w:val="bottom"/>
          </w:tcPr>
          <w:p w14:paraId="7A8F13F5" w14:textId="1602F018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22</w:t>
            </w:r>
          </w:p>
        </w:tc>
        <w:tc>
          <w:tcPr>
            <w:tcW w:w="92" w:type="pct"/>
            <w:gridSpan w:val="2"/>
            <w:vAlign w:val="bottom"/>
          </w:tcPr>
          <w:p w14:paraId="5DFDA10D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74" w:type="pct"/>
            <w:vAlign w:val="bottom"/>
          </w:tcPr>
          <w:p w14:paraId="66186416" w14:textId="5E256314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26,005</w:t>
            </w:r>
          </w:p>
        </w:tc>
      </w:tr>
      <w:tr w:rsidR="004D5290" w:rsidRPr="00C327F6" w14:paraId="40D7012F" w14:textId="77777777" w:rsidTr="00DE3A9A">
        <w:trPr>
          <w:trHeight w:val="20"/>
        </w:trPr>
        <w:tc>
          <w:tcPr>
            <w:tcW w:w="1488" w:type="pct"/>
          </w:tcPr>
          <w:p w14:paraId="1D040C3C" w14:textId="297B1135" w:rsidR="006E7BF8" w:rsidRPr="00C327F6" w:rsidRDefault="006E7BF8" w:rsidP="006E7BF8">
            <w:pPr>
              <w:spacing w:line="240" w:lineRule="auto"/>
              <w:ind w:left="612" w:right="-108" w:hanging="27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ค่าตัดจำหน่ายสำหรับปี</w:t>
            </w:r>
          </w:p>
        </w:tc>
        <w:tc>
          <w:tcPr>
            <w:tcW w:w="388" w:type="pct"/>
          </w:tcPr>
          <w:p w14:paraId="3F561331" w14:textId="77777777" w:rsidR="006E7BF8" w:rsidRPr="00C327F6" w:rsidRDefault="006E7BF8" w:rsidP="006E7BF8">
            <w:pPr>
              <w:tabs>
                <w:tab w:val="decimal" w:pos="1033"/>
              </w:tabs>
              <w:spacing w:line="240" w:lineRule="auto"/>
              <w:ind w:left="612" w:right="9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54" w:type="pct"/>
            <w:vAlign w:val="bottom"/>
          </w:tcPr>
          <w:p w14:paraId="642B1DE2" w14:textId="2C802D39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378</w:t>
            </w:r>
          </w:p>
        </w:tc>
        <w:tc>
          <w:tcPr>
            <w:tcW w:w="119" w:type="pct"/>
            <w:gridSpan w:val="3"/>
            <w:vAlign w:val="bottom"/>
          </w:tcPr>
          <w:p w14:paraId="65265432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7" w:type="pct"/>
            <w:vAlign w:val="bottom"/>
          </w:tcPr>
          <w:p w14:paraId="0A78EDFD" w14:textId="424E0488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892</w:t>
            </w:r>
          </w:p>
        </w:tc>
        <w:tc>
          <w:tcPr>
            <w:tcW w:w="89" w:type="pct"/>
            <w:vAlign w:val="bottom"/>
          </w:tcPr>
          <w:p w14:paraId="5C4EC4FF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76" w:type="pct"/>
            <w:vAlign w:val="bottom"/>
          </w:tcPr>
          <w:p w14:paraId="54E84C6B" w14:textId="0BB4F7D1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707</w:t>
            </w:r>
          </w:p>
        </w:tc>
        <w:tc>
          <w:tcPr>
            <w:tcW w:w="78" w:type="pct"/>
            <w:gridSpan w:val="2"/>
            <w:vAlign w:val="bottom"/>
          </w:tcPr>
          <w:p w14:paraId="6EC88048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1" w:type="pct"/>
            <w:vAlign w:val="bottom"/>
          </w:tcPr>
          <w:p w14:paraId="605D5948" w14:textId="18E6EE78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2,039</w:t>
            </w:r>
          </w:p>
        </w:tc>
        <w:tc>
          <w:tcPr>
            <w:tcW w:w="88" w:type="pct"/>
            <w:vAlign w:val="bottom"/>
          </w:tcPr>
          <w:p w14:paraId="78371012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6" w:type="pct"/>
            <w:gridSpan w:val="3"/>
            <w:vAlign w:val="bottom"/>
          </w:tcPr>
          <w:p w14:paraId="73707879" w14:textId="233292D0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" w:type="pct"/>
            <w:gridSpan w:val="2"/>
            <w:vAlign w:val="bottom"/>
          </w:tcPr>
          <w:p w14:paraId="3CCAB690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74" w:type="pct"/>
            <w:vAlign w:val="bottom"/>
          </w:tcPr>
          <w:p w14:paraId="47CA8ED9" w14:textId="65F85AE3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4,016</w:t>
            </w:r>
          </w:p>
        </w:tc>
      </w:tr>
      <w:tr w:rsidR="004D5290" w:rsidRPr="00C327F6" w14:paraId="275A530B" w14:textId="77777777" w:rsidTr="00DE3A9A">
        <w:trPr>
          <w:trHeight w:val="20"/>
        </w:trPr>
        <w:tc>
          <w:tcPr>
            <w:tcW w:w="1488" w:type="pct"/>
          </w:tcPr>
          <w:p w14:paraId="52ACC4C3" w14:textId="225D93D0" w:rsidR="006E7BF8" w:rsidRPr="00C327F6" w:rsidRDefault="006E7BF8" w:rsidP="006E7BF8">
            <w:pPr>
              <w:tabs>
                <w:tab w:val="decimal" w:pos="989"/>
              </w:tabs>
              <w:spacing w:line="240" w:lineRule="auto"/>
              <w:ind w:left="612" w:right="-111" w:hanging="27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388" w:type="pct"/>
          </w:tcPr>
          <w:p w14:paraId="490552E4" w14:textId="77777777" w:rsidR="006E7BF8" w:rsidRPr="00C327F6" w:rsidRDefault="006E7BF8" w:rsidP="006E7BF8">
            <w:pPr>
              <w:tabs>
                <w:tab w:val="clear" w:pos="227"/>
                <w:tab w:val="decimal" w:pos="252"/>
              </w:tabs>
              <w:spacing w:line="240" w:lineRule="auto"/>
              <w:ind w:left="612" w:right="98" w:hanging="270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454" w:type="pct"/>
          </w:tcPr>
          <w:p w14:paraId="6C49DDCD" w14:textId="01C003C9" w:rsidR="006E7BF8" w:rsidRPr="00C327F6" w:rsidRDefault="006E7BF8" w:rsidP="00974E3F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9" w:type="pct"/>
            <w:gridSpan w:val="3"/>
            <w:vAlign w:val="bottom"/>
          </w:tcPr>
          <w:p w14:paraId="68CEEDAB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7" w:type="pct"/>
          </w:tcPr>
          <w:p w14:paraId="65809E0C" w14:textId="34D0736E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9" w:type="pct"/>
            <w:vAlign w:val="bottom"/>
          </w:tcPr>
          <w:p w14:paraId="123C25E7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76" w:type="pct"/>
            <w:vAlign w:val="bottom"/>
          </w:tcPr>
          <w:p w14:paraId="2886C5D8" w14:textId="79C90D38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8" w:type="pct"/>
            <w:gridSpan w:val="2"/>
            <w:vAlign w:val="bottom"/>
          </w:tcPr>
          <w:p w14:paraId="5560A86A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1" w:type="pct"/>
          </w:tcPr>
          <w:p w14:paraId="16965948" w14:textId="5CC391BE" w:rsidR="006E7BF8" w:rsidRPr="00C327F6" w:rsidRDefault="006E7BF8" w:rsidP="006E7BF8">
            <w:pPr>
              <w:tabs>
                <w:tab w:val="decimal" w:pos="880"/>
              </w:tabs>
              <w:spacing w:line="240" w:lineRule="auto"/>
              <w:ind w:left="-107" w:right="-5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  <w:vAlign w:val="bottom"/>
          </w:tcPr>
          <w:p w14:paraId="20EBDE06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6" w:type="pct"/>
            <w:gridSpan w:val="3"/>
            <w:vAlign w:val="bottom"/>
          </w:tcPr>
          <w:p w14:paraId="13B14EDE" w14:textId="05C5071F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" w:type="pct"/>
            <w:gridSpan w:val="2"/>
            <w:vAlign w:val="bottom"/>
          </w:tcPr>
          <w:p w14:paraId="142B6774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74" w:type="pct"/>
          </w:tcPr>
          <w:p w14:paraId="602C8795" w14:textId="37EE17A8" w:rsidR="006E7BF8" w:rsidRPr="00C327F6" w:rsidRDefault="006E7BF8" w:rsidP="006E7BF8">
            <w:pPr>
              <w:tabs>
                <w:tab w:val="decimal" w:pos="86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</w:tr>
      <w:tr w:rsidR="004D5290" w:rsidRPr="00C327F6" w14:paraId="01774847" w14:textId="77777777" w:rsidTr="00DE3A9A">
        <w:trPr>
          <w:trHeight w:val="20"/>
        </w:trPr>
        <w:tc>
          <w:tcPr>
            <w:tcW w:w="1488" w:type="pct"/>
          </w:tcPr>
          <w:p w14:paraId="6EFD7078" w14:textId="3D7EE3A1" w:rsidR="006E7BF8" w:rsidRPr="00C327F6" w:rsidRDefault="006E7BF8" w:rsidP="006E7BF8">
            <w:pPr>
              <w:tabs>
                <w:tab w:val="decimal" w:pos="989"/>
              </w:tabs>
              <w:spacing w:line="240" w:lineRule="auto"/>
              <w:ind w:left="612" w:right="-111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388" w:type="pct"/>
          </w:tcPr>
          <w:p w14:paraId="0BD094CC" w14:textId="77777777" w:rsidR="006E7BF8" w:rsidRPr="00C327F6" w:rsidRDefault="006E7BF8" w:rsidP="006E7BF8">
            <w:pPr>
              <w:tabs>
                <w:tab w:val="clear" w:pos="227"/>
                <w:tab w:val="decimal" w:pos="252"/>
              </w:tabs>
              <w:spacing w:line="240" w:lineRule="auto"/>
              <w:ind w:left="612" w:right="98" w:hanging="270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454" w:type="pct"/>
          </w:tcPr>
          <w:p w14:paraId="5BE90A7C" w14:textId="740499C1" w:rsidR="006E7BF8" w:rsidRPr="00C327F6" w:rsidRDefault="006E7BF8" w:rsidP="006E7BF8">
            <w:pPr>
              <w:tabs>
                <w:tab w:val="decimal" w:pos="770"/>
              </w:tabs>
              <w:spacing w:line="240" w:lineRule="auto"/>
              <w:ind w:left="-107" w:right="-6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(27)</w:t>
            </w:r>
          </w:p>
        </w:tc>
        <w:tc>
          <w:tcPr>
            <w:tcW w:w="119" w:type="pct"/>
            <w:gridSpan w:val="3"/>
          </w:tcPr>
          <w:p w14:paraId="16440F9D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7" w:type="pct"/>
          </w:tcPr>
          <w:p w14:paraId="4C17C856" w14:textId="53CAAABE" w:rsidR="006E7BF8" w:rsidRPr="00C327F6" w:rsidRDefault="006E7BF8" w:rsidP="006E7BF8">
            <w:pPr>
              <w:tabs>
                <w:tab w:val="decimal" w:pos="880"/>
              </w:tabs>
              <w:spacing w:line="240" w:lineRule="auto"/>
              <w:ind w:left="-107" w:right="-5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(313)</w:t>
            </w:r>
          </w:p>
        </w:tc>
        <w:tc>
          <w:tcPr>
            <w:tcW w:w="89" w:type="pct"/>
          </w:tcPr>
          <w:p w14:paraId="476D5DF7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76" w:type="pct"/>
          </w:tcPr>
          <w:p w14:paraId="49BA9496" w14:textId="5E56CD6B" w:rsidR="006E7BF8" w:rsidRPr="00C327F6" w:rsidRDefault="006E7BF8" w:rsidP="006E7BF8">
            <w:pPr>
              <w:tabs>
                <w:tab w:val="decimal" w:pos="97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8" w:type="pct"/>
            <w:gridSpan w:val="2"/>
          </w:tcPr>
          <w:p w14:paraId="15E31FC1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1" w:type="pct"/>
          </w:tcPr>
          <w:p w14:paraId="7F312155" w14:textId="588FA857" w:rsidR="006E7BF8" w:rsidRPr="00C327F6" w:rsidRDefault="006E7BF8" w:rsidP="006E7BF8">
            <w:pPr>
              <w:tabs>
                <w:tab w:val="clear" w:pos="907"/>
                <w:tab w:val="left" w:pos="1039"/>
                <w:tab w:val="decimal" w:pos="1120"/>
              </w:tabs>
              <w:spacing w:line="240" w:lineRule="auto"/>
              <w:ind w:left="-107" w:right="-5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(103)</w:t>
            </w:r>
          </w:p>
        </w:tc>
        <w:tc>
          <w:tcPr>
            <w:tcW w:w="88" w:type="pct"/>
          </w:tcPr>
          <w:p w14:paraId="1AD8A8A0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6" w:type="pct"/>
            <w:gridSpan w:val="3"/>
          </w:tcPr>
          <w:p w14:paraId="04C9C796" w14:textId="3CA273B9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" w:type="pct"/>
            <w:gridSpan w:val="2"/>
          </w:tcPr>
          <w:p w14:paraId="4BFA8794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74" w:type="pct"/>
          </w:tcPr>
          <w:p w14:paraId="65301A8C" w14:textId="548A619E" w:rsidR="006E7BF8" w:rsidRPr="00C327F6" w:rsidRDefault="006E7BF8" w:rsidP="006E7BF8">
            <w:pPr>
              <w:spacing w:line="240" w:lineRule="auto"/>
              <w:ind w:left="-107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(443)</w:t>
            </w:r>
          </w:p>
        </w:tc>
      </w:tr>
      <w:tr w:rsidR="004D5290" w:rsidRPr="00C327F6" w14:paraId="6221168F" w14:textId="77777777" w:rsidTr="00DE3A9A">
        <w:trPr>
          <w:trHeight w:val="20"/>
        </w:trPr>
        <w:tc>
          <w:tcPr>
            <w:tcW w:w="1488" w:type="pct"/>
          </w:tcPr>
          <w:p w14:paraId="44D9C450" w14:textId="22EB924A" w:rsidR="006E7BF8" w:rsidRPr="00C327F6" w:rsidRDefault="006E7BF8" w:rsidP="006E7BF8">
            <w:pPr>
              <w:tabs>
                <w:tab w:val="decimal" w:pos="989"/>
              </w:tabs>
              <w:spacing w:line="240" w:lineRule="auto"/>
              <w:ind w:left="612" w:right="-111" w:hanging="27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27F6">
              <w:rPr>
                <w:rFonts w:asciiTheme="majorBidi" w:hAnsiTheme="majorBidi" w:hint="cs"/>
                <w:sz w:val="25"/>
                <w:szCs w:val="25"/>
                <w:cs/>
              </w:rPr>
              <w:t>ขาดทุนจากการด้อยค่า</w:t>
            </w:r>
          </w:p>
        </w:tc>
        <w:tc>
          <w:tcPr>
            <w:tcW w:w="388" w:type="pct"/>
          </w:tcPr>
          <w:p w14:paraId="714D0C79" w14:textId="69DB73F6" w:rsidR="006E7BF8" w:rsidRPr="00C327F6" w:rsidRDefault="006E7BF8" w:rsidP="00273E38">
            <w:pPr>
              <w:tabs>
                <w:tab w:val="clear" w:pos="227"/>
                <w:tab w:val="clear" w:pos="680"/>
                <w:tab w:val="decimal" w:pos="252"/>
              </w:tabs>
              <w:spacing w:line="240" w:lineRule="auto"/>
              <w:ind w:left="337" w:right="98" w:hanging="270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454" w:type="pct"/>
          </w:tcPr>
          <w:p w14:paraId="33E46EE0" w14:textId="5BCFDB2A" w:rsidR="006E7BF8" w:rsidRPr="00C327F6" w:rsidRDefault="006E7BF8" w:rsidP="00974E3F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9" w:type="pct"/>
            <w:gridSpan w:val="3"/>
          </w:tcPr>
          <w:p w14:paraId="5D7E5706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7" w:type="pct"/>
          </w:tcPr>
          <w:p w14:paraId="52DD5E3D" w14:textId="5017C242" w:rsidR="006E7BF8" w:rsidRPr="00C327F6" w:rsidRDefault="006E7BF8" w:rsidP="006E7BF8">
            <w:pPr>
              <w:tabs>
                <w:tab w:val="decimal" w:pos="880"/>
              </w:tabs>
              <w:spacing w:line="240" w:lineRule="auto"/>
              <w:ind w:left="-107" w:right="-5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11</w:t>
            </w:r>
          </w:p>
        </w:tc>
        <w:tc>
          <w:tcPr>
            <w:tcW w:w="89" w:type="pct"/>
          </w:tcPr>
          <w:p w14:paraId="11753AEE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76" w:type="pct"/>
          </w:tcPr>
          <w:p w14:paraId="59627E19" w14:textId="3A843C50" w:rsidR="006E7BF8" w:rsidRPr="00C327F6" w:rsidRDefault="006E7BF8" w:rsidP="006E7BF8">
            <w:pPr>
              <w:tabs>
                <w:tab w:val="decimal" w:pos="97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8" w:type="pct"/>
            <w:gridSpan w:val="2"/>
          </w:tcPr>
          <w:p w14:paraId="328C636B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1" w:type="pct"/>
          </w:tcPr>
          <w:p w14:paraId="4ECECDA5" w14:textId="7E0A96D6" w:rsidR="006E7BF8" w:rsidRPr="00C327F6" w:rsidRDefault="006E7BF8" w:rsidP="00A401B0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181</w:t>
            </w:r>
          </w:p>
        </w:tc>
        <w:tc>
          <w:tcPr>
            <w:tcW w:w="88" w:type="pct"/>
          </w:tcPr>
          <w:p w14:paraId="6EB4219C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6" w:type="pct"/>
            <w:gridSpan w:val="3"/>
          </w:tcPr>
          <w:p w14:paraId="0F7A4261" w14:textId="77497E69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27</w:t>
            </w:r>
          </w:p>
        </w:tc>
        <w:tc>
          <w:tcPr>
            <w:tcW w:w="92" w:type="pct"/>
            <w:gridSpan w:val="2"/>
          </w:tcPr>
          <w:p w14:paraId="60513B82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74" w:type="pct"/>
          </w:tcPr>
          <w:p w14:paraId="2764D3E1" w14:textId="598366EC" w:rsidR="006E7BF8" w:rsidRPr="00C327F6" w:rsidRDefault="006E7BF8" w:rsidP="00A401B0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219</w:t>
            </w:r>
          </w:p>
        </w:tc>
      </w:tr>
      <w:tr w:rsidR="004D5290" w:rsidRPr="00C327F6" w14:paraId="514F317D" w14:textId="77777777" w:rsidTr="00DE3A9A">
        <w:trPr>
          <w:trHeight w:val="20"/>
        </w:trPr>
        <w:tc>
          <w:tcPr>
            <w:tcW w:w="1876" w:type="pct"/>
            <w:gridSpan w:val="2"/>
          </w:tcPr>
          <w:p w14:paraId="4F056BD5" w14:textId="47DB7530" w:rsidR="006E7BF8" w:rsidRPr="00C327F6" w:rsidRDefault="006E7BF8" w:rsidP="006E7BF8">
            <w:pPr>
              <w:tabs>
                <w:tab w:val="decimal" w:pos="1033"/>
              </w:tabs>
              <w:spacing w:line="240" w:lineRule="auto"/>
              <w:ind w:left="612" w:right="9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454" w:type="pct"/>
          </w:tcPr>
          <w:p w14:paraId="1E06AEC9" w14:textId="48760F1C" w:rsidR="006E7BF8" w:rsidRPr="00C327F6" w:rsidRDefault="006E7BF8" w:rsidP="006E7BF8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13</w:t>
            </w:r>
          </w:p>
        </w:tc>
        <w:tc>
          <w:tcPr>
            <w:tcW w:w="119" w:type="pct"/>
            <w:gridSpan w:val="3"/>
          </w:tcPr>
          <w:p w14:paraId="016C17C9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7" w:type="pct"/>
          </w:tcPr>
          <w:p w14:paraId="2AD9276D" w14:textId="39DF0454" w:rsidR="006E7BF8" w:rsidRPr="00C327F6" w:rsidRDefault="006E7BF8" w:rsidP="006E7BF8">
            <w:pPr>
              <w:tabs>
                <w:tab w:val="decimal" w:pos="880"/>
              </w:tabs>
              <w:spacing w:line="240" w:lineRule="auto"/>
              <w:ind w:left="-107" w:right="-5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(268)</w:t>
            </w:r>
          </w:p>
        </w:tc>
        <w:tc>
          <w:tcPr>
            <w:tcW w:w="89" w:type="pct"/>
          </w:tcPr>
          <w:p w14:paraId="67CA5D48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76" w:type="pct"/>
          </w:tcPr>
          <w:p w14:paraId="596992F2" w14:textId="4976E637" w:rsidR="006E7BF8" w:rsidRPr="00C327F6" w:rsidRDefault="006E7BF8" w:rsidP="006E7BF8">
            <w:pPr>
              <w:tabs>
                <w:tab w:val="decimal" w:pos="880"/>
              </w:tabs>
              <w:spacing w:line="240" w:lineRule="auto"/>
              <w:ind w:left="-107" w:right="-5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(431)</w:t>
            </w:r>
          </w:p>
        </w:tc>
        <w:tc>
          <w:tcPr>
            <w:tcW w:w="78" w:type="pct"/>
            <w:gridSpan w:val="2"/>
          </w:tcPr>
          <w:p w14:paraId="423732C5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1" w:type="pct"/>
          </w:tcPr>
          <w:p w14:paraId="6D34D82D" w14:textId="262B5B26" w:rsidR="006E7BF8" w:rsidRPr="00C327F6" w:rsidRDefault="006E7BF8" w:rsidP="006E7BF8">
            <w:pPr>
              <w:tabs>
                <w:tab w:val="decimal" w:pos="1120"/>
              </w:tabs>
              <w:spacing w:line="240" w:lineRule="auto"/>
              <w:ind w:left="-107" w:right="-5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(746)</w:t>
            </w:r>
          </w:p>
        </w:tc>
        <w:tc>
          <w:tcPr>
            <w:tcW w:w="88" w:type="pct"/>
          </w:tcPr>
          <w:p w14:paraId="1F561582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6" w:type="pct"/>
            <w:gridSpan w:val="3"/>
          </w:tcPr>
          <w:p w14:paraId="4483EA14" w14:textId="0E399A96" w:rsidR="006E7BF8" w:rsidRPr="00C327F6" w:rsidRDefault="006E7BF8" w:rsidP="006E7BF8">
            <w:pPr>
              <w:tabs>
                <w:tab w:val="decimal" w:pos="880"/>
              </w:tabs>
              <w:spacing w:line="240" w:lineRule="auto"/>
              <w:ind w:left="-107" w:right="-5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(2)</w:t>
            </w:r>
          </w:p>
        </w:tc>
        <w:tc>
          <w:tcPr>
            <w:tcW w:w="92" w:type="pct"/>
            <w:gridSpan w:val="2"/>
          </w:tcPr>
          <w:p w14:paraId="13B7D08B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74" w:type="pct"/>
          </w:tcPr>
          <w:p w14:paraId="0DC81EB8" w14:textId="47DDFB67" w:rsidR="006E7BF8" w:rsidRPr="00C327F6" w:rsidRDefault="006E7BF8" w:rsidP="006E7BF8">
            <w:pPr>
              <w:spacing w:line="240" w:lineRule="auto"/>
              <w:ind w:left="-107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(1,434)</w:t>
            </w:r>
          </w:p>
        </w:tc>
      </w:tr>
      <w:tr w:rsidR="004D5290" w:rsidRPr="00C327F6" w14:paraId="1CE4680F" w14:textId="77777777" w:rsidTr="00DE3A9A">
        <w:trPr>
          <w:trHeight w:val="20"/>
        </w:trPr>
        <w:tc>
          <w:tcPr>
            <w:tcW w:w="1488" w:type="pct"/>
          </w:tcPr>
          <w:p w14:paraId="4DD48AC5" w14:textId="04219E09" w:rsidR="006E7BF8" w:rsidRPr="00C327F6" w:rsidRDefault="006E7BF8" w:rsidP="006E7BF8">
            <w:pPr>
              <w:spacing w:line="240" w:lineRule="auto"/>
              <w:ind w:left="347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2567 </w:t>
            </w: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และ</w:t>
            </w:r>
            <w:r w:rsidRPr="00C327F6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 </w:t>
            </w: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1 </w:t>
            </w: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2568</w:t>
            </w:r>
          </w:p>
        </w:tc>
        <w:tc>
          <w:tcPr>
            <w:tcW w:w="388" w:type="pct"/>
          </w:tcPr>
          <w:p w14:paraId="6DDC7C15" w14:textId="77777777" w:rsidR="006E7BF8" w:rsidRPr="00C327F6" w:rsidRDefault="006E7BF8" w:rsidP="006E7BF8">
            <w:pPr>
              <w:spacing w:line="240" w:lineRule="auto"/>
              <w:ind w:left="612" w:right="98" w:hanging="270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</w:tcPr>
          <w:p w14:paraId="3E912DA3" w14:textId="34D23E34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4,762</w:t>
            </w:r>
          </w:p>
        </w:tc>
        <w:tc>
          <w:tcPr>
            <w:tcW w:w="119" w:type="pct"/>
            <w:gridSpan w:val="3"/>
          </w:tcPr>
          <w:p w14:paraId="6290915E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5F25A41B" w14:textId="737A6961" w:rsidR="006E7BF8" w:rsidRPr="00C327F6" w:rsidRDefault="006E7BF8" w:rsidP="006E7BF8">
            <w:pPr>
              <w:tabs>
                <w:tab w:val="decimal" w:pos="88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7,355</w:t>
            </w:r>
          </w:p>
        </w:tc>
        <w:tc>
          <w:tcPr>
            <w:tcW w:w="89" w:type="pct"/>
          </w:tcPr>
          <w:p w14:paraId="42157B4C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</w:tcPr>
          <w:p w14:paraId="4D27E422" w14:textId="6C9FFC20" w:rsidR="006E7BF8" w:rsidRPr="00C327F6" w:rsidRDefault="006E7BF8" w:rsidP="006E7BF8">
            <w:pPr>
              <w:tabs>
                <w:tab w:val="decimal" w:pos="11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5,942</w:t>
            </w:r>
          </w:p>
        </w:tc>
        <w:tc>
          <w:tcPr>
            <w:tcW w:w="78" w:type="pct"/>
            <w:gridSpan w:val="2"/>
          </w:tcPr>
          <w:p w14:paraId="0E67B7CF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</w:tcPr>
          <w:p w14:paraId="5E313BA0" w14:textId="7F5A1297" w:rsidR="006E7BF8" w:rsidRPr="00C327F6" w:rsidRDefault="006E7BF8" w:rsidP="006E7BF8">
            <w:pPr>
              <w:tabs>
                <w:tab w:val="decimal" w:pos="112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10,258</w:t>
            </w:r>
          </w:p>
        </w:tc>
        <w:tc>
          <w:tcPr>
            <w:tcW w:w="88" w:type="pct"/>
          </w:tcPr>
          <w:p w14:paraId="21C94CDB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6" w:type="pct"/>
            <w:gridSpan w:val="3"/>
            <w:tcBorders>
              <w:top w:val="single" w:sz="4" w:space="0" w:color="auto"/>
            </w:tcBorders>
          </w:tcPr>
          <w:p w14:paraId="42963E55" w14:textId="2A6A6179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47</w:t>
            </w:r>
          </w:p>
        </w:tc>
        <w:tc>
          <w:tcPr>
            <w:tcW w:w="92" w:type="pct"/>
            <w:gridSpan w:val="2"/>
          </w:tcPr>
          <w:p w14:paraId="18E21561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345ADD31" w14:textId="42BDF3B5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28,364</w:t>
            </w:r>
          </w:p>
        </w:tc>
      </w:tr>
      <w:tr w:rsidR="004D5290" w:rsidRPr="00C327F6" w14:paraId="7262340F" w14:textId="77777777" w:rsidTr="00DE3A9A">
        <w:trPr>
          <w:trHeight w:val="20"/>
        </w:trPr>
        <w:tc>
          <w:tcPr>
            <w:tcW w:w="1488" w:type="pct"/>
          </w:tcPr>
          <w:p w14:paraId="6D59D8AE" w14:textId="1C4E4135" w:rsidR="006E7BF8" w:rsidRPr="00C327F6" w:rsidRDefault="006E7BF8" w:rsidP="006E7BF8">
            <w:pPr>
              <w:spacing w:line="240" w:lineRule="auto"/>
              <w:ind w:left="612" w:hanging="27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ค่าตัดจำหน่ายสำหรับปี</w:t>
            </w:r>
          </w:p>
        </w:tc>
        <w:tc>
          <w:tcPr>
            <w:tcW w:w="388" w:type="pct"/>
          </w:tcPr>
          <w:p w14:paraId="2ADA7323" w14:textId="77777777" w:rsidR="006E7BF8" w:rsidRPr="00C327F6" w:rsidRDefault="006E7BF8" w:rsidP="006E7BF8">
            <w:pPr>
              <w:spacing w:line="240" w:lineRule="auto"/>
              <w:ind w:left="612" w:right="98" w:hanging="270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54" w:type="pct"/>
            <w:vAlign w:val="bottom"/>
          </w:tcPr>
          <w:p w14:paraId="197FDD29" w14:textId="090083B2" w:rsidR="006E7BF8" w:rsidRPr="00C327F6" w:rsidRDefault="00237EAD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371</w:t>
            </w:r>
          </w:p>
        </w:tc>
        <w:tc>
          <w:tcPr>
            <w:tcW w:w="119" w:type="pct"/>
            <w:gridSpan w:val="3"/>
            <w:vAlign w:val="bottom"/>
          </w:tcPr>
          <w:p w14:paraId="59542065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7" w:type="pct"/>
            <w:vAlign w:val="bottom"/>
          </w:tcPr>
          <w:p w14:paraId="0B6BACDE" w14:textId="7827D9A1" w:rsidR="006E7BF8" w:rsidRPr="00C327F6" w:rsidRDefault="00237EAD" w:rsidP="006E7BF8">
            <w:pPr>
              <w:tabs>
                <w:tab w:val="decimal" w:pos="88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806</w:t>
            </w:r>
          </w:p>
        </w:tc>
        <w:tc>
          <w:tcPr>
            <w:tcW w:w="89" w:type="pct"/>
            <w:vAlign w:val="bottom"/>
          </w:tcPr>
          <w:p w14:paraId="3CD382E3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76" w:type="pct"/>
            <w:vAlign w:val="bottom"/>
          </w:tcPr>
          <w:p w14:paraId="195107D3" w14:textId="53A1F17D" w:rsidR="006E7BF8" w:rsidRPr="00C327F6" w:rsidRDefault="00237EAD" w:rsidP="006E7BF8">
            <w:pPr>
              <w:tabs>
                <w:tab w:val="decimal" w:pos="11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686</w:t>
            </w:r>
          </w:p>
        </w:tc>
        <w:tc>
          <w:tcPr>
            <w:tcW w:w="78" w:type="pct"/>
            <w:gridSpan w:val="2"/>
            <w:vAlign w:val="bottom"/>
          </w:tcPr>
          <w:p w14:paraId="54A5D675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1" w:type="pct"/>
            <w:vAlign w:val="bottom"/>
          </w:tcPr>
          <w:p w14:paraId="3AD77333" w14:textId="5D41219C" w:rsidR="006E7BF8" w:rsidRPr="00C327F6" w:rsidRDefault="00237EAD" w:rsidP="006E7BF8">
            <w:pPr>
              <w:tabs>
                <w:tab w:val="decimal" w:pos="112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2,004</w:t>
            </w:r>
          </w:p>
        </w:tc>
        <w:tc>
          <w:tcPr>
            <w:tcW w:w="88" w:type="pct"/>
            <w:vAlign w:val="bottom"/>
          </w:tcPr>
          <w:p w14:paraId="766B3DCC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6" w:type="pct"/>
            <w:gridSpan w:val="3"/>
            <w:vAlign w:val="bottom"/>
          </w:tcPr>
          <w:p w14:paraId="0B2EA5E3" w14:textId="2334905A" w:rsidR="006E7BF8" w:rsidRPr="00C327F6" w:rsidRDefault="00237EAD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" w:type="pct"/>
            <w:gridSpan w:val="2"/>
            <w:vAlign w:val="bottom"/>
          </w:tcPr>
          <w:p w14:paraId="179EA2CD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74" w:type="pct"/>
            <w:vAlign w:val="bottom"/>
          </w:tcPr>
          <w:p w14:paraId="3BD841D4" w14:textId="37D80515" w:rsidR="006E7BF8" w:rsidRPr="00C327F6" w:rsidRDefault="00237EAD" w:rsidP="006E7BF8">
            <w:pPr>
              <w:tabs>
                <w:tab w:val="decimal" w:pos="112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3,867</w:t>
            </w:r>
          </w:p>
        </w:tc>
      </w:tr>
      <w:tr w:rsidR="004D5290" w:rsidRPr="00C327F6" w14:paraId="5FB84F67" w14:textId="77777777" w:rsidTr="00DE3A9A">
        <w:trPr>
          <w:trHeight w:val="20"/>
        </w:trPr>
        <w:tc>
          <w:tcPr>
            <w:tcW w:w="1488" w:type="pct"/>
          </w:tcPr>
          <w:p w14:paraId="24931659" w14:textId="3F355120" w:rsidR="006E7BF8" w:rsidRPr="00C327F6" w:rsidRDefault="006E7BF8" w:rsidP="006E7BF8">
            <w:pPr>
              <w:tabs>
                <w:tab w:val="decimal" w:pos="989"/>
              </w:tabs>
              <w:spacing w:line="240" w:lineRule="auto"/>
              <w:ind w:left="612" w:right="-111" w:hanging="27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388" w:type="pct"/>
          </w:tcPr>
          <w:p w14:paraId="39CD2C60" w14:textId="77777777" w:rsidR="006E7BF8" w:rsidRPr="00C327F6" w:rsidRDefault="006E7BF8" w:rsidP="006E7BF8">
            <w:pPr>
              <w:tabs>
                <w:tab w:val="clear" w:pos="227"/>
                <w:tab w:val="decimal" w:pos="252"/>
              </w:tabs>
              <w:spacing w:line="240" w:lineRule="auto"/>
              <w:ind w:left="612" w:right="98" w:hanging="270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454" w:type="pct"/>
          </w:tcPr>
          <w:p w14:paraId="0F2C2E44" w14:textId="04CEBA44" w:rsidR="006E7BF8" w:rsidRPr="00C327F6" w:rsidRDefault="00237EAD" w:rsidP="006E7BF8">
            <w:pPr>
              <w:tabs>
                <w:tab w:val="decimal" w:pos="770"/>
              </w:tabs>
              <w:spacing w:line="240" w:lineRule="auto"/>
              <w:ind w:left="-107" w:right="-6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(20)</w:t>
            </w:r>
          </w:p>
        </w:tc>
        <w:tc>
          <w:tcPr>
            <w:tcW w:w="119" w:type="pct"/>
            <w:gridSpan w:val="3"/>
          </w:tcPr>
          <w:p w14:paraId="2CF79828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7" w:type="pct"/>
          </w:tcPr>
          <w:p w14:paraId="31950BE0" w14:textId="7DA95539" w:rsidR="006E7BF8" w:rsidRPr="00C327F6" w:rsidRDefault="00237EAD" w:rsidP="006E7BF8">
            <w:pPr>
              <w:tabs>
                <w:tab w:val="decimal" w:pos="880"/>
              </w:tabs>
              <w:spacing w:line="240" w:lineRule="auto"/>
              <w:ind w:left="-107" w:right="-5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(58)</w:t>
            </w:r>
          </w:p>
        </w:tc>
        <w:tc>
          <w:tcPr>
            <w:tcW w:w="89" w:type="pct"/>
          </w:tcPr>
          <w:p w14:paraId="3DF565F2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76" w:type="pct"/>
          </w:tcPr>
          <w:p w14:paraId="0A54B907" w14:textId="03DCEB13" w:rsidR="006E7BF8" w:rsidRPr="00C327F6" w:rsidRDefault="00237EAD" w:rsidP="006E7BF8">
            <w:pPr>
              <w:tabs>
                <w:tab w:val="decimal" w:pos="11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(20)</w:t>
            </w:r>
          </w:p>
        </w:tc>
        <w:tc>
          <w:tcPr>
            <w:tcW w:w="78" w:type="pct"/>
            <w:gridSpan w:val="2"/>
          </w:tcPr>
          <w:p w14:paraId="6F4AF949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1" w:type="pct"/>
          </w:tcPr>
          <w:p w14:paraId="7D2FA81F" w14:textId="6001FEF0" w:rsidR="006E7BF8" w:rsidRPr="00C327F6" w:rsidRDefault="00237EAD" w:rsidP="006E7BF8">
            <w:pPr>
              <w:tabs>
                <w:tab w:val="decimal" w:pos="1120"/>
              </w:tabs>
              <w:spacing w:line="240" w:lineRule="auto"/>
              <w:ind w:left="-107" w:right="-5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(1,001)</w:t>
            </w:r>
          </w:p>
        </w:tc>
        <w:tc>
          <w:tcPr>
            <w:tcW w:w="88" w:type="pct"/>
          </w:tcPr>
          <w:p w14:paraId="2851B8B4" w14:textId="77777777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6" w:type="pct"/>
            <w:gridSpan w:val="3"/>
          </w:tcPr>
          <w:p w14:paraId="6227AC94" w14:textId="479E2D35" w:rsidR="006E7BF8" w:rsidRPr="00C327F6" w:rsidRDefault="00237EAD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" w:type="pct"/>
            <w:gridSpan w:val="2"/>
          </w:tcPr>
          <w:p w14:paraId="271485C8" w14:textId="1A983C02" w:rsidR="006E7BF8" w:rsidRPr="00C327F6" w:rsidRDefault="006E7BF8" w:rsidP="006E7BF8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74" w:type="pct"/>
          </w:tcPr>
          <w:p w14:paraId="595CFF3B" w14:textId="4BAD27E4" w:rsidR="006E7BF8" w:rsidRPr="00C327F6" w:rsidRDefault="00237EAD" w:rsidP="006E7BF8">
            <w:pPr>
              <w:spacing w:line="240" w:lineRule="auto"/>
              <w:ind w:left="-107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(1,099)</w:t>
            </w:r>
          </w:p>
        </w:tc>
      </w:tr>
      <w:tr w:rsidR="004D5290" w:rsidRPr="00C327F6" w14:paraId="4EB6D9A8" w14:textId="77777777" w:rsidTr="00DE3A9A">
        <w:trPr>
          <w:trHeight w:val="20"/>
        </w:trPr>
        <w:tc>
          <w:tcPr>
            <w:tcW w:w="1488" w:type="pct"/>
          </w:tcPr>
          <w:p w14:paraId="630AE44B" w14:textId="5E179092" w:rsidR="009A5C9A" w:rsidRPr="00C327F6" w:rsidRDefault="009A5C9A" w:rsidP="009A5C9A">
            <w:pPr>
              <w:tabs>
                <w:tab w:val="decimal" w:pos="989"/>
              </w:tabs>
              <w:spacing w:line="240" w:lineRule="auto"/>
              <w:ind w:left="612" w:right="-111" w:hanging="27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27F6">
              <w:rPr>
                <w:rFonts w:asciiTheme="majorBidi" w:hAnsiTheme="majorBidi" w:hint="cs"/>
                <w:sz w:val="25"/>
                <w:szCs w:val="25"/>
                <w:cs/>
              </w:rPr>
              <w:t>ลดลงจากการสิ้นสุดการเป็นบริษัทย่อย</w:t>
            </w:r>
          </w:p>
        </w:tc>
        <w:tc>
          <w:tcPr>
            <w:tcW w:w="388" w:type="pct"/>
          </w:tcPr>
          <w:p w14:paraId="33E4EBC3" w14:textId="22FC924A" w:rsidR="009A5C9A" w:rsidRPr="00C327F6" w:rsidRDefault="00273E38" w:rsidP="00273E38">
            <w:pPr>
              <w:tabs>
                <w:tab w:val="clear" w:pos="227"/>
                <w:tab w:val="clear" w:pos="680"/>
                <w:tab w:val="decimal" w:pos="252"/>
                <w:tab w:val="left" w:pos="342"/>
              </w:tabs>
              <w:spacing w:line="240" w:lineRule="auto"/>
              <w:ind w:left="337" w:right="98" w:hanging="270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8</w:t>
            </w:r>
          </w:p>
        </w:tc>
        <w:tc>
          <w:tcPr>
            <w:tcW w:w="454" w:type="pct"/>
          </w:tcPr>
          <w:p w14:paraId="70355B7F" w14:textId="4912275A" w:rsidR="009A5C9A" w:rsidRPr="00C327F6" w:rsidRDefault="009A5C9A" w:rsidP="009A5C9A">
            <w:pPr>
              <w:tabs>
                <w:tab w:val="decimal" w:pos="770"/>
              </w:tabs>
              <w:spacing w:line="240" w:lineRule="auto"/>
              <w:ind w:left="-107" w:right="-6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9" w:type="pct"/>
            <w:gridSpan w:val="3"/>
          </w:tcPr>
          <w:p w14:paraId="4A04182A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7" w:type="pct"/>
          </w:tcPr>
          <w:p w14:paraId="1A1FD502" w14:textId="587C7A44" w:rsidR="009A5C9A" w:rsidRPr="00C327F6" w:rsidRDefault="009A5C9A" w:rsidP="009A5C9A">
            <w:pPr>
              <w:tabs>
                <w:tab w:val="decimal" w:pos="880"/>
              </w:tabs>
              <w:spacing w:line="240" w:lineRule="auto"/>
              <w:ind w:left="-107" w:right="-5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(91)</w:t>
            </w:r>
          </w:p>
        </w:tc>
        <w:tc>
          <w:tcPr>
            <w:tcW w:w="89" w:type="pct"/>
          </w:tcPr>
          <w:p w14:paraId="523B67B8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76" w:type="pct"/>
          </w:tcPr>
          <w:p w14:paraId="4C06EE50" w14:textId="3A6B62FD" w:rsidR="009A5C9A" w:rsidRPr="00C327F6" w:rsidRDefault="009A5C9A" w:rsidP="009A5C9A">
            <w:pPr>
              <w:tabs>
                <w:tab w:val="decimal" w:pos="11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8" w:type="pct"/>
            <w:gridSpan w:val="2"/>
          </w:tcPr>
          <w:p w14:paraId="40F13F31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1" w:type="pct"/>
          </w:tcPr>
          <w:p w14:paraId="02120343" w14:textId="44C1470C" w:rsidR="009A5C9A" w:rsidRPr="00C327F6" w:rsidRDefault="009A5C9A" w:rsidP="009A5C9A">
            <w:pPr>
              <w:tabs>
                <w:tab w:val="decimal" w:pos="1120"/>
              </w:tabs>
              <w:spacing w:line="240" w:lineRule="auto"/>
              <w:ind w:left="-107" w:right="-5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(17)</w:t>
            </w:r>
          </w:p>
        </w:tc>
        <w:tc>
          <w:tcPr>
            <w:tcW w:w="88" w:type="pct"/>
          </w:tcPr>
          <w:p w14:paraId="0813C742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6" w:type="pct"/>
            <w:gridSpan w:val="3"/>
          </w:tcPr>
          <w:p w14:paraId="79CFDF01" w14:textId="45CF679C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(26)</w:t>
            </w:r>
          </w:p>
        </w:tc>
        <w:tc>
          <w:tcPr>
            <w:tcW w:w="92" w:type="pct"/>
            <w:gridSpan w:val="2"/>
          </w:tcPr>
          <w:p w14:paraId="36AB2AC2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74" w:type="pct"/>
          </w:tcPr>
          <w:p w14:paraId="5F941357" w14:textId="40C693C1" w:rsidR="009A5C9A" w:rsidRPr="00C327F6" w:rsidRDefault="009A5C9A" w:rsidP="009A5C9A">
            <w:pPr>
              <w:spacing w:line="240" w:lineRule="auto"/>
              <w:ind w:left="-107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(134)</w:t>
            </w:r>
          </w:p>
        </w:tc>
      </w:tr>
      <w:tr w:rsidR="004D5290" w:rsidRPr="00C327F6" w14:paraId="3B13C481" w14:textId="77777777" w:rsidTr="00DE3A9A">
        <w:trPr>
          <w:trHeight w:val="20"/>
        </w:trPr>
        <w:tc>
          <w:tcPr>
            <w:tcW w:w="1488" w:type="pct"/>
          </w:tcPr>
          <w:p w14:paraId="08D4A9BF" w14:textId="2C0B0E6E" w:rsidR="009A5C9A" w:rsidRPr="00C327F6" w:rsidRDefault="009A5C9A" w:rsidP="009A5C9A">
            <w:pPr>
              <w:tabs>
                <w:tab w:val="decimal" w:pos="989"/>
              </w:tabs>
              <w:spacing w:line="240" w:lineRule="auto"/>
              <w:ind w:left="612" w:right="-111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hint="cs"/>
                <w:sz w:val="25"/>
                <w:szCs w:val="25"/>
                <w:cs/>
              </w:rPr>
              <w:t>ขาดทุนจากการด้อยค่า</w:t>
            </w:r>
          </w:p>
        </w:tc>
        <w:tc>
          <w:tcPr>
            <w:tcW w:w="388" w:type="pct"/>
          </w:tcPr>
          <w:p w14:paraId="6180BBE8" w14:textId="4E0A9365" w:rsidR="009A5C9A" w:rsidRPr="00C327F6" w:rsidRDefault="009A5C9A" w:rsidP="009A5C9A">
            <w:pPr>
              <w:tabs>
                <w:tab w:val="clear" w:pos="227"/>
                <w:tab w:val="decimal" w:pos="252"/>
              </w:tabs>
              <w:spacing w:line="240" w:lineRule="auto"/>
              <w:ind w:left="612" w:right="98" w:hanging="61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C327F6">
              <w:rPr>
                <w:rFonts w:asciiTheme="majorBidi" w:hAnsiTheme="majorBidi" w:cstheme="majorBidi" w:hint="cs"/>
                <w:i/>
                <w:iCs/>
                <w:sz w:val="25"/>
                <w:szCs w:val="25"/>
              </w:rPr>
              <w:t>8</w:t>
            </w:r>
          </w:p>
        </w:tc>
        <w:tc>
          <w:tcPr>
            <w:tcW w:w="454" w:type="pct"/>
          </w:tcPr>
          <w:p w14:paraId="22B5A3FA" w14:textId="0A7CBE6C" w:rsidR="009A5C9A" w:rsidRPr="00C327F6" w:rsidRDefault="0070374C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27</w:t>
            </w:r>
          </w:p>
        </w:tc>
        <w:tc>
          <w:tcPr>
            <w:tcW w:w="119" w:type="pct"/>
            <w:gridSpan w:val="3"/>
          </w:tcPr>
          <w:p w14:paraId="2D60687E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7" w:type="pct"/>
          </w:tcPr>
          <w:p w14:paraId="669565DD" w14:textId="543881FD" w:rsidR="009A5C9A" w:rsidRPr="00C327F6" w:rsidRDefault="0070374C" w:rsidP="009A5C9A">
            <w:pPr>
              <w:tabs>
                <w:tab w:val="decimal" w:pos="88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9" w:type="pct"/>
          </w:tcPr>
          <w:p w14:paraId="0C71C30E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76" w:type="pct"/>
          </w:tcPr>
          <w:p w14:paraId="0354958E" w14:textId="203B9031" w:rsidR="009A5C9A" w:rsidRPr="00C327F6" w:rsidRDefault="009A5C9A" w:rsidP="009A5C9A">
            <w:pPr>
              <w:tabs>
                <w:tab w:val="decimal" w:pos="11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8" w:type="pct"/>
            <w:gridSpan w:val="2"/>
          </w:tcPr>
          <w:p w14:paraId="5EFA152B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1" w:type="pct"/>
          </w:tcPr>
          <w:p w14:paraId="4C31ED8E" w14:textId="28176D30" w:rsidR="009A5C9A" w:rsidRPr="00C327F6" w:rsidRDefault="009A5C9A" w:rsidP="009A5C9A">
            <w:pPr>
              <w:tabs>
                <w:tab w:val="clear" w:pos="907"/>
                <w:tab w:val="left" w:pos="1039"/>
                <w:tab w:val="decimal" w:pos="112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32733E3F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6" w:type="pct"/>
            <w:gridSpan w:val="3"/>
          </w:tcPr>
          <w:p w14:paraId="0A27D2AD" w14:textId="25C4858F" w:rsidR="009A5C9A" w:rsidRPr="00C327F6" w:rsidRDefault="009A5C9A" w:rsidP="009A5C9A">
            <w:pPr>
              <w:tabs>
                <w:tab w:val="clear" w:pos="907"/>
                <w:tab w:val="left" w:pos="1039"/>
                <w:tab w:val="decimal" w:pos="112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" w:type="pct"/>
            <w:gridSpan w:val="2"/>
          </w:tcPr>
          <w:p w14:paraId="34C9FDE1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74" w:type="pct"/>
          </w:tcPr>
          <w:p w14:paraId="441D8212" w14:textId="5893B0DC" w:rsidR="009A5C9A" w:rsidRPr="00C327F6" w:rsidRDefault="0070374C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28</w:t>
            </w:r>
          </w:p>
        </w:tc>
      </w:tr>
      <w:tr w:rsidR="004D5290" w:rsidRPr="00C327F6" w14:paraId="433ECE31" w14:textId="77777777" w:rsidTr="00DE3A9A">
        <w:trPr>
          <w:trHeight w:val="20"/>
        </w:trPr>
        <w:tc>
          <w:tcPr>
            <w:tcW w:w="1488" w:type="pct"/>
          </w:tcPr>
          <w:p w14:paraId="5CDECAA6" w14:textId="5B30FD58" w:rsidR="009A5C9A" w:rsidRPr="00C327F6" w:rsidRDefault="009A5C9A" w:rsidP="00EE57D4">
            <w:pPr>
              <w:tabs>
                <w:tab w:val="clear" w:pos="680"/>
                <w:tab w:val="left" w:pos="794"/>
                <w:tab w:val="decimal" w:pos="989"/>
              </w:tabs>
              <w:spacing w:line="240" w:lineRule="auto"/>
              <w:ind w:left="524" w:right="-111" w:hanging="182"/>
              <w:rPr>
                <w:rFonts w:asciiTheme="majorBidi" w:hAnsiTheme="majorBidi"/>
                <w:sz w:val="25"/>
                <w:szCs w:val="25"/>
                <w:cs/>
              </w:rPr>
            </w:pPr>
            <w:r w:rsidRPr="00C327F6">
              <w:rPr>
                <w:rFonts w:asciiTheme="majorBidi" w:hAnsiTheme="majorBidi" w:hint="cs"/>
                <w:sz w:val="25"/>
                <w:szCs w:val="25"/>
                <w:cs/>
              </w:rPr>
              <w:t>สินทรัพย์ไม่หมุนเวียนและกลุ่มสินทรัพย์ที่จะจำหน่ายที่จัดประเภทเป็นถือไว้เพื่อขาย</w:t>
            </w:r>
          </w:p>
        </w:tc>
        <w:tc>
          <w:tcPr>
            <w:tcW w:w="388" w:type="pct"/>
          </w:tcPr>
          <w:p w14:paraId="553024F2" w14:textId="77777777" w:rsidR="009A5C9A" w:rsidRPr="00C327F6" w:rsidRDefault="009A5C9A" w:rsidP="009A5C9A">
            <w:pPr>
              <w:tabs>
                <w:tab w:val="clear" w:pos="227"/>
                <w:tab w:val="decimal" w:pos="252"/>
              </w:tabs>
              <w:spacing w:line="240" w:lineRule="auto"/>
              <w:ind w:left="612" w:right="98" w:hanging="61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  <w:p w14:paraId="6A111EFD" w14:textId="58A927B4" w:rsidR="00273E38" w:rsidRPr="00C327F6" w:rsidRDefault="005676B8" w:rsidP="009A5C9A">
            <w:pPr>
              <w:tabs>
                <w:tab w:val="clear" w:pos="227"/>
                <w:tab w:val="decimal" w:pos="252"/>
              </w:tabs>
              <w:spacing w:line="240" w:lineRule="auto"/>
              <w:ind w:left="612" w:right="98" w:hanging="61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8,</w:t>
            </w:r>
            <w:r w:rsidR="00BA4D87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 xml:space="preserve"> </w:t>
            </w:r>
            <w:r w:rsidR="00273E38" w:rsidRPr="00C327F6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12</w:t>
            </w:r>
          </w:p>
        </w:tc>
        <w:tc>
          <w:tcPr>
            <w:tcW w:w="454" w:type="pct"/>
          </w:tcPr>
          <w:p w14:paraId="70B6D438" w14:textId="77777777" w:rsidR="00DE3A9A" w:rsidRPr="00C327F6" w:rsidRDefault="00DE3A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DDEC433" w14:textId="6D0EED69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9" w:type="pct"/>
            <w:gridSpan w:val="3"/>
          </w:tcPr>
          <w:p w14:paraId="5619AEC5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7" w:type="pct"/>
          </w:tcPr>
          <w:p w14:paraId="452B9078" w14:textId="77777777" w:rsidR="00DE3A9A" w:rsidRPr="00C327F6" w:rsidRDefault="00DE3A9A" w:rsidP="009A5C9A">
            <w:pPr>
              <w:tabs>
                <w:tab w:val="decimal" w:pos="88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2529807" w14:textId="30F86AF2" w:rsidR="009A5C9A" w:rsidRPr="00C327F6" w:rsidRDefault="009A5C9A" w:rsidP="00DE3A9A">
            <w:pPr>
              <w:tabs>
                <w:tab w:val="decimal" w:pos="880"/>
              </w:tabs>
              <w:spacing w:line="240" w:lineRule="auto"/>
              <w:ind w:left="-107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(76)</w:t>
            </w:r>
          </w:p>
        </w:tc>
        <w:tc>
          <w:tcPr>
            <w:tcW w:w="89" w:type="pct"/>
          </w:tcPr>
          <w:p w14:paraId="259F23EE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76" w:type="pct"/>
          </w:tcPr>
          <w:p w14:paraId="6FE916B6" w14:textId="77777777" w:rsidR="00DE3A9A" w:rsidRPr="00C327F6" w:rsidRDefault="00DE3A9A" w:rsidP="009A5C9A">
            <w:pPr>
              <w:tabs>
                <w:tab w:val="decimal" w:pos="11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5321DB4" w14:textId="33521B2B" w:rsidR="009A5C9A" w:rsidRPr="00C327F6" w:rsidRDefault="009A5C9A" w:rsidP="00DE3A9A">
            <w:pPr>
              <w:tabs>
                <w:tab w:val="decimal" w:pos="1034"/>
              </w:tabs>
              <w:spacing w:line="240" w:lineRule="auto"/>
              <w:ind w:left="-107" w:right="-8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(125)</w:t>
            </w:r>
          </w:p>
        </w:tc>
        <w:tc>
          <w:tcPr>
            <w:tcW w:w="78" w:type="pct"/>
            <w:gridSpan w:val="2"/>
          </w:tcPr>
          <w:p w14:paraId="4EAA5DBA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1" w:type="pct"/>
          </w:tcPr>
          <w:p w14:paraId="4EACC2FD" w14:textId="77777777" w:rsidR="00DE3A9A" w:rsidRPr="00C327F6" w:rsidRDefault="00DE3A9A" w:rsidP="009A5C9A">
            <w:pPr>
              <w:tabs>
                <w:tab w:val="clear" w:pos="907"/>
                <w:tab w:val="left" w:pos="1039"/>
                <w:tab w:val="decimal" w:pos="112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8DA9284" w14:textId="5C193901" w:rsidR="009A5C9A" w:rsidRPr="00C327F6" w:rsidRDefault="009A5C9A" w:rsidP="00DE3A9A">
            <w:pPr>
              <w:tabs>
                <w:tab w:val="clear" w:pos="907"/>
                <w:tab w:val="decimal" w:pos="793"/>
                <w:tab w:val="left" w:pos="883"/>
              </w:tabs>
              <w:spacing w:line="240" w:lineRule="auto"/>
              <w:ind w:left="-107" w:right="-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(125)</w:t>
            </w:r>
          </w:p>
        </w:tc>
        <w:tc>
          <w:tcPr>
            <w:tcW w:w="88" w:type="pct"/>
          </w:tcPr>
          <w:p w14:paraId="7433CC02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6" w:type="pct"/>
            <w:gridSpan w:val="3"/>
          </w:tcPr>
          <w:p w14:paraId="159E5296" w14:textId="77777777" w:rsidR="00DE3A9A" w:rsidRPr="00C327F6" w:rsidRDefault="00DE3A9A" w:rsidP="009A5C9A">
            <w:pPr>
              <w:tabs>
                <w:tab w:val="clear" w:pos="907"/>
                <w:tab w:val="left" w:pos="1039"/>
                <w:tab w:val="decimal" w:pos="112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22664E3" w14:textId="54C145C4" w:rsidR="009A5C9A" w:rsidRPr="00C327F6" w:rsidRDefault="009A5C9A" w:rsidP="009A5C9A">
            <w:pPr>
              <w:tabs>
                <w:tab w:val="clear" w:pos="907"/>
                <w:tab w:val="left" w:pos="1039"/>
                <w:tab w:val="decimal" w:pos="112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" w:type="pct"/>
            <w:gridSpan w:val="2"/>
          </w:tcPr>
          <w:p w14:paraId="15F90B32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74" w:type="pct"/>
          </w:tcPr>
          <w:p w14:paraId="3C56F60C" w14:textId="77777777" w:rsidR="00DE3A9A" w:rsidRPr="00C327F6" w:rsidRDefault="00DE3A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E2F2F86" w14:textId="75D30AEC" w:rsidR="009A5C9A" w:rsidRPr="00C327F6" w:rsidRDefault="009A5C9A" w:rsidP="00DE3A9A">
            <w:pPr>
              <w:tabs>
                <w:tab w:val="clear" w:pos="907"/>
                <w:tab w:val="left" w:pos="568"/>
                <w:tab w:val="decimal" w:pos="748"/>
              </w:tabs>
              <w:spacing w:line="240" w:lineRule="auto"/>
              <w:ind w:left="198" w:right="-46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(326)</w:t>
            </w:r>
          </w:p>
        </w:tc>
      </w:tr>
      <w:tr w:rsidR="004D5290" w:rsidRPr="00C327F6" w14:paraId="738AED2C" w14:textId="77777777" w:rsidTr="00DE3A9A">
        <w:trPr>
          <w:trHeight w:val="20"/>
        </w:trPr>
        <w:tc>
          <w:tcPr>
            <w:tcW w:w="1876" w:type="pct"/>
            <w:gridSpan w:val="2"/>
          </w:tcPr>
          <w:p w14:paraId="377397D7" w14:textId="18CA58C1" w:rsidR="009A5C9A" w:rsidRPr="00C327F6" w:rsidRDefault="009A5C9A" w:rsidP="009A5C9A">
            <w:pPr>
              <w:tabs>
                <w:tab w:val="decimal" w:pos="1033"/>
              </w:tabs>
              <w:spacing w:line="240" w:lineRule="auto"/>
              <w:ind w:left="612" w:right="9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6894E1A1" w14:textId="1B188395" w:rsidR="009A5C9A" w:rsidRPr="00C327F6" w:rsidRDefault="0070374C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9" w:type="pct"/>
            <w:gridSpan w:val="3"/>
          </w:tcPr>
          <w:p w14:paraId="32A0C51E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5CB6CB64" w14:textId="531D6143" w:rsidR="009A5C9A" w:rsidRPr="00C327F6" w:rsidRDefault="009A5C9A" w:rsidP="009C7B3D">
            <w:pPr>
              <w:tabs>
                <w:tab w:val="decimal" w:pos="880"/>
              </w:tabs>
              <w:spacing w:line="240" w:lineRule="auto"/>
              <w:ind w:left="-107" w:right="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13</w:t>
            </w:r>
            <w:r w:rsidR="00A41F6C" w:rsidRPr="00C327F6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89" w:type="pct"/>
          </w:tcPr>
          <w:p w14:paraId="6BA59DB5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4BA0158D" w14:textId="55F88C0E" w:rsidR="009A5C9A" w:rsidRPr="00C327F6" w:rsidRDefault="009A5C9A" w:rsidP="009C7B3D">
            <w:pPr>
              <w:tabs>
                <w:tab w:val="decimal" w:pos="880"/>
              </w:tabs>
              <w:spacing w:line="240" w:lineRule="auto"/>
              <w:ind w:left="-107" w:right="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276</w:t>
            </w:r>
          </w:p>
        </w:tc>
        <w:tc>
          <w:tcPr>
            <w:tcW w:w="78" w:type="pct"/>
            <w:gridSpan w:val="2"/>
          </w:tcPr>
          <w:p w14:paraId="5767922C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</w:tcPr>
          <w:p w14:paraId="2AF66D26" w14:textId="23173D4A" w:rsidR="009A5C9A" w:rsidRPr="00C327F6" w:rsidRDefault="009C7B3D" w:rsidP="009C7B3D">
            <w:pPr>
              <w:tabs>
                <w:tab w:val="decimal" w:pos="880"/>
              </w:tabs>
              <w:spacing w:line="240" w:lineRule="auto"/>
              <w:ind w:left="-107" w:right="-1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               </w:t>
            </w:r>
            <w:r w:rsidR="009A5C9A" w:rsidRPr="00C327F6">
              <w:rPr>
                <w:rFonts w:asciiTheme="majorBidi" w:hAnsiTheme="majorBidi" w:cstheme="majorBidi"/>
                <w:sz w:val="25"/>
                <w:szCs w:val="25"/>
              </w:rPr>
              <w:t>463</w:t>
            </w:r>
          </w:p>
        </w:tc>
        <w:tc>
          <w:tcPr>
            <w:tcW w:w="88" w:type="pct"/>
          </w:tcPr>
          <w:p w14:paraId="4AC61B0D" w14:textId="77777777" w:rsidR="009A5C9A" w:rsidRPr="00C327F6" w:rsidRDefault="009A5C9A" w:rsidP="009A5C9A">
            <w:pPr>
              <w:tabs>
                <w:tab w:val="decimal" w:pos="880"/>
                <w:tab w:val="decimal" w:pos="1005"/>
              </w:tabs>
              <w:spacing w:line="240" w:lineRule="auto"/>
              <w:ind w:left="-107" w:right="-5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6" w:type="pct"/>
            <w:gridSpan w:val="3"/>
            <w:tcBorders>
              <w:bottom w:val="single" w:sz="4" w:space="0" w:color="auto"/>
            </w:tcBorders>
          </w:tcPr>
          <w:p w14:paraId="2D08B02B" w14:textId="4CF4672D" w:rsidR="009A5C9A" w:rsidRPr="00C327F6" w:rsidRDefault="009A5C9A" w:rsidP="009A5C9A">
            <w:pPr>
              <w:tabs>
                <w:tab w:val="decimal" w:pos="880"/>
              </w:tabs>
              <w:spacing w:line="240" w:lineRule="auto"/>
              <w:ind w:left="-107" w:right="-5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92" w:type="pct"/>
            <w:gridSpan w:val="2"/>
          </w:tcPr>
          <w:p w14:paraId="415B316C" w14:textId="77777777" w:rsidR="009A5C9A" w:rsidRPr="00C327F6" w:rsidRDefault="009A5C9A" w:rsidP="009A5C9A">
            <w:pPr>
              <w:tabs>
                <w:tab w:val="decimal" w:pos="880"/>
              </w:tabs>
              <w:spacing w:line="240" w:lineRule="auto"/>
              <w:ind w:left="-107" w:right="-5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6283C0DE" w14:textId="5021129B" w:rsidR="009A5C9A" w:rsidRPr="00C327F6" w:rsidRDefault="009A5C9A" w:rsidP="009C7B3D">
            <w:pPr>
              <w:tabs>
                <w:tab w:val="clear" w:pos="907"/>
                <w:tab w:val="left" w:pos="568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sz w:val="25"/>
                <w:szCs w:val="25"/>
              </w:rPr>
              <w:t>877</w:t>
            </w:r>
          </w:p>
        </w:tc>
      </w:tr>
      <w:tr w:rsidR="004D5290" w:rsidRPr="00C327F6" w14:paraId="1CE70284" w14:textId="77777777" w:rsidTr="00DE3A9A">
        <w:trPr>
          <w:trHeight w:val="20"/>
        </w:trPr>
        <w:tc>
          <w:tcPr>
            <w:tcW w:w="1488" w:type="pct"/>
          </w:tcPr>
          <w:p w14:paraId="33B999BC" w14:textId="73ECEF2C" w:rsidR="009A5C9A" w:rsidRPr="00C327F6" w:rsidRDefault="009A5C9A" w:rsidP="009A5C9A">
            <w:pPr>
              <w:tabs>
                <w:tab w:val="decimal" w:pos="989"/>
              </w:tabs>
              <w:spacing w:line="240" w:lineRule="auto"/>
              <w:ind w:left="612" w:right="-111" w:hanging="27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2568</w:t>
            </w:r>
          </w:p>
        </w:tc>
        <w:tc>
          <w:tcPr>
            <w:tcW w:w="388" w:type="pct"/>
          </w:tcPr>
          <w:p w14:paraId="724B98BC" w14:textId="77777777" w:rsidR="009A5C9A" w:rsidRPr="00C327F6" w:rsidRDefault="009A5C9A" w:rsidP="009A5C9A">
            <w:pPr>
              <w:tabs>
                <w:tab w:val="decimal" w:pos="1033"/>
              </w:tabs>
              <w:spacing w:line="240" w:lineRule="auto"/>
              <w:ind w:left="612" w:right="98" w:hanging="27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</w:tcPr>
          <w:p w14:paraId="592F6386" w14:textId="54A24A3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5,1</w:t>
            </w:r>
            <w:r w:rsidR="00A41F6C"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40</w:t>
            </w:r>
          </w:p>
        </w:tc>
        <w:tc>
          <w:tcPr>
            <w:tcW w:w="119" w:type="pct"/>
            <w:gridSpan w:val="3"/>
          </w:tcPr>
          <w:p w14:paraId="0A09F602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3B2F548A" w14:textId="113EB192" w:rsidR="009A5C9A" w:rsidRPr="00C327F6" w:rsidRDefault="009A5C9A" w:rsidP="009A5C9A">
            <w:pPr>
              <w:tabs>
                <w:tab w:val="decimal" w:pos="88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8,07</w:t>
            </w:r>
            <w:r w:rsidR="00A41F6C"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89" w:type="pct"/>
          </w:tcPr>
          <w:p w14:paraId="21CAF33F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14:paraId="01E28BCF" w14:textId="1FBB5CFA" w:rsidR="009A5C9A" w:rsidRPr="00C327F6" w:rsidRDefault="009A5C9A" w:rsidP="009A5C9A">
            <w:pPr>
              <w:tabs>
                <w:tab w:val="decimal" w:pos="11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6,759</w:t>
            </w:r>
          </w:p>
        </w:tc>
        <w:tc>
          <w:tcPr>
            <w:tcW w:w="78" w:type="pct"/>
            <w:gridSpan w:val="2"/>
          </w:tcPr>
          <w:p w14:paraId="6B1A4875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</w:tcPr>
          <w:p w14:paraId="4F01FF91" w14:textId="515537A4" w:rsidR="009A5C9A" w:rsidRPr="00C327F6" w:rsidRDefault="009A5C9A" w:rsidP="009A5C9A">
            <w:pPr>
              <w:tabs>
                <w:tab w:val="decimal" w:pos="112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11,582</w:t>
            </w:r>
          </w:p>
        </w:tc>
        <w:tc>
          <w:tcPr>
            <w:tcW w:w="88" w:type="pct"/>
          </w:tcPr>
          <w:p w14:paraId="1AB636EB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6595A9" w14:textId="5574D663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22</w:t>
            </w:r>
          </w:p>
        </w:tc>
        <w:tc>
          <w:tcPr>
            <w:tcW w:w="92" w:type="pct"/>
            <w:gridSpan w:val="2"/>
          </w:tcPr>
          <w:p w14:paraId="632B4863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14:paraId="0E84EF8F" w14:textId="23B03E71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31,</w:t>
            </w:r>
            <w:r w:rsidR="00A41F6C"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577</w:t>
            </w:r>
          </w:p>
        </w:tc>
      </w:tr>
      <w:tr w:rsidR="004D5290" w:rsidRPr="00C327F6" w14:paraId="555C2D07" w14:textId="77777777" w:rsidTr="00DE3A9A">
        <w:trPr>
          <w:trHeight w:val="20"/>
        </w:trPr>
        <w:tc>
          <w:tcPr>
            <w:tcW w:w="1488" w:type="pct"/>
          </w:tcPr>
          <w:p w14:paraId="624444AA" w14:textId="77777777" w:rsidR="009A5C9A" w:rsidRPr="00C327F6" w:rsidRDefault="009A5C9A" w:rsidP="009A5C9A">
            <w:pPr>
              <w:tabs>
                <w:tab w:val="decimal" w:pos="989"/>
              </w:tabs>
              <w:spacing w:line="240" w:lineRule="auto"/>
              <w:ind w:left="612" w:right="-111" w:hanging="27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88" w:type="pct"/>
          </w:tcPr>
          <w:p w14:paraId="700B1754" w14:textId="77777777" w:rsidR="009A5C9A" w:rsidRPr="00C327F6" w:rsidRDefault="009A5C9A" w:rsidP="009A5C9A">
            <w:pPr>
              <w:tabs>
                <w:tab w:val="decimal" w:pos="1033"/>
              </w:tabs>
              <w:spacing w:line="240" w:lineRule="auto"/>
              <w:ind w:left="612" w:right="98" w:hanging="2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</w:tcPr>
          <w:p w14:paraId="748AEF18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9" w:type="pct"/>
            <w:gridSpan w:val="3"/>
          </w:tcPr>
          <w:p w14:paraId="1103560C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4808B43E" w14:textId="77777777" w:rsidR="009A5C9A" w:rsidRPr="00C327F6" w:rsidRDefault="009A5C9A" w:rsidP="009A5C9A">
            <w:pPr>
              <w:tabs>
                <w:tab w:val="decimal" w:pos="88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" w:type="pct"/>
          </w:tcPr>
          <w:p w14:paraId="10F79CF9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</w:tcPr>
          <w:p w14:paraId="064DA5E5" w14:textId="77777777" w:rsidR="009A5C9A" w:rsidRPr="00C327F6" w:rsidRDefault="009A5C9A" w:rsidP="009A5C9A">
            <w:pPr>
              <w:tabs>
                <w:tab w:val="decimal" w:pos="11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8" w:type="pct"/>
            <w:gridSpan w:val="2"/>
          </w:tcPr>
          <w:p w14:paraId="6BE206D3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</w:tcPr>
          <w:p w14:paraId="6CBC3E3E" w14:textId="77777777" w:rsidR="009A5C9A" w:rsidRPr="00C327F6" w:rsidRDefault="009A5C9A" w:rsidP="009A5C9A">
            <w:pPr>
              <w:tabs>
                <w:tab w:val="decimal" w:pos="112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8" w:type="pct"/>
          </w:tcPr>
          <w:p w14:paraId="0CACBDB3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06" w:type="pct"/>
            <w:gridSpan w:val="3"/>
            <w:tcBorders>
              <w:top w:val="single" w:sz="4" w:space="0" w:color="auto"/>
            </w:tcBorders>
          </w:tcPr>
          <w:p w14:paraId="59F6222A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" w:type="pct"/>
            <w:gridSpan w:val="2"/>
          </w:tcPr>
          <w:p w14:paraId="5289908E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027B75A0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D5290" w:rsidRPr="00C327F6" w14:paraId="11540A4B" w14:textId="77777777" w:rsidTr="00DE3A9A">
        <w:trPr>
          <w:trHeight w:val="20"/>
        </w:trPr>
        <w:tc>
          <w:tcPr>
            <w:tcW w:w="1488" w:type="pct"/>
          </w:tcPr>
          <w:p w14:paraId="1B6EF10F" w14:textId="35E94607" w:rsidR="009A5C9A" w:rsidRPr="00C327F6" w:rsidRDefault="009A5C9A" w:rsidP="00DE3A9A">
            <w:pPr>
              <w:tabs>
                <w:tab w:val="clear" w:pos="227"/>
                <w:tab w:val="left" w:pos="606"/>
              </w:tabs>
              <w:spacing w:line="240" w:lineRule="auto"/>
              <w:ind w:left="336" w:hanging="8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มูลค่าสุทธิทางบัญชี</w:t>
            </w:r>
          </w:p>
        </w:tc>
        <w:tc>
          <w:tcPr>
            <w:tcW w:w="388" w:type="pct"/>
          </w:tcPr>
          <w:p w14:paraId="0A228852" w14:textId="77777777" w:rsidR="009A5C9A" w:rsidRPr="00C327F6" w:rsidRDefault="009A5C9A" w:rsidP="009A5C9A">
            <w:pPr>
              <w:tabs>
                <w:tab w:val="decimal" w:pos="1033"/>
              </w:tabs>
              <w:spacing w:line="240" w:lineRule="auto"/>
              <w:ind w:left="612" w:right="98" w:hanging="27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54" w:type="pct"/>
            <w:vAlign w:val="bottom"/>
          </w:tcPr>
          <w:p w14:paraId="69D46A48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9" w:type="pct"/>
            <w:gridSpan w:val="3"/>
            <w:vAlign w:val="bottom"/>
          </w:tcPr>
          <w:p w14:paraId="14FE4AB7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7" w:type="pct"/>
            <w:vAlign w:val="bottom"/>
          </w:tcPr>
          <w:p w14:paraId="7A84F9F0" w14:textId="77777777" w:rsidR="009A5C9A" w:rsidRPr="00C327F6" w:rsidRDefault="009A5C9A" w:rsidP="009A5C9A">
            <w:pPr>
              <w:tabs>
                <w:tab w:val="decimal" w:pos="88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5A755383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76" w:type="pct"/>
            <w:vAlign w:val="bottom"/>
          </w:tcPr>
          <w:p w14:paraId="6211B502" w14:textId="77777777" w:rsidR="009A5C9A" w:rsidRPr="00C327F6" w:rsidRDefault="009A5C9A" w:rsidP="009A5C9A">
            <w:pPr>
              <w:tabs>
                <w:tab w:val="decimal" w:pos="11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8" w:type="pct"/>
            <w:gridSpan w:val="2"/>
            <w:vAlign w:val="bottom"/>
          </w:tcPr>
          <w:p w14:paraId="5C5A078F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31" w:type="pct"/>
            <w:vAlign w:val="bottom"/>
          </w:tcPr>
          <w:p w14:paraId="09A4D004" w14:textId="77777777" w:rsidR="009A5C9A" w:rsidRPr="00C327F6" w:rsidRDefault="009A5C9A" w:rsidP="009A5C9A">
            <w:pPr>
              <w:tabs>
                <w:tab w:val="decimal" w:pos="112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8" w:type="pct"/>
            <w:vAlign w:val="bottom"/>
          </w:tcPr>
          <w:p w14:paraId="12CCEDA4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6" w:type="pct"/>
            <w:gridSpan w:val="3"/>
            <w:vAlign w:val="bottom"/>
          </w:tcPr>
          <w:p w14:paraId="5AC56B4B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62B1F75B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74" w:type="pct"/>
            <w:vAlign w:val="bottom"/>
          </w:tcPr>
          <w:p w14:paraId="606B5977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4D5290" w:rsidRPr="00C327F6" w14:paraId="03AF337A" w14:textId="77777777" w:rsidTr="00DE3A9A">
        <w:trPr>
          <w:trHeight w:val="20"/>
        </w:trPr>
        <w:tc>
          <w:tcPr>
            <w:tcW w:w="1488" w:type="pct"/>
          </w:tcPr>
          <w:p w14:paraId="6B921114" w14:textId="7711324F" w:rsidR="009A5C9A" w:rsidRPr="00C327F6" w:rsidRDefault="009A5C9A" w:rsidP="009A5C9A">
            <w:pPr>
              <w:tabs>
                <w:tab w:val="decimal" w:pos="989"/>
              </w:tabs>
              <w:spacing w:line="240" w:lineRule="auto"/>
              <w:ind w:left="612" w:right="-111" w:hanging="27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388" w:type="pct"/>
          </w:tcPr>
          <w:p w14:paraId="5DA610E5" w14:textId="77777777" w:rsidR="009A5C9A" w:rsidRPr="00C327F6" w:rsidRDefault="009A5C9A" w:rsidP="009A5C9A">
            <w:pPr>
              <w:tabs>
                <w:tab w:val="decimal" w:pos="1033"/>
              </w:tabs>
              <w:spacing w:line="240" w:lineRule="auto"/>
              <w:ind w:left="612" w:right="98" w:hanging="27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54" w:type="pct"/>
            <w:tcBorders>
              <w:bottom w:val="double" w:sz="4" w:space="0" w:color="auto"/>
            </w:tcBorders>
          </w:tcPr>
          <w:p w14:paraId="46E2F8EF" w14:textId="1AB026DD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4,473</w:t>
            </w:r>
          </w:p>
        </w:tc>
        <w:tc>
          <w:tcPr>
            <w:tcW w:w="119" w:type="pct"/>
            <w:gridSpan w:val="3"/>
          </w:tcPr>
          <w:p w14:paraId="0C74B734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7" w:type="pct"/>
            <w:tcBorders>
              <w:bottom w:val="double" w:sz="4" w:space="0" w:color="auto"/>
            </w:tcBorders>
          </w:tcPr>
          <w:p w14:paraId="74A4F937" w14:textId="23A95C92" w:rsidR="009A5C9A" w:rsidRPr="00C327F6" w:rsidRDefault="009A5C9A" w:rsidP="009A5C9A">
            <w:pPr>
              <w:tabs>
                <w:tab w:val="decimal" w:pos="88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2,993</w:t>
            </w:r>
          </w:p>
        </w:tc>
        <w:tc>
          <w:tcPr>
            <w:tcW w:w="89" w:type="pct"/>
          </w:tcPr>
          <w:p w14:paraId="77F99D13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76" w:type="pct"/>
            <w:tcBorders>
              <w:bottom w:val="double" w:sz="4" w:space="0" w:color="auto"/>
            </w:tcBorders>
          </w:tcPr>
          <w:p w14:paraId="3E0BE9E6" w14:textId="4AD49CD7" w:rsidR="009A5C9A" w:rsidRPr="00C327F6" w:rsidRDefault="009A5C9A" w:rsidP="009A5C9A">
            <w:pPr>
              <w:tabs>
                <w:tab w:val="decimal" w:pos="11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14,334</w:t>
            </w:r>
          </w:p>
        </w:tc>
        <w:tc>
          <w:tcPr>
            <w:tcW w:w="78" w:type="pct"/>
            <w:gridSpan w:val="2"/>
          </w:tcPr>
          <w:p w14:paraId="6A18EA1A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31" w:type="pct"/>
            <w:tcBorders>
              <w:bottom w:val="double" w:sz="4" w:space="0" w:color="auto"/>
            </w:tcBorders>
          </w:tcPr>
          <w:p w14:paraId="1D849252" w14:textId="4A109D7A" w:rsidR="009A5C9A" w:rsidRPr="00C327F6" w:rsidRDefault="009A5C9A" w:rsidP="009A5C9A">
            <w:pPr>
              <w:tabs>
                <w:tab w:val="decimal" w:pos="112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29,751</w:t>
            </w:r>
          </w:p>
        </w:tc>
        <w:tc>
          <w:tcPr>
            <w:tcW w:w="88" w:type="pct"/>
          </w:tcPr>
          <w:p w14:paraId="01EE21A5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6" w:type="pct"/>
            <w:gridSpan w:val="3"/>
            <w:tcBorders>
              <w:bottom w:val="double" w:sz="4" w:space="0" w:color="auto"/>
            </w:tcBorders>
          </w:tcPr>
          <w:p w14:paraId="278D5FDB" w14:textId="2531353D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832</w:t>
            </w:r>
          </w:p>
        </w:tc>
        <w:tc>
          <w:tcPr>
            <w:tcW w:w="92" w:type="pct"/>
            <w:gridSpan w:val="2"/>
          </w:tcPr>
          <w:p w14:paraId="75A30EC7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74" w:type="pct"/>
            <w:tcBorders>
              <w:bottom w:val="double" w:sz="4" w:space="0" w:color="auto"/>
            </w:tcBorders>
          </w:tcPr>
          <w:p w14:paraId="0B7ADE4F" w14:textId="43856E18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52,383</w:t>
            </w:r>
          </w:p>
        </w:tc>
      </w:tr>
      <w:tr w:rsidR="004D5290" w:rsidRPr="00C327F6" w14:paraId="2A991BA5" w14:textId="77777777" w:rsidTr="00DE3A9A">
        <w:trPr>
          <w:trHeight w:val="20"/>
        </w:trPr>
        <w:tc>
          <w:tcPr>
            <w:tcW w:w="1488" w:type="pct"/>
          </w:tcPr>
          <w:p w14:paraId="0405E833" w14:textId="1BFDA508" w:rsidR="009A5C9A" w:rsidRPr="00C327F6" w:rsidRDefault="009A5C9A" w:rsidP="009A5C9A">
            <w:pPr>
              <w:tabs>
                <w:tab w:val="decimal" w:pos="989"/>
              </w:tabs>
              <w:spacing w:line="240" w:lineRule="auto"/>
              <w:ind w:left="612" w:right="-111" w:hanging="27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2568</w:t>
            </w:r>
          </w:p>
        </w:tc>
        <w:tc>
          <w:tcPr>
            <w:tcW w:w="388" w:type="pct"/>
          </w:tcPr>
          <w:p w14:paraId="71A99177" w14:textId="77777777" w:rsidR="009A5C9A" w:rsidRPr="00C327F6" w:rsidRDefault="009A5C9A" w:rsidP="009A5C9A">
            <w:pPr>
              <w:tabs>
                <w:tab w:val="decimal" w:pos="1033"/>
              </w:tabs>
              <w:spacing w:line="240" w:lineRule="auto"/>
              <w:ind w:left="612" w:right="98" w:hanging="27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54" w:type="pct"/>
            <w:tcBorders>
              <w:top w:val="double" w:sz="4" w:space="0" w:color="auto"/>
              <w:bottom w:val="double" w:sz="4" w:space="0" w:color="auto"/>
            </w:tcBorders>
          </w:tcPr>
          <w:p w14:paraId="113E7121" w14:textId="3D507FE6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4,1</w:t>
            </w:r>
            <w:r w:rsidR="00A41F6C"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39</w:t>
            </w:r>
          </w:p>
        </w:tc>
        <w:tc>
          <w:tcPr>
            <w:tcW w:w="119" w:type="pct"/>
            <w:gridSpan w:val="3"/>
          </w:tcPr>
          <w:p w14:paraId="2386ABDF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7" w:type="pct"/>
            <w:tcBorders>
              <w:top w:val="double" w:sz="4" w:space="0" w:color="auto"/>
              <w:bottom w:val="double" w:sz="4" w:space="0" w:color="auto"/>
            </w:tcBorders>
          </w:tcPr>
          <w:p w14:paraId="007C5C4A" w14:textId="09F44713" w:rsidR="009A5C9A" w:rsidRPr="00C327F6" w:rsidRDefault="009A5C9A" w:rsidP="009A5C9A">
            <w:pPr>
              <w:tabs>
                <w:tab w:val="decimal" w:pos="88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2,7</w:t>
            </w:r>
            <w:r w:rsidR="00A41F6C"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62</w:t>
            </w:r>
          </w:p>
        </w:tc>
        <w:tc>
          <w:tcPr>
            <w:tcW w:w="89" w:type="pct"/>
          </w:tcPr>
          <w:p w14:paraId="3DED20EE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76" w:type="pct"/>
            <w:tcBorders>
              <w:top w:val="double" w:sz="4" w:space="0" w:color="auto"/>
              <w:bottom w:val="double" w:sz="4" w:space="0" w:color="auto"/>
            </w:tcBorders>
          </w:tcPr>
          <w:p w14:paraId="4D151E15" w14:textId="5C27B5E4" w:rsidR="009A5C9A" w:rsidRPr="00C327F6" w:rsidRDefault="009A5C9A" w:rsidP="009A5C9A">
            <w:pPr>
              <w:tabs>
                <w:tab w:val="decimal" w:pos="11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14,349</w:t>
            </w:r>
          </w:p>
        </w:tc>
        <w:tc>
          <w:tcPr>
            <w:tcW w:w="78" w:type="pct"/>
            <w:gridSpan w:val="2"/>
          </w:tcPr>
          <w:p w14:paraId="3E2FE5D8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31" w:type="pct"/>
            <w:tcBorders>
              <w:top w:val="double" w:sz="4" w:space="0" w:color="auto"/>
              <w:bottom w:val="double" w:sz="4" w:space="0" w:color="auto"/>
            </w:tcBorders>
          </w:tcPr>
          <w:p w14:paraId="4AC807F5" w14:textId="2CD4C077" w:rsidR="009A5C9A" w:rsidRPr="00C327F6" w:rsidRDefault="009A5C9A" w:rsidP="009A5C9A">
            <w:pPr>
              <w:tabs>
                <w:tab w:val="decimal" w:pos="112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29,509</w:t>
            </w:r>
          </w:p>
        </w:tc>
        <w:tc>
          <w:tcPr>
            <w:tcW w:w="88" w:type="pct"/>
          </w:tcPr>
          <w:p w14:paraId="76E62282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6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75C6D3A1" w14:textId="03E9BB6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1,012</w:t>
            </w:r>
          </w:p>
        </w:tc>
        <w:tc>
          <w:tcPr>
            <w:tcW w:w="92" w:type="pct"/>
            <w:gridSpan w:val="2"/>
          </w:tcPr>
          <w:p w14:paraId="67B1B1CF" w14:textId="77777777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74" w:type="pct"/>
            <w:tcBorders>
              <w:top w:val="double" w:sz="4" w:space="0" w:color="auto"/>
              <w:bottom w:val="double" w:sz="4" w:space="0" w:color="auto"/>
            </w:tcBorders>
          </w:tcPr>
          <w:p w14:paraId="26FF48D0" w14:textId="5EBAA619" w:rsidR="009A5C9A" w:rsidRPr="00C327F6" w:rsidRDefault="009A5C9A" w:rsidP="009A5C9A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51,7</w:t>
            </w:r>
            <w:r w:rsidR="00A41F6C" w:rsidRPr="00C327F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71</w:t>
            </w:r>
          </w:p>
        </w:tc>
      </w:tr>
    </w:tbl>
    <w:p w14:paraId="655832F4" w14:textId="77777777" w:rsidR="008A4659" w:rsidRPr="00C327F6" w:rsidRDefault="008A4659" w:rsidP="00F45A8A">
      <w:pPr>
        <w:spacing w:line="240" w:lineRule="auto"/>
        <w:ind w:right="-14"/>
        <w:jc w:val="thaiDistribute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sectPr w:rsidR="008A4659" w:rsidRPr="00C327F6" w:rsidSect="00AA0F54">
          <w:footerReference w:type="default" r:id="rId18"/>
          <w:pgSz w:w="16840" w:h="11907" w:orient="landscape" w:code="9"/>
          <w:pgMar w:top="691" w:right="864" w:bottom="576" w:left="864" w:header="720" w:footer="720" w:gutter="0"/>
          <w:cols w:space="708"/>
          <w:docGrid w:linePitch="360"/>
        </w:sect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0"/>
        <w:gridCol w:w="3547"/>
        <w:gridCol w:w="1137"/>
        <w:gridCol w:w="1834"/>
        <w:gridCol w:w="273"/>
        <w:gridCol w:w="1654"/>
        <w:gridCol w:w="267"/>
        <w:gridCol w:w="1773"/>
        <w:gridCol w:w="294"/>
        <w:gridCol w:w="1744"/>
        <w:gridCol w:w="267"/>
        <w:gridCol w:w="1736"/>
      </w:tblGrid>
      <w:tr w:rsidR="004D5290" w:rsidRPr="000C5D50" w14:paraId="7FE1C757" w14:textId="77777777" w:rsidTr="004035FD">
        <w:trPr>
          <w:gridBefore w:val="1"/>
          <w:wBefore w:w="3" w:type="pct"/>
          <w:tblHeader/>
        </w:trPr>
        <w:tc>
          <w:tcPr>
            <w:tcW w:w="1220" w:type="pct"/>
          </w:tcPr>
          <w:p w14:paraId="47FE3878" w14:textId="77777777" w:rsidR="004035FD" w:rsidRPr="000C5D50" w:rsidRDefault="004035FD" w:rsidP="004035F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91" w:type="pct"/>
          </w:tcPr>
          <w:p w14:paraId="7EC93479" w14:textId="77777777" w:rsidR="004035FD" w:rsidRPr="000C5D5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386" w:type="pct"/>
            <w:gridSpan w:val="9"/>
            <w:vAlign w:val="bottom"/>
          </w:tcPr>
          <w:p w14:paraId="02DA0661" w14:textId="1A07EB22" w:rsidR="004035FD" w:rsidRPr="000C5D50" w:rsidRDefault="004035FD" w:rsidP="004035FD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0C5D5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D5290" w:rsidRPr="000C5D50" w14:paraId="7119E703" w14:textId="77777777" w:rsidTr="004035FD">
        <w:trPr>
          <w:gridBefore w:val="1"/>
          <w:wBefore w:w="3" w:type="pct"/>
          <w:tblHeader/>
        </w:trPr>
        <w:tc>
          <w:tcPr>
            <w:tcW w:w="1220" w:type="pct"/>
          </w:tcPr>
          <w:p w14:paraId="63D6F6E4" w14:textId="77777777" w:rsidR="004035FD" w:rsidRPr="000C5D50" w:rsidRDefault="004035FD" w:rsidP="004035F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91" w:type="pct"/>
          </w:tcPr>
          <w:p w14:paraId="630431CE" w14:textId="77777777" w:rsidR="004035FD" w:rsidRPr="000C5D5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612E3D36" w14:textId="77777777" w:rsidR="00273E38" w:rsidRPr="000C5D50" w:rsidRDefault="00273E38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48CA7E64" w14:textId="45EF222C" w:rsidR="00273E38" w:rsidRPr="000C5D50" w:rsidRDefault="00273E38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31" w:type="pct"/>
            <w:vAlign w:val="bottom"/>
          </w:tcPr>
          <w:p w14:paraId="1B5F9BF2" w14:textId="77777777" w:rsidR="004035FD" w:rsidRPr="000C5D5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</w:t>
            </w:r>
          </w:p>
          <w:p w14:paraId="3DEE4FAE" w14:textId="77777777" w:rsidR="004035FD" w:rsidRPr="000C5D5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สำหรับกระบวน</w:t>
            </w:r>
          </w:p>
          <w:p w14:paraId="7A73ABF6" w14:textId="77777777" w:rsidR="004035FD" w:rsidRPr="000C5D5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  <w:cs/>
              </w:rPr>
              <w:t>การผลิต</w:t>
            </w:r>
          </w:p>
        </w:tc>
        <w:tc>
          <w:tcPr>
            <w:tcW w:w="94" w:type="pct"/>
            <w:vAlign w:val="bottom"/>
          </w:tcPr>
          <w:p w14:paraId="4298EFD5" w14:textId="77777777" w:rsidR="004035FD" w:rsidRPr="000C5D5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9" w:type="pct"/>
            <w:vAlign w:val="bottom"/>
          </w:tcPr>
          <w:p w14:paraId="4C32834F" w14:textId="77777777" w:rsidR="008A4659" w:rsidRPr="000C5D50" w:rsidRDefault="004035FD" w:rsidP="0071103F">
            <w:pPr>
              <w:tabs>
                <w:tab w:val="left" w:pos="1522"/>
              </w:tabs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  <w:p w14:paraId="003594C7" w14:textId="34195DDC" w:rsidR="004035FD" w:rsidRPr="000C5D5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92" w:type="pct"/>
            <w:vAlign w:val="bottom"/>
          </w:tcPr>
          <w:p w14:paraId="229933F7" w14:textId="77777777" w:rsidR="004035FD" w:rsidRPr="000C5D5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0" w:type="pct"/>
            <w:vAlign w:val="bottom"/>
          </w:tcPr>
          <w:p w14:paraId="61E47E78" w14:textId="77777777" w:rsidR="004035FD" w:rsidRPr="000C5D5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สิทธิในการใช้</w:t>
            </w:r>
          </w:p>
          <w:p w14:paraId="15D4A34E" w14:textId="77777777" w:rsidR="004035FD" w:rsidRPr="000C5D5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</w:t>
            </w:r>
          </w:p>
          <w:p w14:paraId="349699C1" w14:textId="1989956B" w:rsidR="004035FD" w:rsidRPr="000C5D5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ดำเนินการอื่น ๆ</w:t>
            </w:r>
          </w:p>
        </w:tc>
        <w:tc>
          <w:tcPr>
            <w:tcW w:w="101" w:type="pct"/>
            <w:vAlign w:val="bottom"/>
          </w:tcPr>
          <w:p w14:paraId="1095509E" w14:textId="77777777" w:rsidR="004035FD" w:rsidRPr="000C5D5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0" w:type="pct"/>
            <w:vAlign w:val="bottom"/>
          </w:tcPr>
          <w:p w14:paraId="3C0E364E" w14:textId="77777777" w:rsidR="004035FD" w:rsidRPr="000C5D50" w:rsidRDefault="004035FD" w:rsidP="004035FD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08461B71" w14:textId="77777777" w:rsidR="004035FD" w:rsidRPr="000C5D50" w:rsidRDefault="004035FD" w:rsidP="004035FD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ไม่มีตัวตน</w:t>
            </w:r>
          </w:p>
          <w:p w14:paraId="781F6662" w14:textId="04976E02" w:rsidR="004035FD" w:rsidRPr="000C5D5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ระหว่างการพัฒนา</w:t>
            </w:r>
          </w:p>
        </w:tc>
        <w:tc>
          <w:tcPr>
            <w:tcW w:w="92" w:type="pct"/>
            <w:vAlign w:val="bottom"/>
          </w:tcPr>
          <w:p w14:paraId="67A7A2FA" w14:textId="77777777" w:rsidR="004035FD" w:rsidRPr="000C5D5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7" w:type="pct"/>
            <w:vAlign w:val="bottom"/>
          </w:tcPr>
          <w:p w14:paraId="531521EC" w14:textId="337DC492" w:rsidR="004035FD" w:rsidRPr="000C5D50" w:rsidRDefault="004035FD" w:rsidP="004035FD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D5290" w:rsidRPr="000C5D50" w14:paraId="4B09354D" w14:textId="77777777" w:rsidTr="004035FD">
        <w:trPr>
          <w:gridBefore w:val="1"/>
          <w:wBefore w:w="3" w:type="pct"/>
          <w:tblHeader/>
        </w:trPr>
        <w:tc>
          <w:tcPr>
            <w:tcW w:w="1220" w:type="pct"/>
          </w:tcPr>
          <w:p w14:paraId="6D8F96FE" w14:textId="77777777" w:rsidR="004035FD" w:rsidRPr="000C5D50" w:rsidRDefault="004035FD" w:rsidP="004035F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91" w:type="pct"/>
          </w:tcPr>
          <w:p w14:paraId="38A07573" w14:textId="77777777" w:rsidR="004035FD" w:rsidRPr="000C5D5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386" w:type="pct"/>
            <w:gridSpan w:val="9"/>
            <w:vAlign w:val="bottom"/>
          </w:tcPr>
          <w:p w14:paraId="1D727542" w14:textId="3145F5CD" w:rsidR="004035FD" w:rsidRPr="000C5D50" w:rsidRDefault="004035FD" w:rsidP="004035FD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(</w:t>
            </w:r>
            <w:r w:rsidRPr="000C5D5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0C5D5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D5290" w:rsidRPr="000C5D50" w14:paraId="4A14D325" w14:textId="77777777" w:rsidTr="004035FD">
        <w:trPr>
          <w:gridBefore w:val="1"/>
          <w:wBefore w:w="3" w:type="pct"/>
          <w:trHeight w:val="425"/>
        </w:trPr>
        <w:tc>
          <w:tcPr>
            <w:tcW w:w="1220" w:type="pct"/>
          </w:tcPr>
          <w:p w14:paraId="2AFDA0B1" w14:textId="77777777" w:rsidR="004035FD" w:rsidRPr="000C5D50" w:rsidRDefault="004035FD" w:rsidP="004035FD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91" w:type="pct"/>
          </w:tcPr>
          <w:p w14:paraId="5F0A6F5B" w14:textId="77777777" w:rsidR="004035FD" w:rsidRPr="000C5D50" w:rsidRDefault="004035FD" w:rsidP="004035FD">
            <w:pPr>
              <w:tabs>
                <w:tab w:val="decimal" w:pos="795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E5ED3B8" w14:textId="77777777" w:rsidR="004035FD" w:rsidRPr="000C5D50" w:rsidRDefault="004035FD" w:rsidP="004035FD">
            <w:pPr>
              <w:tabs>
                <w:tab w:val="decimal" w:pos="795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pct"/>
          </w:tcPr>
          <w:p w14:paraId="06ED15A2" w14:textId="77777777" w:rsidR="004035FD" w:rsidRPr="000C5D50" w:rsidRDefault="004035FD" w:rsidP="004035FD">
            <w:pPr>
              <w:tabs>
                <w:tab w:val="decimal" w:pos="795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5063AEE2" w14:textId="77777777" w:rsidR="004035FD" w:rsidRPr="000C5D50" w:rsidRDefault="004035FD" w:rsidP="004035FD">
            <w:pPr>
              <w:tabs>
                <w:tab w:val="decimal" w:pos="795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1B38F570" w14:textId="77777777" w:rsidR="004035FD" w:rsidRPr="000C5D50" w:rsidRDefault="004035FD" w:rsidP="004035FD">
            <w:pPr>
              <w:tabs>
                <w:tab w:val="decimal" w:pos="795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732C7B4A" w14:textId="77777777" w:rsidR="004035FD" w:rsidRPr="000C5D50" w:rsidRDefault="004035FD" w:rsidP="004035FD">
            <w:pPr>
              <w:tabs>
                <w:tab w:val="decimal" w:pos="795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" w:type="pct"/>
          </w:tcPr>
          <w:p w14:paraId="0C82A92B" w14:textId="77777777" w:rsidR="004035FD" w:rsidRPr="000C5D50" w:rsidRDefault="004035FD" w:rsidP="004035FD">
            <w:pPr>
              <w:tabs>
                <w:tab w:val="decimal" w:pos="795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0BA07DAA" w14:textId="77777777" w:rsidR="004035FD" w:rsidRPr="000C5D50" w:rsidRDefault="004035FD" w:rsidP="004035FD">
            <w:pPr>
              <w:tabs>
                <w:tab w:val="decimal" w:pos="795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27018839" w14:textId="77777777" w:rsidR="004035FD" w:rsidRPr="000C5D50" w:rsidRDefault="004035FD" w:rsidP="004035FD">
            <w:pPr>
              <w:tabs>
                <w:tab w:val="decimal" w:pos="795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00D3C5A8" w14:textId="77777777" w:rsidR="004035FD" w:rsidRPr="000C5D50" w:rsidRDefault="004035FD" w:rsidP="004035FD">
            <w:pPr>
              <w:tabs>
                <w:tab w:val="decimal" w:pos="795"/>
                <w:tab w:val="left" w:pos="875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0C5D50" w14:paraId="1877F50E" w14:textId="77777777" w:rsidTr="00AA7312">
        <w:trPr>
          <w:gridBefore w:val="1"/>
          <w:wBefore w:w="3" w:type="pct"/>
        </w:trPr>
        <w:tc>
          <w:tcPr>
            <w:tcW w:w="1220" w:type="pct"/>
          </w:tcPr>
          <w:p w14:paraId="1BF50743" w14:textId="2849423D" w:rsidR="00A401B0" w:rsidRPr="000C5D50" w:rsidRDefault="00A401B0" w:rsidP="00A401B0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C5D5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C5D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0C5D5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91" w:type="pct"/>
          </w:tcPr>
          <w:p w14:paraId="2224607F" w14:textId="77777777" w:rsidR="00A401B0" w:rsidRPr="000C5D50" w:rsidRDefault="00A401B0" w:rsidP="00A401B0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6896A2BA" w14:textId="5AC1875C" w:rsidR="00A401B0" w:rsidRPr="000C5D50" w:rsidRDefault="00A401B0" w:rsidP="00A401B0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8,511</w:t>
            </w:r>
          </w:p>
        </w:tc>
        <w:tc>
          <w:tcPr>
            <w:tcW w:w="94" w:type="pct"/>
            <w:vAlign w:val="bottom"/>
          </w:tcPr>
          <w:p w14:paraId="75EDBB6B" w14:textId="77777777" w:rsidR="00A401B0" w:rsidRPr="000C5D50" w:rsidRDefault="00A401B0" w:rsidP="00A401B0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vAlign w:val="bottom"/>
          </w:tcPr>
          <w:p w14:paraId="3C3BEFC2" w14:textId="43F8AD7C" w:rsidR="00A401B0" w:rsidRPr="000C5D50" w:rsidRDefault="00A401B0" w:rsidP="00A401B0">
            <w:pPr>
              <w:tabs>
                <w:tab w:val="decimal" w:pos="1160"/>
                <w:tab w:val="left" w:pos="152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5,138</w:t>
            </w:r>
          </w:p>
        </w:tc>
        <w:tc>
          <w:tcPr>
            <w:tcW w:w="92" w:type="pct"/>
            <w:vAlign w:val="bottom"/>
          </w:tcPr>
          <w:p w14:paraId="6269B0ED" w14:textId="77777777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vAlign w:val="bottom"/>
          </w:tcPr>
          <w:p w14:paraId="0BB570EF" w14:textId="2A36F202" w:rsidR="00A401B0" w:rsidRPr="000C5D50" w:rsidRDefault="00A401B0" w:rsidP="00A401B0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01" w:type="pct"/>
            <w:vAlign w:val="bottom"/>
          </w:tcPr>
          <w:p w14:paraId="4ABA2577" w14:textId="77777777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623C1940" w14:textId="2305A2C2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  <w:tc>
          <w:tcPr>
            <w:tcW w:w="92" w:type="pct"/>
            <w:vAlign w:val="bottom"/>
          </w:tcPr>
          <w:p w14:paraId="36A18FFB" w14:textId="77777777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vAlign w:val="bottom"/>
          </w:tcPr>
          <w:p w14:paraId="6F1D60F4" w14:textId="37C3CA36" w:rsidR="00A401B0" w:rsidRPr="000C5D50" w:rsidRDefault="00A401B0" w:rsidP="00A401B0">
            <w:pPr>
              <w:tabs>
                <w:tab w:val="decimal" w:pos="1160"/>
                <w:tab w:val="left" w:pos="156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14,214</w:t>
            </w:r>
          </w:p>
        </w:tc>
      </w:tr>
      <w:tr w:rsidR="004D5290" w:rsidRPr="000C5D50" w14:paraId="18D3E898" w14:textId="77777777" w:rsidTr="00BD431D">
        <w:trPr>
          <w:gridBefore w:val="1"/>
          <w:wBefore w:w="3" w:type="pct"/>
        </w:trPr>
        <w:tc>
          <w:tcPr>
            <w:tcW w:w="1220" w:type="pct"/>
          </w:tcPr>
          <w:p w14:paraId="4D00E5D7" w14:textId="77777777" w:rsidR="00A401B0" w:rsidRPr="000C5D50" w:rsidRDefault="00A401B0" w:rsidP="00A401B0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91" w:type="pct"/>
            <w:vAlign w:val="bottom"/>
          </w:tcPr>
          <w:p w14:paraId="367E3515" w14:textId="77777777" w:rsidR="00A401B0" w:rsidRPr="000C5D50" w:rsidRDefault="00A401B0" w:rsidP="00A401B0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22C74783" w14:textId="17C32808" w:rsidR="00A401B0" w:rsidRPr="000C5D50" w:rsidRDefault="00A401B0" w:rsidP="00A401B0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4" w:type="pct"/>
            <w:vAlign w:val="bottom"/>
          </w:tcPr>
          <w:p w14:paraId="520F411C" w14:textId="77777777" w:rsidR="00A401B0" w:rsidRPr="000C5D50" w:rsidRDefault="00A401B0" w:rsidP="00A401B0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vAlign w:val="bottom"/>
          </w:tcPr>
          <w:p w14:paraId="2E41A4D1" w14:textId="17FC8A03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2" w:type="pct"/>
            <w:vAlign w:val="bottom"/>
          </w:tcPr>
          <w:p w14:paraId="275CB101" w14:textId="77777777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vAlign w:val="bottom"/>
          </w:tcPr>
          <w:p w14:paraId="29FF4D5B" w14:textId="21F69A7C" w:rsidR="00A401B0" w:rsidRPr="000C5D50" w:rsidRDefault="00A401B0" w:rsidP="00A401B0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1" w:type="pct"/>
            <w:vAlign w:val="bottom"/>
          </w:tcPr>
          <w:p w14:paraId="4247554E" w14:textId="77777777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45A0627C" w14:textId="3D6496FC" w:rsidR="00A401B0" w:rsidRPr="000C5D50" w:rsidRDefault="00A401B0" w:rsidP="00A401B0">
            <w:pPr>
              <w:tabs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92" w:type="pct"/>
            <w:vAlign w:val="bottom"/>
          </w:tcPr>
          <w:p w14:paraId="34EEFE06" w14:textId="77777777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vAlign w:val="bottom"/>
          </w:tcPr>
          <w:p w14:paraId="4F93F0E3" w14:textId="6216E488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</w:tr>
      <w:tr w:rsidR="004D5290" w:rsidRPr="000C5D50" w14:paraId="4E8B1EDE" w14:textId="77777777" w:rsidTr="004035FD">
        <w:trPr>
          <w:gridBefore w:val="1"/>
          <w:wBefore w:w="3" w:type="pct"/>
        </w:trPr>
        <w:tc>
          <w:tcPr>
            <w:tcW w:w="1220" w:type="pct"/>
          </w:tcPr>
          <w:p w14:paraId="5F940D3C" w14:textId="741BF447" w:rsidR="00A401B0" w:rsidRPr="000C5D50" w:rsidRDefault="00A401B0" w:rsidP="00A401B0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391" w:type="pct"/>
          </w:tcPr>
          <w:p w14:paraId="4DCCAC82" w14:textId="77777777" w:rsidR="00A401B0" w:rsidRPr="000C5D50" w:rsidRDefault="00A401B0" w:rsidP="00A401B0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</w:tcPr>
          <w:p w14:paraId="4002DEC7" w14:textId="6AECF8EB" w:rsidR="00A401B0" w:rsidRPr="000C5D50" w:rsidRDefault="00A401B0" w:rsidP="00A401B0">
            <w:pPr>
              <w:tabs>
                <w:tab w:val="decimal" w:pos="11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" w:type="pct"/>
          </w:tcPr>
          <w:p w14:paraId="4929532E" w14:textId="77777777" w:rsidR="00A401B0" w:rsidRPr="000C5D50" w:rsidRDefault="00A401B0" w:rsidP="00A401B0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5168F236" w14:textId="11B59AA3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92" w:type="pct"/>
          </w:tcPr>
          <w:p w14:paraId="4220EE0A" w14:textId="77777777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0458C91B" w14:textId="5BD3F4A7" w:rsidR="00A401B0" w:rsidRPr="000C5D50" w:rsidRDefault="00A401B0" w:rsidP="00A401B0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1" w:type="pct"/>
          </w:tcPr>
          <w:p w14:paraId="5D27D19F" w14:textId="77777777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5BA19F2C" w14:textId="374405D0" w:rsidR="00A401B0" w:rsidRPr="000C5D50" w:rsidRDefault="00A401B0" w:rsidP="00A401B0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(256)</w:t>
            </w:r>
          </w:p>
        </w:tc>
        <w:tc>
          <w:tcPr>
            <w:tcW w:w="92" w:type="pct"/>
          </w:tcPr>
          <w:p w14:paraId="62642FBA" w14:textId="77777777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3887DD1E" w14:textId="5A587A6F" w:rsidR="00A401B0" w:rsidRPr="000C5D50" w:rsidRDefault="00A401B0" w:rsidP="00A401B0">
            <w:pPr>
              <w:tabs>
                <w:tab w:val="clear" w:pos="1644"/>
                <w:tab w:val="decimal" w:pos="101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4D5290" w:rsidRPr="000C5D50" w14:paraId="36D931DB" w14:textId="77777777" w:rsidTr="004035FD">
        <w:trPr>
          <w:gridBefore w:val="1"/>
          <w:wBefore w:w="3" w:type="pct"/>
        </w:trPr>
        <w:tc>
          <w:tcPr>
            <w:tcW w:w="1220" w:type="pct"/>
          </w:tcPr>
          <w:p w14:paraId="1D8D4E6C" w14:textId="7AAFBE02" w:rsidR="00A401B0" w:rsidRPr="000C5D50" w:rsidRDefault="00A401B0" w:rsidP="00A401B0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91" w:type="pct"/>
          </w:tcPr>
          <w:p w14:paraId="51063A95" w14:textId="77777777" w:rsidR="00A401B0" w:rsidRPr="000C5D50" w:rsidRDefault="00A401B0" w:rsidP="00A401B0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</w:tcPr>
          <w:p w14:paraId="77024C8E" w14:textId="1D6D2AEA" w:rsidR="00A401B0" w:rsidRPr="000C5D50" w:rsidRDefault="00A401B0" w:rsidP="00974E3F">
            <w:pPr>
              <w:tabs>
                <w:tab w:val="decimal" w:pos="11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" w:type="pct"/>
          </w:tcPr>
          <w:p w14:paraId="2E3FC90A" w14:textId="77777777" w:rsidR="00A401B0" w:rsidRPr="000C5D50" w:rsidRDefault="00A401B0" w:rsidP="00A401B0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60105C5F" w14:textId="1D2C7EFF" w:rsidR="00A401B0" w:rsidRPr="000C5D50" w:rsidRDefault="00A401B0" w:rsidP="00A401B0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92" w:type="pct"/>
          </w:tcPr>
          <w:p w14:paraId="6EB49D3F" w14:textId="77777777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220179F1" w14:textId="4DEAEBB9" w:rsidR="00A401B0" w:rsidRPr="000C5D50" w:rsidRDefault="00A401B0" w:rsidP="00A401B0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" w:type="pct"/>
          </w:tcPr>
          <w:p w14:paraId="2DAFD65D" w14:textId="77777777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4DBF7005" w14:textId="721C362E" w:rsidR="00A401B0" w:rsidRPr="000C5D50" w:rsidRDefault="00A401B0" w:rsidP="00A401B0">
            <w:pPr>
              <w:tabs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pct"/>
          </w:tcPr>
          <w:p w14:paraId="44395F89" w14:textId="77777777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6812DDF0" w14:textId="1C3791E5" w:rsidR="00A401B0" w:rsidRPr="000C5D50" w:rsidRDefault="00A401B0" w:rsidP="00A401B0">
            <w:pPr>
              <w:tabs>
                <w:tab w:val="clear" w:pos="1644"/>
                <w:tab w:val="decimal" w:pos="101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</w:tr>
      <w:tr w:rsidR="004D5290" w:rsidRPr="000C5D50" w14:paraId="284D074C" w14:textId="77777777" w:rsidTr="00AA7312">
        <w:trPr>
          <w:gridBefore w:val="1"/>
          <w:wBefore w:w="3" w:type="pct"/>
        </w:trPr>
        <w:tc>
          <w:tcPr>
            <w:tcW w:w="1220" w:type="pct"/>
          </w:tcPr>
          <w:p w14:paraId="4A2C0AB5" w14:textId="2A59110C" w:rsidR="00A401B0" w:rsidRPr="000C5D50" w:rsidRDefault="00A401B0" w:rsidP="00A401B0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2567 </w:t>
            </w: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  <w:p w14:paraId="16A3965A" w14:textId="5A5458F7" w:rsidR="00A401B0" w:rsidRPr="000C5D50" w:rsidRDefault="00A401B0" w:rsidP="00A401B0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 xml:space="preserve">วันที่ </w:t>
            </w: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391" w:type="pct"/>
          </w:tcPr>
          <w:p w14:paraId="1CCBB0F2" w14:textId="77777777" w:rsidR="00A401B0" w:rsidRPr="000C5D50" w:rsidRDefault="00A401B0" w:rsidP="00A401B0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470A57E9" w14:textId="77777777" w:rsidR="00A401B0" w:rsidRPr="000C5D50" w:rsidRDefault="00A401B0" w:rsidP="00A401B0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D4FFADF" w14:textId="03860213" w:rsidR="00A401B0" w:rsidRPr="000C5D50" w:rsidRDefault="00A401B0" w:rsidP="00A401B0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8,514</w:t>
            </w:r>
          </w:p>
        </w:tc>
        <w:tc>
          <w:tcPr>
            <w:tcW w:w="94" w:type="pct"/>
          </w:tcPr>
          <w:p w14:paraId="10581761" w14:textId="77777777" w:rsidR="00A401B0" w:rsidRPr="000C5D50" w:rsidRDefault="00A401B0" w:rsidP="00A401B0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7A7BDF17" w14:textId="77777777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E8599F7" w14:textId="4E5DAB27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5,384</w:t>
            </w:r>
          </w:p>
        </w:tc>
        <w:tc>
          <w:tcPr>
            <w:tcW w:w="92" w:type="pct"/>
          </w:tcPr>
          <w:p w14:paraId="06705547" w14:textId="77777777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608DE509" w14:textId="77777777" w:rsidR="00A401B0" w:rsidRPr="000C5D50" w:rsidRDefault="00A401B0" w:rsidP="00A401B0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E842F48" w14:textId="7D2A7315" w:rsidR="00A401B0" w:rsidRPr="000C5D50" w:rsidRDefault="00A401B0" w:rsidP="00A401B0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101" w:type="pct"/>
          </w:tcPr>
          <w:p w14:paraId="50169042" w14:textId="77777777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7C6F9C5A" w14:textId="77777777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CA9092C" w14:textId="3E988693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575</w:t>
            </w:r>
          </w:p>
        </w:tc>
        <w:tc>
          <w:tcPr>
            <w:tcW w:w="92" w:type="pct"/>
          </w:tcPr>
          <w:p w14:paraId="4BD1A49E" w14:textId="77777777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5D912D7E" w14:textId="77777777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4A50DC0" w14:textId="60CE1890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14,557</w:t>
            </w:r>
          </w:p>
        </w:tc>
      </w:tr>
      <w:tr w:rsidR="004D5290" w:rsidRPr="000C5D50" w14:paraId="297A25C7" w14:textId="77777777" w:rsidTr="004035FD">
        <w:trPr>
          <w:gridBefore w:val="1"/>
          <w:wBefore w:w="3" w:type="pct"/>
        </w:trPr>
        <w:tc>
          <w:tcPr>
            <w:tcW w:w="1220" w:type="pct"/>
          </w:tcPr>
          <w:p w14:paraId="4135C735" w14:textId="62D1ED6E" w:rsidR="00A401B0" w:rsidRPr="000C5D50" w:rsidRDefault="00A401B0" w:rsidP="00A401B0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91" w:type="pct"/>
          </w:tcPr>
          <w:p w14:paraId="47281CD6" w14:textId="77777777" w:rsidR="00A401B0" w:rsidRPr="000C5D50" w:rsidRDefault="00A401B0" w:rsidP="00A401B0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68E71CC0" w14:textId="14ECFF2F" w:rsidR="00A401B0" w:rsidRPr="000C5D50" w:rsidRDefault="00E512DC" w:rsidP="00A401B0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94" w:type="pct"/>
            <w:vAlign w:val="bottom"/>
          </w:tcPr>
          <w:p w14:paraId="0546D7E2" w14:textId="77777777" w:rsidR="00A401B0" w:rsidRPr="000C5D50" w:rsidRDefault="00A401B0" w:rsidP="00A401B0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vAlign w:val="bottom"/>
          </w:tcPr>
          <w:p w14:paraId="09D49C52" w14:textId="630673C1" w:rsidR="00A401B0" w:rsidRPr="000C5D50" w:rsidRDefault="00E512DC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2" w:type="pct"/>
            <w:vAlign w:val="bottom"/>
          </w:tcPr>
          <w:p w14:paraId="3C7DB780" w14:textId="77777777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vAlign w:val="bottom"/>
          </w:tcPr>
          <w:p w14:paraId="3DF58ECE" w14:textId="0993B079" w:rsidR="00A401B0" w:rsidRPr="000C5D50" w:rsidRDefault="00E512DC" w:rsidP="00A401B0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" w:type="pct"/>
            <w:vAlign w:val="bottom"/>
          </w:tcPr>
          <w:p w14:paraId="10743E7E" w14:textId="77777777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568E3074" w14:textId="04961C7C" w:rsidR="00A401B0" w:rsidRPr="000C5D50" w:rsidRDefault="00E512DC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92" w:type="pct"/>
            <w:vAlign w:val="bottom"/>
          </w:tcPr>
          <w:p w14:paraId="27E5B353" w14:textId="77777777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vAlign w:val="bottom"/>
          </w:tcPr>
          <w:p w14:paraId="321D412F" w14:textId="4B62D1B8" w:rsidR="00A401B0" w:rsidRPr="000C5D50" w:rsidRDefault="00E512DC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</w:tr>
      <w:tr w:rsidR="004D5290" w:rsidRPr="000C5D50" w14:paraId="1C2B1833" w14:textId="77777777" w:rsidTr="004035FD">
        <w:trPr>
          <w:gridBefore w:val="1"/>
          <w:wBefore w:w="3" w:type="pct"/>
        </w:trPr>
        <w:tc>
          <w:tcPr>
            <w:tcW w:w="1220" w:type="pct"/>
          </w:tcPr>
          <w:p w14:paraId="334F4562" w14:textId="77777777" w:rsidR="00A401B0" w:rsidRPr="000C5D50" w:rsidRDefault="00A401B0" w:rsidP="00A401B0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391" w:type="pct"/>
          </w:tcPr>
          <w:p w14:paraId="03259101" w14:textId="77777777" w:rsidR="00A401B0" w:rsidRPr="000C5D50" w:rsidRDefault="00A401B0" w:rsidP="00A401B0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</w:tcPr>
          <w:p w14:paraId="53388304" w14:textId="29146539" w:rsidR="00A401B0" w:rsidRPr="000C5D50" w:rsidRDefault="00E512DC" w:rsidP="00A401B0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" w:type="pct"/>
          </w:tcPr>
          <w:p w14:paraId="3A071E60" w14:textId="77777777" w:rsidR="00A401B0" w:rsidRPr="000C5D50" w:rsidRDefault="00A401B0" w:rsidP="00A401B0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3E252543" w14:textId="2A9D2081" w:rsidR="00A401B0" w:rsidRPr="000C5D50" w:rsidRDefault="00845326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E512DC" w:rsidRPr="000C5D5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2" w:type="pct"/>
          </w:tcPr>
          <w:p w14:paraId="321353C2" w14:textId="77777777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2A80F9D7" w14:textId="6D3B6E39" w:rsidR="00A401B0" w:rsidRPr="000C5D50" w:rsidRDefault="00E512DC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101" w:type="pct"/>
          </w:tcPr>
          <w:p w14:paraId="30FD8812" w14:textId="77777777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0959E1A6" w14:textId="70BCE70A" w:rsidR="00A401B0" w:rsidRPr="000C5D50" w:rsidRDefault="00E512DC" w:rsidP="00A401B0">
            <w:pPr>
              <w:tabs>
                <w:tab w:val="clear" w:pos="1644"/>
                <w:tab w:val="decimal" w:pos="116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(317)</w:t>
            </w:r>
          </w:p>
        </w:tc>
        <w:tc>
          <w:tcPr>
            <w:tcW w:w="92" w:type="pct"/>
          </w:tcPr>
          <w:p w14:paraId="58325F3E" w14:textId="77777777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1F7CA15F" w14:textId="13C7F884" w:rsidR="00A401B0" w:rsidRPr="000C5D50" w:rsidRDefault="00845326" w:rsidP="00273E38">
            <w:pPr>
              <w:tabs>
                <w:tab w:val="clear" w:pos="1644"/>
                <w:tab w:val="decimal" w:pos="99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5290" w:rsidRPr="000C5D50" w14:paraId="10B6D2C1" w14:textId="77777777" w:rsidTr="004035FD">
        <w:trPr>
          <w:gridBefore w:val="1"/>
          <w:wBefore w:w="3" w:type="pct"/>
        </w:trPr>
        <w:tc>
          <w:tcPr>
            <w:tcW w:w="1220" w:type="pct"/>
          </w:tcPr>
          <w:p w14:paraId="55C72B4B" w14:textId="34BA9B1F" w:rsidR="00A401B0" w:rsidRPr="000C5D50" w:rsidRDefault="00845326" w:rsidP="00A401B0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สินทรัพย์ไม่หมุนเวียนและกลุ่มสินทรัพย์ที่จะจำหน่ายที่จัดประเภทเป็นถือไว้เพื่อขาย</w:t>
            </w:r>
          </w:p>
        </w:tc>
        <w:tc>
          <w:tcPr>
            <w:tcW w:w="391" w:type="pct"/>
          </w:tcPr>
          <w:p w14:paraId="2C3E976A" w14:textId="77777777" w:rsidR="00A401B0" w:rsidRPr="000C5D50" w:rsidRDefault="00A401B0" w:rsidP="00A401B0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4D4CC1D" w14:textId="517CE0C0" w:rsidR="00273E38" w:rsidRPr="000C5D50" w:rsidRDefault="00273E38" w:rsidP="00A401B0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631" w:type="pct"/>
          </w:tcPr>
          <w:p w14:paraId="33C74736" w14:textId="77777777" w:rsidR="009C7B3D" w:rsidRPr="000C5D50" w:rsidRDefault="009C7B3D" w:rsidP="00A401B0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A755A5" w14:textId="383DBEA3" w:rsidR="00A401B0" w:rsidRPr="000C5D50" w:rsidRDefault="00E512DC" w:rsidP="00A401B0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" w:type="pct"/>
          </w:tcPr>
          <w:p w14:paraId="688D5E00" w14:textId="77777777" w:rsidR="00A401B0" w:rsidRPr="000C5D50" w:rsidRDefault="00A401B0" w:rsidP="00A401B0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4B311F65" w14:textId="77777777" w:rsidR="009C7B3D" w:rsidRPr="000C5D50" w:rsidRDefault="009C7B3D" w:rsidP="00A401B0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5C15A6" w14:textId="7F03ADD7" w:rsidR="00A401B0" w:rsidRPr="000C5D50" w:rsidRDefault="00845326" w:rsidP="00A401B0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(80)</w:t>
            </w:r>
          </w:p>
        </w:tc>
        <w:tc>
          <w:tcPr>
            <w:tcW w:w="92" w:type="pct"/>
          </w:tcPr>
          <w:p w14:paraId="71B73E25" w14:textId="77777777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09CC1A38" w14:textId="77777777" w:rsidR="009C7B3D" w:rsidRPr="000C5D50" w:rsidRDefault="009C7B3D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D7FE2A" w14:textId="368E3D22" w:rsidR="00A401B0" w:rsidRPr="000C5D50" w:rsidRDefault="00E512DC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" w:type="pct"/>
          </w:tcPr>
          <w:p w14:paraId="023E5A51" w14:textId="77777777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5C24B2C4" w14:textId="77777777" w:rsidR="009C7B3D" w:rsidRPr="000C5D50" w:rsidRDefault="009C7B3D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1B8CB9" w14:textId="76169A27" w:rsidR="00A401B0" w:rsidRPr="000C5D50" w:rsidRDefault="00E512DC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pct"/>
          </w:tcPr>
          <w:p w14:paraId="14F27100" w14:textId="77777777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7F5C48E7" w14:textId="77777777" w:rsidR="009C7B3D" w:rsidRPr="000C5D50" w:rsidRDefault="009C7B3D" w:rsidP="00A401B0">
            <w:pPr>
              <w:tabs>
                <w:tab w:val="clear" w:pos="1644"/>
                <w:tab w:val="decimal" w:pos="990"/>
                <w:tab w:val="left" w:pos="1566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E5C4AC" w14:textId="06EAF8ED" w:rsidR="00A401B0" w:rsidRPr="000C5D50" w:rsidRDefault="00845326" w:rsidP="00A401B0">
            <w:pPr>
              <w:tabs>
                <w:tab w:val="clear" w:pos="1644"/>
                <w:tab w:val="decimal" w:pos="990"/>
                <w:tab w:val="left" w:pos="1566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(80)</w:t>
            </w:r>
          </w:p>
        </w:tc>
      </w:tr>
      <w:tr w:rsidR="004D5290" w:rsidRPr="000C5D50" w14:paraId="682D8480" w14:textId="77777777" w:rsidTr="004035FD">
        <w:trPr>
          <w:gridBefore w:val="1"/>
          <w:wBefore w:w="3" w:type="pct"/>
        </w:trPr>
        <w:tc>
          <w:tcPr>
            <w:tcW w:w="1220" w:type="pct"/>
          </w:tcPr>
          <w:p w14:paraId="7565FC1F" w14:textId="401067BE" w:rsidR="00A401B0" w:rsidRPr="000C5D50" w:rsidRDefault="00A401B0" w:rsidP="00A401B0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391" w:type="pct"/>
          </w:tcPr>
          <w:p w14:paraId="64861776" w14:textId="77777777" w:rsidR="00A401B0" w:rsidRPr="000C5D50" w:rsidRDefault="00A401B0" w:rsidP="00A401B0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073F00C8" w14:textId="3B66029A" w:rsidR="00A401B0" w:rsidRPr="000C5D50" w:rsidRDefault="00E512DC" w:rsidP="00A401B0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8,532</w:t>
            </w:r>
          </w:p>
        </w:tc>
        <w:tc>
          <w:tcPr>
            <w:tcW w:w="94" w:type="pct"/>
          </w:tcPr>
          <w:p w14:paraId="170DB640" w14:textId="77777777" w:rsidR="00A401B0" w:rsidRPr="000C5D50" w:rsidRDefault="00A401B0" w:rsidP="00A401B0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04157492" w14:textId="6F8927CE" w:rsidR="00A401B0" w:rsidRPr="000C5D50" w:rsidRDefault="00E512DC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5,469</w:t>
            </w:r>
          </w:p>
        </w:tc>
        <w:tc>
          <w:tcPr>
            <w:tcW w:w="92" w:type="pct"/>
          </w:tcPr>
          <w:p w14:paraId="4625A4CF" w14:textId="77777777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</w:tcPr>
          <w:p w14:paraId="2D3073A4" w14:textId="330C24AB" w:rsidR="00A401B0" w:rsidRPr="000C5D50" w:rsidRDefault="00E512DC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101" w:type="pct"/>
          </w:tcPr>
          <w:p w14:paraId="36D11745" w14:textId="77777777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0E7690DB" w14:textId="6B5EB32C" w:rsidR="00A401B0" w:rsidRPr="000C5D50" w:rsidRDefault="00E512DC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798</w:t>
            </w:r>
          </w:p>
        </w:tc>
        <w:tc>
          <w:tcPr>
            <w:tcW w:w="92" w:type="pct"/>
          </w:tcPr>
          <w:p w14:paraId="759FCC6A" w14:textId="77777777" w:rsidR="00A401B0" w:rsidRPr="000C5D50" w:rsidRDefault="00A401B0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0E71FAD1" w14:textId="2825354A" w:rsidR="00A401B0" w:rsidRPr="000C5D50" w:rsidRDefault="00E512DC" w:rsidP="00A401B0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15,038</w:t>
            </w:r>
          </w:p>
        </w:tc>
      </w:tr>
      <w:tr w:rsidR="00A401B0" w:rsidRPr="000C5D50" w14:paraId="34DBE7E0" w14:textId="77777777" w:rsidTr="004035FD">
        <w:tc>
          <w:tcPr>
            <w:tcW w:w="1223" w:type="pct"/>
            <w:gridSpan w:val="2"/>
          </w:tcPr>
          <w:p w14:paraId="35410C4D" w14:textId="77777777" w:rsidR="00A401B0" w:rsidRPr="000C5D50" w:rsidRDefault="00A401B0" w:rsidP="00A401B0">
            <w:pPr>
              <w:spacing w:line="240" w:lineRule="auto"/>
              <w:ind w:left="254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91" w:type="pct"/>
          </w:tcPr>
          <w:p w14:paraId="1B81ABBC" w14:textId="77777777" w:rsidR="00A401B0" w:rsidRPr="000C5D50" w:rsidRDefault="00A401B0" w:rsidP="00A401B0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1" w:type="pct"/>
          </w:tcPr>
          <w:p w14:paraId="58A602E4" w14:textId="77777777" w:rsidR="00A401B0" w:rsidRPr="000C5D50" w:rsidRDefault="00A401B0" w:rsidP="00A401B0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" w:type="pct"/>
          </w:tcPr>
          <w:p w14:paraId="73C9DC7C" w14:textId="77777777" w:rsidR="00A401B0" w:rsidRPr="000C5D50" w:rsidRDefault="00A401B0" w:rsidP="00A401B0">
            <w:pPr>
              <w:tabs>
                <w:tab w:val="decimal" w:pos="99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</w:tcPr>
          <w:p w14:paraId="221C8453" w14:textId="77777777" w:rsidR="00A401B0" w:rsidRPr="000C5D50" w:rsidRDefault="00A401B0" w:rsidP="00A401B0">
            <w:pPr>
              <w:tabs>
                <w:tab w:val="left" w:pos="945"/>
                <w:tab w:val="decimal" w:pos="99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" w:type="pct"/>
          </w:tcPr>
          <w:p w14:paraId="3B0D209F" w14:textId="77777777" w:rsidR="00A401B0" w:rsidRPr="000C5D50" w:rsidRDefault="00A401B0" w:rsidP="00A401B0">
            <w:pPr>
              <w:tabs>
                <w:tab w:val="decimal" w:pos="99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01A93DA5" w14:textId="77777777" w:rsidR="00A401B0" w:rsidRPr="000C5D50" w:rsidRDefault="00A401B0" w:rsidP="00A401B0">
            <w:pPr>
              <w:tabs>
                <w:tab w:val="decimal" w:pos="996"/>
                <w:tab w:val="left" w:pos="113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" w:type="pct"/>
          </w:tcPr>
          <w:p w14:paraId="54AE9A2A" w14:textId="77777777" w:rsidR="00A401B0" w:rsidRPr="000C5D50" w:rsidRDefault="00A401B0" w:rsidP="00A401B0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14:paraId="495D1214" w14:textId="77777777" w:rsidR="00A401B0" w:rsidRPr="000C5D50" w:rsidRDefault="00A401B0" w:rsidP="00A401B0">
            <w:pPr>
              <w:tabs>
                <w:tab w:val="decimal" w:pos="99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" w:type="pct"/>
          </w:tcPr>
          <w:p w14:paraId="128B5FE3" w14:textId="77777777" w:rsidR="00A401B0" w:rsidRPr="000C5D50" w:rsidRDefault="00A401B0" w:rsidP="00A401B0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</w:tcPr>
          <w:p w14:paraId="07EA3A0C" w14:textId="77777777" w:rsidR="00A401B0" w:rsidRPr="000C5D50" w:rsidRDefault="00A401B0" w:rsidP="00A401B0">
            <w:pPr>
              <w:tabs>
                <w:tab w:val="left" w:pos="875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14:paraId="7E460A4A" w14:textId="6005C24D" w:rsidR="00DD1243" w:rsidRPr="00C327F6" w:rsidRDefault="00DD1243" w:rsidP="0071103F">
      <w:pPr>
        <w:tabs>
          <w:tab w:val="left" w:pos="8910"/>
        </w:tabs>
        <w:rPr>
          <w:cs/>
        </w:rPr>
      </w:pPr>
    </w:p>
    <w:p w14:paraId="57FBE2E8" w14:textId="753CBD70" w:rsidR="00DD1243" w:rsidRPr="00C327F6" w:rsidRDefault="00DD1243"/>
    <w:p w14:paraId="363C65C1" w14:textId="46185E87" w:rsidR="00DD1243" w:rsidRPr="00C327F6" w:rsidRDefault="00DD1243"/>
    <w:p w14:paraId="2FEF2A79" w14:textId="77777777" w:rsidR="00DD1243" w:rsidRPr="00C327F6" w:rsidRDefault="00DD1243"/>
    <w:tbl>
      <w:tblPr>
        <w:tblW w:w="5000" w:type="pct"/>
        <w:tblLook w:val="0000" w:firstRow="0" w:lastRow="0" w:firstColumn="0" w:lastColumn="0" w:noHBand="0" w:noVBand="0"/>
      </w:tblPr>
      <w:tblGrid>
        <w:gridCol w:w="10"/>
        <w:gridCol w:w="3547"/>
        <w:gridCol w:w="15"/>
        <w:gridCol w:w="1122"/>
        <w:gridCol w:w="1834"/>
        <w:gridCol w:w="273"/>
        <w:gridCol w:w="1654"/>
        <w:gridCol w:w="267"/>
        <w:gridCol w:w="1773"/>
        <w:gridCol w:w="294"/>
        <w:gridCol w:w="1744"/>
        <w:gridCol w:w="267"/>
        <w:gridCol w:w="1736"/>
      </w:tblGrid>
      <w:tr w:rsidR="004D5290" w:rsidRPr="000C5D50" w14:paraId="5BD24BCD" w14:textId="77777777" w:rsidTr="00C66935">
        <w:trPr>
          <w:gridBefore w:val="1"/>
          <w:wBefore w:w="3" w:type="pct"/>
          <w:tblHeader/>
        </w:trPr>
        <w:tc>
          <w:tcPr>
            <w:tcW w:w="1220" w:type="pct"/>
          </w:tcPr>
          <w:p w14:paraId="5C83411F" w14:textId="77777777" w:rsidR="00DD1243" w:rsidRPr="000C5D50" w:rsidRDefault="00DD1243" w:rsidP="00C669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91" w:type="pct"/>
            <w:gridSpan w:val="2"/>
          </w:tcPr>
          <w:p w14:paraId="32661A61" w14:textId="77777777" w:rsidR="00DD1243" w:rsidRPr="000C5D5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386" w:type="pct"/>
            <w:gridSpan w:val="9"/>
            <w:vAlign w:val="bottom"/>
          </w:tcPr>
          <w:p w14:paraId="120EC618" w14:textId="77777777" w:rsidR="00DD1243" w:rsidRPr="000C5D50" w:rsidRDefault="00DD1243" w:rsidP="00C66935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0C5D5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D5290" w:rsidRPr="000C5D50" w14:paraId="305E8BAE" w14:textId="77777777" w:rsidTr="00C66935">
        <w:trPr>
          <w:gridBefore w:val="1"/>
          <w:wBefore w:w="3" w:type="pct"/>
          <w:tblHeader/>
        </w:trPr>
        <w:tc>
          <w:tcPr>
            <w:tcW w:w="1220" w:type="pct"/>
          </w:tcPr>
          <w:p w14:paraId="2DB2E372" w14:textId="77777777" w:rsidR="00DD1243" w:rsidRPr="000C5D50" w:rsidRDefault="00DD1243" w:rsidP="00C669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91" w:type="pct"/>
            <w:gridSpan w:val="2"/>
          </w:tcPr>
          <w:p w14:paraId="22D8B656" w14:textId="77777777" w:rsidR="00DD1243" w:rsidRPr="000C5D5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64BB42D3" w14:textId="77777777" w:rsidR="00273E38" w:rsidRPr="000C5D50" w:rsidRDefault="00273E38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145A33B" w14:textId="7EFF7CAE" w:rsidR="00273E38" w:rsidRPr="000C5D50" w:rsidRDefault="00273E38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31" w:type="pct"/>
            <w:vAlign w:val="bottom"/>
          </w:tcPr>
          <w:p w14:paraId="7793F84E" w14:textId="77777777" w:rsidR="00DD1243" w:rsidRPr="000C5D5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</w:t>
            </w:r>
          </w:p>
          <w:p w14:paraId="02A9BB6E" w14:textId="77777777" w:rsidR="00DD1243" w:rsidRPr="000C5D5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สำหรับกระบวน</w:t>
            </w:r>
          </w:p>
          <w:p w14:paraId="44881E70" w14:textId="77777777" w:rsidR="00DD1243" w:rsidRPr="000C5D5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  <w:cs/>
              </w:rPr>
              <w:t>การผลิต</w:t>
            </w:r>
          </w:p>
        </w:tc>
        <w:tc>
          <w:tcPr>
            <w:tcW w:w="94" w:type="pct"/>
            <w:vAlign w:val="bottom"/>
          </w:tcPr>
          <w:p w14:paraId="3504805D" w14:textId="77777777" w:rsidR="00DD1243" w:rsidRPr="000C5D5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9" w:type="pct"/>
            <w:vAlign w:val="bottom"/>
          </w:tcPr>
          <w:p w14:paraId="7A6854DE" w14:textId="77777777" w:rsidR="008A4659" w:rsidRPr="000C5D5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  <w:p w14:paraId="08BD39D1" w14:textId="25CB116D" w:rsidR="00DD1243" w:rsidRPr="000C5D5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92" w:type="pct"/>
            <w:vAlign w:val="bottom"/>
          </w:tcPr>
          <w:p w14:paraId="5E5FCC15" w14:textId="77777777" w:rsidR="00DD1243" w:rsidRPr="000C5D5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0" w:type="pct"/>
            <w:vAlign w:val="bottom"/>
          </w:tcPr>
          <w:p w14:paraId="1C253492" w14:textId="77777777" w:rsidR="00DD1243" w:rsidRPr="000C5D5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สิทธิในการใช้</w:t>
            </w:r>
          </w:p>
          <w:p w14:paraId="5A5E90F1" w14:textId="77777777" w:rsidR="00DD1243" w:rsidRPr="000C5D5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</w:t>
            </w:r>
          </w:p>
          <w:p w14:paraId="78EB4776" w14:textId="77777777" w:rsidR="00DD1243" w:rsidRPr="000C5D5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ดำเนินการอื่น ๆ</w:t>
            </w:r>
          </w:p>
        </w:tc>
        <w:tc>
          <w:tcPr>
            <w:tcW w:w="101" w:type="pct"/>
            <w:vAlign w:val="bottom"/>
          </w:tcPr>
          <w:p w14:paraId="752178DE" w14:textId="77777777" w:rsidR="00DD1243" w:rsidRPr="000C5D5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0" w:type="pct"/>
            <w:vAlign w:val="bottom"/>
          </w:tcPr>
          <w:p w14:paraId="2026D85B" w14:textId="77777777" w:rsidR="00DD1243" w:rsidRPr="000C5D50" w:rsidRDefault="00DD1243" w:rsidP="00C66935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0D46F0B4" w14:textId="77777777" w:rsidR="00DD1243" w:rsidRPr="000C5D50" w:rsidRDefault="00DD1243" w:rsidP="00C66935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ไม่มีตัวตน</w:t>
            </w:r>
          </w:p>
          <w:p w14:paraId="758CF477" w14:textId="77777777" w:rsidR="00DD1243" w:rsidRPr="000C5D5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ระหว่างการพัฒนา</w:t>
            </w:r>
          </w:p>
        </w:tc>
        <w:tc>
          <w:tcPr>
            <w:tcW w:w="92" w:type="pct"/>
            <w:vAlign w:val="bottom"/>
          </w:tcPr>
          <w:p w14:paraId="3B8B7995" w14:textId="77777777" w:rsidR="00DD1243" w:rsidRPr="000C5D5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7" w:type="pct"/>
            <w:vAlign w:val="bottom"/>
          </w:tcPr>
          <w:p w14:paraId="70C428CF" w14:textId="77777777" w:rsidR="00DD1243" w:rsidRPr="000C5D50" w:rsidRDefault="00DD1243" w:rsidP="00C66935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D5290" w:rsidRPr="000C5D50" w14:paraId="1856D74E" w14:textId="77777777" w:rsidTr="00C66935">
        <w:trPr>
          <w:gridBefore w:val="1"/>
          <w:wBefore w:w="3" w:type="pct"/>
          <w:tblHeader/>
        </w:trPr>
        <w:tc>
          <w:tcPr>
            <w:tcW w:w="1220" w:type="pct"/>
          </w:tcPr>
          <w:p w14:paraId="36215D11" w14:textId="77777777" w:rsidR="00DD1243" w:rsidRPr="000C5D50" w:rsidRDefault="00DD1243" w:rsidP="00C669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91" w:type="pct"/>
            <w:gridSpan w:val="2"/>
          </w:tcPr>
          <w:p w14:paraId="38FC1A43" w14:textId="77777777" w:rsidR="00DD1243" w:rsidRPr="000C5D5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386" w:type="pct"/>
            <w:gridSpan w:val="9"/>
            <w:vAlign w:val="bottom"/>
          </w:tcPr>
          <w:p w14:paraId="3A8841F3" w14:textId="77777777" w:rsidR="00DD1243" w:rsidRPr="000C5D50" w:rsidRDefault="00DD1243" w:rsidP="00C66935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5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(</w:t>
            </w:r>
            <w:r w:rsidRPr="000C5D5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0C5D5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D5290" w:rsidRPr="000C5D50" w14:paraId="09480B88" w14:textId="77777777" w:rsidTr="004035FD">
        <w:tc>
          <w:tcPr>
            <w:tcW w:w="1223" w:type="pct"/>
            <w:gridSpan w:val="2"/>
          </w:tcPr>
          <w:p w14:paraId="6FB667B3" w14:textId="77777777" w:rsidR="004035FD" w:rsidRPr="000C5D50" w:rsidRDefault="004035FD" w:rsidP="004035FD">
            <w:pPr>
              <w:spacing w:line="240" w:lineRule="auto"/>
              <w:ind w:left="254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391" w:type="pct"/>
            <w:gridSpan w:val="2"/>
          </w:tcPr>
          <w:p w14:paraId="43B53A55" w14:textId="77777777" w:rsidR="004035FD" w:rsidRPr="000C5D50" w:rsidRDefault="004035FD" w:rsidP="004035FD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</w:tcPr>
          <w:p w14:paraId="1A8BB5E8" w14:textId="77777777" w:rsidR="004035FD" w:rsidRPr="000C5D50" w:rsidRDefault="004035FD" w:rsidP="004035FD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" w:type="pct"/>
          </w:tcPr>
          <w:p w14:paraId="7CCE55C0" w14:textId="77777777" w:rsidR="004035FD" w:rsidRPr="000C5D50" w:rsidRDefault="004035FD" w:rsidP="004035FD">
            <w:pPr>
              <w:tabs>
                <w:tab w:val="decimal" w:pos="99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</w:tcPr>
          <w:p w14:paraId="12BCAA1A" w14:textId="77777777" w:rsidR="004035FD" w:rsidRPr="000C5D50" w:rsidRDefault="004035FD" w:rsidP="004035FD">
            <w:pPr>
              <w:tabs>
                <w:tab w:val="left" w:pos="945"/>
                <w:tab w:val="decimal" w:pos="99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" w:type="pct"/>
          </w:tcPr>
          <w:p w14:paraId="6AD66AF4" w14:textId="77777777" w:rsidR="004035FD" w:rsidRPr="000C5D50" w:rsidRDefault="004035FD" w:rsidP="004035FD">
            <w:pPr>
              <w:tabs>
                <w:tab w:val="decimal" w:pos="99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3ED205BB" w14:textId="77777777" w:rsidR="004035FD" w:rsidRPr="000C5D50" w:rsidRDefault="004035FD" w:rsidP="004035FD">
            <w:pPr>
              <w:tabs>
                <w:tab w:val="decimal" w:pos="996"/>
                <w:tab w:val="left" w:pos="113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" w:type="pct"/>
          </w:tcPr>
          <w:p w14:paraId="1A32B0C6" w14:textId="77777777" w:rsidR="004035FD" w:rsidRPr="000C5D50" w:rsidRDefault="004035FD" w:rsidP="004035FD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14:paraId="25B46D9A" w14:textId="77777777" w:rsidR="004035FD" w:rsidRPr="000C5D50" w:rsidRDefault="004035FD" w:rsidP="004035FD">
            <w:pPr>
              <w:tabs>
                <w:tab w:val="decimal" w:pos="99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" w:type="pct"/>
          </w:tcPr>
          <w:p w14:paraId="15DD8656" w14:textId="77777777" w:rsidR="004035FD" w:rsidRPr="000C5D50" w:rsidRDefault="004035FD" w:rsidP="004035FD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</w:tcPr>
          <w:p w14:paraId="6E775F77" w14:textId="77777777" w:rsidR="004035FD" w:rsidRPr="000C5D50" w:rsidRDefault="004035FD" w:rsidP="004035FD">
            <w:pPr>
              <w:tabs>
                <w:tab w:val="left" w:pos="875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D5290" w:rsidRPr="000C5D50" w14:paraId="69075C60" w14:textId="77777777" w:rsidTr="001420FD">
        <w:tc>
          <w:tcPr>
            <w:tcW w:w="1223" w:type="pct"/>
            <w:gridSpan w:val="2"/>
          </w:tcPr>
          <w:p w14:paraId="2BEF1169" w14:textId="476A380B" w:rsidR="003345AC" w:rsidRPr="000C5D50" w:rsidRDefault="003345AC" w:rsidP="003345AC">
            <w:pPr>
              <w:spacing w:line="240" w:lineRule="auto"/>
              <w:ind w:left="254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C5D5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C5D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0C5D5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91" w:type="pct"/>
            <w:gridSpan w:val="2"/>
          </w:tcPr>
          <w:p w14:paraId="0D7BBB0B" w14:textId="77777777" w:rsidR="003345AC" w:rsidRPr="000C5D50" w:rsidRDefault="003345AC" w:rsidP="003345AC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5EC35CED" w14:textId="44597B25" w:rsidR="003345AC" w:rsidRPr="000C5D50" w:rsidRDefault="003345AC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3,866</w:t>
            </w:r>
          </w:p>
        </w:tc>
        <w:tc>
          <w:tcPr>
            <w:tcW w:w="94" w:type="pct"/>
            <w:vAlign w:val="bottom"/>
          </w:tcPr>
          <w:p w14:paraId="07D0D854" w14:textId="77777777" w:rsidR="003345AC" w:rsidRPr="000C5D50" w:rsidRDefault="003345AC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vAlign w:val="bottom"/>
          </w:tcPr>
          <w:p w14:paraId="7207B507" w14:textId="2CA0CB23" w:rsidR="003345AC" w:rsidRPr="000C5D50" w:rsidRDefault="003345AC" w:rsidP="003345AC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3,452</w:t>
            </w:r>
          </w:p>
        </w:tc>
        <w:tc>
          <w:tcPr>
            <w:tcW w:w="92" w:type="pct"/>
            <w:vAlign w:val="bottom"/>
          </w:tcPr>
          <w:p w14:paraId="2CB8B552" w14:textId="77777777" w:rsidR="003345AC" w:rsidRPr="000C5D50" w:rsidRDefault="003345AC" w:rsidP="003345AC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vAlign w:val="bottom"/>
          </w:tcPr>
          <w:p w14:paraId="4510D44B" w14:textId="543E0173" w:rsidR="003345AC" w:rsidRPr="000C5D50" w:rsidRDefault="003345AC" w:rsidP="003345AC">
            <w:pPr>
              <w:tabs>
                <w:tab w:val="clear" w:pos="1644"/>
                <w:tab w:val="decimal" w:pos="1010"/>
                <w:tab w:val="left" w:pos="168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01" w:type="pct"/>
            <w:vAlign w:val="bottom"/>
          </w:tcPr>
          <w:p w14:paraId="31AD225B" w14:textId="77777777" w:rsidR="003345AC" w:rsidRPr="000C5D50" w:rsidRDefault="003345AC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5A0BC01E" w14:textId="164B6CB2" w:rsidR="003345AC" w:rsidRPr="000C5D50" w:rsidRDefault="003345AC" w:rsidP="003345AC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92" w:type="pct"/>
            <w:vAlign w:val="bottom"/>
          </w:tcPr>
          <w:p w14:paraId="0FD62E8B" w14:textId="77777777" w:rsidR="003345AC" w:rsidRPr="000C5D50" w:rsidRDefault="003345AC" w:rsidP="003345AC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vAlign w:val="bottom"/>
          </w:tcPr>
          <w:p w14:paraId="26C456B3" w14:textId="148E2303" w:rsidR="003345AC" w:rsidRPr="000C5D50" w:rsidRDefault="003345AC" w:rsidP="003345AC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7,382</w:t>
            </w:r>
          </w:p>
        </w:tc>
      </w:tr>
      <w:tr w:rsidR="004D5290" w:rsidRPr="000C5D50" w14:paraId="12C53115" w14:textId="77777777" w:rsidTr="004035FD">
        <w:tc>
          <w:tcPr>
            <w:tcW w:w="1223" w:type="pct"/>
            <w:gridSpan w:val="2"/>
          </w:tcPr>
          <w:p w14:paraId="5A6FB5C0" w14:textId="74EA1782" w:rsidR="003345AC" w:rsidRPr="000C5D50" w:rsidRDefault="003345AC" w:rsidP="003345AC">
            <w:pPr>
              <w:spacing w:line="240" w:lineRule="auto"/>
              <w:ind w:left="254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391" w:type="pct"/>
            <w:gridSpan w:val="2"/>
          </w:tcPr>
          <w:p w14:paraId="0A9C6FA7" w14:textId="77777777" w:rsidR="003345AC" w:rsidRPr="000C5D50" w:rsidRDefault="003345AC" w:rsidP="003345AC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E741889" w14:textId="1428C7E7" w:rsidR="003345AC" w:rsidRPr="000C5D50" w:rsidRDefault="003345AC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337</w:t>
            </w:r>
          </w:p>
        </w:tc>
        <w:tc>
          <w:tcPr>
            <w:tcW w:w="94" w:type="pct"/>
          </w:tcPr>
          <w:p w14:paraId="36DE0275" w14:textId="77777777" w:rsidR="003345AC" w:rsidRPr="000C5D50" w:rsidRDefault="003345AC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7E110F4D" w14:textId="68336C85" w:rsidR="003345AC" w:rsidRPr="000C5D50" w:rsidRDefault="003345AC" w:rsidP="003345AC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92" w:type="pct"/>
          </w:tcPr>
          <w:p w14:paraId="6F850424" w14:textId="77777777" w:rsidR="003345AC" w:rsidRPr="000C5D50" w:rsidRDefault="003345AC" w:rsidP="003345AC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5CFCCCFE" w14:textId="2F45BE84" w:rsidR="003345AC" w:rsidRPr="000C5D50" w:rsidRDefault="003345AC" w:rsidP="003345AC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1" w:type="pct"/>
          </w:tcPr>
          <w:p w14:paraId="6951061C" w14:textId="77777777" w:rsidR="003345AC" w:rsidRPr="000C5D50" w:rsidRDefault="003345AC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64645835" w14:textId="26B5594E" w:rsidR="003345AC" w:rsidRPr="000C5D50" w:rsidRDefault="003345AC" w:rsidP="003345AC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pct"/>
          </w:tcPr>
          <w:p w14:paraId="7898C2A4" w14:textId="77777777" w:rsidR="003345AC" w:rsidRPr="000C5D50" w:rsidRDefault="003345AC" w:rsidP="003345AC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1770022B" w14:textId="433BADEB" w:rsidR="003345AC" w:rsidRPr="000C5D50" w:rsidRDefault="003345AC" w:rsidP="003345AC">
            <w:pPr>
              <w:tabs>
                <w:tab w:val="decimal" w:pos="102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686</w:t>
            </w:r>
          </w:p>
        </w:tc>
      </w:tr>
      <w:tr w:rsidR="004D5290" w:rsidRPr="000C5D50" w14:paraId="2AA9CDB3" w14:textId="77777777" w:rsidTr="001420FD">
        <w:tc>
          <w:tcPr>
            <w:tcW w:w="1223" w:type="pct"/>
            <w:gridSpan w:val="2"/>
          </w:tcPr>
          <w:p w14:paraId="46DF15A4" w14:textId="5B42A756" w:rsidR="003345AC" w:rsidRPr="000C5D50" w:rsidRDefault="003345AC" w:rsidP="003345AC">
            <w:pPr>
              <w:spacing w:line="240" w:lineRule="auto"/>
              <w:ind w:left="254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2567 </w:t>
            </w: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  <w:p w14:paraId="774E2052" w14:textId="5A3ABC22" w:rsidR="003345AC" w:rsidRPr="000C5D50" w:rsidRDefault="003345AC" w:rsidP="003345AC">
            <w:pPr>
              <w:spacing w:line="240" w:lineRule="auto"/>
              <w:ind w:left="254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 xml:space="preserve">วันที่ </w:t>
            </w: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391" w:type="pct"/>
            <w:gridSpan w:val="2"/>
          </w:tcPr>
          <w:p w14:paraId="0B3AF1A3" w14:textId="77777777" w:rsidR="003345AC" w:rsidRPr="000C5D50" w:rsidRDefault="003345AC" w:rsidP="003345AC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400573AF" w14:textId="77777777" w:rsidR="003345AC" w:rsidRPr="000C5D50" w:rsidRDefault="003345AC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F54B9D4" w14:textId="37C94915" w:rsidR="003345AC" w:rsidRPr="000C5D50" w:rsidRDefault="003345AC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4,203</w:t>
            </w:r>
          </w:p>
        </w:tc>
        <w:tc>
          <w:tcPr>
            <w:tcW w:w="94" w:type="pct"/>
          </w:tcPr>
          <w:p w14:paraId="2069DC06" w14:textId="77777777" w:rsidR="003345AC" w:rsidRPr="000C5D50" w:rsidRDefault="003345AC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49E3A74E" w14:textId="77777777" w:rsidR="003345AC" w:rsidRPr="000C5D50" w:rsidRDefault="003345AC" w:rsidP="003345AC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82A9C23" w14:textId="1A47A723" w:rsidR="003345AC" w:rsidRPr="000C5D50" w:rsidRDefault="003345AC" w:rsidP="003345AC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3,792</w:t>
            </w:r>
          </w:p>
        </w:tc>
        <w:tc>
          <w:tcPr>
            <w:tcW w:w="92" w:type="pct"/>
          </w:tcPr>
          <w:p w14:paraId="35B4A8E8" w14:textId="77777777" w:rsidR="003345AC" w:rsidRPr="000C5D50" w:rsidRDefault="003345AC" w:rsidP="003345AC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4848FC96" w14:textId="77777777" w:rsidR="003345AC" w:rsidRPr="000C5D50" w:rsidRDefault="003345AC" w:rsidP="003345AC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EC09CFA" w14:textId="3D964104" w:rsidR="003345AC" w:rsidRPr="000C5D50" w:rsidRDefault="003345AC" w:rsidP="003345AC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101" w:type="pct"/>
          </w:tcPr>
          <w:p w14:paraId="6E5314B5" w14:textId="77777777" w:rsidR="003345AC" w:rsidRPr="000C5D50" w:rsidRDefault="003345AC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5CD7ED84" w14:textId="77777777" w:rsidR="003345AC" w:rsidRPr="000C5D50" w:rsidRDefault="003345AC" w:rsidP="003345AC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44E678F" w14:textId="330EE0EF" w:rsidR="003345AC" w:rsidRPr="000C5D50" w:rsidRDefault="003345AC" w:rsidP="003345AC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92" w:type="pct"/>
          </w:tcPr>
          <w:p w14:paraId="4EE7798B" w14:textId="77777777" w:rsidR="003345AC" w:rsidRPr="000C5D50" w:rsidRDefault="003345AC" w:rsidP="003345AC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79731B24" w14:textId="77777777" w:rsidR="003345AC" w:rsidRPr="000C5D50" w:rsidRDefault="003345AC" w:rsidP="003345AC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12EA3DD" w14:textId="7AE68B18" w:rsidR="003345AC" w:rsidRPr="000C5D50" w:rsidRDefault="003345AC" w:rsidP="003345AC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8,068</w:t>
            </w:r>
          </w:p>
        </w:tc>
      </w:tr>
      <w:tr w:rsidR="004D5290" w:rsidRPr="000C5D50" w14:paraId="20162444" w14:textId="77777777" w:rsidTr="004035FD">
        <w:tc>
          <w:tcPr>
            <w:tcW w:w="1223" w:type="pct"/>
            <w:gridSpan w:val="2"/>
          </w:tcPr>
          <w:p w14:paraId="4F45257E" w14:textId="77777777" w:rsidR="003345AC" w:rsidRPr="000C5D50" w:rsidRDefault="003345AC" w:rsidP="003345AC">
            <w:pPr>
              <w:tabs>
                <w:tab w:val="decimal" w:pos="989"/>
              </w:tabs>
              <w:spacing w:line="240" w:lineRule="auto"/>
              <w:ind w:left="254" w:right="-11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391" w:type="pct"/>
            <w:gridSpan w:val="2"/>
          </w:tcPr>
          <w:p w14:paraId="2ABC27F8" w14:textId="77777777" w:rsidR="003345AC" w:rsidRPr="000C5D50" w:rsidRDefault="003345AC" w:rsidP="003345AC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0F561CBA" w14:textId="7339081A" w:rsidR="003345AC" w:rsidRPr="000C5D50" w:rsidRDefault="00E512DC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94" w:type="pct"/>
          </w:tcPr>
          <w:p w14:paraId="7598D7EB" w14:textId="77777777" w:rsidR="003345AC" w:rsidRPr="000C5D50" w:rsidRDefault="003345AC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03A05619" w14:textId="07152D15" w:rsidR="003345AC" w:rsidRPr="000C5D50" w:rsidRDefault="00E512DC" w:rsidP="003345AC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  <w:tc>
          <w:tcPr>
            <w:tcW w:w="92" w:type="pct"/>
          </w:tcPr>
          <w:p w14:paraId="3913BD25" w14:textId="77777777" w:rsidR="003345AC" w:rsidRPr="000C5D50" w:rsidRDefault="003345AC" w:rsidP="003345AC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454C19E5" w14:textId="0D07BCD3" w:rsidR="003345AC" w:rsidRPr="000C5D50" w:rsidRDefault="00E512DC" w:rsidP="003345AC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1" w:type="pct"/>
          </w:tcPr>
          <w:p w14:paraId="138A3DC9" w14:textId="77777777" w:rsidR="003345AC" w:rsidRPr="000C5D50" w:rsidRDefault="003345AC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39710875" w14:textId="7CE3931C" w:rsidR="003345AC" w:rsidRPr="000C5D50" w:rsidRDefault="00E512DC" w:rsidP="003345AC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pct"/>
          </w:tcPr>
          <w:p w14:paraId="405E526F" w14:textId="77777777" w:rsidR="003345AC" w:rsidRPr="000C5D50" w:rsidRDefault="003345AC" w:rsidP="003345AC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7D8D55AC" w14:textId="168CEC50" w:rsidR="003345AC" w:rsidRPr="000C5D50" w:rsidRDefault="00E512DC" w:rsidP="003345AC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647</w:t>
            </w:r>
          </w:p>
        </w:tc>
      </w:tr>
      <w:tr w:rsidR="004D5290" w:rsidRPr="000C5D50" w14:paraId="37DEB25A" w14:textId="77777777" w:rsidTr="004035FD">
        <w:tc>
          <w:tcPr>
            <w:tcW w:w="1223" w:type="pct"/>
            <w:gridSpan w:val="2"/>
          </w:tcPr>
          <w:p w14:paraId="57D2FC76" w14:textId="7F394100" w:rsidR="003A5410" w:rsidRPr="000C5D50" w:rsidRDefault="00845326" w:rsidP="003345AC">
            <w:pPr>
              <w:tabs>
                <w:tab w:val="decimal" w:pos="989"/>
              </w:tabs>
              <w:spacing w:line="240" w:lineRule="auto"/>
              <w:ind w:left="254" w:right="-11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สินทรัพย์ไม่หมุนเวียนและกลุ่มสินทรัพย์ที่จะจำหน่ายที่จัดประเภทเป็นถือไว้เพื่อขาย</w:t>
            </w:r>
          </w:p>
        </w:tc>
        <w:tc>
          <w:tcPr>
            <w:tcW w:w="391" w:type="pct"/>
            <w:gridSpan w:val="2"/>
          </w:tcPr>
          <w:p w14:paraId="69FD4A8D" w14:textId="77777777" w:rsidR="003A5410" w:rsidRPr="000C5D50" w:rsidRDefault="003A5410" w:rsidP="003345AC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2C14B5" w14:textId="72B9B77C" w:rsidR="00273E38" w:rsidRPr="000C5D50" w:rsidRDefault="00273E38" w:rsidP="00273E38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631" w:type="pct"/>
          </w:tcPr>
          <w:p w14:paraId="3C5C0C4A" w14:textId="77777777" w:rsidR="00A604D3" w:rsidRPr="000C5D50" w:rsidRDefault="00A604D3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23356D" w14:textId="3DCB53D6" w:rsidR="003A5410" w:rsidRPr="000C5D50" w:rsidRDefault="003A5410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" w:type="pct"/>
          </w:tcPr>
          <w:p w14:paraId="73C56FFC" w14:textId="77777777" w:rsidR="003A5410" w:rsidRPr="000C5D50" w:rsidRDefault="003A5410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4AE7660C" w14:textId="77777777" w:rsidR="00A604D3" w:rsidRPr="000C5D50" w:rsidRDefault="00A604D3" w:rsidP="003345AC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660B22" w14:textId="32503AAA" w:rsidR="003A5410" w:rsidRPr="000C5D50" w:rsidRDefault="003A5410" w:rsidP="00A604D3">
            <w:pPr>
              <w:tabs>
                <w:tab w:val="decimal" w:pos="117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(34)</w:t>
            </w:r>
          </w:p>
        </w:tc>
        <w:tc>
          <w:tcPr>
            <w:tcW w:w="92" w:type="pct"/>
          </w:tcPr>
          <w:p w14:paraId="7DC60977" w14:textId="77777777" w:rsidR="003A5410" w:rsidRPr="000C5D50" w:rsidRDefault="003A5410" w:rsidP="003345AC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5B52C258" w14:textId="77777777" w:rsidR="00A604D3" w:rsidRPr="000C5D50" w:rsidRDefault="00A604D3" w:rsidP="003345AC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660CA6" w14:textId="2A42AF7B" w:rsidR="003A5410" w:rsidRPr="000C5D50" w:rsidRDefault="003A5410" w:rsidP="003345AC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" w:type="pct"/>
          </w:tcPr>
          <w:p w14:paraId="32FFFDDE" w14:textId="77777777" w:rsidR="003A5410" w:rsidRPr="000C5D50" w:rsidRDefault="003A5410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6083DBD2" w14:textId="77777777" w:rsidR="00A604D3" w:rsidRPr="000C5D50" w:rsidRDefault="00A604D3" w:rsidP="003345AC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BB0504" w14:textId="10F6A0CF" w:rsidR="003A5410" w:rsidRPr="000C5D50" w:rsidRDefault="003A5410" w:rsidP="003345AC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pct"/>
          </w:tcPr>
          <w:p w14:paraId="1EBC3C5A" w14:textId="77777777" w:rsidR="003A5410" w:rsidRPr="000C5D50" w:rsidRDefault="003A5410" w:rsidP="003345AC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15F1C51E" w14:textId="77777777" w:rsidR="00A604D3" w:rsidRPr="000C5D50" w:rsidRDefault="00A604D3" w:rsidP="003345AC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6410A1" w14:textId="3D94F117" w:rsidR="003A5410" w:rsidRPr="000C5D50" w:rsidRDefault="003A5410" w:rsidP="00A604D3">
            <w:pPr>
              <w:tabs>
                <w:tab w:val="clear" w:pos="1644"/>
                <w:tab w:val="decimal" w:pos="1180"/>
                <w:tab w:val="left" w:pos="138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sz w:val="28"/>
                <w:szCs w:val="28"/>
              </w:rPr>
              <w:t>(34)</w:t>
            </w:r>
          </w:p>
        </w:tc>
      </w:tr>
      <w:tr w:rsidR="004D5290" w:rsidRPr="000C5D50" w14:paraId="509E665F" w14:textId="77777777" w:rsidTr="004035FD">
        <w:tc>
          <w:tcPr>
            <w:tcW w:w="1223" w:type="pct"/>
            <w:gridSpan w:val="2"/>
          </w:tcPr>
          <w:p w14:paraId="2B600F58" w14:textId="149F61C4" w:rsidR="003345AC" w:rsidRPr="000C5D50" w:rsidRDefault="003345AC" w:rsidP="003345AC">
            <w:pPr>
              <w:tabs>
                <w:tab w:val="decimal" w:pos="989"/>
              </w:tabs>
              <w:spacing w:line="240" w:lineRule="auto"/>
              <w:ind w:left="254" w:right="-11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391" w:type="pct"/>
            <w:gridSpan w:val="2"/>
          </w:tcPr>
          <w:p w14:paraId="1F397026" w14:textId="77777777" w:rsidR="003345AC" w:rsidRPr="000C5D50" w:rsidRDefault="003345AC" w:rsidP="003345AC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799018B9" w14:textId="7CD5BAEB" w:rsidR="003345AC" w:rsidRPr="000C5D50" w:rsidRDefault="00E512DC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4,528</w:t>
            </w:r>
          </w:p>
        </w:tc>
        <w:tc>
          <w:tcPr>
            <w:tcW w:w="94" w:type="pct"/>
          </w:tcPr>
          <w:p w14:paraId="281176E2" w14:textId="77777777" w:rsidR="003345AC" w:rsidRPr="000C5D50" w:rsidRDefault="003345AC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410A7160" w14:textId="5234512B" w:rsidR="003345AC" w:rsidRPr="000C5D50" w:rsidRDefault="00E512DC" w:rsidP="003345AC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4,070</w:t>
            </w:r>
          </w:p>
        </w:tc>
        <w:tc>
          <w:tcPr>
            <w:tcW w:w="92" w:type="pct"/>
          </w:tcPr>
          <w:p w14:paraId="48AC4F55" w14:textId="77777777" w:rsidR="003345AC" w:rsidRPr="000C5D50" w:rsidRDefault="003345AC" w:rsidP="003345AC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</w:tcPr>
          <w:p w14:paraId="156C5975" w14:textId="6B08F72C" w:rsidR="003345AC" w:rsidRPr="000C5D50" w:rsidRDefault="00E512DC" w:rsidP="003345AC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101" w:type="pct"/>
          </w:tcPr>
          <w:p w14:paraId="78B08E5B" w14:textId="77777777" w:rsidR="003345AC" w:rsidRPr="000C5D50" w:rsidRDefault="003345AC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28522362" w14:textId="46F9DA4B" w:rsidR="003345AC" w:rsidRPr="000C5D50" w:rsidRDefault="00E512DC" w:rsidP="003345AC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92" w:type="pct"/>
          </w:tcPr>
          <w:p w14:paraId="722436D9" w14:textId="77777777" w:rsidR="003345AC" w:rsidRPr="000C5D50" w:rsidRDefault="003345AC" w:rsidP="003345AC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72591146" w14:textId="75CE9B45" w:rsidR="003345AC" w:rsidRPr="000C5D50" w:rsidRDefault="00E512DC" w:rsidP="003345AC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8,681</w:t>
            </w:r>
          </w:p>
        </w:tc>
      </w:tr>
      <w:tr w:rsidR="004D5290" w:rsidRPr="000C5D50" w14:paraId="7EF0B12B" w14:textId="77777777" w:rsidTr="004035FD">
        <w:trPr>
          <w:gridBefore w:val="1"/>
          <w:wBefore w:w="3" w:type="pct"/>
        </w:trPr>
        <w:tc>
          <w:tcPr>
            <w:tcW w:w="1225" w:type="pct"/>
            <w:gridSpan w:val="2"/>
          </w:tcPr>
          <w:p w14:paraId="67CA2FE3" w14:textId="77777777" w:rsidR="003345AC" w:rsidRPr="000C5D50" w:rsidRDefault="003345AC" w:rsidP="003345AC">
            <w:pPr>
              <w:spacing w:line="240" w:lineRule="auto"/>
              <w:ind w:left="254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6" w:type="pct"/>
          </w:tcPr>
          <w:p w14:paraId="529C0E73" w14:textId="77777777" w:rsidR="003345AC" w:rsidRPr="000C5D50" w:rsidRDefault="003345AC" w:rsidP="003345AC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</w:tcPr>
          <w:p w14:paraId="47E33CB3" w14:textId="77777777" w:rsidR="003345AC" w:rsidRPr="000C5D50" w:rsidRDefault="003345AC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" w:type="pct"/>
          </w:tcPr>
          <w:p w14:paraId="739C8095" w14:textId="77777777" w:rsidR="003345AC" w:rsidRPr="000C5D50" w:rsidRDefault="003345AC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</w:tcPr>
          <w:p w14:paraId="55FDC100" w14:textId="77777777" w:rsidR="003345AC" w:rsidRPr="000C5D50" w:rsidRDefault="003345AC" w:rsidP="003345AC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" w:type="pct"/>
          </w:tcPr>
          <w:p w14:paraId="02E1F3FF" w14:textId="77777777" w:rsidR="003345AC" w:rsidRPr="000C5D50" w:rsidRDefault="003345AC" w:rsidP="003345AC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315A2CB1" w14:textId="77777777" w:rsidR="003345AC" w:rsidRPr="000C5D50" w:rsidRDefault="003345AC" w:rsidP="003345AC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" w:type="pct"/>
          </w:tcPr>
          <w:p w14:paraId="6B715ED6" w14:textId="77777777" w:rsidR="003345AC" w:rsidRPr="000C5D50" w:rsidRDefault="003345AC" w:rsidP="003345AC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14:paraId="77503518" w14:textId="77777777" w:rsidR="003345AC" w:rsidRPr="000C5D50" w:rsidRDefault="003345AC" w:rsidP="003345AC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" w:type="pct"/>
          </w:tcPr>
          <w:p w14:paraId="5B11D593" w14:textId="77777777" w:rsidR="003345AC" w:rsidRPr="000C5D50" w:rsidRDefault="003345AC" w:rsidP="003345AC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</w:tcPr>
          <w:p w14:paraId="563B4BFB" w14:textId="77777777" w:rsidR="003345AC" w:rsidRPr="000C5D50" w:rsidRDefault="003345AC" w:rsidP="003345AC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D5290" w:rsidRPr="000C5D50" w14:paraId="747615CB" w14:textId="77777777" w:rsidTr="004035FD">
        <w:trPr>
          <w:gridBefore w:val="1"/>
          <w:wBefore w:w="3" w:type="pct"/>
        </w:trPr>
        <w:tc>
          <w:tcPr>
            <w:tcW w:w="1225" w:type="pct"/>
            <w:gridSpan w:val="2"/>
          </w:tcPr>
          <w:p w14:paraId="72C9B36E" w14:textId="77777777" w:rsidR="003345AC" w:rsidRPr="000C5D50" w:rsidRDefault="003345AC" w:rsidP="003345AC">
            <w:pPr>
              <w:spacing w:line="240" w:lineRule="auto"/>
              <w:ind w:left="254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386" w:type="pct"/>
          </w:tcPr>
          <w:p w14:paraId="3EF58A0F" w14:textId="77777777" w:rsidR="003345AC" w:rsidRPr="000C5D50" w:rsidRDefault="003345AC" w:rsidP="003345AC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</w:tcPr>
          <w:p w14:paraId="6CBE281B" w14:textId="77777777" w:rsidR="003345AC" w:rsidRPr="000C5D50" w:rsidRDefault="003345AC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" w:type="pct"/>
          </w:tcPr>
          <w:p w14:paraId="561578A9" w14:textId="77777777" w:rsidR="003345AC" w:rsidRPr="000C5D50" w:rsidRDefault="003345AC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</w:tcPr>
          <w:p w14:paraId="10C2D81E" w14:textId="77777777" w:rsidR="003345AC" w:rsidRPr="000C5D50" w:rsidRDefault="003345AC" w:rsidP="003345AC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" w:type="pct"/>
          </w:tcPr>
          <w:p w14:paraId="1DE9BFE2" w14:textId="77777777" w:rsidR="003345AC" w:rsidRPr="000C5D50" w:rsidRDefault="003345AC" w:rsidP="003345AC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2B72F16F" w14:textId="77777777" w:rsidR="003345AC" w:rsidRPr="000C5D50" w:rsidRDefault="003345AC" w:rsidP="003345AC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" w:type="pct"/>
          </w:tcPr>
          <w:p w14:paraId="73A4E8DE" w14:textId="77777777" w:rsidR="003345AC" w:rsidRPr="000C5D50" w:rsidRDefault="003345AC" w:rsidP="003345AC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14:paraId="188679AC" w14:textId="77777777" w:rsidR="003345AC" w:rsidRPr="000C5D50" w:rsidRDefault="003345AC" w:rsidP="003345AC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" w:type="pct"/>
          </w:tcPr>
          <w:p w14:paraId="79F67A0C" w14:textId="77777777" w:rsidR="003345AC" w:rsidRPr="000C5D50" w:rsidRDefault="003345AC" w:rsidP="003345AC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</w:tcPr>
          <w:p w14:paraId="7FB511E5" w14:textId="77777777" w:rsidR="003345AC" w:rsidRPr="000C5D50" w:rsidRDefault="003345AC" w:rsidP="003345AC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D5290" w:rsidRPr="000C5D50" w14:paraId="1A6E2083" w14:textId="77777777" w:rsidTr="004035FD">
        <w:trPr>
          <w:gridBefore w:val="1"/>
          <w:wBefore w:w="3" w:type="pct"/>
        </w:trPr>
        <w:tc>
          <w:tcPr>
            <w:tcW w:w="1225" w:type="pct"/>
            <w:gridSpan w:val="2"/>
          </w:tcPr>
          <w:p w14:paraId="712F0F32" w14:textId="3D6504CA" w:rsidR="003345AC" w:rsidRPr="000C5D50" w:rsidRDefault="003345AC" w:rsidP="003345AC">
            <w:pPr>
              <w:spacing w:line="240" w:lineRule="auto"/>
              <w:ind w:left="254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386" w:type="pct"/>
          </w:tcPr>
          <w:p w14:paraId="3566D425" w14:textId="77777777" w:rsidR="003345AC" w:rsidRPr="000C5D50" w:rsidRDefault="003345AC" w:rsidP="003345AC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44E56755" w14:textId="0A18F27A" w:rsidR="003345AC" w:rsidRPr="000C5D50" w:rsidRDefault="003345AC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4,311</w:t>
            </w:r>
          </w:p>
        </w:tc>
        <w:tc>
          <w:tcPr>
            <w:tcW w:w="94" w:type="pct"/>
          </w:tcPr>
          <w:p w14:paraId="2FBA0431" w14:textId="77777777" w:rsidR="003345AC" w:rsidRPr="000C5D50" w:rsidRDefault="003345AC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0E3F9D40" w14:textId="7778378D" w:rsidR="003345AC" w:rsidRPr="000C5D50" w:rsidRDefault="003345AC" w:rsidP="003345AC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1,592</w:t>
            </w:r>
          </w:p>
        </w:tc>
        <w:tc>
          <w:tcPr>
            <w:tcW w:w="92" w:type="pct"/>
          </w:tcPr>
          <w:p w14:paraId="398064BC" w14:textId="77777777" w:rsidR="003345AC" w:rsidRPr="000C5D50" w:rsidRDefault="003345AC" w:rsidP="003345AC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0DA55AE3" w14:textId="1CBDE67D" w:rsidR="003345AC" w:rsidRPr="000C5D50" w:rsidRDefault="003345AC" w:rsidP="003345AC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101" w:type="pct"/>
          </w:tcPr>
          <w:p w14:paraId="1B9C8119" w14:textId="77777777" w:rsidR="003345AC" w:rsidRPr="000C5D50" w:rsidRDefault="003345AC" w:rsidP="003345AC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5E114C42" w14:textId="7E39FD9B" w:rsidR="003345AC" w:rsidRPr="000C5D50" w:rsidRDefault="003345AC" w:rsidP="003345AC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553</w:t>
            </w:r>
          </w:p>
        </w:tc>
        <w:tc>
          <w:tcPr>
            <w:tcW w:w="92" w:type="pct"/>
          </w:tcPr>
          <w:p w14:paraId="58A7784F" w14:textId="77777777" w:rsidR="003345AC" w:rsidRPr="000C5D50" w:rsidRDefault="003345AC" w:rsidP="003345AC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2BBF63F7" w14:textId="07867B22" w:rsidR="003345AC" w:rsidRPr="000C5D50" w:rsidRDefault="003345AC" w:rsidP="003345AC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6,489</w:t>
            </w:r>
          </w:p>
        </w:tc>
      </w:tr>
      <w:tr w:rsidR="004D5290" w:rsidRPr="000C5D50" w14:paraId="7613D89D" w14:textId="77777777" w:rsidTr="004035FD">
        <w:trPr>
          <w:gridBefore w:val="1"/>
          <w:wBefore w:w="3" w:type="pct"/>
        </w:trPr>
        <w:tc>
          <w:tcPr>
            <w:tcW w:w="1225" w:type="pct"/>
            <w:gridSpan w:val="2"/>
          </w:tcPr>
          <w:p w14:paraId="59DA2FB2" w14:textId="7650F00C" w:rsidR="003345AC" w:rsidRPr="000C5D50" w:rsidRDefault="003345AC" w:rsidP="003345AC">
            <w:pPr>
              <w:spacing w:line="240" w:lineRule="auto"/>
              <w:ind w:left="254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386" w:type="pct"/>
          </w:tcPr>
          <w:p w14:paraId="2264A81E" w14:textId="77777777" w:rsidR="003345AC" w:rsidRPr="000C5D50" w:rsidRDefault="003345AC" w:rsidP="003345AC">
            <w:pPr>
              <w:tabs>
                <w:tab w:val="decimal" w:pos="734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double" w:sz="4" w:space="0" w:color="auto"/>
              <w:bottom w:val="double" w:sz="4" w:space="0" w:color="auto"/>
            </w:tcBorders>
          </w:tcPr>
          <w:p w14:paraId="0A924252" w14:textId="559FE599" w:rsidR="003345AC" w:rsidRPr="000C5D50" w:rsidRDefault="00E512DC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4,004</w:t>
            </w:r>
          </w:p>
        </w:tc>
        <w:tc>
          <w:tcPr>
            <w:tcW w:w="94" w:type="pct"/>
          </w:tcPr>
          <w:p w14:paraId="2806F8D7" w14:textId="77777777" w:rsidR="003345AC" w:rsidRPr="000C5D50" w:rsidRDefault="003345AC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double" w:sz="4" w:space="0" w:color="auto"/>
              <w:bottom w:val="double" w:sz="4" w:space="0" w:color="auto"/>
            </w:tcBorders>
          </w:tcPr>
          <w:p w14:paraId="2E851AA9" w14:textId="1DA7EDA7" w:rsidR="003345AC" w:rsidRPr="000C5D50" w:rsidRDefault="00E512DC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1,399</w:t>
            </w:r>
          </w:p>
        </w:tc>
        <w:tc>
          <w:tcPr>
            <w:tcW w:w="92" w:type="pct"/>
          </w:tcPr>
          <w:p w14:paraId="435C94F8" w14:textId="77777777" w:rsidR="003345AC" w:rsidRPr="000C5D50" w:rsidRDefault="003345AC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double" w:sz="4" w:space="0" w:color="auto"/>
              <w:bottom w:val="double" w:sz="4" w:space="0" w:color="auto"/>
            </w:tcBorders>
          </w:tcPr>
          <w:p w14:paraId="51CBC430" w14:textId="445BFC59" w:rsidR="003345AC" w:rsidRPr="000C5D50" w:rsidRDefault="00E512DC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178</w:t>
            </w:r>
          </w:p>
        </w:tc>
        <w:tc>
          <w:tcPr>
            <w:tcW w:w="101" w:type="pct"/>
          </w:tcPr>
          <w:p w14:paraId="113233F7" w14:textId="77777777" w:rsidR="003345AC" w:rsidRPr="000C5D50" w:rsidRDefault="003345AC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  <w:bottom w:val="double" w:sz="4" w:space="0" w:color="auto"/>
            </w:tcBorders>
          </w:tcPr>
          <w:p w14:paraId="4E004BFE" w14:textId="694F1D84" w:rsidR="003345AC" w:rsidRPr="000C5D50" w:rsidRDefault="00E512DC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776</w:t>
            </w:r>
          </w:p>
        </w:tc>
        <w:tc>
          <w:tcPr>
            <w:tcW w:w="92" w:type="pct"/>
          </w:tcPr>
          <w:p w14:paraId="7C703120" w14:textId="77777777" w:rsidR="003345AC" w:rsidRPr="000C5D50" w:rsidRDefault="003345AC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double" w:sz="4" w:space="0" w:color="auto"/>
              <w:bottom w:val="double" w:sz="4" w:space="0" w:color="auto"/>
            </w:tcBorders>
          </w:tcPr>
          <w:p w14:paraId="7719A15E" w14:textId="5C5C823B" w:rsidR="003345AC" w:rsidRPr="000C5D50" w:rsidRDefault="00E512DC" w:rsidP="003345AC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6,357</w:t>
            </w:r>
          </w:p>
        </w:tc>
      </w:tr>
    </w:tbl>
    <w:p w14:paraId="570A78B6" w14:textId="77777777" w:rsidR="002909C8" w:rsidRPr="00C327F6" w:rsidRDefault="00290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  <w:r w:rsidRPr="00C327F6">
        <w:rPr>
          <w:rFonts w:ascii="Angsana New" w:hAnsi="Angsana New"/>
          <w:spacing w:val="-4"/>
          <w:sz w:val="30"/>
          <w:szCs w:val="30"/>
        </w:rPr>
        <w:br w:type="page"/>
      </w:r>
    </w:p>
    <w:p w14:paraId="5C3CDC86" w14:textId="77777777" w:rsidR="004739A4" w:rsidRPr="00C327F6" w:rsidRDefault="004739A4" w:rsidP="00DF2105">
      <w:pPr>
        <w:spacing w:line="240" w:lineRule="auto"/>
        <w:jc w:val="thaiDistribute"/>
        <w:rPr>
          <w:rFonts w:ascii="Angsana New" w:hAnsi="Angsana New"/>
          <w:spacing w:val="-4"/>
          <w:sz w:val="30"/>
          <w:szCs w:val="30"/>
          <w:cs/>
        </w:rPr>
        <w:sectPr w:rsidR="004739A4" w:rsidRPr="00C327F6" w:rsidSect="00F67753">
          <w:pgSz w:w="16840" w:h="11907" w:code="9"/>
          <w:pgMar w:top="691" w:right="1152" w:bottom="576" w:left="1152" w:header="720" w:footer="720" w:gutter="0"/>
          <w:cols w:space="708"/>
          <w:docGrid w:linePitch="360"/>
        </w:sectPr>
      </w:pPr>
    </w:p>
    <w:p w14:paraId="3FACF800" w14:textId="3A9D5BAD" w:rsidR="00FB129C" w:rsidRPr="00C327F6" w:rsidRDefault="00FB129C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327F6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3435B7F0" w14:textId="77777777" w:rsidR="00E330CC" w:rsidRPr="00C327F6" w:rsidRDefault="00E330CC" w:rsidP="00DF2105">
      <w:pPr>
        <w:ind w:left="540" w:right="-14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7F9EFE73" w14:textId="4E222668" w:rsidR="00DF2105" w:rsidRPr="00C327F6" w:rsidRDefault="00DF2105" w:rsidP="00DF2105">
      <w:pPr>
        <w:ind w:left="540" w:right="-14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C327F6">
        <w:rPr>
          <w:rFonts w:ascii="Angsana New" w:hAnsi="Angsana New" w:hint="cs"/>
          <w:i/>
          <w:iCs/>
          <w:sz w:val="30"/>
          <w:szCs w:val="30"/>
          <w:cs/>
          <w:lang w:val="th-TH"/>
        </w:rPr>
        <w:t>เงินกู้ยืมระยะสั้น</w:t>
      </w:r>
    </w:p>
    <w:p w14:paraId="0F2835D5" w14:textId="77777777" w:rsidR="00DF2105" w:rsidRPr="00C327F6" w:rsidRDefault="00DF2105" w:rsidP="00DF2105">
      <w:pPr>
        <w:ind w:left="540" w:right="-14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157A803D" w14:textId="246CE594" w:rsidR="00DF2105" w:rsidRPr="00C327F6" w:rsidRDefault="00DF2105" w:rsidP="00DF2105">
      <w:pPr>
        <w:ind w:left="540" w:right="-1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 w:hint="cs"/>
          <w:sz w:val="30"/>
          <w:szCs w:val="30"/>
          <w:cs/>
          <w:lang w:val="th-TH"/>
        </w:rPr>
        <w:t xml:space="preserve">เงินกู้ยืมระยะสั้นมียอดคงเหลือ ณ วันที่ </w:t>
      </w:r>
      <w:r w:rsidRPr="00C327F6">
        <w:rPr>
          <w:rFonts w:ascii="Angsana New" w:hAnsi="Angsana New"/>
          <w:sz w:val="30"/>
          <w:szCs w:val="30"/>
        </w:rPr>
        <w:t xml:space="preserve">31 </w:t>
      </w:r>
      <w:r w:rsidRPr="00C327F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D2F2E" w:rsidRPr="00C327F6">
        <w:rPr>
          <w:rFonts w:ascii="Angsana New" w:hAnsi="Angsana New"/>
          <w:sz w:val="30"/>
          <w:szCs w:val="30"/>
        </w:rPr>
        <w:t>2568</w:t>
      </w:r>
      <w:r w:rsidR="00825EA4" w:rsidRPr="00C327F6">
        <w:rPr>
          <w:rFonts w:ascii="Angsana New" w:hAnsi="Angsana New"/>
          <w:sz w:val="30"/>
          <w:szCs w:val="30"/>
        </w:rPr>
        <w:t xml:space="preserve"> </w:t>
      </w:r>
      <w:r w:rsidR="00825EA4" w:rsidRPr="00C327F6">
        <w:rPr>
          <w:rFonts w:ascii="Angsana New" w:hAnsi="Angsana New"/>
          <w:sz w:val="30"/>
          <w:szCs w:val="30"/>
          <w:cs/>
        </w:rPr>
        <w:t xml:space="preserve">และ </w:t>
      </w:r>
      <w:r w:rsidR="00BD2F2E" w:rsidRPr="00C327F6">
        <w:rPr>
          <w:rFonts w:ascii="Angsana New" w:hAnsi="Angsana New"/>
          <w:sz w:val="30"/>
          <w:szCs w:val="30"/>
        </w:rPr>
        <w:t>2567</w:t>
      </w:r>
      <w:r w:rsidRPr="00C327F6">
        <w:rPr>
          <w:rFonts w:ascii="Angsana New" w:hAnsi="Angsana New"/>
          <w:sz w:val="30"/>
          <w:szCs w:val="30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</w:rPr>
        <w:t>ดังนี้</w:t>
      </w:r>
    </w:p>
    <w:p w14:paraId="179656E4" w14:textId="77777777" w:rsidR="00DF2105" w:rsidRPr="00C327F6" w:rsidRDefault="00DF2105" w:rsidP="00DF2105">
      <w:pPr>
        <w:pStyle w:val="ListParagraph"/>
        <w:ind w:left="2880" w:right="-14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206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3330"/>
        <w:gridCol w:w="847"/>
        <w:gridCol w:w="1077"/>
        <w:gridCol w:w="239"/>
        <w:gridCol w:w="1051"/>
        <w:gridCol w:w="261"/>
        <w:gridCol w:w="1089"/>
        <w:gridCol w:w="261"/>
        <w:gridCol w:w="1051"/>
      </w:tblGrid>
      <w:tr w:rsidR="004D5290" w:rsidRPr="00C327F6" w14:paraId="40E79590" w14:textId="77777777" w:rsidTr="00C278B6">
        <w:tc>
          <w:tcPr>
            <w:tcW w:w="3330" w:type="dxa"/>
          </w:tcPr>
          <w:p w14:paraId="7D901B2D" w14:textId="77777777" w:rsidR="00DF2105" w:rsidRPr="00C327F6" w:rsidRDefault="00DF2105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847" w:type="dxa"/>
          </w:tcPr>
          <w:p w14:paraId="1C6F8FF3" w14:textId="77777777" w:rsidR="00DF2105" w:rsidRPr="00C327F6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7" w:type="dxa"/>
            <w:gridSpan w:val="3"/>
          </w:tcPr>
          <w:p w14:paraId="7EF227D4" w14:textId="77777777" w:rsidR="00DF2105" w:rsidRPr="00C327F6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2AEEE5F4" w14:textId="77777777" w:rsidR="00DF2105" w:rsidRPr="00C327F6" w:rsidRDefault="00DF2105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01" w:type="dxa"/>
            <w:gridSpan w:val="3"/>
          </w:tcPr>
          <w:p w14:paraId="29F897E2" w14:textId="77777777" w:rsidR="00DF2105" w:rsidRPr="00C327F6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5290" w:rsidRPr="00C327F6" w14:paraId="2E3C3DA4" w14:textId="77777777" w:rsidTr="00C278B6">
        <w:tc>
          <w:tcPr>
            <w:tcW w:w="3330" w:type="dxa"/>
          </w:tcPr>
          <w:p w14:paraId="0F6194B3" w14:textId="77777777" w:rsidR="00895531" w:rsidRPr="00C327F6" w:rsidRDefault="00895531" w:rsidP="00895531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7" w:type="dxa"/>
          </w:tcPr>
          <w:p w14:paraId="2D925345" w14:textId="77777777" w:rsidR="00895531" w:rsidRPr="00C327F6" w:rsidRDefault="00895531" w:rsidP="00895531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7" w:type="dxa"/>
          </w:tcPr>
          <w:p w14:paraId="61915967" w14:textId="39FA6A2A" w:rsidR="00895531" w:rsidRPr="00C327F6" w:rsidRDefault="00BD2F2E" w:rsidP="00895531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39" w:type="dxa"/>
          </w:tcPr>
          <w:p w14:paraId="201FAE5E" w14:textId="77777777" w:rsidR="00895531" w:rsidRPr="00C327F6" w:rsidRDefault="00895531" w:rsidP="00895531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51" w:type="dxa"/>
          </w:tcPr>
          <w:p w14:paraId="7A711FD7" w14:textId="02675045" w:rsidR="00895531" w:rsidRPr="00C327F6" w:rsidRDefault="00BD2F2E" w:rsidP="00895531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1" w:type="dxa"/>
          </w:tcPr>
          <w:p w14:paraId="60DF772F" w14:textId="77777777" w:rsidR="00895531" w:rsidRPr="00C327F6" w:rsidRDefault="00895531" w:rsidP="00895531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77EC3E7B" w14:textId="45B84C5D" w:rsidR="00895531" w:rsidRPr="00C327F6" w:rsidRDefault="00BD2F2E" w:rsidP="00895531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61" w:type="dxa"/>
          </w:tcPr>
          <w:p w14:paraId="3D25F0EA" w14:textId="77777777" w:rsidR="00895531" w:rsidRPr="00C327F6" w:rsidRDefault="00895531" w:rsidP="00895531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51" w:type="dxa"/>
          </w:tcPr>
          <w:p w14:paraId="73982123" w14:textId="3846B6DD" w:rsidR="00895531" w:rsidRPr="00C327F6" w:rsidRDefault="00BD2F2E" w:rsidP="00895531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</w:tr>
      <w:tr w:rsidR="004D5290" w:rsidRPr="00C327F6" w14:paraId="3588C072" w14:textId="77777777" w:rsidTr="00C278B6">
        <w:tc>
          <w:tcPr>
            <w:tcW w:w="3330" w:type="dxa"/>
          </w:tcPr>
          <w:p w14:paraId="58159538" w14:textId="77777777" w:rsidR="00DF2105" w:rsidRPr="00C327F6" w:rsidRDefault="00DF2105" w:rsidP="00C278B6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7" w:type="dxa"/>
          </w:tcPr>
          <w:p w14:paraId="4F0A5A9D" w14:textId="77777777" w:rsidR="00DF2105" w:rsidRPr="00C327F6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29" w:type="dxa"/>
            <w:gridSpan w:val="7"/>
          </w:tcPr>
          <w:p w14:paraId="5B4307A2" w14:textId="77777777" w:rsidR="00DF2105" w:rsidRPr="00C327F6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327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(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D5290" w:rsidRPr="00C327F6" w14:paraId="6F520822" w14:textId="77777777" w:rsidTr="00C278B6">
        <w:tc>
          <w:tcPr>
            <w:tcW w:w="3330" w:type="dxa"/>
          </w:tcPr>
          <w:p w14:paraId="5A4BB326" w14:textId="77777777" w:rsidR="00DF2105" w:rsidRPr="00C327F6" w:rsidRDefault="00DF2105" w:rsidP="00DF2105">
            <w:pPr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47" w:type="dxa"/>
          </w:tcPr>
          <w:p w14:paraId="25249B90" w14:textId="77777777" w:rsidR="00DF2105" w:rsidRPr="00C327F6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0870A63A" w14:textId="77777777" w:rsidR="00DF2105" w:rsidRPr="00C327F6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9" w:type="dxa"/>
          </w:tcPr>
          <w:p w14:paraId="64A5BA69" w14:textId="77777777" w:rsidR="00DF2105" w:rsidRPr="00C327F6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44ED48F4" w14:textId="77777777" w:rsidR="00DF2105" w:rsidRPr="00C327F6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</w:tcPr>
          <w:p w14:paraId="5E148750" w14:textId="77777777" w:rsidR="00DF2105" w:rsidRPr="00C327F6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5497FDA0" w14:textId="77777777" w:rsidR="00DF2105" w:rsidRPr="00C327F6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</w:tcPr>
          <w:p w14:paraId="65E9BCBD" w14:textId="77777777" w:rsidR="00DF2105" w:rsidRPr="00C327F6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52FA81CA" w14:textId="77777777" w:rsidR="00DF2105" w:rsidRPr="00C327F6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4D5290" w:rsidRPr="00C327F6" w14:paraId="49C9E6DC" w14:textId="77777777" w:rsidTr="00C278B6">
        <w:tc>
          <w:tcPr>
            <w:tcW w:w="3330" w:type="dxa"/>
          </w:tcPr>
          <w:p w14:paraId="390EF3D1" w14:textId="7C4E4E9E" w:rsidR="003345AC" w:rsidRPr="00C327F6" w:rsidRDefault="003345AC" w:rsidP="003345AC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ส่วนที่มีหลักประกัน</w:t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0DAC6F52" w14:textId="77777777" w:rsidR="003345AC" w:rsidRPr="00C327F6" w:rsidRDefault="003345AC" w:rsidP="003345A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2B3760D3" w14:textId="43AFBE31" w:rsidR="003345AC" w:rsidRPr="00C327F6" w:rsidRDefault="001A27BF" w:rsidP="003345A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1,415</w:t>
            </w:r>
          </w:p>
        </w:tc>
        <w:tc>
          <w:tcPr>
            <w:tcW w:w="239" w:type="dxa"/>
          </w:tcPr>
          <w:p w14:paraId="068A55CC" w14:textId="7EA040FB" w:rsidR="003345AC" w:rsidRPr="00C327F6" w:rsidRDefault="003345AC" w:rsidP="003345A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040A301B" w14:textId="3EBACC38" w:rsidR="003345AC" w:rsidRPr="00C327F6" w:rsidRDefault="003345AC" w:rsidP="003345A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  <w:tc>
          <w:tcPr>
            <w:tcW w:w="261" w:type="dxa"/>
          </w:tcPr>
          <w:p w14:paraId="15E429BE" w14:textId="77777777" w:rsidR="003345AC" w:rsidRPr="00C327F6" w:rsidRDefault="003345AC" w:rsidP="003345A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6D221EC2" w14:textId="3DF5C7E9" w:rsidR="003345AC" w:rsidRPr="00C327F6" w:rsidRDefault="0076504E" w:rsidP="003345AC">
            <w:pPr>
              <w:tabs>
                <w:tab w:val="clear" w:pos="907"/>
                <w:tab w:val="left" w:pos="80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5102F648" w14:textId="77777777" w:rsidR="003345AC" w:rsidRPr="00C327F6" w:rsidRDefault="003345AC" w:rsidP="003345A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79AF0118" w14:textId="68550AF9" w:rsidR="003345AC" w:rsidRPr="00C327F6" w:rsidRDefault="003345AC" w:rsidP="003345AC">
            <w:pPr>
              <w:tabs>
                <w:tab w:val="clear" w:pos="907"/>
                <w:tab w:val="left" w:pos="80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5290" w:rsidRPr="00C327F6" w14:paraId="0D6EFA5B" w14:textId="77777777" w:rsidTr="00C278B6">
        <w:trPr>
          <w:trHeight w:val="80"/>
        </w:trPr>
        <w:tc>
          <w:tcPr>
            <w:tcW w:w="3330" w:type="dxa"/>
          </w:tcPr>
          <w:p w14:paraId="61AA6A8D" w14:textId="632AFFDA" w:rsidR="003345AC" w:rsidRPr="00C327F6" w:rsidRDefault="003345AC" w:rsidP="003345AC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61C67AE3" w14:textId="77777777" w:rsidR="003345AC" w:rsidRPr="00C327F6" w:rsidRDefault="003345AC" w:rsidP="003345A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1665443D" w14:textId="4EE1CA93" w:rsidR="003345AC" w:rsidRPr="00C327F6" w:rsidRDefault="008707C0" w:rsidP="003345A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 w:hint="cs"/>
                <w:sz w:val="28"/>
                <w:szCs w:val="28"/>
              </w:rPr>
              <w:t>767</w:t>
            </w:r>
          </w:p>
        </w:tc>
        <w:tc>
          <w:tcPr>
            <w:tcW w:w="239" w:type="dxa"/>
          </w:tcPr>
          <w:p w14:paraId="45F78F9B" w14:textId="77777777" w:rsidR="003345AC" w:rsidRPr="00C327F6" w:rsidRDefault="003345AC" w:rsidP="003345A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454D1708" w14:textId="760EF133" w:rsidR="003345AC" w:rsidRPr="00C327F6" w:rsidRDefault="003345AC" w:rsidP="003345AC">
            <w:pPr>
              <w:tabs>
                <w:tab w:val="clear" w:pos="680"/>
                <w:tab w:val="decimal" w:pos="780"/>
                <w:tab w:val="left" w:pos="83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261" w:type="dxa"/>
          </w:tcPr>
          <w:p w14:paraId="3979730F" w14:textId="77777777" w:rsidR="003345AC" w:rsidRPr="00C327F6" w:rsidRDefault="003345AC" w:rsidP="003345A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033FE889" w14:textId="19030D63" w:rsidR="003345AC" w:rsidRPr="00C327F6" w:rsidRDefault="0076504E" w:rsidP="003345AC">
            <w:pPr>
              <w:tabs>
                <w:tab w:val="clear" w:pos="907"/>
                <w:tab w:val="decimal" w:pos="780"/>
                <w:tab w:val="left" w:pos="87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45C87A54" w14:textId="77777777" w:rsidR="003345AC" w:rsidRPr="00C327F6" w:rsidRDefault="003345AC" w:rsidP="003345A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3709C8F4" w14:textId="1BB3A33E" w:rsidR="003345AC" w:rsidRPr="00C327F6" w:rsidRDefault="003345AC" w:rsidP="003345AC">
            <w:pPr>
              <w:tabs>
                <w:tab w:val="clear" w:pos="907"/>
                <w:tab w:val="left" w:pos="80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5290" w:rsidRPr="00C327F6" w14:paraId="62F20DC3" w14:textId="77777777" w:rsidTr="00C278B6">
        <w:tc>
          <w:tcPr>
            <w:tcW w:w="3330" w:type="dxa"/>
          </w:tcPr>
          <w:p w14:paraId="5EE2ADA7" w14:textId="36883481" w:rsidR="003345AC" w:rsidRPr="00C327F6" w:rsidRDefault="003345AC" w:rsidP="003345AC">
            <w:pPr>
              <w:spacing w:line="240" w:lineRule="auto"/>
              <w:ind w:left="180" w:right="-80" w:hanging="23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47" w:type="dxa"/>
          </w:tcPr>
          <w:p w14:paraId="392CCECA" w14:textId="77777777" w:rsidR="003345AC" w:rsidRPr="00C327F6" w:rsidRDefault="003345AC" w:rsidP="003345A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0705DD2C" w14:textId="77777777" w:rsidR="003345AC" w:rsidRPr="00C327F6" w:rsidRDefault="003345AC" w:rsidP="003345A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0702A6E5" w14:textId="77777777" w:rsidR="003345AC" w:rsidRPr="00C327F6" w:rsidRDefault="003345AC" w:rsidP="003345A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0BC964BA" w14:textId="77777777" w:rsidR="003345AC" w:rsidRPr="00C327F6" w:rsidRDefault="003345AC" w:rsidP="003345A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</w:tcPr>
          <w:p w14:paraId="4829FCA0" w14:textId="77777777" w:rsidR="003345AC" w:rsidRPr="00C327F6" w:rsidRDefault="003345AC" w:rsidP="003345A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0DCD63CA" w14:textId="77777777" w:rsidR="003345AC" w:rsidRPr="00C327F6" w:rsidRDefault="003345AC" w:rsidP="003345AC">
            <w:pPr>
              <w:tabs>
                <w:tab w:val="decimal" w:pos="81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</w:tcPr>
          <w:p w14:paraId="1B79F1CF" w14:textId="77777777" w:rsidR="003345AC" w:rsidRPr="00C327F6" w:rsidRDefault="003345AC" w:rsidP="003345A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303E593C" w14:textId="77777777" w:rsidR="003345AC" w:rsidRPr="00C327F6" w:rsidRDefault="003345AC" w:rsidP="003345A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4D5290" w:rsidRPr="00C327F6" w14:paraId="1323617E" w14:textId="77777777" w:rsidTr="00C278B6">
        <w:tc>
          <w:tcPr>
            <w:tcW w:w="3330" w:type="dxa"/>
          </w:tcPr>
          <w:p w14:paraId="7B06F02A" w14:textId="19744EB6" w:rsidR="003345AC" w:rsidRPr="00C327F6" w:rsidRDefault="003345AC" w:rsidP="003345AC">
            <w:pPr>
              <w:tabs>
                <w:tab w:val="clear" w:pos="907"/>
                <w:tab w:val="left" w:pos="900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47" w:type="dxa"/>
          </w:tcPr>
          <w:p w14:paraId="543884E6" w14:textId="703542C2" w:rsidR="003345AC" w:rsidRPr="00C327F6" w:rsidRDefault="003345AC" w:rsidP="003345A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74F5F52" w14:textId="6C1881F3" w:rsidR="003345AC" w:rsidRPr="00C327F6" w:rsidRDefault="001A27BF" w:rsidP="003345A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B08989D" w14:textId="77777777" w:rsidR="003345AC" w:rsidRPr="00C327F6" w:rsidRDefault="003345AC" w:rsidP="003345A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73D3B857" w14:textId="0AD3C2D2" w:rsidR="003345AC" w:rsidRPr="00C327F6" w:rsidRDefault="003345AC" w:rsidP="00974E3F">
            <w:pPr>
              <w:tabs>
                <w:tab w:val="clear" w:pos="680"/>
                <w:tab w:val="decimal" w:pos="780"/>
                <w:tab w:val="left" w:pos="83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1C53E4BC" w14:textId="77777777" w:rsidR="003345AC" w:rsidRPr="00C327F6" w:rsidRDefault="003345AC" w:rsidP="003345A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597AAEFA" w14:textId="6C34BAF9" w:rsidR="003345AC" w:rsidRPr="00C327F6" w:rsidRDefault="0076504E" w:rsidP="003345AC">
            <w:pPr>
              <w:tabs>
                <w:tab w:val="decimal" w:pos="81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1,359</w:t>
            </w:r>
          </w:p>
        </w:tc>
        <w:tc>
          <w:tcPr>
            <w:tcW w:w="261" w:type="dxa"/>
          </w:tcPr>
          <w:p w14:paraId="52978CE1" w14:textId="77777777" w:rsidR="003345AC" w:rsidRPr="00C327F6" w:rsidRDefault="003345AC" w:rsidP="003345A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1B046856" w14:textId="366A2145" w:rsidR="003345AC" w:rsidRPr="00C327F6" w:rsidRDefault="003345AC" w:rsidP="003345AC">
            <w:pPr>
              <w:tabs>
                <w:tab w:val="decimal" w:pos="81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2,612</w:t>
            </w:r>
          </w:p>
        </w:tc>
      </w:tr>
      <w:tr w:rsidR="003345AC" w:rsidRPr="00C327F6" w14:paraId="38B9A989" w14:textId="77777777" w:rsidTr="00C278B6">
        <w:tc>
          <w:tcPr>
            <w:tcW w:w="3330" w:type="dxa"/>
          </w:tcPr>
          <w:p w14:paraId="4F5FE5BB" w14:textId="77777777" w:rsidR="003345AC" w:rsidRPr="00C327F6" w:rsidRDefault="003345AC" w:rsidP="003345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7" w:type="dxa"/>
          </w:tcPr>
          <w:p w14:paraId="2CFD114C" w14:textId="77777777" w:rsidR="003345AC" w:rsidRPr="00C327F6" w:rsidRDefault="003345AC" w:rsidP="003345A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038D6CB3" w14:textId="0C744964" w:rsidR="003345AC" w:rsidRPr="00C327F6" w:rsidRDefault="008707C0" w:rsidP="003345A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</w:t>
            </w:r>
            <w:r w:rsidR="007F62B1"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,182</w:t>
            </w:r>
          </w:p>
        </w:tc>
        <w:tc>
          <w:tcPr>
            <w:tcW w:w="239" w:type="dxa"/>
          </w:tcPr>
          <w:p w14:paraId="638FCB91" w14:textId="77777777" w:rsidR="003345AC" w:rsidRPr="00C327F6" w:rsidRDefault="003345AC" w:rsidP="003345A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1E8170E4" w14:textId="1B96D314" w:rsidR="003345AC" w:rsidRPr="00C327F6" w:rsidRDefault="003345AC" w:rsidP="003345A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1,115</w:t>
            </w:r>
          </w:p>
        </w:tc>
        <w:tc>
          <w:tcPr>
            <w:tcW w:w="261" w:type="dxa"/>
          </w:tcPr>
          <w:p w14:paraId="66D48DED" w14:textId="77777777" w:rsidR="003345AC" w:rsidRPr="00C327F6" w:rsidRDefault="003345AC" w:rsidP="003345A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355B8A9" w14:textId="5BA9097F" w:rsidR="003345AC" w:rsidRPr="00C327F6" w:rsidRDefault="0076504E" w:rsidP="003345AC">
            <w:pPr>
              <w:tabs>
                <w:tab w:val="decimal" w:pos="81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1,359</w:t>
            </w:r>
          </w:p>
        </w:tc>
        <w:tc>
          <w:tcPr>
            <w:tcW w:w="261" w:type="dxa"/>
          </w:tcPr>
          <w:p w14:paraId="0A99CCAB" w14:textId="77777777" w:rsidR="003345AC" w:rsidRPr="00C327F6" w:rsidRDefault="003345AC" w:rsidP="003345A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494D621C" w14:textId="1627F20F" w:rsidR="003345AC" w:rsidRPr="00C327F6" w:rsidRDefault="003345AC" w:rsidP="003345A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2,612</w:t>
            </w:r>
          </w:p>
        </w:tc>
      </w:tr>
    </w:tbl>
    <w:p w14:paraId="1A4117DD" w14:textId="77777777" w:rsidR="00DF2105" w:rsidRPr="00C327F6" w:rsidRDefault="00DF2105" w:rsidP="00DF2105">
      <w:pPr>
        <w:ind w:right="-14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19528D18" w14:textId="408F1968" w:rsidR="00DF2105" w:rsidRPr="00C327F6" w:rsidRDefault="00DF2105" w:rsidP="00DF2105">
      <w:pPr>
        <w:ind w:left="540"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C327F6">
        <w:rPr>
          <w:rFonts w:ascii="Angsana New" w:hAnsi="Angsana New" w:hint="cs"/>
          <w:i/>
          <w:iCs/>
          <w:sz w:val="30"/>
          <w:szCs w:val="30"/>
          <w:cs/>
          <w:lang w:val="th-TH"/>
        </w:rPr>
        <w:t>เงินกู้ยืมระยะยาว</w:t>
      </w:r>
    </w:p>
    <w:p w14:paraId="4CCE7CC1" w14:textId="77777777" w:rsidR="00DF2105" w:rsidRPr="00C327F6" w:rsidRDefault="00DF2105" w:rsidP="00DF2105">
      <w:pPr>
        <w:ind w:left="540" w:right="-14"/>
        <w:jc w:val="thaiDistribute"/>
        <w:rPr>
          <w:rFonts w:ascii="Angsana New" w:hAnsi="Angsana New"/>
          <w:i/>
          <w:iCs/>
          <w:sz w:val="20"/>
          <w:szCs w:val="20"/>
          <w:cs/>
          <w:lang w:val="th-TH"/>
        </w:rPr>
      </w:pPr>
    </w:p>
    <w:p w14:paraId="6317967D" w14:textId="7C40D23E" w:rsidR="00DF2105" w:rsidRPr="00C327F6" w:rsidRDefault="00DF2105" w:rsidP="00DF2105">
      <w:pPr>
        <w:ind w:left="540" w:right="-14"/>
        <w:jc w:val="thaiDistribute"/>
        <w:rPr>
          <w:rFonts w:ascii="Angsana New" w:hAnsi="Angsana New"/>
          <w:sz w:val="30"/>
          <w:szCs w:val="30"/>
          <w:lang w:val="th-TH"/>
        </w:rPr>
      </w:pPr>
      <w:r w:rsidRPr="00C327F6">
        <w:rPr>
          <w:rFonts w:ascii="Angsana New" w:hAnsi="Angsana New" w:hint="cs"/>
          <w:sz w:val="30"/>
          <w:szCs w:val="30"/>
          <w:cs/>
          <w:lang w:val="th-TH"/>
        </w:rPr>
        <w:t xml:space="preserve">เงินกู้ยืมระยะยาวมียอดคงเหลือ ณ วันที่ </w:t>
      </w:r>
      <w:r w:rsidRPr="00C327F6">
        <w:rPr>
          <w:rFonts w:ascii="Angsana New" w:hAnsi="Angsana New"/>
          <w:sz w:val="30"/>
          <w:szCs w:val="30"/>
          <w:lang w:val="th-TH"/>
        </w:rPr>
        <w:t xml:space="preserve">31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="00BD2F2E" w:rsidRPr="00C327F6">
        <w:rPr>
          <w:rFonts w:ascii="Angsana New" w:hAnsi="Angsana New"/>
          <w:sz w:val="30"/>
          <w:szCs w:val="30"/>
        </w:rPr>
        <w:t>2568</w:t>
      </w:r>
      <w:r w:rsidR="00825EA4" w:rsidRPr="00C327F6">
        <w:rPr>
          <w:rFonts w:ascii="Angsana New" w:hAnsi="Angsana New"/>
          <w:sz w:val="30"/>
          <w:szCs w:val="30"/>
          <w:cs/>
          <w:lang w:val="th-TH"/>
        </w:rPr>
        <w:t xml:space="preserve"> และ </w:t>
      </w:r>
      <w:r w:rsidR="00BD2F2E" w:rsidRPr="00C327F6">
        <w:rPr>
          <w:rFonts w:ascii="Angsana New" w:hAnsi="Angsana New"/>
          <w:sz w:val="30"/>
          <w:szCs w:val="30"/>
        </w:rPr>
        <w:t>2567</w:t>
      </w:r>
      <w:r w:rsidRPr="00C327F6">
        <w:rPr>
          <w:rFonts w:ascii="Angsana New" w:hAnsi="Angsana New"/>
          <w:sz w:val="30"/>
          <w:szCs w:val="30"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ดังนี้</w:t>
      </w:r>
    </w:p>
    <w:p w14:paraId="1AF52263" w14:textId="77777777" w:rsidR="00DF2105" w:rsidRPr="00C327F6" w:rsidRDefault="00DF2105" w:rsidP="00DF2105">
      <w:pPr>
        <w:pStyle w:val="ListParagraph"/>
        <w:ind w:left="2880" w:right="-14"/>
        <w:jc w:val="thaiDistribute"/>
        <w:rPr>
          <w:rFonts w:ascii="Angsana New" w:hAnsi="Angsana New"/>
          <w:sz w:val="16"/>
          <w:szCs w:val="16"/>
        </w:rPr>
      </w:pPr>
    </w:p>
    <w:tbl>
      <w:tblPr>
        <w:tblW w:w="92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37"/>
        <w:gridCol w:w="1077"/>
        <w:gridCol w:w="239"/>
        <w:gridCol w:w="1051"/>
        <w:gridCol w:w="261"/>
        <w:gridCol w:w="1089"/>
        <w:gridCol w:w="261"/>
        <w:gridCol w:w="1051"/>
      </w:tblGrid>
      <w:tr w:rsidR="004D5290" w:rsidRPr="00C327F6" w14:paraId="0C0588B3" w14:textId="77777777" w:rsidTr="00BA4D87">
        <w:trPr>
          <w:tblHeader/>
        </w:trPr>
        <w:tc>
          <w:tcPr>
            <w:tcW w:w="3240" w:type="dxa"/>
          </w:tcPr>
          <w:p w14:paraId="4934F5CC" w14:textId="77777777" w:rsidR="00DF2105" w:rsidRPr="00C327F6" w:rsidRDefault="00DF2105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937" w:type="dxa"/>
          </w:tcPr>
          <w:p w14:paraId="0FC6780B" w14:textId="77777777" w:rsidR="00DF2105" w:rsidRPr="00C327F6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7" w:type="dxa"/>
            <w:gridSpan w:val="3"/>
          </w:tcPr>
          <w:p w14:paraId="4BF7E4CF" w14:textId="77777777" w:rsidR="00DF2105" w:rsidRPr="00C327F6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0011B67D" w14:textId="77777777" w:rsidR="00DF2105" w:rsidRPr="00C327F6" w:rsidRDefault="00DF2105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01" w:type="dxa"/>
            <w:gridSpan w:val="3"/>
          </w:tcPr>
          <w:p w14:paraId="4292925B" w14:textId="77777777" w:rsidR="00DF2105" w:rsidRPr="00C327F6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4D87" w:rsidRPr="00C327F6" w14:paraId="3AB68A06" w14:textId="77777777" w:rsidTr="00BA4D87">
        <w:trPr>
          <w:tblHeader/>
        </w:trPr>
        <w:tc>
          <w:tcPr>
            <w:tcW w:w="3240" w:type="dxa"/>
          </w:tcPr>
          <w:p w14:paraId="100D3494" w14:textId="3A7EF2A3" w:rsidR="00BA4D87" w:rsidRPr="00BA4D87" w:rsidRDefault="00BA4D87" w:rsidP="00273E38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7" w:type="dxa"/>
          </w:tcPr>
          <w:p w14:paraId="57025B4C" w14:textId="67FB9B3A" w:rsidR="00BA4D87" w:rsidRPr="00BA4D87" w:rsidRDefault="00BA4D87" w:rsidP="00273E38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A4D8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7" w:type="dxa"/>
          </w:tcPr>
          <w:p w14:paraId="10755B10" w14:textId="666F1D2A" w:rsidR="00BA4D87" w:rsidRPr="00C327F6" w:rsidRDefault="00BA4D87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39" w:type="dxa"/>
          </w:tcPr>
          <w:p w14:paraId="0133303C" w14:textId="77777777" w:rsidR="00BA4D87" w:rsidRPr="00C327F6" w:rsidRDefault="00BA4D87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51" w:type="dxa"/>
          </w:tcPr>
          <w:p w14:paraId="23CE22D9" w14:textId="561E987E" w:rsidR="00BA4D87" w:rsidRPr="00C327F6" w:rsidRDefault="00BA4D87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1" w:type="dxa"/>
          </w:tcPr>
          <w:p w14:paraId="361BA963" w14:textId="77777777" w:rsidR="00BA4D87" w:rsidRPr="00C327F6" w:rsidRDefault="00BA4D87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5E3E160A" w14:textId="6337CF16" w:rsidR="00BA4D87" w:rsidRPr="00C327F6" w:rsidRDefault="00BA4D87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61" w:type="dxa"/>
          </w:tcPr>
          <w:p w14:paraId="0EE06257" w14:textId="77777777" w:rsidR="00BA4D87" w:rsidRPr="00C327F6" w:rsidRDefault="00BA4D87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51" w:type="dxa"/>
          </w:tcPr>
          <w:p w14:paraId="51295BE0" w14:textId="49E6A5F9" w:rsidR="00BA4D87" w:rsidRPr="00C327F6" w:rsidRDefault="00BA4D87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</w:tr>
      <w:tr w:rsidR="004D5290" w:rsidRPr="00C327F6" w14:paraId="7B6BB974" w14:textId="77777777" w:rsidTr="00BA4D87">
        <w:trPr>
          <w:tblHeader/>
        </w:trPr>
        <w:tc>
          <w:tcPr>
            <w:tcW w:w="3240" w:type="dxa"/>
          </w:tcPr>
          <w:p w14:paraId="07D9E65E" w14:textId="77777777" w:rsidR="00DF2105" w:rsidRPr="00C327F6" w:rsidRDefault="00DF2105" w:rsidP="00C278B6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7" w:type="dxa"/>
          </w:tcPr>
          <w:p w14:paraId="4D6763FD" w14:textId="77777777" w:rsidR="00DF2105" w:rsidRPr="00C327F6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29" w:type="dxa"/>
            <w:gridSpan w:val="7"/>
          </w:tcPr>
          <w:p w14:paraId="1273B176" w14:textId="77777777" w:rsidR="00DF2105" w:rsidRPr="00C327F6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327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(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D5290" w:rsidRPr="00C327F6" w14:paraId="421400A3" w14:textId="77777777" w:rsidTr="00BA4D87">
        <w:tc>
          <w:tcPr>
            <w:tcW w:w="3240" w:type="dxa"/>
          </w:tcPr>
          <w:p w14:paraId="6EB6A32E" w14:textId="77777777" w:rsidR="00DF2105" w:rsidRPr="00C327F6" w:rsidRDefault="00DF2105" w:rsidP="00DF2105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37" w:type="dxa"/>
          </w:tcPr>
          <w:p w14:paraId="6F9F0848" w14:textId="77777777" w:rsidR="00DF2105" w:rsidRPr="00C327F6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430D93A3" w14:textId="77777777" w:rsidR="00DF2105" w:rsidRPr="00C327F6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9" w:type="dxa"/>
          </w:tcPr>
          <w:p w14:paraId="7AE5BA30" w14:textId="77777777" w:rsidR="00DF2105" w:rsidRPr="00C327F6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51" w:type="dxa"/>
          </w:tcPr>
          <w:p w14:paraId="5A24CBCE" w14:textId="77777777" w:rsidR="00DF2105" w:rsidRPr="00C327F6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" w:type="dxa"/>
          </w:tcPr>
          <w:p w14:paraId="50AB8E27" w14:textId="77777777" w:rsidR="00DF2105" w:rsidRPr="00C327F6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607952B8" w14:textId="77777777" w:rsidR="00DF2105" w:rsidRPr="00C327F6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" w:type="dxa"/>
          </w:tcPr>
          <w:p w14:paraId="296753E8" w14:textId="77777777" w:rsidR="00DF2105" w:rsidRPr="00C327F6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51" w:type="dxa"/>
          </w:tcPr>
          <w:p w14:paraId="7C0AB6CE" w14:textId="77777777" w:rsidR="00DF2105" w:rsidRPr="00C327F6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4D5290" w:rsidRPr="00C327F6" w14:paraId="5813E613" w14:textId="77777777" w:rsidTr="00BA4D87">
        <w:tc>
          <w:tcPr>
            <w:tcW w:w="3240" w:type="dxa"/>
          </w:tcPr>
          <w:p w14:paraId="29F3F148" w14:textId="77777777" w:rsidR="00273E38" w:rsidRPr="00C327F6" w:rsidRDefault="00A87C18" w:rsidP="00A87C18">
            <w:pPr>
              <w:spacing w:line="240" w:lineRule="auto"/>
              <w:ind w:lef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327F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ส่วนของหนี้สิน</w:t>
            </w:r>
            <w:r w:rsidR="00DF2105" w:rsidRPr="00C327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ระยะยาวจากสถาบันการเงิน</w:t>
            </w:r>
          </w:p>
          <w:p w14:paraId="1469342D" w14:textId="145C9297" w:rsidR="00DF2105" w:rsidRPr="00C327F6" w:rsidRDefault="00273E38" w:rsidP="00A87C18">
            <w:pPr>
              <w:spacing w:line="240" w:lineRule="auto"/>
              <w:ind w:left="-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</w:t>
            </w:r>
            <w:r w:rsidR="00DF2105" w:rsidRPr="00C327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937" w:type="dxa"/>
          </w:tcPr>
          <w:p w14:paraId="2303565A" w14:textId="77777777" w:rsidR="00DF2105" w:rsidRPr="00C327F6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214706B" w14:textId="77777777" w:rsidR="00DF2105" w:rsidRPr="00C327F6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</w:tcPr>
          <w:p w14:paraId="75299BC6" w14:textId="77777777" w:rsidR="00DF2105" w:rsidRPr="00C327F6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5849F224" w14:textId="77777777" w:rsidR="00DF2105" w:rsidRPr="00C327F6" w:rsidRDefault="00DF2105" w:rsidP="0071103F">
            <w:pPr>
              <w:tabs>
                <w:tab w:val="clear" w:pos="907"/>
                <w:tab w:val="left" w:pos="7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</w:tcPr>
          <w:p w14:paraId="27DB289F" w14:textId="77777777" w:rsidR="00DF2105" w:rsidRPr="00C327F6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DB21190" w14:textId="77777777" w:rsidR="00DF2105" w:rsidRPr="00C327F6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</w:tcPr>
          <w:p w14:paraId="535884D2" w14:textId="77777777" w:rsidR="00DF2105" w:rsidRPr="00C327F6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05EC5F62" w14:textId="77777777" w:rsidR="00DF2105" w:rsidRPr="00C327F6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4D5290" w:rsidRPr="00C327F6" w14:paraId="4B5DF53E" w14:textId="77777777" w:rsidTr="00BA4D87">
        <w:tc>
          <w:tcPr>
            <w:tcW w:w="3240" w:type="dxa"/>
          </w:tcPr>
          <w:p w14:paraId="0E6E5EF1" w14:textId="25D30498" w:rsidR="003345AC" w:rsidRPr="00C327F6" w:rsidRDefault="003345AC" w:rsidP="00273E38">
            <w:pPr>
              <w:tabs>
                <w:tab w:val="clear" w:pos="227"/>
                <w:tab w:val="clear" w:pos="907"/>
                <w:tab w:val="left" w:pos="339"/>
                <w:tab w:val="left" w:pos="885"/>
              </w:tabs>
              <w:spacing w:line="240" w:lineRule="auto"/>
              <w:ind w:left="180" w:hanging="111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ส่วนที่มีหลักประกัน</w:t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937" w:type="dxa"/>
          </w:tcPr>
          <w:p w14:paraId="3B3CF694" w14:textId="77777777" w:rsidR="003345AC" w:rsidRPr="00C327F6" w:rsidRDefault="003345AC" w:rsidP="003345A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CCC59FE" w14:textId="382D9A62" w:rsidR="003345AC" w:rsidRPr="00C327F6" w:rsidRDefault="007F62B1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707</w:t>
            </w:r>
          </w:p>
        </w:tc>
        <w:tc>
          <w:tcPr>
            <w:tcW w:w="239" w:type="dxa"/>
          </w:tcPr>
          <w:p w14:paraId="36A53107" w14:textId="77777777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7A56A584" w14:textId="77CC5847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261" w:type="dxa"/>
          </w:tcPr>
          <w:p w14:paraId="6918C032" w14:textId="77777777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7592391E" w14:textId="5E461202" w:rsidR="003345AC" w:rsidRPr="00C327F6" w:rsidRDefault="009D5486" w:rsidP="003345AC">
            <w:pPr>
              <w:tabs>
                <w:tab w:val="clear" w:pos="680"/>
                <w:tab w:val="decimal" w:pos="810"/>
                <w:tab w:val="left" w:pos="83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61" w:type="dxa"/>
          </w:tcPr>
          <w:p w14:paraId="05A636E1" w14:textId="77777777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5493F655" w14:textId="5331B39E" w:rsidR="003345AC" w:rsidRPr="00C327F6" w:rsidRDefault="003345AC" w:rsidP="003345AC">
            <w:pPr>
              <w:tabs>
                <w:tab w:val="clear" w:pos="680"/>
                <w:tab w:val="decimal" w:pos="810"/>
                <w:tab w:val="left" w:pos="83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</w:tr>
      <w:tr w:rsidR="004D5290" w:rsidRPr="00C327F6" w14:paraId="4B652B3D" w14:textId="77777777" w:rsidTr="00BA4D87">
        <w:tc>
          <w:tcPr>
            <w:tcW w:w="3240" w:type="dxa"/>
          </w:tcPr>
          <w:p w14:paraId="6E96279C" w14:textId="2B640D31" w:rsidR="003345AC" w:rsidRPr="00C327F6" w:rsidRDefault="003345AC" w:rsidP="00273E38">
            <w:pPr>
              <w:tabs>
                <w:tab w:val="clear" w:pos="227"/>
                <w:tab w:val="clear" w:pos="907"/>
                <w:tab w:val="left" w:pos="339"/>
                <w:tab w:val="left" w:pos="885"/>
              </w:tabs>
              <w:spacing w:line="240" w:lineRule="auto"/>
              <w:ind w:left="180" w:hanging="111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937" w:type="dxa"/>
          </w:tcPr>
          <w:p w14:paraId="117A6E95" w14:textId="77777777" w:rsidR="003345AC" w:rsidRPr="00C327F6" w:rsidRDefault="003345AC" w:rsidP="003345A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0F0F49E" w14:textId="768B4F19" w:rsidR="003345AC" w:rsidRPr="00C327F6" w:rsidRDefault="00245AFB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  <w:tc>
          <w:tcPr>
            <w:tcW w:w="239" w:type="dxa"/>
          </w:tcPr>
          <w:p w14:paraId="56E50480" w14:textId="77777777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2AEA77B2" w14:textId="0ACE8718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20,511</w:t>
            </w:r>
          </w:p>
        </w:tc>
        <w:tc>
          <w:tcPr>
            <w:tcW w:w="261" w:type="dxa"/>
          </w:tcPr>
          <w:p w14:paraId="7FFEAF4B" w14:textId="77777777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6897C2F6" w14:textId="412DAD32" w:rsidR="003345AC" w:rsidRPr="00C327F6" w:rsidRDefault="009D5486" w:rsidP="003345AC">
            <w:pPr>
              <w:tabs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61" w:type="dxa"/>
          </w:tcPr>
          <w:p w14:paraId="211F34CE" w14:textId="77777777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453989B8" w14:textId="748E8073" w:rsidR="003345AC" w:rsidRPr="00C327F6" w:rsidRDefault="003345AC" w:rsidP="003345AC">
            <w:pPr>
              <w:tabs>
                <w:tab w:val="clear" w:pos="680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19,357</w:t>
            </w:r>
          </w:p>
        </w:tc>
      </w:tr>
      <w:tr w:rsidR="004D5290" w:rsidRPr="00C327F6" w14:paraId="7121C34E" w14:textId="77777777" w:rsidTr="00BA4D87">
        <w:tc>
          <w:tcPr>
            <w:tcW w:w="3240" w:type="dxa"/>
          </w:tcPr>
          <w:p w14:paraId="14FFB8BF" w14:textId="77777777" w:rsidR="00273E38" w:rsidRPr="00C327F6" w:rsidRDefault="003345AC" w:rsidP="003345AC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327F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ส่วนของหนี้สิน</w:t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ระยะยาวจากกิจการที่เกี่ยว</w:t>
            </w:r>
          </w:p>
          <w:p w14:paraId="7FABBEB1" w14:textId="1FA00164" w:rsidR="003345AC" w:rsidRPr="00C327F6" w:rsidRDefault="00273E38" w:rsidP="003345AC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</w:t>
            </w:r>
            <w:r w:rsidR="003345AC" w:rsidRPr="00C327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ข้องกันที่ถึงกำหนดชำระภายใ</w:t>
            </w:r>
            <w:r w:rsidR="003345AC" w:rsidRPr="00C327F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น</w:t>
            </w:r>
            <w:r w:rsidR="003345AC" w:rsidRPr="00C327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937" w:type="dxa"/>
          </w:tcPr>
          <w:p w14:paraId="7ABF9351" w14:textId="77777777" w:rsidR="003345AC" w:rsidRPr="00C327F6" w:rsidRDefault="003345AC" w:rsidP="003345A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28396EB" w14:textId="77777777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D417F07" w14:textId="77777777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44B2F839" w14:textId="77777777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</w:tcPr>
          <w:p w14:paraId="20E983E4" w14:textId="77777777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39758BDC" w14:textId="77777777" w:rsidR="003345AC" w:rsidRPr="00C327F6" w:rsidRDefault="003345AC" w:rsidP="003345AC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61" w:type="dxa"/>
          </w:tcPr>
          <w:p w14:paraId="6D833C14" w14:textId="77777777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5EA4BE34" w14:textId="77777777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4D5290" w:rsidRPr="00C327F6" w14:paraId="7357C325" w14:textId="77777777" w:rsidTr="00BA4D87">
        <w:tc>
          <w:tcPr>
            <w:tcW w:w="3240" w:type="dxa"/>
          </w:tcPr>
          <w:p w14:paraId="53470EAF" w14:textId="75F40FC3" w:rsidR="003345AC" w:rsidRPr="00C327F6" w:rsidRDefault="003345AC" w:rsidP="00273E38">
            <w:pPr>
              <w:tabs>
                <w:tab w:val="clear" w:pos="227"/>
                <w:tab w:val="clear" w:pos="907"/>
                <w:tab w:val="left" w:pos="885"/>
              </w:tabs>
              <w:spacing w:line="240" w:lineRule="auto"/>
              <w:ind w:left="180" w:hanging="11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937" w:type="dxa"/>
          </w:tcPr>
          <w:p w14:paraId="680B26B7" w14:textId="7499455D" w:rsidR="003345AC" w:rsidRPr="00C327F6" w:rsidRDefault="003345AC" w:rsidP="003345A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77" w:type="dxa"/>
          </w:tcPr>
          <w:p w14:paraId="0ED91DD7" w14:textId="596678E0" w:rsidR="003345AC" w:rsidRPr="00C327F6" w:rsidRDefault="00245AFB" w:rsidP="003345AC">
            <w:pPr>
              <w:tabs>
                <w:tab w:val="clear" w:pos="680"/>
                <w:tab w:val="decimal" w:pos="810"/>
                <w:tab w:val="left" w:pos="8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A5A6F0A" w14:textId="77777777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3A62935F" w14:textId="080442E5" w:rsidR="003345AC" w:rsidRPr="00C327F6" w:rsidRDefault="003345AC" w:rsidP="003345AC">
            <w:pPr>
              <w:tabs>
                <w:tab w:val="clear" w:pos="680"/>
                <w:tab w:val="decimal" w:pos="810"/>
                <w:tab w:val="left" w:pos="83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72BC7AF3" w14:textId="77777777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43C5BB81" w14:textId="105A222C" w:rsidR="003345AC" w:rsidRPr="00C327F6" w:rsidRDefault="009D5486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61" w:type="dxa"/>
          </w:tcPr>
          <w:p w14:paraId="13B72E31" w14:textId="77777777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7573B79C" w14:textId="27A63CB6" w:rsidR="003345AC" w:rsidRPr="00C327F6" w:rsidRDefault="003345AC" w:rsidP="003345AC">
            <w:pPr>
              <w:tabs>
                <w:tab w:val="clear" w:pos="680"/>
                <w:tab w:val="decimal" w:pos="810"/>
                <w:tab w:val="left" w:pos="83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</w:tr>
      <w:tr w:rsidR="004D5290" w:rsidRPr="00C327F6" w14:paraId="4C521DFC" w14:textId="77777777" w:rsidTr="00BA4D87">
        <w:tc>
          <w:tcPr>
            <w:tcW w:w="3240" w:type="dxa"/>
          </w:tcPr>
          <w:p w14:paraId="01910C8F" w14:textId="77777777" w:rsidR="00273E38" w:rsidRPr="00C327F6" w:rsidRDefault="003345AC" w:rsidP="003345AC">
            <w:pPr>
              <w:spacing w:line="240" w:lineRule="auto"/>
              <w:ind w:lef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327F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ส่วนของหนี้สิน</w:t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ระยะยาวจากกิจการอื่น</w:t>
            </w:r>
          </w:p>
          <w:p w14:paraId="171C2AC8" w14:textId="4256D1C5" w:rsidR="003345AC" w:rsidRPr="00C327F6" w:rsidRDefault="00273E38" w:rsidP="003345AC">
            <w:pPr>
              <w:spacing w:line="240" w:lineRule="auto"/>
              <w:ind w:left="-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</w:t>
            </w:r>
            <w:r w:rsidR="003345AC" w:rsidRPr="00C327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937" w:type="dxa"/>
          </w:tcPr>
          <w:p w14:paraId="2EA20297" w14:textId="77777777" w:rsidR="003345AC" w:rsidRPr="00C327F6" w:rsidRDefault="003345AC" w:rsidP="003345A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84A1CB8" w14:textId="77777777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</w:tcPr>
          <w:p w14:paraId="6E3C8BB8" w14:textId="77777777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23C8F99F" w14:textId="77777777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</w:tcPr>
          <w:p w14:paraId="701D1244" w14:textId="77777777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26529BD0" w14:textId="77777777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</w:tcPr>
          <w:p w14:paraId="4A303D9F" w14:textId="77777777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37B8EC68" w14:textId="77777777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4D5290" w:rsidRPr="00C327F6" w14:paraId="5AA5D4EF" w14:textId="77777777" w:rsidTr="00BA4D87">
        <w:tc>
          <w:tcPr>
            <w:tcW w:w="3240" w:type="dxa"/>
          </w:tcPr>
          <w:p w14:paraId="05551BFA" w14:textId="388293C1" w:rsidR="003345AC" w:rsidRPr="00C327F6" w:rsidRDefault="003345AC" w:rsidP="00273E38">
            <w:pPr>
              <w:tabs>
                <w:tab w:val="clear" w:pos="907"/>
                <w:tab w:val="left" w:pos="885"/>
              </w:tabs>
              <w:spacing w:line="240" w:lineRule="auto"/>
              <w:ind w:left="180" w:hanging="111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937" w:type="dxa"/>
          </w:tcPr>
          <w:p w14:paraId="2D1EE79D" w14:textId="77777777" w:rsidR="003345AC" w:rsidRPr="00C327F6" w:rsidRDefault="003345AC" w:rsidP="003345A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5A848CE" w14:textId="13C082F7" w:rsidR="003345AC" w:rsidRPr="00C327F6" w:rsidRDefault="00245AFB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9" w:type="dxa"/>
          </w:tcPr>
          <w:p w14:paraId="73FDC759" w14:textId="77777777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9D58A3B" w14:textId="23B6B9DD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261" w:type="dxa"/>
          </w:tcPr>
          <w:p w14:paraId="4024DEA9" w14:textId="77777777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17EE271" w14:textId="6CDD9EA4" w:rsidR="003345AC" w:rsidRPr="00C327F6" w:rsidRDefault="009D5486" w:rsidP="003345AC">
            <w:pPr>
              <w:tabs>
                <w:tab w:val="clear" w:pos="680"/>
                <w:tab w:val="decimal" w:pos="810"/>
                <w:tab w:val="left" w:pos="83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61" w:type="dxa"/>
          </w:tcPr>
          <w:p w14:paraId="5BC1FC37" w14:textId="77777777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3BF5AACA" w14:textId="0BABD923" w:rsidR="003345AC" w:rsidRPr="00C327F6" w:rsidRDefault="003345AC" w:rsidP="003345AC">
            <w:pPr>
              <w:tabs>
                <w:tab w:val="clear" w:pos="680"/>
                <w:tab w:val="decimal" w:pos="810"/>
                <w:tab w:val="left" w:pos="83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</w:tr>
      <w:tr w:rsidR="003345AC" w:rsidRPr="00C327F6" w14:paraId="5B68C15B" w14:textId="77777777" w:rsidTr="00BA4D87">
        <w:tc>
          <w:tcPr>
            <w:tcW w:w="3240" w:type="dxa"/>
          </w:tcPr>
          <w:p w14:paraId="26E6AE97" w14:textId="77777777" w:rsidR="003345AC" w:rsidRPr="00C327F6" w:rsidRDefault="003345AC" w:rsidP="003345AC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937" w:type="dxa"/>
          </w:tcPr>
          <w:p w14:paraId="7AC4A18E" w14:textId="77777777" w:rsidR="003345AC" w:rsidRPr="00C327F6" w:rsidRDefault="003345AC" w:rsidP="003345A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6C875" w14:textId="25C770F1" w:rsidR="003345AC" w:rsidRPr="00C327F6" w:rsidRDefault="00245AFB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7F62B1"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393</w:t>
            </w:r>
          </w:p>
        </w:tc>
        <w:tc>
          <w:tcPr>
            <w:tcW w:w="239" w:type="dxa"/>
          </w:tcPr>
          <w:p w14:paraId="3BF524B8" w14:textId="77777777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E761E" w14:textId="43F1C9B2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20,968</w:t>
            </w:r>
          </w:p>
        </w:tc>
        <w:tc>
          <w:tcPr>
            <w:tcW w:w="261" w:type="dxa"/>
          </w:tcPr>
          <w:p w14:paraId="62563D7B" w14:textId="77777777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176B2" w14:textId="0D1BDD50" w:rsidR="003345AC" w:rsidRPr="00C327F6" w:rsidRDefault="009D5486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7EB34A6D" w14:textId="77777777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B278A" w14:textId="0D78F404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20,192</w:t>
            </w:r>
          </w:p>
        </w:tc>
      </w:tr>
    </w:tbl>
    <w:p w14:paraId="3DD147F7" w14:textId="39C7E968" w:rsidR="0071328D" w:rsidRPr="000C5D50" w:rsidRDefault="0071328D" w:rsidP="0071328D">
      <w:pPr>
        <w:ind w:right="-14"/>
        <w:jc w:val="thaiDistribute"/>
        <w:rPr>
          <w:rFonts w:ascii="Angsana New" w:hAnsi="Angsana New"/>
          <w:spacing w:val="-2"/>
          <w:sz w:val="10"/>
          <w:szCs w:val="10"/>
        </w:rPr>
      </w:pPr>
    </w:p>
    <w:tbl>
      <w:tblPr>
        <w:tblW w:w="92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47"/>
        <w:gridCol w:w="1077"/>
        <w:gridCol w:w="239"/>
        <w:gridCol w:w="1051"/>
        <w:gridCol w:w="261"/>
        <w:gridCol w:w="1089"/>
        <w:gridCol w:w="261"/>
        <w:gridCol w:w="1051"/>
      </w:tblGrid>
      <w:tr w:rsidR="004D5290" w:rsidRPr="00C327F6" w14:paraId="41E2D798" w14:textId="77777777" w:rsidTr="00A1332C">
        <w:trPr>
          <w:tblHeader/>
        </w:trPr>
        <w:tc>
          <w:tcPr>
            <w:tcW w:w="3330" w:type="dxa"/>
          </w:tcPr>
          <w:p w14:paraId="76BA82C7" w14:textId="77777777" w:rsidR="0080244C" w:rsidRPr="00C327F6" w:rsidRDefault="0080244C" w:rsidP="00A1332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847" w:type="dxa"/>
          </w:tcPr>
          <w:p w14:paraId="6C380E24" w14:textId="77777777" w:rsidR="0080244C" w:rsidRPr="00C327F6" w:rsidRDefault="0080244C" w:rsidP="00A1332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7" w:type="dxa"/>
            <w:gridSpan w:val="3"/>
          </w:tcPr>
          <w:p w14:paraId="3D83730A" w14:textId="77777777" w:rsidR="0080244C" w:rsidRPr="00C327F6" w:rsidRDefault="0080244C" w:rsidP="00A1332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76E11920" w14:textId="77777777" w:rsidR="0080244C" w:rsidRPr="00C327F6" w:rsidRDefault="0080244C" w:rsidP="00A1332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01" w:type="dxa"/>
            <w:gridSpan w:val="3"/>
          </w:tcPr>
          <w:p w14:paraId="348DE04E" w14:textId="77777777" w:rsidR="0080244C" w:rsidRPr="00C327F6" w:rsidRDefault="0080244C" w:rsidP="00A1332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5290" w:rsidRPr="00C327F6" w14:paraId="064424FA" w14:textId="77777777" w:rsidTr="00A1332C">
        <w:trPr>
          <w:tblHeader/>
        </w:trPr>
        <w:tc>
          <w:tcPr>
            <w:tcW w:w="3330" w:type="dxa"/>
          </w:tcPr>
          <w:p w14:paraId="3675B218" w14:textId="77777777" w:rsidR="00E661B8" w:rsidRPr="00C327F6" w:rsidRDefault="00E661B8" w:rsidP="00E661B8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7" w:type="dxa"/>
          </w:tcPr>
          <w:p w14:paraId="5C3E0E52" w14:textId="77777777" w:rsidR="00E661B8" w:rsidRPr="00C327F6" w:rsidRDefault="00E661B8" w:rsidP="00E661B8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7" w:type="dxa"/>
          </w:tcPr>
          <w:p w14:paraId="53B84431" w14:textId="63127F31" w:rsidR="00E661B8" w:rsidRPr="00C327F6" w:rsidRDefault="00BD2F2E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39" w:type="dxa"/>
          </w:tcPr>
          <w:p w14:paraId="5F1CF4EC" w14:textId="77777777" w:rsidR="00E661B8" w:rsidRPr="00C327F6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51" w:type="dxa"/>
          </w:tcPr>
          <w:p w14:paraId="74ECFBDD" w14:textId="553CDDE3" w:rsidR="00E661B8" w:rsidRPr="00C327F6" w:rsidRDefault="00BD2F2E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1" w:type="dxa"/>
          </w:tcPr>
          <w:p w14:paraId="42875056" w14:textId="77777777" w:rsidR="00E661B8" w:rsidRPr="00C327F6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5C21C13E" w14:textId="27D831E6" w:rsidR="00E661B8" w:rsidRPr="00C327F6" w:rsidRDefault="00BD2F2E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61" w:type="dxa"/>
          </w:tcPr>
          <w:p w14:paraId="15FF44BD" w14:textId="77777777" w:rsidR="00E661B8" w:rsidRPr="00C327F6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51" w:type="dxa"/>
          </w:tcPr>
          <w:p w14:paraId="7CFCB8A2" w14:textId="30811BF0" w:rsidR="00E661B8" w:rsidRPr="00C327F6" w:rsidRDefault="00BD2F2E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</w:tr>
      <w:tr w:rsidR="004D5290" w:rsidRPr="00C327F6" w14:paraId="7171216C" w14:textId="77777777" w:rsidTr="00A1332C">
        <w:trPr>
          <w:tblHeader/>
        </w:trPr>
        <w:tc>
          <w:tcPr>
            <w:tcW w:w="3330" w:type="dxa"/>
          </w:tcPr>
          <w:p w14:paraId="7F4B43B0" w14:textId="77777777" w:rsidR="0080244C" w:rsidRPr="00C327F6" w:rsidRDefault="0080244C" w:rsidP="00A1332C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7" w:type="dxa"/>
          </w:tcPr>
          <w:p w14:paraId="0570B1F9" w14:textId="77777777" w:rsidR="0080244C" w:rsidRPr="00C327F6" w:rsidRDefault="0080244C" w:rsidP="00A1332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29" w:type="dxa"/>
            <w:gridSpan w:val="7"/>
          </w:tcPr>
          <w:p w14:paraId="4F685AD3" w14:textId="77777777" w:rsidR="0080244C" w:rsidRPr="00C327F6" w:rsidRDefault="0080244C" w:rsidP="00A1332C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327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(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D5290" w:rsidRPr="00C327F6" w14:paraId="1FB989C5" w14:textId="77777777" w:rsidTr="00A1332C">
        <w:tc>
          <w:tcPr>
            <w:tcW w:w="3330" w:type="dxa"/>
          </w:tcPr>
          <w:p w14:paraId="31C83F46" w14:textId="77777777" w:rsidR="0080244C" w:rsidRPr="00C327F6" w:rsidRDefault="0080244C" w:rsidP="00A1332C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47" w:type="dxa"/>
          </w:tcPr>
          <w:p w14:paraId="6A302BCE" w14:textId="77777777" w:rsidR="0080244C" w:rsidRPr="00C327F6" w:rsidRDefault="0080244C" w:rsidP="00A1332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550D73B2" w14:textId="77777777" w:rsidR="0080244C" w:rsidRPr="00C327F6" w:rsidRDefault="0080244C" w:rsidP="00A1332C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9" w:type="dxa"/>
          </w:tcPr>
          <w:p w14:paraId="001C6928" w14:textId="77777777" w:rsidR="0080244C" w:rsidRPr="00C327F6" w:rsidRDefault="0080244C" w:rsidP="00A1332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5CFACFD0" w14:textId="77777777" w:rsidR="0080244C" w:rsidRPr="00C327F6" w:rsidRDefault="0080244C" w:rsidP="00A1332C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</w:tcPr>
          <w:p w14:paraId="1D0345D1" w14:textId="77777777" w:rsidR="0080244C" w:rsidRPr="00C327F6" w:rsidRDefault="0080244C" w:rsidP="00A1332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219A3054" w14:textId="77777777" w:rsidR="0080244C" w:rsidRPr="00C327F6" w:rsidRDefault="0080244C" w:rsidP="00A1332C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</w:tcPr>
          <w:p w14:paraId="333CD258" w14:textId="77777777" w:rsidR="0080244C" w:rsidRPr="00C327F6" w:rsidRDefault="0080244C" w:rsidP="00A1332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3F5E4CEA" w14:textId="77777777" w:rsidR="0080244C" w:rsidRPr="00C327F6" w:rsidRDefault="0080244C" w:rsidP="00A1332C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4D5290" w:rsidRPr="00C327F6" w14:paraId="23662415" w14:textId="77777777" w:rsidTr="00A1332C">
        <w:tc>
          <w:tcPr>
            <w:tcW w:w="3330" w:type="dxa"/>
          </w:tcPr>
          <w:p w14:paraId="2BE71F76" w14:textId="77777777" w:rsidR="0080244C" w:rsidRPr="00C327F6" w:rsidRDefault="0080244C" w:rsidP="0071103F">
            <w:pPr>
              <w:tabs>
                <w:tab w:val="left" w:pos="-24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47" w:type="dxa"/>
          </w:tcPr>
          <w:p w14:paraId="5CAEC3FD" w14:textId="77777777" w:rsidR="0080244C" w:rsidRPr="00C327F6" w:rsidRDefault="0080244C" w:rsidP="00A1332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37A19DBF" w14:textId="77777777" w:rsidR="0080244C" w:rsidRPr="00C327F6" w:rsidRDefault="0080244C" w:rsidP="00A1332C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9" w:type="dxa"/>
          </w:tcPr>
          <w:p w14:paraId="4E2D8440" w14:textId="77777777" w:rsidR="0080244C" w:rsidRPr="00C327F6" w:rsidRDefault="0080244C" w:rsidP="00A1332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43375940" w14:textId="77777777" w:rsidR="0080244C" w:rsidRPr="00C327F6" w:rsidRDefault="0080244C" w:rsidP="00A1332C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</w:tcPr>
          <w:p w14:paraId="3D67C976" w14:textId="77777777" w:rsidR="0080244C" w:rsidRPr="00C327F6" w:rsidRDefault="0080244C" w:rsidP="00A1332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51A88C35" w14:textId="77777777" w:rsidR="0080244C" w:rsidRPr="00C327F6" w:rsidRDefault="0080244C" w:rsidP="00A1332C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</w:tcPr>
          <w:p w14:paraId="4A17AD03" w14:textId="77777777" w:rsidR="0080244C" w:rsidRPr="00C327F6" w:rsidRDefault="0080244C" w:rsidP="00A1332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09552B2D" w14:textId="77777777" w:rsidR="0080244C" w:rsidRPr="00C327F6" w:rsidRDefault="0080244C" w:rsidP="00A1332C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4D5290" w:rsidRPr="00C327F6" w14:paraId="5E933ED9" w14:textId="77777777" w:rsidTr="00A1332C">
        <w:tc>
          <w:tcPr>
            <w:tcW w:w="3330" w:type="dxa"/>
          </w:tcPr>
          <w:p w14:paraId="2082FF17" w14:textId="72C2CB37" w:rsidR="003345AC" w:rsidRPr="00C327F6" w:rsidRDefault="003345AC" w:rsidP="003345AC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ส่วนที่มีหลักประกัน</w:t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5C80D771" w14:textId="77777777" w:rsidR="003345AC" w:rsidRPr="00C327F6" w:rsidRDefault="003345AC" w:rsidP="003345A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55D5EBD5" w14:textId="75E4E0DF" w:rsidR="003345AC" w:rsidRPr="00C327F6" w:rsidRDefault="007F62B1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7,546</w:t>
            </w:r>
          </w:p>
        </w:tc>
        <w:tc>
          <w:tcPr>
            <w:tcW w:w="239" w:type="dxa"/>
          </w:tcPr>
          <w:p w14:paraId="0AC525CC" w14:textId="77777777" w:rsidR="003345AC" w:rsidRPr="00C327F6" w:rsidRDefault="003345AC" w:rsidP="003345A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4847A74D" w14:textId="0359FBB3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8,426</w:t>
            </w:r>
          </w:p>
        </w:tc>
        <w:tc>
          <w:tcPr>
            <w:tcW w:w="261" w:type="dxa"/>
          </w:tcPr>
          <w:p w14:paraId="7FEA048B" w14:textId="77777777" w:rsidR="003345AC" w:rsidRPr="00C327F6" w:rsidRDefault="003345AC" w:rsidP="003345A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4FBD44F4" w14:textId="0105F08D" w:rsidR="003345AC" w:rsidRPr="00C327F6" w:rsidRDefault="009D5486" w:rsidP="003345AC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61" w:type="dxa"/>
          </w:tcPr>
          <w:p w14:paraId="2B0B133E" w14:textId="77777777" w:rsidR="003345AC" w:rsidRPr="00C327F6" w:rsidRDefault="003345AC" w:rsidP="003345A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62EDF9C1" w14:textId="286132E9" w:rsidR="003345AC" w:rsidRPr="00C327F6" w:rsidRDefault="003345AC" w:rsidP="003345AC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</w:tr>
      <w:tr w:rsidR="004D5290" w:rsidRPr="00C327F6" w14:paraId="4B4A293C" w14:textId="77777777" w:rsidTr="00744C65">
        <w:tc>
          <w:tcPr>
            <w:tcW w:w="3330" w:type="dxa"/>
          </w:tcPr>
          <w:p w14:paraId="51DEED96" w14:textId="35FAE0B6" w:rsidR="003345AC" w:rsidRPr="00C327F6" w:rsidRDefault="003345AC" w:rsidP="003345AC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704D7CC4" w14:textId="77777777" w:rsidR="003345AC" w:rsidRPr="00C327F6" w:rsidRDefault="003345AC" w:rsidP="003345A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67B84CE8" w14:textId="4C012E91" w:rsidR="003345AC" w:rsidRPr="00C327F6" w:rsidRDefault="00245AFB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23,107</w:t>
            </w:r>
          </w:p>
        </w:tc>
        <w:tc>
          <w:tcPr>
            <w:tcW w:w="239" w:type="dxa"/>
          </w:tcPr>
          <w:p w14:paraId="246B5B17" w14:textId="77777777" w:rsidR="003345AC" w:rsidRPr="00C327F6" w:rsidRDefault="003345AC" w:rsidP="003345A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45925008" w14:textId="2DB92BFD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71,441</w:t>
            </w:r>
          </w:p>
        </w:tc>
        <w:tc>
          <w:tcPr>
            <w:tcW w:w="261" w:type="dxa"/>
          </w:tcPr>
          <w:p w14:paraId="1915121C" w14:textId="77777777" w:rsidR="003345AC" w:rsidRPr="00C327F6" w:rsidRDefault="003345AC" w:rsidP="003345A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58646F6C" w14:textId="5BEA0453" w:rsidR="003345AC" w:rsidRPr="00C327F6" w:rsidRDefault="009D5486" w:rsidP="003345AC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61" w:type="dxa"/>
          </w:tcPr>
          <w:p w14:paraId="2013655E" w14:textId="77777777" w:rsidR="003345AC" w:rsidRPr="00C327F6" w:rsidRDefault="003345AC" w:rsidP="003345A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2324868A" w14:textId="54E8F272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42,092</w:t>
            </w:r>
          </w:p>
        </w:tc>
      </w:tr>
      <w:tr w:rsidR="004D5290" w:rsidRPr="00C327F6" w14:paraId="46BFC4FC" w14:textId="77777777" w:rsidTr="00A1332C">
        <w:trPr>
          <w:trHeight w:val="297"/>
        </w:trPr>
        <w:tc>
          <w:tcPr>
            <w:tcW w:w="3330" w:type="dxa"/>
          </w:tcPr>
          <w:p w14:paraId="23F670F8" w14:textId="2CA0C3DE" w:rsidR="003345AC" w:rsidRPr="00C327F6" w:rsidRDefault="003345AC" w:rsidP="003345AC">
            <w:pPr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47" w:type="dxa"/>
          </w:tcPr>
          <w:p w14:paraId="40588F12" w14:textId="77777777" w:rsidR="003345AC" w:rsidRPr="00C327F6" w:rsidRDefault="003345AC" w:rsidP="003345A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0756920" w14:textId="77777777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534EC452" w14:textId="77777777" w:rsidR="003345AC" w:rsidRPr="00C327F6" w:rsidRDefault="003345AC" w:rsidP="003345A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0FCE5383" w14:textId="77777777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</w:tcPr>
          <w:p w14:paraId="79667445" w14:textId="77777777" w:rsidR="003345AC" w:rsidRPr="00C327F6" w:rsidRDefault="003345AC" w:rsidP="003345A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6A87774C" w14:textId="77777777" w:rsidR="003345AC" w:rsidRPr="00C327F6" w:rsidRDefault="003345AC" w:rsidP="003345AC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61" w:type="dxa"/>
          </w:tcPr>
          <w:p w14:paraId="69F87EBD" w14:textId="77777777" w:rsidR="003345AC" w:rsidRPr="00C327F6" w:rsidRDefault="003345AC" w:rsidP="003345A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7D231A95" w14:textId="77777777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5245DD10" w14:textId="77777777" w:rsidTr="00A1332C">
        <w:tc>
          <w:tcPr>
            <w:tcW w:w="3330" w:type="dxa"/>
          </w:tcPr>
          <w:p w14:paraId="45F4BEF4" w14:textId="748B76F6" w:rsidR="003345AC" w:rsidRPr="00C327F6" w:rsidRDefault="003345AC" w:rsidP="003345AC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594E7473" w14:textId="21E910C5" w:rsidR="003345AC" w:rsidRPr="00C327F6" w:rsidRDefault="003345AC" w:rsidP="003345A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77" w:type="dxa"/>
          </w:tcPr>
          <w:p w14:paraId="31D64981" w14:textId="64643ED3" w:rsidR="003345AC" w:rsidRPr="00C327F6" w:rsidRDefault="00245AFB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4CE98A8" w14:textId="77777777" w:rsidR="003345AC" w:rsidRPr="00C327F6" w:rsidRDefault="003345AC" w:rsidP="003345A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04C320C1" w14:textId="364C4A4F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4CCC36AC" w14:textId="77777777" w:rsidR="003345AC" w:rsidRPr="00C327F6" w:rsidRDefault="003345AC" w:rsidP="003345A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15A44EB" w14:textId="6D36E468" w:rsidR="003345AC" w:rsidRPr="00C327F6" w:rsidRDefault="009D5486" w:rsidP="003345AC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75,201</w:t>
            </w:r>
          </w:p>
        </w:tc>
        <w:tc>
          <w:tcPr>
            <w:tcW w:w="261" w:type="dxa"/>
          </w:tcPr>
          <w:p w14:paraId="0F12BC72" w14:textId="77777777" w:rsidR="003345AC" w:rsidRPr="00C327F6" w:rsidRDefault="003345AC" w:rsidP="003345A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5CD4296B" w14:textId="1A3421F6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50,849</w:t>
            </w:r>
          </w:p>
        </w:tc>
      </w:tr>
      <w:tr w:rsidR="004D5290" w:rsidRPr="00C327F6" w14:paraId="2A0E0D3D" w14:textId="77777777" w:rsidTr="00A1332C">
        <w:tc>
          <w:tcPr>
            <w:tcW w:w="3330" w:type="dxa"/>
          </w:tcPr>
          <w:p w14:paraId="5D3E9DEE" w14:textId="77777777" w:rsidR="003345AC" w:rsidRPr="00C327F6" w:rsidRDefault="003345AC" w:rsidP="003345AC">
            <w:pPr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847" w:type="dxa"/>
          </w:tcPr>
          <w:p w14:paraId="463D9B9C" w14:textId="77777777" w:rsidR="003345AC" w:rsidRPr="00C327F6" w:rsidRDefault="003345AC" w:rsidP="003345A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4879BF1" w14:textId="314ECCF7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1765873" w14:textId="77777777" w:rsidR="003345AC" w:rsidRPr="00C327F6" w:rsidRDefault="003345AC" w:rsidP="003345A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542BFCD5" w14:textId="77777777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</w:tcPr>
          <w:p w14:paraId="368F550A" w14:textId="77777777" w:rsidR="003345AC" w:rsidRPr="00C327F6" w:rsidRDefault="003345AC" w:rsidP="003345A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33BE3C6C" w14:textId="77777777" w:rsidR="003345AC" w:rsidRPr="00C327F6" w:rsidRDefault="003345AC" w:rsidP="003345AC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61" w:type="dxa"/>
          </w:tcPr>
          <w:p w14:paraId="2420C245" w14:textId="77777777" w:rsidR="003345AC" w:rsidRPr="00C327F6" w:rsidRDefault="003345AC" w:rsidP="003345A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17C98C0A" w14:textId="77777777" w:rsidR="003345AC" w:rsidRPr="00C327F6" w:rsidRDefault="003345AC" w:rsidP="003345A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4D5290" w:rsidRPr="00C327F6" w14:paraId="1D5B602C" w14:textId="77777777" w:rsidTr="00A1332C">
        <w:tc>
          <w:tcPr>
            <w:tcW w:w="3330" w:type="dxa"/>
          </w:tcPr>
          <w:p w14:paraId="781E9A13" w14:textId="255FBB32" w:rsidR="003345AC" w:rsidRPr="00C327F6" w:rsidRDefault="003345AC" w:rsidP="003345AC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4909BE97" w14:textId="77777777" w:rsidR="003345AC" w:rsidRPr="00C327F6" w:rsidRDefault="003345AC" w:rsidP="003345A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5E19215" w14:textId="3516917D" w:rsidR="003345AC" w:rsidRPr="00C327F6" w:rsidRDefault="007F62B1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239" w:type="dxa"/>
          </w:tcPr>
          <w:p w14:paraId="09ADE056" w14:textId="77777777" w:rsidR="003345AC" w:rsidRPr="00C327F6" w:rsidRDefault="003345AC" w:rsidP="003345A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6E83F943" w14:textId="48376481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261" w:type="dxa"/>
          </w:tcPr>
          <w:p w14:paraId="57FE7E1E" w14:textId="77777777" w:rsidR="003345AC" w:rsidRPr="00C327F6" w:rsidRDefault="003345AC" w:rsidP="003345A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59392BA0" w14:textId="6DE56928" w:rsidR="003345AC" w:rsidRPr="00C327F6" w:rsidRDefault="009D5486" w:rsidP="003345AC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61" w:type="dxa"/>
          </w:tcPr>
          <w:p w14:paraId="014B7418" w14:textId="77777777" w:rsidR="003345AC" w:rsidRPr="00C327F6" w:rsidRDefault="003345AC" w:rsidP="003345A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46B15D76" w14:textId="0629E586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</w:tr>
      <w:tr w:rsidR="004D5290" w:rsidRPr="00C327F6" w14:paraId="36C1AF37" w14:textId="77777777" w:rsidTr="00A1332C">
        <w:tc>
          <w:tcPr>
            <w:tcW w:w="3330" w:type="dxa"/>
          </w:tcPr>
          <w:p w14:paraId="558530EE" w14:textId="77777777" w:rsidR="003345AC" w:rsidRPr="00C327F6" w:rsidRDefault="003345AC" w:rsidP="003345AC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847" w:type="dxa"/>
          </w:tcPr>
          <w:p w14:paraId="71B2F618" w14:textId="77777777" w:rsidR="003345AC" w:rsidRPr="00C327F6" w:rsidRDefault="003345AC" w:rsidP="003345A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997FC8A" w14:textId="13335933" w:rsidR="003345AC" w:rsidRPr="00C327F6" w:rsidRDefault="007F62B1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30,748</w:t>
            </w:r>
          </w:p>
        </w:tc>
        <w:tc>
          <w:tcPr>
            <w:tcW w:w="239" w:type="dxa"/>
          </w:tcPr>
          <w:p w14:paraId="56C023DB" w14:textId="77777777" w:rsidR="003345AC" w:rsidRPr="00C327F6" w:rsidRDefault="003345AC" w:rsidP="003345A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242C6DCA" w14:textId="6E99C09B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80,069</w:t>
            </w:r>
          </w:p>
        </w:tc>
        <w:tc>
          <w:tcPr>
            <w:tcW w:w="261" w:type="dxa"/>
          </w:tcPr>
          <w:p w14:paraId="577CA111" w14:textId="77777777" w:rsidR="003345AC" w:rsidRPr="00C327F6" w:rsidRDefault="003345AC" w:rsidP="003345A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33BFC57" w14:textId="69FFB786" w:rsidR="003345AC" w:rsidRPr="00C327F6" w:rsidRDefault="009D5486" w:rsidP="003345AC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75,201</w:t>
            </w:r>
          </w:p>
        </w:tc>
        <w:tc>
          <w:tcPr>
            <w:tcW w:w="261" w:type="dxa"/>
          </w:tcPr>
          <w:p w14:paraId="0F4C766B" w14:textId="77777777" w:rsidR="003345AC" w:rsidRPr="00C327F6" w:rsidRDefault="003345AC" w:rsidP="003345A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03678E10" w14:textId="7384867E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92,941</w:t>
            </w:r>
          </w:p>
        </w:tc>
      </w:tr>
      <w:tr w:rsidR="003345AC" w:rsidRPr="00C327F6" w14:paraId="6C7A7F12" w14:textId="77777777" w:rsidTr="00A1332C">
        <w:trPr>
          <w:trHeight w:val="80"/>
        </w:trPr>
        <w:tc>
          <w:tcPr>
            <w:tcW w:w="3330" w:type="dxa"/>
          </w:tcPr>
          <w:p w14:paraId="3F6B9BAF" w14:textId="77777777" w:rsidR="003345AC" w:rsidRPr="00C327F6" w:rsidRDefault="003345AC" w:rsidP="003345AC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847" w:type="dxa"/>
          </w:tcPr>
          <w:p w14:paraId="1E406616" w14:textId="77777777" w:rsidR="003345AC" w:rsidRPr="00C327F6" w:rsidRDefault="003345AC" w:rsidP="003345A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279927D8" w14:textId="7C0D9253" w:rsidR="003345AC" w:rsidRPr="00C327F6" w:rsidRDefault="007F62B1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32,141</w:t>
            </w:r>
          </w:p>
        </w:tc>
        <w:tc>
          <w:tcPr>
            <w:tcW w:w="239" w:type="dxa"/>
          </w:tcPr>
          <w:p w14:paraId="399A58BE" w14:textId="77777777" w:rsidR="003345AC" w:rsidRPr="00C327F6" w:rsidRDefault="003345AC" w:rsidP="003345A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714B519A" w14:textId="709CADED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101,037</w:t>
            </w:r>
          </w:p>
        </w:tc>
        <w:tc>
          <w:tcPr>
            <w:tcW w:w="261" w:type="dxa"/>
          </w:tcPr>
          <w:p w14:paraId="71868651" w14:textId="77777777" w:rsidR="003345AC" w:rsidRPr="00C327F6" w:rsidRDefault="003345AC" w:rsidP="003345A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50DBB78D" w14:textId="397DF3B9" w:rsidR="003345AC" w:rsidRPr="00C327F6" w:rsidRDefault="009D5486" w:rsidP="003345AC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75,201</w:t>
            </w:r>
          </w:p>
        </w:tc>
        <w:tc>
          <w:tcPr>
            <w:tcW w:w="261" w:type="dxa"/>
          </w:tcPr>
          <w:p w14:paraId="181D8C3E" w14:textId="77777777" w:rsidR="003345AC" w:rsidRPr="00C327F6" w:rsidRDefault="003345AC" w:rsidP="003345A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4099EF34" w14:textId="3584376E" w:rsidR="003345AC" w:rsidRPr="00C327F6" w:rsidRDefault="003345AC" w:rsidP="003345A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113,133</w:t>
            </w:r>
          </w:p>
        </w:tc>
      </w:tr>
    </w:tbl>
    <w:p w14:paraId="52F6FC50" w14:textId="683A5AA8" w:rsidR="0080244C" w:rsidRPr="00C327F6" w:rsidRDefault="0080244C" w:rsidP="00A57F14">
      <w:pPr>
        <w:ind w:right="-14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0D53268" w14:textId="5EFCBEAE" w:rsidR="00DF2105" w:rsidRPr="00C327F6" w:rsidRDefault="00DF2105" w:rsidP="00A57F14">
      <w:pPr>
        <w:ind w:left="540" w:right="-14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C327F6">
        <w:rPr>
          <w:rFonts w:ascii="Angsana New" w:hAnsi="Angsana New"/>
          <w:sz w:val="30"/>
          <w:szCs w:val="30"/>
          <w:lang w:val="th-TH"/>
        </w:rPr>
        <w:t xml:space="preserve">31 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="00BD2F2E" w:rsidRPr="00C327F6">
        <w:rPr>
          <w:rFonts w:ascii="Angsana New" w:hAnsi="Angsana New"/>
          <w:sz w:val="30"/>
          <w:szCs w:val="30"/>
        </w:rPr>
        <w:t>2568</w:t>
      </w:r>
      <w:r w:rsidRPr="00C327F6">
        <w:rPr>
          <w:rFonts w:ascii="Angsana New" w:hAnsi="Angsana New"/>
          <w:sz w:val="30"/>
          <w:szCs w:val="30"/>
          <w:lang w:val="th-TH"/>
        </w:rPr>
        <w:t xml:space="preserve"> 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8707C0" w:rsidRPr="00C327F6">
        <w:rPr>
          <w:rFonts w:ascii="Angsana New" w:hAnsi="Angsana New" w:hint="cs"/>
          <w:sz w:val="30"/>
          <w:szCs w:val="30"/>
        </w:rPr>
        <w:t>29</w:t>
      </w:r>
      <w:r w:rsidR="00C650DC" w:rsidRPr="00C327F6">
        <w:rPr>
          <w:rFonts w:ascii="Angsana New" w:hAnsi="Angsana New"/>
          <w:sz w:val="30"/>
          <w:szCs w:val="30"/>
        </w:rPr>
        <w:t>,</w:t>
      </w:r>
      <w:r w:rsidR="008707C0" w:rsidRPr="00C327F6">
        <w:rPr>
          <w:rFonts w:ascii="Angsana New" w:hAnsi="Angsana New" w:hint="cs"/>
          <w:sz w:val="30"/>
          <w:szCs w:val="30"/>
        </w:rPr>
        <w:t>896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ล้านบาท</w:t>
      </w:r>
      <w:r w:rsidR="00242B07" w:rsidRPr="00C327F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242B07" w:rsidRPr="00C327F6">
        <w:rPr>
          <w:rFonts w:ascii="Angsana New" w:hAnsi="Angsana New"/>
          <w:i/>
          <w:iCs/>
          <w:sz w:val="30"/>
          <w:szCs w:val="30"/>
          <w:cs/>
        </w:rPr>
        <w:t>(</w:t>
      </w:r>
      <w:r w:rsidR="00BD2F2E" w:rsidRPr="00C327F6">
        <w:rPr>
          <w:rFonts w:ascii="Angsana New" w:hAnsi="Angsana New"/>
          <w:i/>
          <w:iCs/>
          <w:sz w:val="30"/>
          <w:szCs w:val="30"/>
        </w:rPr>
        <w:t>2567</w:t>
      </w:r>
      <w:r w:rsidR="00242B07" w:rsidRPr="00C327F6">
        <w:rPr>
          <w:rFonts w:ascii="Angsana New" w:hAnsi="Angsana New"/>
          <w:i/>
          <w:iCs/>
          <w:sz w:val="30"/>
          <w:szCs w:val="30"/>
        </w:rPr>
        <w:t xml:space="preserve">: </w:t>
      </w:r>
      <w:r w:rsidR="003345AC" w:rsidRPr="00C327F6">
        <w:rPr>
          <w:rFonts w:ascii="Angsana New" w:hAnsi="Angsana New"/>
          <w:i/>
          <w:iCs/>
          <w:sz w:val="30"/>
          <w:szCs w:val="30"/>
        </w:rPr>
        <w:t>28,576</w:t>
      </w:r>
      <w:r w:rsidR="003345AC"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42B07" w:rsidRPr="00C327F6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0ED7EDEC" w14:textId="77777777" w:rsidR="00FF0A3D" w:rsidRPr="00C327F6" w:rsidRDefault="00FF0A3D" w:rsidP="00A57F14">
      <w:pPr>
        <w:jc w:val="thaiDistribute"/>
        <w:rPr>
          <w:rFonts w:ascii="Angsana New" w:hAnsi="Angsana New"/>
          <w:sz w:val="30"/>
          <w:szCs w:val="30"/>
        </w:rPr>
      </w:pPr>
    </w:p>
    <w:p w14:paraId="7CAAE79B" w14:textId="0B220516" w:rsidR="00DF2105" w:rsidRPr="00C327F6" w:rsidRDefault="00DF2105" w:rsidP="00A57F14">
      <w:pPr>
        <w:ind w:left="540" w:right="-14"/>
        <w:jc w:val="thaiDistribute"/>
        <w:rPr>
          <w:rFonts w:ascii="Angsana New" w:hAnsi="Angsana New"/>
          <w:sz w:val="30"/>
          <w:szCs w:val="30"/>
          <w:lang w:val="th-TH"/>
        </w:rPr>
      </w:pP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FD1807" w:rsidRPr="00C327F6">
        <w:rPr>
          <w:rFonts w:ascii="Angsana New" w:hAnsi="Angsana New"/>
          <w:sz w:val="30"/>
          <w:szCs w:val="30"/>
        </w:rPr>
        <w:t>31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ธันวาคม</w:t>
      </w:r>
      <w:r w:rsidR="004D7D6B"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BD2F2E" w:rsidRPr="00C327F6">
        <w:rPr>
          <w:rFonts w:ascii="Angsana New" w:hAnsi="Angsana New"/>
          <w:sz w:val="30"/>
          <w:szCs w:val="30"/>
        </w:rPr>
        <w:t>256</w:t>
      </w:r>
      <w:r w:rsidR="00431445">
        <w:rPr>
          <w:rFonts w:ascii="Angsana New" w:hAnsi="Angsana New"/>
          <w:sz w:val="30"/>
          <w:szCs w:val="30"/>
        </w:rPr>
        <w:t>8</w:t>
      </w:r>
      <w:r w:rsidR="00FD1807" w:rsidRPr="00C327F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/>
          <w:sz w:val="30"/>
          <w:szCs w:val="30"/>
          <w:cs/>
          <w:lang w:val="th-TH"/>
        </w:rPr>
        <w:t>กลุ่มบริษัทยังได้วางหลักประกัน ได้แก่ เงินฝากธนาคาร ที่ดิน อาคารและอุปกรณ์ และสิทธิต่างๆ ตามที่ระบุไว้กับสถาบันการเงิน อย่างไรก็ตาม บัญชีเงินฝากธนาคารที่ได้วางไว้เป็นหลักประกันดังกล่าวสามารถ</w:t>
      </w:r>
      <w:r w:rsidR="00C516A1" w:rsidRPr="00C327F6">
        <w:rPr>
          <w:rFonts w:ascii="Angsana New" w:hAnsi="Angsana New"/>
          <w:sz w:val="30"/>
          <w:szCs w:val="30"/>
          <w:cs/>
          <w:lang w:val="th-TH"/>
        </w:rPr>
        <w:t>เ</w:t>
      </w:r>
      <w:r w:rsidR="00C516A1" w:rsidRPr="00C327F6">
        <w:rPr>
          <w:rFonts w:ascii="Angsana New" w:hAnsi="Angsana New" w:hint="cs"/>
          <w:sz w:val="30"/>
          <w:szCs w:val="30"/>
          <w:cs/>
          <w:lang w:val="th-TH"/>
        </w:rPr>
        <w:t>บิ</w:t>
      </w:r>
      <w:r w:rsidR="00C516A1" w:rsidRPr="00C327F6">
        <w:rPr>
          <w:rFonts w:ascii="Angsana New" w:hAnsi="Angsana New"/>
          <w:sz w:val="30"/>
          <w:szCs w:val="30"/>
          <w:cs/>
          <w:lang w:val="th-TH"/>
        </w:rPr>
        <w:t>ก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ถอนตามวัตถุประสงค์และเงื่อนไขที่ระบุไว้ในสัญญาเงินกู้ (ดูหมายเหตุข้อ </w:t>
      </w:r>
      <w:r w:rsidR="006011A6" w:rsidRPr="00C327F6">
        <w:rPr>
          <w:rFonts w:ascii="Angsana New" w:hAnsi="Angsana New"/>
          <w:sz w:val="30"/>
          <w:szCs w:val="30"/>
        </w:rPr>
        <w:t>1</w:t>
      </w:r>
      <w:r w:rsidR="003C0C5D" w:rsidRPr="00C327F6">
        <w:rPr>
          <w:rFonts w:ascii="Angsana New" w:hAnsi="Angsana New"/>
          <w:sz w:val="30"/>
          <w:szCs w:val="30"/>
        </w:rPr>
        <w:t>2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และ </w:t>
      </w:r>
      <w:r w:rsidR="00274FA5" w:rsidRPr="00C327F6">
        <w:rPr>
          <w:rFonts w:ascii="Angsana New" w:hAnsi="Angsana New"/>
          <w:sz w:val="30"/>
          <w:szCs w:val="30"/>
        </w:rPr>
        <w:t>1</w:t>
      </w:r>
      <w:r w:rsidR="003C0C5D" w:rsidRPr="00C327F6">
        <w:rPr>
          <w:rFonts w:ascii="Angsana New" w:hAnsi="Angsana New"/>
          <w:sz w:val="30"/>
          <w:szCs w:val="30"/>
        </w:rPr>
        <w:t>3</w:t>
      </w:r>
      <w:r w:rsidRPr="00C327F6">
        <w:rPr>
          <w:rFonts w:ascii="Angsana New" w:hAnsi="Angsana New"/>
          <w:sz w:val="30"/>
          <w:szCs w:val="30"/>
          <w:cs/>
          <w:lang w:val="th-TH"/>
        </w:rPr>
        <w:t>)</w:t>
      </w:r>
    </w:p>
    <w:p w14:paraId="43841CBF" w14:textId="708D363A" w:rsidR="00DF2105" w:rsidRPr="00C327F6" w:rsidRDefault="00DF2105" w:rsidP="00A57F14">
      <w:pPr>
        <w:pStyle w:val="ListParagraph"/>
        <w:spacing w:line="240" w:lineRule="atLeast"/>
        <w:ind w:left="2880"/>
        <w:jc w:val="thaiDistribute"/>
        <w:rPr>
          <w:rFonts w:ascii="Angsana New" w:eastAsia="MS Mincho" w:hAnsi="Angsana New"/>
          <w:sz w:val="30"/>
          <w:szCs w:val="30"/>
        </w:rPr>
      </w:pPr>
    </w:p>
    <w:p w14:paraId="19ED9C82" w14:textId="0C3D2784" w:rsidR="00ED02A0" w:rsidRPr="00C327F6" w:rsidRDefault="00DF2105" w:rsidP="00A57F14">
      <w:pPr>
        <w:ind w:left="540" w:right="-14"/>
        <w:jc w:val="thaiDistribute"/>
        <w:rPr>
          <w:rFonts w:ascii="Angsana New" w:hAnsi="Angsana New"/>
          <w:sz w:val="30"/>
          <w:szCs w:val="30"/>
          <w:lang w:val="en-GB"/>
        </w:rPr>
      </w:pP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C327F6">
        <w:rPr>
          <w:rFonts w:ascii="Angsana New" w:hAnsi="Angsana New"/>
          <w:sz w:val="30"/>
          <w:szCs w:val="30"/>
          <w:lang w:val="th-TH"/>
        </w:rPr>
        <w:t xml:space="preserve">31 </w:t>
      </w:r>
      <w:r w:rsidRPr="00C327F6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2B6E5E" w:rsidRPr="00C327F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BD2F2E" w:rsidRPr="00C327F6">
        <w:rPr>
          <w:rFonts w:ascii="Angsana New" w:hAnsi="Angsana New"/>
          <w:sz w:val="30"/>
          <w:szCs w:val="30"/>
        </w:rPr>
        <w:t>2568</w:t>
      </w:r>
      <w:r w:rsidR="002B6E5E" w:rsidRPr="00C327F6">
        <w:rPr>
          <w:rFonts w:ascii="Angsana New" w:hAnsi="Angsana New"/>
          <w:sz w:val="30"/>
          <w:szCs w:val="30"/>
        </w:rPr>
        <w:t xml:space="preserve"> </w:t>
      </w:r>
      <w:r w:rsidRPr="00C327F6">
        <w:rPr>
          <w:rFonts w:ascii="Angsana New" w:hAnsi="Angsana New"/>
          <w:sz w:val="30"/>
          <w:szCs w:val="30"/>
          <w:cs/>
          <w:lang w:val="th-TH"/>
        </w:rPr>
        <w:t>กลุ่มบริษัทมียอดเงินกู้ระยะยาวแบบมีระยะเวลาและแบบหมุนเวียนกับสถาบันการเงินหลายแห่งคงค้างรวม</w:t>
      </w:r>
      <w:r w:rsidR="008D0E87" w:rsidRPr="00C327F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8707C0" w:rsidRPr="00C327F6">
        <w:rPr>
          <w:rFonts w:ascii="Angsana New" w:hAnsi="Angsana New" w:hint="cs"/>
          <w:sz w:val="30"/>
          <w:szCs w:val="30"/>
        </w:rPr>
        <w:t>32</w:t>
      </w:r>
      <w:r w:rsidR="008D0E87" w:rsidRPr="00C327F6">
        <w:rPr>
          <w:rFonts w:ascii="Angsana New" w:hAnsi="Angsana New"/>
          <w:sz w:val="30"/>
          <w:szCs w:val="30"/>
        </w:rPr>
        <w:t>,</w:t>
      </w:r>
      <w:r w:rsidR="008707C0" w:rsidRPr="00C327F6">
        <w:rPr>
          <w:rFonts w:ascii="Angsana New" w:hAnsi="Angsana New" w:hint="cs"/>
          <w:sz w:val="30"/>
          <w:szCs w:val="30"/>
        </w:rPr>
        <w:t>037</w:t>
      </w:r>
      <w:r w:rsidR="00E661B8" w:rsidRPr="00C327F6">
        <w:rPr>
          <w:rFonts w:ascii="Angsana New" w:hAnsi="Angsana New"/>
          <w:sz w:val="30"/>
          <w:szCs w:val="30"/>
        </w:rPr>
        <w:t xml:space="preserve"> </w:t>
      </w:r>
      <w:r w:rsidRPr="00C327F6">
        <w:rPr>
          <w:rFonts w:ascii="Angsana New" w:hAnsi="Angsana New"/>
          <w:sz w:val="30"/>
          <w:szCs w:val="30"/>
          <w:cs/>
          <w:lang w:val="th-TH"/>
        </w:rPr>
        <w:t>ล้านบาท และ</w:t>
      </w:r>
      <w:r w:rsidR="00E45B02" w:rsidRPr="00C327F6">
        <w:rPr>
          <w:rFonts w:ascii="Angsana New" w:hAnsi="Angsana New" w:hint="cs"/>
          <w:sz w:val="30"/>
          <w:szCs w:val="30"/>
          <w:cs/>
        </w:rPr>
        <w:t>บริษัทไม่มียอดเงินกู้ระยะยาว</w:t>
      </w:r>
      <w:r w:rsidR="00E45B02" w:rsidRPr="00C327F6">
        <w:rPr>
          <w:rFonts w:ascii="Angsana New" w:hAnsi="Angsana New" w:hint="cs"/>
          <w:sz w:val="30"/>
          <w:szCs w:val="30"/>
          <w:cs/>
          <w:lang w:val="th-TH"/>
        </w:rPr>
        <w:t xml:space="preserve">คงเหลือ </w:t>
      </w:r>
      <w:r w:rsidRPr="00C327F6">
        <w:rPr>
          <w:rFonts w:ascii="Angsana New" w:hAnsi="Angsana New"/>
          <w:i/>
          <w:iCs/>
          <w:sz w:val="30"/>
          <w:szCs w:val="30"/>
          <w:lang w:val="th-TH"/>
        </w:rPr>
        <w:t>(</w:t>
      </w:r>
      <w:r w:rsidR="008707C0" w:rsidRPr="00C327F6">
        <w:rPr>
          <w:rFonts w:ascii="Angsana New" w:hAnsi="Angsana New"/>
          <w:i/>
          <w:iCs/>
          <w:sz w:val="30"/>
          <w:szCs w:val="30"/>
        </w:rPr>
        <w:t>2567</w:t>
      </w:r>
      <w:r w:rsidRPr="00C327F6">
        <w:rPr>
          <w:rFonts w:ascii="Angsana New" w:hAnsi="Angsana New"/>
          <w:i/>
          <w:iCs/>
          <w:sz w:val="30"/>
          <w:szCs w:val="30"/>
          <w:lang w:val="th-TH"/>
        </w:rPr>
        <w:t xml:space="preserve">: </w:t>
      </w:r>
      <w:r w:rsidR="00AF4C9A" w:rsidRPr="00C327F6">
        <w:rPr>
          <w:rFonts w:ascii="Angsana New" w:hAnsi="Angsana New"/>
          <w:i/>
          <w:iCs/>
          <w:sz w:val="30"/>
          <w:szCs w:val="30"/>
        </w:rPr>
        <w:t xml:space="preserve">100,739 </w:t>
      </w:r>
      <w:r w:rsidR="00AF4C9A" w:rsidRPr="00C327F6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ล้านบาท และ </w:t>
      </w:r>
      <w:r w:rsidR="00AF4C9A" w:rsidRPr="00C327F6">
        <w:rPr>
          <w:rFonts w:ascii="Angsana New" w:hAnsi="Angsana New"/>
          <w:i/>
          <w:iCs/>
          <w:sz w:val="30"/>
          <w:szCs w:val="30"/>
        </w:rPr>
        <w:t>61,449</w:t>
      </w:r>
      <w:r w:rsidR="00AF4C9A" w:rsidRPr="00C327F6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ล้านบาท ตามลำดับ</w:t>
      </w:r>
      <w:r w:rsidRPr="00C327F6">
        <w:rPr>
          <w:rFonts w:ascii="Angsana New" w:hAnsi="Angsana New"/>
          <w:i/>
          <w:iCs/>
          <w:sz w:val="30"/>
          <w:szCs w:val="30"/>
          <w:lang w:val="th-TH"/>
        </w:rPr>
        <w:t>)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โดยมีอัตราดอกเบี้ยและกำหนดชำระคืนที่แตกต่างกันตามที่ระบุไว้ในแต่ละสัญญา ภายใต้สัญญาดังกล่าว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C327F6">
        <w:rPr>
          <w:rFonts w:ascii="Angsana New" w:hAnsi="Angsana New"/>
          <w:sz w:val="30"/>
          <w:szCs w:val="30"/>
          <w:cs/>
          <w:lang w:val="th-TH"/>
        </w:rPr>
        <w:t>บริษั</w:t>
      </w:r>
      <w:r w:rsidRPr="00C327F6">
        <w:rPr>
          <w:rFonts w:ascii="Angsana New" w:hAnsi="Angsana New"/>
          <w:spacing w:val="2"/>
          <w:sz w:val="30"/>
          <w:szCs w:val="30"/>
          <w:cs/>
          <w:lang w:val="en-GB"/>
        </w:rPr>
        <w:t>ทต้องปฏิบัติตามเงื่อนไข</w:t>
      </w:r>
      <w:r w:rsidRPr="00C327F6">
        <w:rPr>
          <w:rFonts w:ascii="Angsana New" w:hAnsi="Angsana New"/>
          <w:sz w:val="30"/>
          <w:szCs w:val="30"/>
          <w:cs/>
          <w:lang w:val="en-GB"/>
        </w:rPr>
        <w:t>บางประการเกี่ยวกับการรักษาอัตราส่วนทางการเงินต่าง</w:t>
      </w:r>
      <w:r w:rsidRPr="00C327F6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C327F6">
        <w:rPr>
          <w:rFonts w:ascii="Angsana New" w:hAnsi="Angsana New"/>
          <w:sz w:val="30"/>
          <w:szCs w:val="30"/>
          <w:cs/>
          <w:lang w:val="en-GB"/>
        </w:rPr>
        <w:t>ๆ การดำรงสัดส่วนการถือหุ้นของผู้ถือหุ้นใหญ่และเงื่อนไขอื่นตามที่ระบุไว้ในสัญญา</w:t>
      </w:r>
    </w:p>
    <w:p w14:paraId="68D30851" w14:textId="77777777" w:rsidR="00605481" w:rsidRPr="00C327F6" w:rsidRDefault="00605481" w:rsidP="00A57F14">
      <w:pPr>
        <w:ind w:left="540" w:right="-14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174EDA4" w14:textId="77777777" w:rsidR="00E22E20" w:rsidRDefault="00E22E20" w:rsidP="00F713E9">
      <w:pPr>
        <w:ind w:left="540" w:right="-14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6DFD18A" w14:textId="77777777" w:rsidR="005F4D37" w:rsidRDefault="005F4D37" w:rsidP="00F713E9">
      <w:pPr>
        <w:ind w:left="540" w:right="-14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6BC6E8D" w14:textId="77777777" w:rsidR="005F4D37" w:rsidRDefault="005F4D37" w:rsidP="00F713E9">
      <w:pPr>
        <w:ind w:left="540" w:right="-14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4D8894A" w14:textId="77777777" w:rsidR="005F4D37" w:rsidRPr="00C327F6" w:rsidRDefault="005F4D37" w:rsidP="00F713E9">
      <w:pPr>
        <w:ind w:left="540" w:right="-14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D7C3BA1" w14:textId="77777777" w:rsidR="009F085E" w:rsidRPr="00C327F6" w:rsidRDefault="009F085E" w:rsidP="00F713E9">
      <w:pPr>
        <w:ind w:left="540" w:right="-14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344D5E2" w14:textId="5C0A0BCD" w:rsidR="00DF2105" w:rsidRPr="00C327F6" w:rsidRDefault="00DF2105" w:rsidP="00FF0A3D">
      <w:pPr>
        <w:ind w:left="540" w:right="-14"/>
        <w:jc w:val="thaiDistribute"/>
        <w:rPr>
          <w:rFonts w:ascii="Angsana New" w:hAnsi="Angsana New"/>
          <w:sz w:val="30"/>
          <w:szCs w:val="30"/>
          <w:lang w:val="en-GB"/>
        </w:rPr>
      </w:pPr>
      <w:r w:rsidRPr="00C327F6">
        <w:rPr>
          <w:rFonts w:ascii="Angsana New" w:hAnsi="Angsana New"/>
          <w:sz w:val="30"/>
          <w:szCs w:val="30"/>
          <w:cs/>
          <w:lang w:val="en-GB"/>
        </w:rPr>
        <w:lastRenderedPageBreak/>
        <w:t>กลุ่ม</w:t>
      </w:r>
      <w:r w:rsidRPr="00C327F6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C327F6">
        <w:rPr>
          <w:rFonts w:ascii="Angsana New" w:hAnsi="Angsana New"/>
          <w:sz w:val="30"/>
          <w:szCs w:val="30"/>
          <w:cs/>
          <w:lang w:val="en-GB"/>
        </w:rPr>
        <w:t>มีรายละเอียดของ</w:t>
      </w:r>
      <w:r w:rsidR="00C67F8A" w:rsidRPr="00C327F6">
        <w:rPr>
          <w:rFonts w:ascii="Angsana New" w:hAnsi="Angsana New" w:hint="cs"/>
          <w:sz w:val="30"/>
          <w:szCs w:val="30"/>
          <w:cs/>
          <w:lang w:val="en-GB"/>
        </w:rPr>
        <w:t>วง</w:t>
      </w:r>
      <w:r w:rsidRPr="00C327F6">
        <w:rPr>
          <w:rFonts w:ascii="Angsana New" w:hAnsi="Angsana New"/>
          <w:sz w:val="30"/>
          <w:szCs w:val="30"/>
          <w:cs/>
          <w:lang w:val="en-GB"/>
        </w:rPr>
        <w:t>เงินกู้ยืม</w:t>
      </w:r>
      <w:bookmarkStart w:id="11" w:name="_Hlk61804012"/>
      <w:r w:rsidRPr="00C327F6">
        <w:rPr>
          <w:rFonts w:ascii="Angsana New" w:hAnsi="Angsana New" w:hint="cs"/>
          <w:sz w:val="30"/>
          <w:szCs w:val="30"/>
          <w:cs/>
          <w:lang w:val="en-GB"/>
        </w:rPr>
        <w:t>จากสถาบันการเงินของกลุ่มบริษัท</w:t>
      </w:r>
      <w:r w:rsidRPr="00C327F6">
        <w:rPr>
          <w:rFonts w:ascii="Angsana New" w:hAnsi="Angsana New"/>
          <w:sz w:val="30"/>
          <w:szCs w:val="30"/>
          <w:cs/>
          <w:lang w:val="en-GB"/>
        </w:rPr>
        <w:t xml:space="preserve"> </w:t>
      </w:r>
      <w:bookmarkEnd w:id="11"/>
      <w:r w:rsidRPr="00C327F6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Pr="00C327F6">
        <w:rPr>
          <w:rFonts w:ascii="Angsana New" w:hAnsi="Angsana New"/>
          <w:sz w:val="30"/>
          <w:szCs w:val="30"/>
        </w:rPr>
        <w:t>31</w:t>
      </w:r>
      <w:r w:rsidRPr="00C327F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D2F2E" w:rsidRPr="00C327F6">
        <w:rPr>
          <w:rFonts w:ascii="Angsana New" w:hAnsi="Angsana New"/>
          <w:sz w:val="30"/>
          <w:szCs w:val="30"/>
        </w:rPr>
        <w:t>2568</w:t>
      </w:r>
      <w:r w:rsidRPr="00C327F6">
        <w:rPr>
          <w:rFonts w:ascii="Angsana New" w:hAnsi="Angsana New"/>
          <w:sz w:val="30"/>
          <w:szCs w:val="30"/>
        </w:rPr>
        <w:t xml:space="preserve"> </w:t>
      </w:r>
      <w:r w:rsidRPr="00C327F6">
        <w:rPr>
          <w:rFonts w:ascii="Angsana New" w:hAnsi="Angsana New"/>
          <w:sz w:val="30"/>
          <w:szCs w:val="30"/>
          <w:cs/>
          <w:lang w:val="en-GB"/>
        </w:rPr>
        <w:t>ดังนี้</w:t>
      </w:r>
    </w:p>
    <w:p w14:paraId="22CDFDF8" w14:textId="77777777" w:rsidR="00DF2105" w:rsidRPr="00C327F6" w:rsidRDefault="00DF2105" w:rsidP="00FF0A3D">
      <w:pPr>
        <w:jc w:val="thaiDistribute"/>
        <w:rPr>
          <w:rFonts w:ascii="Angsana New" w:hAnsi="Angsana New"/>
          <w:lang w:val="en-GB"/>
        </w:rPr>
      </w:pPr>
    </w:p>
    <w:tbl>
      <w:tblPr>
        <w:tblW w:w="95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070"/>
        <w:gridCol w:w="990"/>
        <w:gridCol w:w="2322"/>
        <w:gridCol w:w="4158"/>
      </w:tblGrid>
      <w:tr w:rsidR="004D5290" w:rsidRPr="00C327F6" w14:paraId="4579F1CD" w14:textId="77777777" w:rsidTr="00B40CA3">
        <w:trPr>
          <w:trHeight w:val="331"/>
          <w:tblHeader/>
        </w:trPr>
        <w:tc>
          <w:tcPr>
            <w:tcW w:w="2070" w:type="dxa"/>
          </w:tcPr>
          <w:p w14:paraId="5394D5C7" w14:textId="77777777" w:rsidR="00DF2105" w:rsidRPr="00C327F6" w:rsidRDefault="00DF2105" w:rsidP="00C278B6">
            <w:pPr>
              <w:spacing w:line="240" w:lineRule="auto"/>
              <w:ind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90" w:type="dxa"/>
          </w:tcPr>
          <w:p w14:paraId="0FDA2676" w14:textId="77777777" w:rsidR="00DF2105" w:rsidRPr="00C327F6" w:rsidRDefault="00DF2105" w:rsidP="00C278B6">
            <w:pPr>
              <w:spacing w:line="240" w:lineRule="auto"/>
              <w:ind w:left="-74"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วงเงิน</w:t>
            </w:r>
          </w:p>
        </w:tc>
        <w:tc>
          <w:tcPr>
            <w:tcW w:w="2322" w:type="dxa"/>
          </w:tcPr>
          <w:p w14:paraId="3F023750" w14:textId="77777777" w:rsidR="00DF2105" w:rsidRPr="00C327F6" w:rsidRDefault="00DF2105" w:rsidP="00C278B6">
            <w:pPr>
              <w:spacing w:line="240" w:lineRule="auto"/>
              <w:ind w:left="-74"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อัตราดอกเบี้ย</w:t>
            </w:r>
          </w:p>
        </w:tc>
        <w:tc>
          <w:tcPr>
            <w:tcW w:w="4158" w:type="dxa"/>
          </w:tcPr>
          <w:p w14:paraId="5310C59D" w14:textId="77777777" w:rsidR="00DF2105" w:rsidRPr="00C327F6" w:rsidRDefault="00DF2105" w:rsidP="00C278B6">
            <w:pPr>
              <w:spacing w:line="240" w:lineRule="auto"/>
              <w:ind w:left="-74"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4D5290" w:rsidRPr="00C327F6" w14:paraId="3ABB1E79" w14:textId="77777777" w:rsidTr="00B40CA3">
        <w:trPr>
          <w:trHeight w:val="331"/>
          <w:tblHeader/>
        </w:trPr>
        <w:tc>
          <w:tcPr>
            <w:tcW w:w="2070" w:type="dxa"/>
          </w:tcPr>
          <w:p w14:paraId="723E102C" w14:textId="77777777" w:rsidR="00DF2105" w:rsidRPr="00C327F6" w:rsidRDefault="00DF2105" w:rsidP="000A6177">
            <w:pPr>
              <w:spacing w:line="240" w:lineRule="auto"/>
              <w:ind w:left="-128"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 สกุลเงิน</w:t>
            </w:r>
          </w:p>
        </w:tc>
        <w:tc>
          <w:tcPr>
            <w:tcW w:w="990" w:type="dxa"/>
          </w:tcPr>
          <w:p w14:paraId="51FF6BDB" w14:textId="77777777" w:rsidR="00DF2105" w:rsidRPr="00C327F6" w:rsidRDefault="00DF2105" w:rsidP="00C278B6">
            <w:pPr>
              <w:spacing w:line="240" w:lineRule="auto"/>
              <w:ind w:left="-74" w:right="-108"/>
              <w:jc w:val="center"/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  <w:lang w:val="th-TH" w:eastAsia="th-TH"/>
              </w:rPr>
              <w:t>(ล้าน)</w:t>
            </w:r>
          </w:p>
        </w:tc>
        <w:tc>
          <w:tcPr>
            <w:tcW w:w="2322" w:type="dxa"/>
          </w:tcPr>
          <w:p w14:paraId="4ED9A4C6" w14:textId="77777777" w:rsidR="00DF2105" w:rsidRPr="00C327F6" w:rsidRDefault="00DF2105" w:rsidP="00C278B6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(ร้อยละ</w:t>
            </w:r>
            <w:r w:rsidRPr="00C327F6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ต่อปี</w:t>
            </w:r>
            <w:r w:rsidRPr="00C327F6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4158" w:type="dxa"/>
          </w:tcPr>
          <w:p w14:paraId="0E930F35" w14:textId="77777777" w:rsidR="00DF2105" w:rsidRPr="00C327F6" w:rsidRDefault="00DF2105" w:rsidP="00C278B6">
            <w:pPr>
              <w:spacing w:line="240" w:lineRule="auto"/>
              <w:ind w:lef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ระยะเวลาชำระคืน</w:t>
            </w:r>
          </w:p>
        </w:tc>
      </w:tr>
      <w:tr w:rsidR="004D5290" w:rsidRPr="00C327F6" w14:paraId="462F3DCD" w14:textId="77777777" w:rsidTr="00B40CA3">
        <w:trPr>
          <w:trHeight w:val="331"/>
        </w:trPr>
        <w:tc>
          <w:tcPr>
            <w:tcW w:w="2070" w:type="dxa"/>
          </w:tcPr>
          <w:p w14:paraId="0BFD6821" w14:textId="77777777" w:rsidR="00AF4C9A" w:rsidRPr="00C327F6" w:rsidRDefault="00AF4C9A" w:rsidP="00AF4C9A">
            <w:pPr>
              <w:spacing w:line="240" w:lineRule="auto"/>
              <w:ind w:left="-128" w:firstLine="16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บริษัทย่อย  </w:t>
            </w:r>
          </w:p>
        </w:tc>
        <w:tc>
          <w:tcPr>
            <w:tcW w:w="990" w:type="dxa"/>
          </w:tcPr>
          <w:p w14:paraId="13906A18" w14:textId="77777777" w:rsidR="00AF4C9A" w:rsidRPr="00C327F6" w:rsidRDefault="00AF4C9A" w:rsidP="00AF4C9A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22" w:type="dxa"/>
          </w:tcPr>
          <w:p w14:paraId="2642E5B9" w14:textId="77777777" w:rsidR="00AF4C9A" w:rsidRPr="00C327F6" w:rsidRDefault="00AF4C9A" w:rsidP="00AF4C9A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158" w:type="dxa"/>
          </w:tcPr>
          <w:p w14:paraId="6F73BD3A" w14:textId="77777777" w:rsidR="00AF4C9A" w:rsidRPr="00C327F6" w:rsidRDefault="00AF4C9A" w:rsidP="00AF4C9A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D5290" w:rsidRPr="00C327F6" w14:paraId="2378632A" w14:textId="77777777" w:rsidTr="00B40CA3">
        <w:trPr>
          <w:trHeight w:val="331"/>
        </w:trPr>
        <w:tc>
          <w:tcPr>
            <w:tcW w:w="2070" w:type="dxa"/>
          </w:tcPr>
          <w:p w14:paraId="5994E693" w14:textId="77777777" w:rsidR="00AF4C9A" w:rsidRPr="00C327F6" w:rsidRDefault="00AF4C9A" w:rsidP="00AF4C9A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  <w:p w14:paraId="405E7DDA" w14:textId="77777777" w:rsidR="00AF4C9A" w:rsidRPr="00C327F6" w:rsidDel="00B956A8" w:rsidRDefault="00AF4C9A" w:rsidP="00AF4C9A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990" w:type="dxa"/>
          </w:tcPr>
          <w:p w14:paraId="040EF5FB" w14:textId="3F565F1D" w:rsidR="00AF4C9A" w:rsidRPr="00C327F6" w:rsidRDefault="00AF4C9A" w:rsidP="00AF4C9A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6,004</w:t>
            </w:r>
          </w:p>
        </w:tc>
        <w:tc>
          <w:tcPr>
            <w:tcW w:w="2322" w:type="dxa"/>
          </w:tcPr>
          <w:p w14:paraId="7A28EF59" w14:textId="4BCD44E0" w:rsidR="00AF4C9A" w:rsidRPr="00C327F6" w:rsidRDefault="00AF4C9A" w:rsidP="00AF4C9A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อัตรา</w:t>
            </w:r>
            <w:r w:rsidRPr="00C327F6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  <w:t xml:space="preserve"> THOR</w:t>
            </w:r>
            <w:r w:rsidRPr="00C327F6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 บวกอัตราส่วนเพิ่ม</w:t>
            </w:r>
          </w:p>
        </w:tc>
        <w:tc>
          <w:tcPr>
            <w:tcW w:w="4158" w:type="dxa"/>
          </w:tcPr>
          <w:p w14:paraId="36EA547D" w14:textId="77777777" w:rsidR="00AF4C9A" w:rsidRPr="00C327F6" w:rsidRDefault="00AF4C9A" w:rsidP="00AF4C9A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20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งวด</w:t>
            </w:r>
          </w:p>
          <w:p w14:paraId="4E83704F" w14:textId="56B80F35" w:rsidR="00AF4C9A" w:rsidRPr="00C327F6" w:rsidRDefault="00AF4C9A" w:rsidP="00AF4C9A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 xml:space="preserve">โดยงวดแรกชำระในเดือนกุมภาพันธ์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4D5290" w:rsidRPr="00C327F6" w14:paraId="0ABF530A" w14:textId="77777777" w:rsidTr="00B40CA3">
        <w:trPr>
          <w:trHeight w:val="331"/>
        </w:trPr>
        <w:tc>
          <w:tcPr>
            <w:tcW w:w="2070" w:type="dxa"/>
          </w:tcPr>
          <w:p w14:paraId="5C80FB47" w14:textId="77777777" w:rsidR="00AF4C9A" w:rsidRPr="00C327F6" w:rsidRDefault="00AF4C9A" w:rsidP="00AF4C9A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5B34B566" w14:textId="6F8BBFA3" w:rsidR="00AF4C9A" w:rsidRPr="00C327F6" w:rsidRDefault="00AF4C9A" w:rsidP="00AF4C9A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1,250</w:t>
            </w:r>
          </w:p>
        </w:tc>
        <w:tc>
          <w:tcPr>
            <w:tcW w:w="2322" w:type="dxa"/>
          </w:tcPr>
          <w:p w14:paraId="32B01747" w14:textId="0C095933" w:rsidR="00AF4C9A" w:rsidRPr="00C327F6" w:rsidRDefault="00AF4C9A" w:rsidP="00AF4C9A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อัตรา</w:t>
            </w:r>
            <w:r w:rsidRPr="00C327F6">
              <w:rPr>
                <w:rFonts w:asciiTheme="majorBidi" w:eastAsia="Cordia New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 THOR</w:t>
            </w:r>
            <w:r w:rsidRPr="00C327F6">
              <w:rPr>
                <w:rFonts w:asciiTheme="majorBidi" w:eastAsia="Cordia New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บวกอัตราส่วนเพิ่ม</w:t>
            </w:r>
          </w:p>
        </w:tc>
        <w:tc>
          <w:tcPr>
            <w:tcW w:w="4158" w:type="dxa"/>
          </w:tcPr>
          <w:p w14:paraId="34E932C7" w14:textId="77777777" w:rsidR="00AF4C9A" w:rsidRPr="00C327F6" w:rsidRDefault="00AF4C9A" w:rsidP="00AF4C9A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20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งวด</w:t>
            </w:r>
          </w:p>
          <w:p w14:paraId="648CDB20" w14:textId="65BB73F4" w:rsidR="00AF4C9A" w:rsidRPr="00C327F6" w:rsidRDefault="00AF4C9A" w:rsidP="00AF4C9A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 xml:space="preserve">โดยงวดแรกชำระในเดือนเมษายน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4D5290" w:rsidRPr="00C327F6" w14:paraId="01E7751B" w14:textId="77777777" w:rsidTr="00B40CA3">
        <w:trPr>
          <w:trHeight w:val="331"/>
        </w:trPr>
        <w:tc>
          <w:tcPr>
            <w:tcW w:w="2070" w:type="dxa"/>
          </w:tcPr>
          <w:p w14:paraId="52052259" w14:textId="77777777" w:rsidR="00AF4C9A" w:rsidRPr="00C327F6" w:rsidRDefault="00AF4C9A" w:rsidP="00AF4C9A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2A039929" w14:textId="11CDE527" w:rsidR="00AF4C9A" w:rsidRPr="00C327F6" w:rsidRDefault="00AF4C9A" w:rsidP="00AF4C9A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755</w:t>
            </w:r>
          </w:p>
        </w:tc>
        <w:tc>
          <w:tcPr>
            <w:tcW w:w="2322" w:type="dxa"/>
          </w:tcPr>
          <w:p w14:paraId="671771CA" w14:textId="77777777" w:rsidR="00AF4C9A" w:rsidRPr="00C327F6" w:rsidRDefault="00AF4C9A" w:rsidP="00AF4C9A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อัตราสูงสุดของเงินฝากประจำ</w:t>
            </w:r>
            <w:r w:rsidRPr="00C327F6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lang w:eastAsia="th-TH"/>
              </w:rPr>
              <w:t xml:space="preserve"> </w:t>
            </w:r>
          </w:p>
          <w:p w14:paraId="09753F8F" w14:textId="77777777" w:rsidR="00AF4C9A" w:rsidRPr="00C327F6" w:rsidRDefault="00AF4C9A" w:rsidP="00AF4C9A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</w:r>
            <w:r w:rsidRPr="00C327F6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lang w:eastAsia="th-TH"/>
              </w:rPr>
              <w:t xml:space="preserve">6 </w:t>
            </w:r>
            <w:r w:rsidRPr="00C327F6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เดือน</w:t>
            </w:r>
            <w:r w:rsidRPr="00C327F6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C327F6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158" w:type="dxa"/>
          </w:tcPr>
          <w:p w14:paraId="4A95B9D5" w14:textId="77777777" w:rsidR="00AF4C9A" w:rsidRPr="00C327F6" w:rsidRDefault="00AF4C9A" w:rsidP="00AF4C9A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งวด</w:t>
            </w:r>
          </w:p>
          <w:p w14:paraId="02F8126C" w14:textId="111174D3" w:rsidR="00AF4C9A" w:rsidRPr="00C327F6" w:rsidRDefault="00AF4C9A" w:rsidP="00AF4C9A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 xml:space="preserve">โดยงวดแรกชำระในเดือนมิถุนายน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4D5290" w:rsidRPr="00C327F6" w14:paraId="0CC8525D" w14:textId="77777777" w:rsidTr="00B40CA3">
        <w:trPr>
          <w:trHeight w:val="331"/>
        </w:trPr>
        <w:tc>
          <w:tcPr>
            <w:tcW w:w="2070" w:type="dxa"/>
          </w:tcPr>
          <w:p w14:paraId="2A9F6BC3" w14:textId="77777777" w:rsidR="00AF4C9A" w:rsidRPr="00C327F6" w:rsidRDefault="00AF4C9A" w:rsidP="00AF4C9A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หยวน</w:t>
            </w:r>
          </w:p>
        </w:tc>
        <w:tc>
          <w:tcPr>
            <w:tcW w:w="990" w:type="dxa"/>
          </w:tcPr>
          <w:p w14:paraId="40F5F3ED" w14:textId="27CB8EFD" w:rsidR="00AF4C9A" w:rsidRPr="00C327F6" w:rsidRDefault="007B1954" w:rsidP="00AF4C9A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600.91</w:t>
            </w:r>
          </w:p>
        </w:tc>
        <w:tc>
          <w:tcPr>
            <w:tcW w:w="2322" w:type="dxa"/>
          </w:tcPr>
          <w:p w14:paraId="0D6F2D37" w14:textId="2B2A6EAF" w:rsidR="00AF4C9A" w:rsidRPr="00C327F6" w:rsidRDefault="00AF4C9A" w:rsidP="00AF4C9A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อัตรา</w:t>
            </w:r>
            <w:r w:rsidRPr="00C327F6">
              <w:rPr>
                <w:rFonts w:asciiTheme="majorBidi" w:eastAsia="Cordia New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 LPR</w:t>
            </w:r>
            <w:r w:rsidRPr="00C327F6">
              <w:rPr>
                <w:rFonts w:asciiTheme="majorBidi" w:eastAsia="Cordia New" w:hAnsiTheme="majorBidi" w:cstheme="majorBidi" w:hint="cs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</w:t>
            </w:r>
            <w:r w:rsidRPr="00C327F6">
              <w:rPr>
                <w:rFonts w:asciiTheme="majorBidi" w:eastAsia="Cordia New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ลบ อัตราส่วนลบ</w:t>
            </w:r>
          </w:p>
        </w:tc>
        <w:tc>
          <w:tcPr>
            <w:tcW w:w="4158" w:type="dxa"/>
          </w:tcPr>
          <w:p w14:paraId="62BF4026" w14:textId="77777777" w:rsidR="00AF4C9A" w:rsidRPr="00C327F6" w:rsidRDefault="00AF4C9A" w:rsidP="00AF4C9A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งวด</w:t>
            </w:r>
          </w:p>
          <w:p w14:paraId="40F4DCD3" w14:textId="635C50E9" w:rsidR="00AF4C9A" w:rsidRPr="00C327F6" w:rsidRDefault="00AF4C9A" w:rsidP="00AF4C9A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ab/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โดยงวดแรกชำระในเดือน</w:t>
            </w:r>
            <w:r w:rsidRPr="00C327F6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4D5290" w:rsidRPr="00C327F6" w14:paraId="5CDF82A5" w14:textId="77777777" w:rsidTr="00B40CA3">
        <w:trPr>
          <w:trHeight w:val="331"/>
        </w:trPr>
        <w:tc>
          <w:tcPr>
            <w:tcW w:w="2070" w:type="dxa"/>
          </w:tcPr>
          <w:p w14:paraId="7824DAC8" w14:textId="5BF9AC59" w:rsidR="00AF4C9A" w:rsidRPr="00C327F6" w:rsidRDefault="00AF4C9A" w:rsidP="00AF4C9A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ยูโร</w:t>
            </w:r>
          </w:p>
        </w:tc>
        <w:tc>
          <w:tcPr>
            <w:tcW w:w="990" w:type="dxa"/>
          </w:tcPr>
          <w:p w14:paraId="38EA2191" w14:textId="34DE8C8E" w:rsidR="00AF4C9A" w:rsidRPr="00C327F6" w:rsidRDefault="00AF4C9A" w:rsidP="00AF4C9A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2322" w:type="dxa"/>
          </w:tcPr>
          <w:p w14:paraId="09169BB5" w14:textId="7D4B6442" w:rsidR="00AF4C9A" w:rsidRPr="00C327F6" w:rsidRDefault="00AF4C9A" w:rsidP="00AF4C9A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 xml:space="preserve">อัตรา </w:t>
            </w:r>
            <w:r w:rsidRPr="00C327F6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lang w:eastAsia="th-TH"/>
              </w:rPr>
              <w:t>EURIBOR</w:t>
            </w:r>
            <w:r w:rsidRPr="00C327F6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 xml:space="preserve"> </w:t>
            </w:r>
            <w:r w:rsidRPr="00C327F6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lang w:eastAsia="th-TH"/>
              </w:rPr>
              <w:t xml:space="preserve">1/3/6 </w:t>
            </w:r>
            <w:r w:rsidRPr="00C327F6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เดือนบวกอัตราส่วนเพิ่ม</w:t>
            </w:r>
          </w:p>
        </w:tc>
        <w:tc>
          <w:tcPr>
            <w:tcW w:w="4158" w:type="dxa"/>
          </w:tcPr>
          <w:p w14:paraId="43603509" w14:textId="2C8CC02C" w:rsidR="00AF4C9A" w:rsidRPr="00C327F6" w:rsidRDefault="00AF4C9A" w:rsidP="00AF4C9A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งวดในเดือน</w:t>
            </w:r>
            <w:r w:rsidRPr="00C327F6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ตุลาคม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2572</w:t>
            </w:r>
          </w:p>
        </w:tc>
      </w:tr>
      <w:tr w:rsidR="004D5290" w:rsidRPr="00C327F6" w14:paraId="7B755A85" w14:textId="77777777" w:rsidTr="00B40CA3">
        <w:trPr>
          <w:trHeight w:val="331"/>
        </w:trPr>
        <w:tc>
          <w:tcPr>
            <w:tcW w:w="2070" w:type="dxa"/>
          </w:tcPr>
          <w:p w14:paraId="73DD47D9" w14:textId="1455C832" w:rsidR="00AF4C9A" w:rsidRPr="00C327F6" w:rsidRDefault="00AF4C9A" w:rsidP="00AF4C9A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เหรียญสหรัฐ</w:t>
            </w:r>
          </w:p>
        </w:tc>
        <w:tc>
          <w:tcPr>
            <w:tcW w:w="990" w:type="dxa"/>
          </w:tcPr>
          <w:p w14:paraId="0B1A397C" w14:textId="4F39824F" w:rsidR="00AF4C9A" w:rsidRPr="00C327F6" w:rsidRDefault="007B1954" w:rsidP="00AF4C9A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</w:t>
            </w:r>
            <w:r w:rsidR="00AF4C9A"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2322" w:type="dxa"/>
          </w:tcPr>
          <w:p w14:paraId="081C0206" w14:textId="5289CF10" w:rsidR="00AF4C9A" w:rsidRPr="00C327F6" w:rsidRDefault="00AF4C9A" w:rsidP="00AF4C9A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อัตรา</w:t>
            </w:r>
            <w:r w:rsidRPr="00C327F6">
              <w:rPr>
                <w:rFonts w:asciiTheme="majorBidi" w:eastAsia="Cordia New" w:hAnsiTheme="majorBidi" w:cstheme="majorBidi" w:hint="cs"/>
                <w:snapToGrid w:val="0"/>
                <w:spacing w:val="-10"/>
                <w:sz w:val="26"/>
                <w:szCs w:val="26"/>
                <w:cs/>
                <w:lang w:eastAsia="th-TH"/>
              </w:rPr>
              <w:t xml:space="preserve"> </w:t>
            </w:r>
            <w:r w:rsidRPr="00C327F6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lang w:eastAsia="th-TH"/>
              </w:rPr>
              <w:t>SOFR</w:t>
            </w:r>
            <w:r w:rsidRPr="00C327F6">
              <w:rPr>
                <w:rFonts w:asciiTheme="majorBidi" w:eastAsia="Cordia New" w:hAnsiTheme="majorBidi" w:cstheme="majorBidi" w:hint="cs"/>
                <w:snapToGrid w:val="0"/>
                <w:spacing w:val="-10"/>
                <w:sz w:val="26"/>
                <w:szCs w:val="26"/>
                <w:cs/>
                <w:lang w:eastAsia="th-TH"/>
              </w:rPr>
              <w:t xml:space="preserve"> </w:t>
            </w:r>
            <w:r w:rsidRPr="00C327F6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158" w:type="dxa"/>
          </w:tcPr>
          <w:p w14:paraId="35864798" w14:textId="2EB50FE2" w:rsidR="00AF4C9A" w:rsidRPr="00C327F6" w:rsidRDefault="00AF4C9A" w:rsidP="00AF4C9A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trike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งวดในเดือน</w:t>
            </w:r>
            <w:r w:rsidRPr="00C327F6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ตุลาคม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2572</w:t>
            </w:r>
          </w:p>
        </w:tc>
      </w:tr>
      <w:tr w:rsidR="004D5290" w:rsidRPr="00C327F6" w14:paraId="1DF66B15" w14:textId="77777777" w:rsidTr="00B40CA3">
        <w:trPr>
          <w:trHeight w:val="331"/>
        </w:trPr>
        <w:tc>
          <w:tcPr>
            <w:tcW w:w="2070" w:type="dxa"/>
          </w:tcPr>
          <w:p w14:paraId="08DA14BF" w14:textId="18CAB419" w:rsidR="00AF4C9A" w:rsidRPr="00C327F6" w:rsidRDefault="00AF4C9A" w:rsidP="00AF4C9A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315A9EA8" w14:textId="337779A6" w:rsidR="00AF4C9A" w:rsidRPr="00C327F6" w:rsidRDefault="00AF4C9A" w:rsidP="00AF4C9A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strike/>
                <w:sz w:val="26"/>
                <w:szCs w:val="26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755</w:t>
            </w:r>
          </w:p>
        </w:tc>
        <w:tc>
          <w:tcPr>
            <w:tcW w:w="2322" w:type="dxa"/>
          </w:tcPr>
          <w:p w14:paraId="7C856081" w14:textId="637A8A87" w:rsidR="00AF4C9A" w:rsidRPr="00C327F6" w:rsidRDefault="00AF4C9A" w:rsidP="00AF4C9A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อัตรา</w:t>
            </w:r>
            <w:r w:rsidRPr="00C327F6">
              <w:rPr>
                <w:rFonts w:asciiTheme="majorBidi" w:eastAsia="Cordia New" w:hAnsiTheme="majorBidi" w:cstheme="majorBidi" w:hint="cs"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 </w:t>
            </w:r>
            <w:r w:rsidRPr="00C327F6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  <w:t>THOR</w:t>
            </w:r>
            <w:r w:rsidRPr="00C327F6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 </w:t>
            </w:r>
            <w:r w:rsidRPr="00C327F6">
              <w:rPr>
                <w:rFonts w:asciiTheme="majorBidi" w:eastAsia="Cordia New" w:hAnsiTheme="majorBidi" w:cstheme="majorBidi" w:hint="cs"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 </w:t>
            </w:r>
            <w:r w:rsidRPr="00C327F6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158" w:type="dxa"/>
          </w:tcPr>
          <w:p w14:paraId="46F2DED3" w14:textId="77777777" w:rsidR="00AF4C9A" w:rsidRPr="00C327F6" w:rsidRDefault="00AF4C9A" w:rsidP="00AF4C9A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งวด</w:t>
            </w:r>
          </w:p>
          <w:p w14:paraId="23D42E06" w14:textId="732F17E8" w:rsidR="00AF4C9A" w:rsidRPr="00C327F6" w:rsidRDefault="00AF4C9A" w:rsidP="00AF4C9A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trike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 xml:space="preserve">โดยงวดแรกชำระในเดือนมิถุนายน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4D5290" w:rsidRPr="00C327F6" w14:paraId="32BD3137" w14:textId="77777777" w:rsidTr="00B40CA3">
        <w:trPr>
          <w:trHeight w:val="331"/>
        </w:trPr>
        <w:tc>
          <w:tcPr>
            <w:tcW w:w="2070" w:type="dxa"/>
          </w:tcPr>
          <w:p w14:paraId="73F840B6" w14:textId="239C9462" w:rsidR="00AF4C9A" w:rsidRPr="00C327F6" w:rsidRDefault="00AF4C9A" w:rsidP="00AF4C9A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เหรียญสหรัฐ</w:t>
            </w:r>
          </w:p>
        </w:tc>
        <w:tc>
          <w:tcPr>
            <w:tcW w:w="990" w:type="dxa"/>
          </w:tcPr>
          <w:p w14:paraId="15D78726" w14:textId="77211ABC" w:rsidR="00AF4C9A" w:rsidRPr="00C327F6" w:rsidRDefault="00AF4C9A" w:rsidP="00AF4C9A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1.93</w:t>
            </w:r>
          </w:p>
        </w:tc>
        <w:tc>
          <w:tcPr>
            <w:tcW w:w="2322" w:type="dxa"/>
          </w:tcPr>
          <w:p w14:paraId="08686831" w14:textId="4340CBE6" w:rsidR="00AF4C9A" w:rsidRPr="00C327F6" w:rsidRDefault="00AF4C9A" w:rsidP="00AF4C9A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อัตราคงที่</w:t>
            </w:r>
          </w:p>
        </w:tc>
        <w:tc>
          <w:tcPr>
            <w:tcW w:w="4158" w:type="dxa"/>
          </w:tcPr>
          <w:p w14:paraId="6530A82F" w14:textId="77777777" w:rsidR="00AF4C9A" w:rsidRPr="00C327F6" w:rsidRDefault="00AF4C9A" w:rsidP="00AF4C9A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ชำระคืนเงินต้นทุกงวด</w:t>
            </w:r>
            <w:r w:rsidRPr="00C327F6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สาม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เดือน จำนวน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15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งวด</w:t>
            </w:r>
          </w:p>
          <w:p w14:paraId="2871D9CC" w14:textId="7CF46704" w:rsidR="00AF4C9A" w:rsidRPr="00C327F6" w:rsidRDefault="00AF4C9A" w:rsidP="00AF4C9A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>โดยงวดแรกชำระใน</w:t>
            </w:r>
            <w:r w:rsidR="00883E38" w:rsidRPr="00C327F6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เดือน</w:t>
            </w:r>
            <w:r w:rsidRPr="00C327F6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ตุลาคม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</w:tbl>
    <w:p w14:paraId="3E8AE176" w14:textId="77777777" w:rsidR="000542F3" w:rsidRPr="00C327F6" w:rsidRDefault="000542F3" w:rsidP="00FF5E54">
      <w:pPr>
        <w:ind w:left="540" w:right="-14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4118849" w14:textId="65065229" w:rsidR="00ED02A0" w:rsidRPr="00C327F6" w:rsidRDefault="00DF2105" w:rsidP="00FF5E54">
      <w:pPr>
        <w:ind w:left="540" w:right="-14"/>
        <w:jc w:val="thaiDistribute"/>
        <w:rPr>
          <w:rFonts w:ascii="Angsana New" w:hAnsi="Angsana New"/>
          <w:spacing w:val="4"/>
          <w:sz w:val="30"/>
          <w:szCs w:val="30"/>
        </w:rPr>
      </w:pPr>
      <w:r w:rsidRPr="00C327F6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C327F6">
        <w:rPr>
          <w:rFonts w:ascii="Angsana New" w:hAnsi="Angsana New"/>
          <w:spacing w:val="-6"/>
          <w:sz w:val="30"/>
          <w:szCs w:val="30"/>
        </w:rPr>
        <w:t xml:space="preserve">31 </w:t>
      </w:r>
      <w:r w:rsidRPr="00C327F6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BD2F2E" w:rsidRPr="00C327F6">
        <w:rPr>
          <w:rFonts w:ascii="Angsana New" w:hAnsi="Angsana New"/>
          <w:spacing w:val="-6"/>
          <w:sz w:val="30"/>
          <w:szCs w:val="30"/>
        </w:rPr>
        <w:t>2568</w:t>
      </w:r>
      <w:r w:rsidRPr="00C327F6">
        <w:rPr>
          <w:rFonts w:ascii="Angsana New" w:hAnsi="Angsana New"/>
          <w:spacing w:val="-6"/>
          <w:sz w:val="30"/>
          <w:szCs w:val="30"/>
        </w:rPr>
        <w:t xml:space="preserve"> </w:t>
      </w:r>
      <w:r w:rsidRPr="00C327F6">
        <w:rPr>
          <w:rFonts w:ascii="Angsana New" w:hAnsi="Angsana New"/>
          <w:spacing w:val="-6"/>
          <w:sz w:val="30"/>
          <w:szCs w:val="30"/>
          <w:cs/>
        </w:rPr>
        <w:t>เงินกู้ยืมระยะยาวและหุ้นกู้ของบริษัทย่อย</w:t>
      </w:r>
      <w:r w:rsidRPr="00C327F6">
        <w:rPr>
          <w:rFonts w:ascii="Angsana New" w:hAnsi="Angsana New"/>
          <w:spacing w:val="-6"/>
          <w:sz w:val="30"/>
          <w:szCs w:val="30"/>
        </w:rPr>
        <w:t xml:space="preserve"> </w:t>
      </w:r>
      <w:r w:rsidRPr="00C327F6">
        <w:rPr>
          <w:rFonts w:ascii="Angsana New" w:hAnsi="Angsana New"/>
          <w:spacing w:val="-6"/>
          <w:sz w:val="30"/>
          <w:szCs w:val="30"/>
          <w:cs/>
        </w:rPr>
        <w:t>เป็นจำนวนเงินรวม</w:t>
      </w:r>
      <w:r w:rsidR="00C53B45" w:rsidRPr="00C327F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A241C" w:rsidRPr="00C327F6">
        <w:rPr>
          <w:rFonts w:ascii="Angsana New" w:hAnsi="Angsana New"/>
          <w:spacing w:val="-6"/>
          <w:sz w:val="30"/>
          <w:szCs w:val="30"/>
        </w:rPr>
        <w:t>41,213</w:t>
      </w:r>
      <w:r w:rsidRPr="00C327F6">
        <w:rPr>
          <w:rFonts w:ascii="Angsana New" w:hAnsi="Angsana New"/>
          <w:spacing w:val="-6"/>
          <w:sz w:val="30"/>
          <w:szCs w:val="30"/>
        </w:rPr>
        <w:t xml:space="preserve"> </w:t>
      </w:r>
      <w:r w:rsidRPr="00C327F6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C327F6">
        <w:rPr>
          <w:rFonts w:ascii="Angsana New" w:hAnsi="Angsana New"/>
          <w:spacing w:val="4"/>
          <w:sz w:val="30"/>
          <w:szCs w:val="30"/>
        </w:rPr>
        <w:t xml:space="preserve"> </w:t>
      </w:r>
      <w:r w:rsidRPr="00C327F6">
        <w:rPr>
          <w:rFonts w:ascii="Angsana New" w:hAnsi="Angsana New"/>
          <w:i/>
          <w:iCs/>
          <w:spacing w:val="4"/>
          <w:sz w:val="30"/>
          <w:szCs w:val="30"/>
        </w:rPr>
        <w:t>(</w:t>
      </w:r>
      <w:r w:rsidR="00BD2F2E" w:rsidRPr="00C327F6">
        <w:rPr>
          <w:rFonts w:ascii="Angsana New" w:hAnsi="Angsana New"/>
          <w:i/>
          <w:iCs/>
          <w:spacing w:val="4"/>
          <w:sz w:val="30"/>
          <w:szCs w:val="30"/>
        </w:rPr>
        <w:t>2567</w:t>
      </w:r>
      <w:r w:rsidRPr="00C327F6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 w:rsidR="00AF4C9A" w:rsidRPr="00C327F6">
        <w:rPr>
          <w:rFonts w:ascii="Angsana New" w:hAnsi="Angsana New"/>
          <w:i/>
          <w:iCs/>
          <w:spacing w:val="-6"/>
          <w:sz w:val="30"/>
          <w:szCs w:val="30"/>
        </w:rPr>
        <w:t>52,543</w:t>
      </w:r>
      <w:r w:rsidR="00AF4C9A" w:rsidRPr="00C327F6">
        <w:rPr>
          <w:rFonts w:ascii="Angsana New" w:hAnsi="Angsana New"/>
          <w:spacing w:val="-6"/>
          <w:sz w:val="30"/>
          <w:szCs w:val="30"/>
        </w:rPr>
        <w:t xml:space="preserve"> </w:t>
      </w:r>
      <w:r w:rsidRPr="00C327F6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ล้านบาท)</w:t>
      </w:r>
      <w:r w:rsidRPr="00C327F6">
        <w:rPr>
          <w:rFonts w:ascii="Angsana New" w:hAnsi="Angsana New"/>
          <w:spacing w:val="4"/>
          <w:sz w:val="30"/>
          <w:szCs w:val="30"/>
        </w:rPr>
        <w:t xml:space="preserve"> </w:t>
      </w:r>
      <w:r w:rsidRPr="00C327F6">
        <w:rPr>
          <w:rFonts w:ascii="Angsana New" w:hAnsi="Angsana New"/>
          <w:spacing w:val="4"/>
          <w:sz w:val="30"/>
          <w:szCs w:val="30"/>
          <w:cs/>
        </w:rPr>
        <w:t xml:space="preserve">ถูกค้ำประกันโดยบริษัท </w:t>
      </w:r>
      <w:r w:rsidRPr="00C327F6">
        <w:rPr>
          <w:rFonts w:ascii="Angsana New" w:hAnsi="Angsana New"/>
          <w:spacing w:val="4"/>
          <w:sz w:val="30"/>
          <w:szCs w:val="30"/>
        </w:rPr>
        <w:t>(</w:t>
      </w:r>
      <w:r w:rsidRPr="00C327F6">
        <w:rPr>
          <w:rFonts w:ascii="Angsana New" w:hAnsi="Angsana New"/>
          <w:spacing w:val="4"/>
          <w:sz w:val="30"/>
          <w:szCs w:val="30"/>
          <w:cs/>
        </w:rPr>
        <w:t>ดูหมายเหตุข้อ</w:t>
      </w:r>
      <w:r w:rsidRPr="00C327F6">
        <w:rPr>
          <w:rFonts w:ascii="Angsana New" w:hAnsi="Angsana New"/>
          <w:spacing w:val="4"/>
          <w:sz w:val="30"/>
          <w:szCs w:val="30"/>
        </w:rPr>
        <w:t xml:space="preserve"> </w:t>
      </w:r>
      <w:r w:rsidR="006011A6" w:rsidRPr="00C327F6">
        <w:rPr>
          <w:rFonts w:ascii="Angsana New" w:hAnsi="Angsana New"/>
          <w:spacing w:val="4"/>
          <w:sz w:val="30"/>
          <w:szCs w:val="30"/>
        </w:rPr>
        <w:t>2</w:t>
      </w:r>
      <w:r w:rsidR="00E23C8B" w:rsidRPr="00C327F6">
        <w:rPr>
          <w:rFonts w:ascii="Angsana New" w:hAnsi="Angsana New"/>
          <w:spacing w:val="4"/>
          <w:sz w:val="30"/>
          <w:szCs w:val="30"/>
        </w:rPr>
        <w:t>7</w:t>
      </w:r>
      <w:r w:rsidRPr="00C327F6">
        <w:rPr>
          <w:rFonts w:ascii="Angsana New" w:hAnsi="Angsana New"/>
          <w:spacing w:val="4"/>
          <w:sz w:val="30"/>
          <w:szCs w:val="30"/>
        </w:rPr>
        <w:t>)</w:t>
      </w:r>
    </w:p>
    <w:p w14:paraId="53E06C51" w14:textId="77777777" w:rsidR="00C57C42" w:rsidRPr="00C327F6" w:rsidRDefault="00C57C42" w:rsidP="00FF5E54">
      <w:pPr>
        <w:ind w:left="540" w:right="-14"/>
        <w:jc w:val="thaiDistribute"/>
        <w:rPr>
          <w:rFonts w:ascii="Angsana New" w:hAnsi="Angsana New"/>
          <w:spacing w:val="4"/>
          <w:sz w:val="20"/>
          <w:szCs w:val="20"/>
        </w:rPr>
      </w:pPr>
    </w:p>
    <w:p w14:paraId="2DBBF1AA" w14:textId="35723DD3" w:rsidR="00DF2105" w:rsidRPr="00C327F6" w:rsidRDefault="00DF2105" w:rsidP="009C7457">
      <w:pPr>
        <w:ind w:left="540"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C327F6">
        <w:rPr>
          <w:rFonts w:ascii="Angsana New" w:hAnsi="Angsana New" w:hint="cs"/>
          <w:i/>
          <w:iCs/>
          <w:sz w:val="30"/>
          <w:szCs w:val="30"/>
          <w:cs/>
          <w:lang w:val="th-TH"/>
        </w:rPr>
        <w:t>หุ้นกู้</w:t>
      </w:r>
    </w:p>
    <w:p w14:paraId="1E32C22E" w14:textId="77777777" w:rsidR="00DF2105" w:rsidRPr="00C327F6" w:rsidRDefault="00DF2105" w:rsidP="00A26C18">
      <w:pPr>
        <w:ind w:right="-14"/>
        <w:jc w:val="thaiDistribute"/>
        <w:rPr>
          <w:rFonts w:ascii="Angsana New" w:hAnsi="Angsana New"/>
          <w:sz w:val="24"/>
          <w:szCs w:val="24"/>
          <w:cs/>
        </w:rPr>
      </w:pPr>
    </w:p>
    <w:p w14:paraId="4712EA65" w14:textId="3A968C0A" w:rsidR="00DF2105" w:rsidRPr="00C327F6" w:rsidRDefault="00DF2105" w:rsidP="00A26C18">
      <w:pPr>
        <w:ind w:left="540" w:right="-1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 w:hint="cs"/>
          <w:sz w:val="30"/>
          <w:szCs w:val="30"/>
          <w:cs/>
          <w:lang w:val="th-TH"/>
        </w:rPr>
        <w:t xml:space="preserve">หุ้นกู้ มียอดคงเหลือ ณ วันที่ </w:t>
      </w:r>
      <w:r w:rsidRPr="00C327F6">
        <w:rPr>
          <w:rFonts w:ascii="Angsana New" w:hAnsi="Angsana New"/>
          <w:sz w:val="30"/>
          <w:szCs w:val="30"/>
        </w:rPr>
        <w:t xml:space="preserve">31 </w:t>
      </w:r>
      <w:r w:rsidRPr="00C327F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D2F2E" w:rsidRPr="00C327F6">
        <w:rPr>
          <w:rFonts w:ascii="Angsana New" w:hAnsi="Angsana New"/>
          <w:sz w:val="30"/>
          <w:szCs w:val="30"/>
        </w:rPr>
        <w:t>2568</w:t>
      </w:r>
      <w:r w:rsidR="00825EA4" w:rsidRPr="00C327F6">
        <w:rPr>
          <w:rFonts w:ascii="Angsana New" w:hAnsi="Angsana New"/>
          <w:sz w:val="30"/>
          <w:szCs w:val="30"/>
        </w:rPr>
        <w:t xml:space="preserve"> </w:t>
      </w:r>
      <w:r w:rsidR="00825EA4" w:rsidRPr="00C327F6">
        <w:rPr>
          <w:rFonts w:ascii="Angsana New" w:hAnsi="Angsana New"/>
          <w:sz w:val="30"/>
          <w:szCs w:val="30"/>
          <w:cs/>
        </w:rPr>
        <w:t xml:space="preserve">และ </w:t>
      </w:r>
      <w:r w:rsidR="00BD2F2E" w:rsidRPr="00C327F6">
        <w:rPr>
          <w:rFonts w:ascii="Angsana New" w:hAnsi="Angsana New"/>
          <w:sz w:val="30"/>
          <w:szCs w:val="30"/>
        </w:rPr>
        <w:t>2567</w:t>
      </w:r>
      <w:r w:rsidRPr="00C327F6">
        <w:rPr>
          <w:rFonts w:ascii="Angsana New" w:hAnsi="Angsana New"/>
          <w:sz w:val="30"/>
          <w:szCs w:val="30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</w:rPr>
        <w:t>ดังนี้</w:t>
      </w:r>
    </w:p>
    <w:p w14:paraId="65ABB7A2" w14:textId="77777777" w:rsidR="00A26C18" w:rsidRPr="00C327F6" w:rsidRDefault="00A26C18" w:rsidP="00A26C18">
      <w:pPr>
        <w:ind w:right="-14"/>
        <w:jc w:val="thaiDistribute"/>
        <w:rPr>
          <w:rFonts w:ascii="Angsana New" w:hAnsi="Angsana New"/>
        </w:rPr>
      </w:pPr>
    </w:p>
    <w:tbl>
      <w:tblPr>
        <w:tblW w:w="9206" w:type="dxa"/>
        <w:tblInd w:w="513" w:type="dxa"/>
        <w:tblLayout w:type="fixed"/>
        <w:tblLook w:val="01E0" w:firstRow="1" w:lastRow="1" w:firstColumn="1" w:lastColumn="1" w:noHBand="0" w:noVBand="0"/>
      </w:tblPr>
      <w:tblGrid>
        <w:gridCol w:w="3330"/>
        <w:gridCol w:w="847"/>
        <w:gridCol w:w="1077"/>
        <w:gridCol w:w="239"/>
        <w:gridCol w:w="1051"/>
        <w:gridCol w:w="261"/>
        <w:gridCol w:w="1089"/>
        <w:gridCol w:w="261"/>
        <w:gridCol w:w="1051"/>
      </w:tblGrid>
      <w:tr w:rsidR="004D5290" w:rsidRPr="00C327F6" w14:paraId="5267AABA" w14:textId="77777777" w:rsidTr="00C278B6">
        <w:trPr>
          <w:tblHeader/>
        </w:trPr>
        <w:tc>
          <w:tcPr>
            <w:tcW w:w="3330" w:type="dxa"/>
          </w:tcPr>
          <w:p w14:paraId="3BB6F444" w14:textId="77777777" w:rsidR="00DF2105" w:rsidRPr="00C327F6" w:rsidRDefault="00DF2105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847" w:type="dxa"/>
          </w:tcPr>
          <w:p w14:paraId="74C5AACB" w14:textId="77777777" w:rsidR="00DF2105" w:rsidRPr="00C327F6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5E3622A2" w14:textId="77777777" w:rsidR="00DF2105" w:rsidRPr="00C327F6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5DDB887A" w14:textId="77777777" w:rsidR="00DF2105" w:rsidRPr="00C327F6" w:rsidRDefault="00DF2105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1" w:type="dxa"/>
            <w:gridSpan w:val="3"/>
          </w:tcPr>
          <w:p w14:paraId="4A0F922D" w14:textId="77777777" w:rsidR="00DF2105" w:rsidRPr="00C327F6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290" w:rsidRPr="00C327F6" w14:paraId="6B2687AA" w14:textId="77777777" w:rsidTr="00C278B6">
        <w:trPr>
          <w:tblHeader/>
        </w:trPr>
        <w:tc>
          <w:tcPr>
            <w:tcW w:w="3330" w:type="dxa"/>
          </w:tcPr>
          <w:p w14:paraId="6E0D8E5D" w14:textId="77777777" w:rsidR="00E661B8" w:rsidRPr="00C327F6" w:rsidRDefault="00E661B8" w:rsidP="00E661B8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7" w:type="dxa"/>
          </w:tcPr>
          <w:p w14:paraId="191B7C1A" w14:textId="77777777" w:rsidR="00E661B8" w:rsidRPr="00C327F6" w:rsidRDefault="00E661B8" w:rsidP="00E661B8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4E749DBA" w14:textId="282C5772" w:rsidR="00E661B8" w:rsidRPr="00C327F6" w:rsidRDefault="00BD2F2E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6AD3CFD2" w14:textId="77777777" w:rsidR="00E661B8" w:rsidRPr="00C327F6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5AD890AA" w14:textId="2ADEABD6" w:rsidR="00E661B8" w:rsidRPr="00C327F6" w:rsidRDefault="00BD2F2E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61" w:type="dxa"/>
          </w:tcPr>
          <w:p w14:paraId="4132C0D2" w14:textId="77777777" w:rsidR="00E661B8" w:rsidRPr="00C327F6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531C03D1" w14:textId="146AC916" w:rsidR="00E661B8" w:rsidRPr="00C327F6" w:rsidRDefault="00BD2F2E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61" w:type="dxa"/>
          </w:tcPr>
          <w:p w14:paraId="74CB465C" w14:textId="77777777" w:rsidR="00E661B8" w:rsidRPr="00C327F6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355724AB" w14:textId="45981CC0" w:rsidR="00E661B8" w:rsidRPr="00C327F6" w:rsidRDefault="00BD2F2E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4D5290" w:rsidRPr="00C327F6" w14:paraId="17725779" w14:textId="77777777" w:rsidTr="00C278B6">
        <w:trPr>
          <w:tblHeader/>
        </w:trPr>
        <w:tc>
          <w:tcPr>
            <w:tcW w:w="3330" w:type="dxa"/>
          </w:tcPr>
          <w:p w14:paraId="402F72E7" w14:textId="77777777" w:rsidR="00DF2105" w:rsidRPr="00C327F6" w:rsidRDefault="00DF2105" w:rsidP="00C278B6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7" w:type="dxa"/>
          </w:tcPr>
          <w:p w14:paraId="7757E25A" w14:textId="77777777" w:rsidR="00DF2105" w:rsidRPr="00C327F6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029" w:type="dxa"/>
            <w:gridSpan w:val="7"/>
          </w:tcPr>
          <w:p w14:paraId="0193A01E" w14:textId="77777777" w:rsidR="00DF2105" w:rsidRPr="00C327F6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5290" w:rsidRPr="00C327F6" w14:paraId="4F854285" w14:textId="77777777" w:rsidTr="00C278B6">
        <w:tc>
          <w:tcPr>
            <w:tcW w:w="3330" w:type="dxa"/>
          </w:tcPr>
          <w:p w14:paraId="189275C2" w14:textId="77777777" w:rsidR="00DF2105" w:rsidRPr="00C327F6" w:rsidRDefault="00DF2105" w:rsidP="00A26C18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47" w:type="dxa"/>
          </w:tcPr>
          <w:p w14:paraId="45BC4651" w14:textId="77777777" w:rsidR="00DF2105" w:rsidRPr="00C327F6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62E26169" w14:textId="77777777" w:rsidR="00DF2105" w:rsidRPr="00C327F6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21BFE259" w14:textId="77777777" w:rsidR="00DF2105" w:rsidRPr="00C327F6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595B24B5" w14:textId="77777777" w:rsidR="00DF2105" w:rsidRPr="00C327F6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" w:type="dxa"/>
          </w:tcPr>
          <w:p w14:paraId="189C0C52" w14:textId="77777777" w:rsidR="00DF2105" w:rsidRPr="00C327F6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35917417" w14:textId="77777777" w:rsidR="00DF2105" w:rsidRPr="00C327F6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" w:type="dxa"/>
          </w:tcPr>
          <w:p w14:paraId="281F6914" w14:textId="77777777" w:rsidR="00DF2105" w:rsidRPr="00C327F6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580EEC1F" w14:textId="77777777" w:rsidR="00DF2105" w:rsidRPr="00C327F6" w:rsidRDefault="00DF2105" w:rsidP="00C278B6">
            <w:pPr>
              <w:tabs>
                <w:tab w:val="clear" w:pos="454"/>
                <w:tab w:val="decimal" w:pos="4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4D5290" w:rsidRPr="00C327F6" w14:paraId="47ADA22F" w14:textId="77777777" w:rsidTr="00C278B6">
        <w:tc>
          <w:tcPr>
            <w:tcW w:w="3330" w:type="dxa"/>
          </w:tcPr>
          <w:p w14:paraId="4655B950" w14:textId="77777777" w:rsidR="00DF2105" w:rsidRPr="00C327F6" w:rsidRDefault="00DF2105" w:rsidP="00A26C18">
            <w:pPr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847" w:type="dxa"/>
          </w:tcPr>
          <w:p w14:paraId="61B31976" w14:textId="77777777" w:rsidR="00DF2105" w:rsidRPr="00C327F6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EE4B72F" w14:textId="77777777" w:rsidR="00DF2105" w:rsidRPr="00C327F6" w:rsidRDefault="00DF2105" w:rsidP="00A26C1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9" w:type="dxa"/>
          </w:tcPr>
          <w:p w14:paraId="17544E75" w14:textId="77777777" w:rsidR="00DF2105" w:rsidRPr="00C327F6" w:rsidRDefault="00DF2105" w:rsidP="00A26C1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1852A3D1" w14:textId="77777777" w:rsidR="00DF2105" w:rsidRPr="00C327F6" w:rsidRDefault="00DF2105" w:rsidP="00A26C1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1" w:type="dxa"/>
          </w:tcPr>
          <w:p w14:paraId="35633D14" w14:textId="77777777" w:rsidR="00DF2105" w:rsidRPr="00C327F6" w:rsidRDefault="00DF2105" w:rsidP="00A26C1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B2AEBED" w14:textId="77777777" w:rsidR="00DF2105" w:rsidRPr="00C327F6" w:rsidRDefault="00DF2105" w:rsidP="00A26C1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78A9BDC2" w14:textId="77777777" w:rsidR="00DF2105" w:rsidRPr="00C327F6" w:rsidRDefault="00DF2105" w:rsidP="00A26C1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22E1B370" w14:textId="77777777" w:rsidR="00DF2105" w:rsidRPr="00C327F6" w:rsidRDefault="00DF2105" w:rsidP="00A26C18">
            <w:pPr>
              <w:tabs>
                <w:tab w:val="clear" w:pos="454"/>
                <w:tab w:val="decimal" w:pos="4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4D5290" w:rsidRPr="00C327F6" w14:paraId="0D5E5246" w14:textId="77777777" w:rsidTr="00C278B6">
        <w:tc>
          <w:tcPr>
            <w:tcW w:w="3330" w:type="dxa"/>
          </w:tcPr>
          <w:p w14:paraId="6B33BE63" w14:textId="5E88822D" w:rsidR="00246315" w:rsidRPr="00C327F6" w:rsidRDefault="00246315" w:rsidP="00246315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Pr="00C327F6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C327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ส่วนที่ไม่มีหลักประกัน</w:t>
            </w:r>
            <w:r w:rsidRPr="00C327F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3B1BC996" w14:textId="77777777" w:rsidR="00246315" w:rsidRPr="00C327F6" w:rsidRDefault="00246315" w:rsidP="00246315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34114F71" w14:textId="6779707E" w:rsidR="00246315" w:rsidRPr="00C327F6" w:rsidRDefault="00007AC1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6,999</w:t>
            </w:r>
          </w:p>
        </w:tc>
        <w:tc>
          <w:tcPr>
            <w:tcW w:w="239" w:type="dxa"/>
          </w:tcPr>
          <w:p w14:paraId="172174A0" w14:textId="77777777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7983D80B" w14:textId="53E4E3DA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5204077F" w14:textId="77777777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FA06362" w14:textId="0D6B005D" w:rsidR="00246315" w:rsidRPr="00C327F6" w:rsidRDefault="00172CF1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6,999</w:t>
            </w:r>
          </w:p>
        </w:tc>
        <w:tc>
          <w:tcPr>
            <w:tcW w:w="261" w:type="dxa"/>
          </w:tcPr>
          <w:p w14:paraId="4711950C" w14:textId="77777777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88FBD50" w14:textId="57CE34DA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290" w:rsidRPr="00C327F6" w14:paraId="4B18929A" w14:textId="77777777" w:rsidTr="00C278B6">
        <w:tc>
          <w:tcPr>
            <w:tcW w:w="3330" w:type="dxa"/>
          </w:tcPr>
          <w:p w14:paraId="76870159" w14:textId="77777777" w:rsidR="00246315" w:rsidRPr="00C327F6" w:rsidRDefault="00246315" w:rsidP="00246315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847" w:type="dxa"/>
          </w:tcPr>
          <w:p w14:paraId="344B9CD5" w14:textId="77777777" w:rsidR="00246315" w:rsidRPr="00C327F6" w:rsidRDefault="00246315" w:rsidP="00246315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C67A0" w14:textId="1FB94DE2" w:rsidR="00246315" w:rsidRPr="00C327F6" w:rsidRDefault="00007AC1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6,999</w:t>
            </w:r>
          </w:p>
        </w:tc>
        <w:tc>
          <w:tcPr>
            <w:tcW w:w="239" w:type="dxa"/>
          </w:tcPr>
          <w:p w14:paraId="63B05391" w14:textId="77777777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2D7D6" w14:textId="7277C463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61" w:type="dxa"/>
          </w:tcPr>
          <w:p w14:paraId="7C9F17BD" w14:textId="77777777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7E5E962F" w14:textId="7ABA896F" w:rsidR="00246315" w:rsidRPr="00C327F6" w:rsidRDefault="00172CF1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6,999</w:t>
            </w:r>
          </w:p>
        </w:tc>
        <w:tc>
          <w:tcPr>
            <w:tcW w:w="261" w:type="dxa"/>
          </w:tcPr>
          <w:p w14:paraId="0DB471E7" w14:textId="77777777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5E8262E3" w14:textId="39E1BEED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  <w:tr w:rsidR="004D5290" w:rsidRPr="00C327F6" w14:paraId="5395B60F" w14:textId="77777777" w:rsidTr="00C278B6">
        <w:trPr>
          <w:trHeight w:val="50"/>
        </w:trPr>
        <w:tc>
          <w:tcPr>
            <w:tcW w:w="3330" w:type="dxa"/>
          </w:tcPr>
          <w:p w14:paraId="08BD0C9E" w14:textId="77777777" w:rsidR="00246315" w:rsidRPr="00C327F6" w:rsidRDefault="00246315" w:rsidP="00246315">
            <w:pPr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847" w:type="dxa"/>
          </w:tcPr>
          <w:p w14:paraId="5799C7BD" w14:textId="77777777" w:rsidR="00246315" w:rsidRPr="00C327F6" w:rsidRDefault="00246315" w:rsidP="00246315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077" w:type="dxa"/>
          </w:tcPr>
          <w:p w14:paraId="41907C4B" w14:textId="77777777" w:rsidR="00246315" w:rsidRPr="00C327F6" w:rsidRDefault="00246315" w:rsidP="00246315">
            <w:pPr>
              <w:tabs>
                <w:tab w:val="clear" w:pos="3742"/>
                <w:tab w:val="decimal" w:pos="780"/>
                <w:tab w:val="left" w:pos="373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39" w:type="dxa"/>
          </w:tcPr>
          <w:p w14:paraId="5EFD32E5" w14:textId="77777777" w:rsidR="00246315" w:rsidRPr="00C327F6" w:rsidRDefault="00246315" w:rsidP="00246315">
            <w:pPr>
              <w:tabs>
                <w:tab w:val="clear" w:pos="3742"/>
                <w:tab w:val="decimal" w:pos="780"/>
                <w:tab w:val="left" w:pos="373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1051" w:type="dxa"/>
          </w:tcPr>
          <w:p w14:paraId="32965961" w14:textId="77777777" w:rsidR="00246315" w:rsidRPr="00C327F6" w:rsidRDefault="00246315" w:rsidP="00246315">
            <w:pPr>
              <w:tabs>
                <w:tab w:val="clear" w:pos="3742"/>
                <w:tab w:val="decimal" w:pos="780"/>
                <w:tab w:val="left" w:pos="373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61" w:type="dxa"/>
          </w:tcPr>
          <w:p w14:paraId="4CEF9E14" w14:textId="77777777" w:rsidR="00246315" w:rsidRPr="00C327F6" w:rsidRDefault="00246315" w:rsidP="00246315">
            <w:pPr>
              <w:tabs>
                <w:tab w:val="clear" w:pos="3742"/>
                <w:tab w:val="decimal" w:pos="780"/>
                <w:tab w:val="left" w:pos="373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9" w:type="dxa"/>
          </w:tcPr>
          <w:p w14:paraId="1F9035D1" w14:textId="77777777" w:rsidR="00246315" w:rsidRPr="00C327F6" w:rsidRDefault="00246315" w:rsidP="00246315">
            <w:pPr>
              <w:tabs>
                <w:tab w:val="clear" w:pos="3742"/>
                <w:tab w:val="decimal" w:pos="780"/>
                <w:tab w:val="left" w:pos="373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61" w:type="dxa"/>
          </w:tcPr>
          <w:p w14:paraId="7A6D5083" w14:textId="77777777" w:rsidR="00246315" w:rsidRPr="00C327F6" w:rsidRDefault="00246315" w:rsidP="00246315">
            <w:pPr>
              <w:tabs>
                <w:tab w:val="clear" w:pos="3742"/>
                <w:tab w:val="decimal" w:pos="780"/>
                <w:tab w:val="left" w:pos="373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1051" w:type="dxa"/>
          </w:tcPr>
          <w:p w14:paraId="4EB6BDA1" w14:textId="77777777" w:rsidR="00246315" w:rsidRPr="00C327F6" w:rsidRDefault="00246315" w:rsidP="00246315">
            <w:pPr>
              <w:tabs>
                <w:tab w:val="clear" w:pos="3742"/>
                <w:tab w:val="decimal" w:pos="780"/>
                <w:tab w:val="left" w:pos="373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cs/>
              </w:rPr>
            </w:pPr>
          </w:p>
        </w:tc>
      </w:tr>
      <w:tr w:rsidR="004D5290" w:rsidRPr="00C327F6" w14:paraId="7D10EFD2" w14:textId="77777777" w:rsidTr="00C278B6">
        <w:tc>
          <w:tcPr>
            <w:tcW w:w="3330" w:type="dxa"/>
          </w:tcPr>
          <w:p w14:paraId="31763EDB" w14:textId="77777777" w:rsidR="00246315" w:rsidRPr="00C327F6" w:rsidRDefault="00246315" w:rsidP="00246315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847" w:type="dxa"/>
          </w:tcPr>
          <w:p w14:paraId="2056367F" w14:textId="77777777" w:rsidR="00246315" w:rsidRPr="00C327F6" w:rsidRDefault="00246315" w:rsidP="00246315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26755EEF" w14:textId="77777777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</w:tcPr>
          <w:p w14:paraId="7FC7C485" w14:textId="77777777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2DCB3062" w14:textId="77777777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670BE210" w14:textId="77777777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4DEC5E12" w14:textId="77777777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7FE1C5B5" w14:textId="77777777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136AA38C" w14:textId="77777777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4D5290" w:rsidRPr="00C327F6" w14:paraId="78207590" w14:textId="77777777" w:rsidTr="00C278B6">
        <w:tc>
          <w:tcPr>
            <w:tcW w:w="3330" w:type="dxa"/>
          </w:tcPr>
          <w:p w14:paraId="0DCD53D0" w14:textId="77777777" w:rsidR="00246315" w:rsidRPr="00C327F6" w:rsidRDefault="00246315" w:rsidP="00246315">
            <w:pPr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47" w:type="dxa"/>
          </w:tcPr>
          <w:p w14:paraId="1915043E" w14:textId="77777777" w:rsidR="00246315" w:rsidRPr="00C327F6" w:rsidRDefault="00246315" w:rsidP="00246315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6508268" w14:textId="77777777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9" w:type="dxa"/>
          </w:tcPr>
          <w:p w14:paraId="69A7BF59" w14:textId="77777777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6364A4ED" w14:textId="77777777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1" w:type="dxa"/>
          </w:tcPr>
          <w:p w14:paraId="27181202" w14:textId="77777777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61779E82" w14:textId="77777777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4508BB84" w14:textId="77777777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7B0E8C12" w14:textId="77777777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4D5290" w:rsidRPr="00C327F6" w14:paraId="652010F9" w14:textId="77777777" w:rsidTr="00C278B6">
        <w:tc>
          <w:tcPr>
            <w:tcW w:w="3330" w:type="dxa"/>
          </w:tcPr>
          <w:p w14:paraId="104B0C3A" w14:textId="35F6E4D8" w:rsidR="00246315" w:rsidRPr="00C327F6" w:rsidRDefault="00246315" w:rsidP="00246315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Pr="00C327F6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C327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ส่วนที่ไม่มีหลักประกัน</w:t>
            </w:r>
            <w:r w:rsidRPr="00C327F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2A20CABD" w14:textId="77777777" w:rsidR="00246315" w:rsidRPr="00C327F6" w:rsidRDefault="00246315" w:rsidP="00246315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70E7AF1" w14:textId="63E6D60C" w:rsidR="00246315" w:rsidRPr="00C327F6" w:rsidRDefault="00007AC1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112,272</w:t>
            </w:r>
          </w:p>
        </w:tc>
        <w:tc>
          <w:tcPr>
            <w:tcW w:w="239" w:type="dxa"/>
          </w:tcPr>
          <w:p w14:paraId="118F57EE" w14:textId="77777777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432CF9E9" w14:textId="1E9C9AC4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127,037</w:t>
            </w:r>
          </w:p>
        </w:tc>
        <w:tc>
          <w:tcPr>
            <w:tcW w:w="261" w:type="dxa"/>
          </w:tcPr>
          <w:p w14:paraId="2F7C3F2E" w14:textId="77777777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4C9091E4" w14:textId="743A8DFD" w:rsidR="00246315" w:rsidRPr="00C327F6" w:rsidRDefault="00172CF1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71,467</w:t>
            </w:r>
          </w:p>
        </w:tc>
        <w:tc>
          <w:tcPr>
            <w:tcW w:w="261" w:type="dxa"/>
          </w:tcPr>
          <w:p w14:paraId="6139AAEC" w14:textId="77777777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C5F0A6E" w14:textId="08AA0DA1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78,456</w:t>
            </w:r>
          </w:p>
        </w:tc>
      </w:tr>
      <w:tr w:rsidR="004D5290" w:rsidRPr="00C327F6" w14:paraId="715133D0" w14:textId="77777777" w:rsidTr="00C278B6">
        <w:tc>
          <w:tcPr>
            <w:tcW w:w="3330" w:type="dxa"/>
          </w:tcPr>
          <w:p w14:paraId="1A3819C5" w14:textId="77777777" w:rsidR="00246315" w:rsidRPr="00C327F6" w:rsidRDefault="00246315" w:rsidP="00246315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847" w:type="dxa"/>
          </w:tcPr>
          <w:p w14:paraId="754150F6" w14:textId="77777777" w:rsidR="00246315" w:rsidRPr="00C327F6" w:rsidRDefault="00246315" w:rsidP="00246315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BE89F" w14:textId="7F7876FE" w:rsidR="00246315" w:rsidRPr="00C327F6" w:rsidRDefault="00007AC1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112,272</w:t>
            </w:r>
          </w:p>
        </w:tc>
        <w:tc>
          <w:tcPr>
            <w:tcW w:w="239" w:type="dxa"/>
          </w:tcPr>
          <w:p w14:paraId="5AA81452" w14:textId="77777777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207197" w14:textId="46D900D4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127,037</w:t>
            </w:r>
          </w:p>
        </w:tc>
        <w:tc>
          <w:tcPr>
            <w:tcW w:w="261" w:type="dxa"/>
          </w:tcPr>
          <w:p w14:paraId="60B2ABF5" w14:textId="77777777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BCAD1" w14:textId="19A66BB9" w:rsidR="00246315" w:rsidRPr="00C327F6" w:rsidRDefault="00172CF1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71,467</w:t>
            </w:r>
          </w:p>
        </w:tc>
        <w:tc>
          <w:tcPr>
            <w:tcW w:w="261" w:type="dxa"/>
          </w:tcPr>
          <w:p w14:paraId="45209495" w14:textId="77777777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0FE1C" w14:textId="7A18DBE0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78,456</w:t>
            </w:r>
          </w:p>
        </w:tc>
      </w:tr>
      <w:tr w:rsidR="00246315" w:rsidRPr="00C327F6" w14:paraId="37500FB3" w14:textId="77777777" w:rsidTr="00661E36">
        <w:trPr>
          <w:trHeight w:val="593"/>
        </w:trPr>
        <w:tc>
          <w:tcPr>
            <w:tcW w:w="3330" w:type="dxa"/>
            <w:vAlign w:val="bottom"/>
          </w:tcPr>
          <w:p w14:paraId="533DA2E1" w14:textId="77777777" w:rsidR="00246315" w:rsidRPr="00C327F6" w:rsidRDefault="00246315" w:rsidP="00246315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847" w:type="dxa"/>
          </w:tcPr>
          <w:p w14:paraId="7E9E765D" w14:textId="77777777" w:rsidR="00246315" w:rsidRPr="00C327F6" w:rsidRDefault="00246315" w:rsidP="00246315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202FCBD1" w14:textId="78DE456F" w:rsidR="00246315" w:rsidRPr="00C327F6" w:rsidRDefault="00007AC1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119,271</w:t>
            </w:r>
          </w:p>
        </w:tc>
        <w:tc>
          <w:tcPr>
            <w:tcW w:w="239" w:type="dxa"/>
          </w:tcPr>
          <w:p w14:paraId="64AAD87B" w14:textId="77777777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vAlign w:val="bottom"/>
          </w:tcPr>
          <w:p w14:paraId="093FD26F" w14:textId="6F4388B6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127,037</w:t>
            </w:r>
          </w:p>
        </w:tc>
        <w:tc>
          <w:tcPr>
            <w:tcW w:w="261" w:type="dxa"/>
          </w:tcPr>
          <w:p w14:paraId="7078A771" w14:textId="77777777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5FBC7FF4" w14:textId="2D7D10CC" w:rsidR="00246315" w:rsidRPr="00C327F6" w:rsidRDefault="00172CF1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78,466</w:t>
            </w:r>
          </w:p>
        </w:tc>
        <w:tc>
          <w:tcPr>
            <w:tcW w:w="261" w:type="dxa"/>
          </w:tcPr>
          <w:p w14:paraId="5D858EAD" w14:textId="77777777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vAlign w:val="bottom"/>
          </w:tcPr>
          <w:p w14:paraId="67BF7749" w14:textId="7F0073F1" w:rsidR="00246315" w:rsidRPr="00C327F6" w:rsidRDefault="00246315" w:rsidP="0024631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78,456</w:t>
            </w:r>
          </w:p>
        </w:tc>
      </w:tr>
    </w:tbl>
    <w:p w14:paraId="15771A40" w14:textId="77777777" w:rsidR="00DF2105" w:rsidRPr="00C327F6" w:rsidRDefault="00DF2105" w:rsidP="000E1299">
      <w:pPr>
        <w:ind w:right="-43"/>
        <w:jc w:val="thaiDistribute"/>
        <w:rPr>
          <w:rFonts w:ascii="Angsana New" w:hAnsi="Angsana New"/>
          <w:sz w:val="22"/>
          <w:szCs w:val="22"/>
          <w:cs/>
          <w:lang w:val="en-GB"/>
        </w:rPr>
      </w:pPr>
    </w:p>
    <w:p w14:paraId="1536C306" w14:textId="239B1190" w:rsidR="00DF2105" w:rsidRPr="00C327F6" w:rsidRDefault="00DF2105" w:rsidP="00D70618">
      <w:pPr>
        <w:ind w:left="540" w:right="-14"/>
        <w:jc w:val="thaiDistribute"/>
        <w:rPr>
          <w:rFonts w:ascii="Angsana New" w:hAnsi="Angsana New"/>
          <w:sz w:val="30"/>
          <w:szCs w:val="30"/>
          <w:lang w:val="en-GB"/>
        </w:rPr>
      </w:pPr>
      <w:r w:rsidRPr="00C327F6">
        <w:rPr>
          <w:rFonts w:ascii="Angsana New" w:hAnsi="Angsana New"/>
          <w:sz w:val="30"/>
          <w:szCs w:val="30"/>
          <w:cs/>
          <w:lang w:val="th-TH"/>
        </w:rPr>
        <w:t>รายละเอียด</w:t>
      </w:r>
      <w:r w:rsidRPr="00C327F6">
        <w:rPr>
          <w:rFonts w:ascii="Angsana New" w:hAnsi="Angsana New"/>
          <w:sz w:val="30"/>
          <w:szCs w:val="30"/>
          <w:cs/>
          <w:lang w:val="en-GB"/>
        </w:rPr>
        <w:t xml:space="preserve">ของหุ้นกู้ ณ วันที่ </w:t>
      </w:r>
      <w:r w:rsidRPr="00C327F6">
        <w:rPr>
          <w:rFonts w:ascii="Angsana New" w:hAnsi="Angsana New"/>
          <w:sz w:val="30"/>
          <w:szCs w:val="30"/>
        </w:rPr>
        <w:t>31</w:t>
      </w:r>
      <w:r w:rsidRPr="00C327F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D2F2E" w:rsidRPr="00C327F6">
        <w:rPr>
          <w:rFonts w:ascii="Angsana New" w:hAnsi="Angsana New"/>
          <w:sz w:val="30"/>
          <w:szCs w:val="30"/>
        </w:rPr>
        <w:t>2568</w:t>
      </w:r>
      <w:r w:rsidRPr="00C327F6">
        <w:rPr>
          <w:rFonts w:ascii="Angsana New" w:hAnsi="Angsana New"/>
          <w:sz w:val="30"/>
          <w:szCs w:val="30"/>
          <w:cs/>
        </w:rPr>
        <w:t xml:space="preserve"> ของ</w:t>
      </w:r>
      <w:r w:rsidRPr="00C327F6">
        <w:rPr>
          <w:rFonts w:ascii="Angsana New" w:hAnsi="Angsana New" w:hint="cs"/>
          <w:sz w:val="30"/>
          <w:szCs w:val="30"/>
          <w:cs/>
        </w:rPr>
        <w:t>กลุ่ม</w:t>
      </w:r>
      <w:r w:rsidRPr="00C327F6">
        <w:rPr>
          <w:rFonts w:ascii="Angsana New" w:hAnsi="Angsana New"/>
          <w:sz w:val="30"/>
          <w:szCs w:val="30"/>
          <w:cs/>
        </w:rPr>
        <w:t>บริษัทมี</w:t>
      </w:r>
      <w:r w:rsidRPr="00C327F6">
        <w:rPr>
          <w:rFonts w:ascii="Angsana New" w:hAnsi="Angsana New"/>
          <w:sz w:val="30"/>
          <w:szCs w:val="30"/>
          <w:cs/>
          <w:lang w:val="en-GB"/>
        </w:rPr>
        <w:t>ดังนี้</w:t>
      </w:r>
    </w:p>
    <w:p w14:paraId="70E47260" w14:textId="77777777" w:rsidR="00DF2105" w:rsidRPr="00C327F6" w:rsidRDefault="00DF2105" w:rsidP="00A26C18">
      <w:pPr>
        <w:ind w:left="2520" w:right="-43"/>
        <w:jc w:val="thaiDistribute"/>
        <w:rPr>
          <w:rFonts w:ascii="Angsana New" w:hAnsi="Angsana New"/>
          <w:sz w:val="22"/>
          <w:szCs w:val="22"/>
          <w:cs/>
          <w:lang w:val="en-GB"/>
        </w:rPr>
      </w:pPr>
    </w:p>
    <w:tbl>
      <w:tblPr>
        <w:tblW w:w="95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10"/>
        <w:gridCol w:w="720"/>
        <w:gridCol w:w="810"/>
        <w:gridCol w:w="990"/>
        <w:gridCol w:w="450"/>
        <w:gridCol w:w="990"/>
        <w:gridCol w:w="2970"/>
      </w:tblGrid>
      <w:tr w:rsidR="004D5290" w:rsidRPr="00C327F6" w14:paraId="31942291" w14:textId="77777777" w:rsidTr="004623C2">
        <w:trPr>
          <w:trHeight w:val="65"/>
          <w:tblHeader/>
        </w:trPr>
        <w:tc>
          <w:tcPr>
            <w:tcW w:w="2610" w:type="dxa"/>
          </w:tcPr>
          <w:p w14:paraId="0704CBBB" w14:textId="77777777" w:rsidR="00DF2105" w:rsidRPr="00C327F6" w:rsidRDefault="00DF2105" w:rsidP="00F462F7">
            <w:pPr>
              <w:spacing w:line="240" w:lineRule="auto"/>
              <w:ind w:left="7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5E088C57" w14:textId="77777777" w:rsidR="00DF2105" w:rsidRPr="00C327F6" w:rsidRDefault="00DF2105" w:rsidP="00C278B6">
            <w:pPr>
              <w:spacing w:line="240" w:lineRule="auto"/>
              <w:ind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810" w:type="dxa"/>
          </w:tcPr>
          <w:p w14:paraId="08FCC36B" w14:textId="77777777" w:rsidR="00DF2105" w:rsidRPr="00C327F6" w:rsidRDefault="00DF2105" w:rsidP="00C278B6">
            <w:pPr>
              <w:spacing w:line="240" w:lineRule="auto"/>
              <w:ind w:left="-74"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วงเงิน</w:t>
            </w:r>
          </w:p>
        </w:tc>
        <w:tc>
          <w:tcPr>
            <w:tcW w:w="990" w:type="dxa"/>
            <w:vMerge w:val="restart"/>
          </w:tcPr>
          <w:p w14:paraId="63E1A33B" w14:textId="77777777" w:rsidR="00DF2105" w:rsidRPr="00C327F6" w:rsidRDefault="00DF2105" w:rsidP="0041243E">
            <w:pPr>
              <w:spacing w:line="240" w:lineRule="auto"/>
              <w:ind w:left="-110"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มูลค่าที่ตราไว้</w:t>
            </w:r>
          </w:p>
          <w:p w14:paraId="623FF396" w14:textId="77777777" w:rsidR="00DF2105" w:rsidRPr="00C327F6" w:rsidRDefault="00DF2105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หุ้นละ</w:t>
            </w:r>
          </w:p>
        </w:tc>
        <w:tc>
          <w:tcPr>
            <w:tcW w:w="450" w:type="dxa"/>
          </w:tcPr>
          <w:p w14:paraId="4A70A393" w14:textId="77777777" w:rsidR="00DF2105" w:rsidRPr="00C327F6" w:rsidRDefault="00DF2105" w:rsidP="00C278B6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90" w:type="dxa"/>
          </w:tcPr>
          <w:p w14:paraId="5E400F53" w14:textId="77777777" w:rsidR="00DF2105" w:rsidRPr="00C327F6" w:rsidRDefault="00DF2105" w:rsidP="00C278B6">
            <w:pPr>
              <w:spacing w:line="240" w:lineRule="auto"/>
              <w:ind w:left="-200" w:right="-200" w:hanging="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อัตราดอกเบี้ย</w:t>
            </w:r>
          </w:p>
        </w:tc>
        <w:tc>
          <w:tcPr>
            <w:tcW w:w="2970" w:type="dxa"/>
          </w:tcPr>
          <w:p w14:paraId="5A98C395" w14:textId="77777777" w:rsidR="00DF2105" w:rsidRPr="00C327F6" w:rsidRDefault="00DF2105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D5290" w:rsidRPr="00C327F6" w14:paraId="59E1B689" w14:textId="77777777" w:rsidTr="004623C2">
        <w:trPr>
          <w:trHeight w:val="65"/>
          <w:tblHeader/>
        </w:trPr>
        <w:tc>
          <w:tcPr>
            <w:tcW w:w="2610" w:type="dxa"/>
          </w:tcPr>
          <w:p w14:paraId="1AFEDCAF" w14:textId="77777777" w:rsidR="00DF2105" w:rsidRPr="00C327F6" w:rsidRDefault="00DF2105" w:rsidP="00C278B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3E64EE68" w14:textId="77777777" w:rsidR="00DF2105" w:rsidRPr="00C327F6" w:rsidRDefault="00DF2105" w:rsidP="00C278B6">
            <w:pPr>
              <w:spacing w:line="240" w:lineRule="auto"/>
              <w:ind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สกุลเงิน</w:t>
            </w:r>
          </w:p>
        </w:tc>
        <w:tc>
          <w:tcPr>
            <w:tcW w:w="810" w:type="dxa"/>
          </w:tcPr>
          <w:p w14:paraId="411AD489" w14:textId="77777777" w:rsidR="00DF2105" w:rsidRPr="00C327F6" w:rsidRDefault="00DF2105" w:rsidP="00C278B6">
            <w:pPr>
              <w:spacing w:line="240" w:lineRule="auto"/>
              <w:ind w:left="-74" w:right="-108"/>
              <w:jc w:val="center"/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  <w:lang w:val="th-TH" w:eastAsia="th-TH"/>
              </w:rPr>
              <w:t>(ล้าน)</w:t>
            </w:r>
          </w:p>
        </w:tc>
        <w:tc>
          <w:tcPr>
            <w:tcW w:w="990" w:type="dxa"/>
            <w:vMerge/>
          </w:tcPr>
          <w:p w14:paraId="3D5873EC" w14:textId="77777777" w:rsidR="00DF2105" w:rsidRPr="00C327F6" w:rsidRDefault="00DF2105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0" w:type="dxa"/>
          </w:tcPr>
          <w:p w14:paraId="0563EAA5" w14:textId="77777777" w:rsidR="00DF2105" w:rsidRPr="00C327F6" w:rsidRDefault="00DF2105" w:rsidP="00C278B6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ปี</w:t>
            </w:r>
          </w:p>
        </w:tc>
        <w:tc>
          <w:tcPr>
            <w:tcW w:w="990" w:type="dxa"/>
          </w:tcPr>
          <w:p w14:paraId="652D8179" w14:textId="77777777" w:rsidR="00DF2105" w:rsidRPr="00C327F6" w:rsidRDefault="00DF2105" w:rsidP="00C278B6">
            <w:pPr>
              <w:spacing w:line="240" w:lineRule="auto"/>
              <w:ind w:left="-200" w:right="-200" w:hanging="2"/>
              <w:jc w:val="center"/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  <w:lang w:val="th-TH" w:eastAsia="th-TH"/>
              </w:rPr>
              <w:t>(ร้อยละ</w:t>
            </w:r>
            <w:r w:rsidRPr="00C327F6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  <w:lang w:eastAsia="th-TH"/>
              </w:rPr>
              <w:t>ต่อปี</w:t>
            </w:r>
            <w:r w:rsidRPr="00C327F6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970" w:type="dxa"/>
          </w:tcPr>
          <w:p w14:paraId="1DCCEE61" w14:textId="77777777" w:rsidR="00DF2105" w:rsidRPr="00C327F6" w:rsidRDefault="00DF2105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ระยะเวลาชำระคืน</w:t>
            </w:r>
          </w:p>
        </w:tc>
      </w:tr>
      <w:tr w:rsidR="004D5290" w:rsidRPr="00C327F6" w14:paraId="7DC6637F" w14:textId="77777777" w:rsidTr="004623C2">
        <w:trPr>
          <w:trHeight w:val="65"/>
        </w:trPr>
        <w:tc>
          <w:tcPr>
            <w:tcW w:w="2610" w:type="dxa"/>
          </w:tcPr>
          <w:p w14:paraId="4324818F" w14:textId="77777777" w:rsidR="00DF2105" w:rsidRPr="00C327F6" w:rsidRDefault="00DF2105" w:rsidP="00C278B6">
            <w:pPr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720" w:type="dxa"/>
          </w:tcPr>
          <w:p w14:paraId="6A8B11FB" w14:textId="77777777" w:rsidR="00DF2105" w:rsidRPr="00C327F6" w:rsidRDefault="00DF2105" w:rsidP="00C278B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43DAB83" w14:textId="77777777" w:rsidR="00DF2105" w:rsidRPr="00C327F6" w:rsidRDefault="00DF2105" w:rsidP="00C278B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CE9BEEA" w14:textId="77777777" w:rsidR="00DF2105" w:rsidRPr="00C327F6" w:rsidRDefault="00DF2105" w:rsidP="00C278B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0" w:type="dxa"/>
          </w:tcPr>
          <w:p w14:paraId="2E4E20CD" w14:textId="77777777" w:rsidR="00DF2105" w:rsidRPr="00C327F6" w:rsidRDefault="00DF2105" w:rsidP="00C278B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64D33D0" w14:textId="77777777" w:rsidR="00DF2105" w:rsidRPr="00C327F6" w:rsidRDefault="00DF2105" w:rsidP="00C278B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14:paraId="5AC97626" w14:textId="77777777" w:rsidR="00DF2105" w:rsidRPr="00C327F6" w:rsidRDefault="00DF2105" w:rsidP="00C278B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D5290" w:rsidRPr="00C327F6" w14:paraId="6ADD9B96" w14:textId="77777777" w:rsidTr="004623C2">
        <w:tc>
          <w:tcPr>
            <w:tcW w:w="2610" w:type="dxa"/>
          </w:tcPr>
          <w:p w14:paraId="3AC1F791" w14:textId="3827CA54" w:rsidR="00A706B2" w:rsidRPr="00C327F6" w:rsidRDefault="00A706B2" w:rsidP="00A706B2">
            <w:pPr>
              <w:spacing w:line="240" w:lineRule="auto"/>
              <w:ind w:left="160" w:right="-108" w:hanging="26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 ไม่มีหลักประกัน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   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และไม่มีผู้แทนผู้ถือหุ้นกู้        </w:t>
            </w:r>
          </w:p>
        </w:tc>
        <w:tc>
          <w:tcPr>
            <w:tcW w:w="720" w:type="dxa"/>
          </w:tcPr>
          <w:p w14:paraId="3E4358CE" w14:textId="77777777" w:rsidR="00A706B2" w:rsidRPr="00C327F6" w:rsidRDefault="00A706B2" w:rsidP="00A706B2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10" w:type="dxa"/>
          </w:tcPr>
          <w:p w14:paraId="38B2BC97" w14:textId="0CD2CDEC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7,000</w:t>
            </w:r>
          </w:p>
        </w:tc>
        <w:tc>
          <w:tcPr>
            <w:tcW w:w="990" w:type="dxa"/>
          </w:tcPr>
          <w:p w14:paraId="3BF9B9F5" w14:textId="0E32A018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450" w:type="dxa"/>
          </w:tcPr>
          <w:p w14:paraId="765FC251" w14:textId="47346587" w:rsidR="00A706B2" w:rsidRPr="00C327F6" w:rsidRDefault="00A706B2" w:rsidP="00A706B2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990" w:type="dxa"/>
          </w:tcPr>
          <w:p w14:paraId="52AEA738" w14:textId="4027B759" w:rsidR="00A706B2" w:rsidRPr="00C327F6" w:rsidRDefault="00A706B2" w:rsidP="00A706B2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2.43</w:t>
            </w:r>
          </w:p>
        </w:tc>
        <w:tc>
          <w:tcPr>
            <w:tcW w:w="2970" w:type="dxa"/>
          </w:tcPr>
          <w:p w14:paraId="0EA4FF2A" w14:textId="3E4E894C" w:rsidR="00A706B2" w:rsidRPr="00C327F6" w:rsidRDefault="00A706B2" w:rsidP="00A706B2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และครบกำหนดไถ่ถอนในเดือนกันยายน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2569</w:t>
            </w:r>
          </w:p>
        </w:tc>
      </w:tr>
      <w:tr w:rsidR="004D5290" w:rsidRPr="00C327F6" w14:paraId="166E4566" w14:textId="77777777" w:rsidTr="004623C2">
        <w:tc>
          <w:tcPr>
            <w:tcW w:w="2610" w:type="dxa"/>
          </w:tcPr>
          <w:p w14:paraId="225E93A6" w14:textId="74AD16B4" w:rsidR="00A706B2" w:rsidRPr="00C327F6" w:rsidRDefault="00A706B2" w:rsidP="00A706B2">
            <w:pPr>
              <w:spacing w:line="240" w:lineRule="auto"/>
              <w:ind w:left="160" w:right="-108" w:hanging="27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 ไม่มีหลักประกัน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      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และไม่มีผู้แทนผู้ถือหุ้นกู้         </w:t>
            </w:r>
          </w:p>
        </w:tc>
        <w:tc>
          <w:tcPr>
            <w:tcW w:w="720" w:type="dxa"/>
          </w:tcPr>
          <w:p w14:paraId="215300ED" w14:textId="77777777" w:rsidR="00A706B2" w:rsidRPr="00C327F6" w:rsidRDefault="00A706B2" w:rsidP="00A706B2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10" w:type="dxa"/>
          </w:tcPr>
          <w:p w14:paraId="085751BA" w14:textId="4EB199DD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1,500</w:t>
            </w:r>
          </w:p>
        </w:tc>
        <w:tc>
          <w:tcPr>
            <w:tcW w:w="990" w:type="dxa"/>
          </w:tcPr>
          <w:p w14:paraId="18E706F1" w14:textId="0E688689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450" w:type="dxa"/>
          </w:tcPr>
          <w:p w14:paraId="72021221" w14:textId="5AFDE1AD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990" w:type="dxa"/>
          </w:tcPr>
          <w:p w14:paraId="547E803C" w14:textId="58C7949F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2.75</w:t>
            </w:r>
          </w:p>
        </w:tc>
        <w:tc>
          <w:tcPr>
            <w:tcW w:w="2970" w:type="dxa"/>
          </w:tcPr>
          <w:p w14:paraId="6F40724F" w14:textId="2BB17177" w:rsidR="00A706B2" w:rsidRPr="00C327F6" w:rsidRDefault="00A706B2" w:rsidP="00A706B2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และครบกำหนดไถ่ถอนในเดือนกันยายน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2572</w:t>
            </w:r>
          </w:p>
        </w:tc>
      </w:tr>
      <w:tr w:rsidR="004D5290" w:rsidRPr="00C327F6" w14:paraId="3583D76D" w14:textId="77777777" w:rsidTr="004623C2">
        <w:tc>
          <w:tcPr>
            <w:tcW w:w="2610" w:type="dxa"/>
          </w:tcPr>
          <w:p w14:paraId="6F972E2A" w14:textId="381B9A09" w:rsidR="00A706B2" w:rsidRPr="00C327F6" w:rsidRDefault="00A706B2" w:rsidP="00A706B2">
            <w:pPr>
              <w:spacing w:line="240" w:lineRule="auto"/>
              <w:ind w:left="160" w:right="-108" w:hanging="26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 ไม่มีหลักประกัน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    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และมีผู้แทนผู้ถือหุ้นกู้         </w:t>
            </w:r>
          </w:p>
        </w:tc>
        <w:tc>
          <w:tcPr>
            <w:tcW w:w="720" w:type="dxa"/>
          </w:tcPr>
          <w:p w14:paraId="15D306A2" w14:textId="77777777" w:rsidR="00A706B2" w:rsidRPr="00C327F6" w:rsidRDefault="00A706B2" w:rsidP="00A706B2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10" w:type="dxa"/>
          </w:tcPr>
          <w:p w14:paraId="5BB2349D" w14:textId="7B9D6B61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1,530</w:t>
            </w:r>
          </w:p>
        </w:tc>
        <w:tc>
          <w:tcPr>
            <w:tcW w:w="990" w:type="dxa"/>
          </w:tcPr>
          <w:p w14:paraId="5E995AFA" w14:textId="612D5D59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450" w:type="dxa"/>
          </w:tcPr>
          <w:p w14:paraId="3C4410E5" w14:textId="24631BF1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990" w:type="dxa"/>
          </w:tcPr>
          <w:p w14:paraId="1A49067F" w14:textId="0933A2A7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2.60</w:t>
            </w:r>
          </w:p>
        </w:tc>
        <w:tc>
          <w:tcPr>
            <w:tcW w:w="2970" w:type="dxa"/>
          </w:tcPr>
          <w:p w14:paraId="7E8AFFCA" w14:textId="1F5B6252" w:rsidR="00A706B2" w:rsidRPr="00C327F6" w:rsidRDefault="00A706B2" w:rsidP="00A706B2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และครบกำหนดไถ่ถอนในเดือนเมษายน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2570</w:t>
            </w:r>
          </w:p>
        </w:tc>
      </w:tr>
      <w:tr w:rsidR="004D5290" w:rsidRPr="00C327F6" w14:paraId="7FC4E762" w14:textId="77777777" w:rsidTr="004623C2">
        <w:tc>
          <w:tcPr>
            <w:tcW w:w="2610" w:type="dxa"/>
          </w:tcPr>
          <w:p w14:paraId="14610BE1" w14:textId="5F284B8F" w:rsidR="00A706B2" w:rsidRPr="00C327F6" w:rsidRDefault="00A706B2" w:rsidP="00A706B2">
            <w:pPr>
              <w:spacing w:line="240" w:lineRule="auto"/>
              <w:ind w:left="160" w:right="-108" w:hanging="26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 ไม่มีหลักประกัน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   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และมีผู้แทนผู้ถือหุ้นกู้         </w:t>
            </w:r>
          </w:p>
        </w:tc>
        <w:tc>
          <w:tcPr>
            <w:tcW w:w="720" w:type="dxa"/>
          </w:tcPr>
          <w:p w14:paraId="6A118410" w14:textId="77777777" w:rsidR="00A706B2" w:rsidRPr="00C327F6" w:rsidRDefault="00A706B2" w:rsidP="00A706B2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10" w:type="dxa"/>
          </w:tcPr>
          <w:p w14:paraId="3D044509" w14:textId="1CF399B1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3,310</w:t>
            </w:r>
          </w:p>
        </w:tc>
        <w:tc>
          <w:tcPr>
            <w:tcW w:w="990" w:type="dxa"/>
          </w:tcPr>
          <w:p w14:paraId="67D94156" w14:textId="485BD78B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450" w:type="dxa"/>
          </w:tcPr>
          <w:p w14:paraId="14AC5CA2" w14:textId="0668CAD6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990" w:type="dxa"/>
          </w:tcPr>
          <w:p w14:paraId="336A64E8" w14:textId="7D3A3753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2.99</w:t>
            </w:r>
          </w:p>
        </w:tc>
        <w:tc>
          <w:tcPr>
            <w:tcW w:w="2970" w:type="dxa"/>
          </w:tcPr>
          <w:p w14:paraId="0F5D0CE8" w14:textId="5CFB1B90" w:rsidR="00A706B2" w:rsidRPr="00C327F6" w:rsidRDefault="00A706B2" w:rsidP="00A706B2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และครบกำหนดไถ่ถอนในเดือนเมษายน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2573</w:t>
            </w:r>
          </w:p>
        </w:tc>
      </w:tr>
      <w:tr w:rsidR="004D5290" w:rsidRPr="00C327F6" w14:paraId="5FB044E2" w14:textId="77777777" w:rsidTr="004623C2">
        <w:tc>
          <w:tcPr>
            <w:tcW w:w="2610" w:type="dxa"/>
          </w:tcPr>
          <w:p w14:paraId="1B750384" w14:textId="16F0518A" w:rsidR="00A706B2" w:rsidRPr="00C327F6" w:rsidRDefault="00A706B2" w:rsidP="00A706B2">
            <w:pPr>
              <w:spacing w:line="240" w:lineRule="auto"/>
              <w:ind w:left="160" w:right="-108" w:hanging="26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 ไม่มีหลักประกัน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    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และมีผู้แทนผู้ถือหุ้นกู้         </w:t>
            </w:r>
          </w:p>
        </w:tc>
        <w:tc>
          <w:tcPr>
            <w:tcW w:w="720" w:type="dxa"/>
          </w:tcPr>
          <w:p w14:paraId="7314A8C1" w14:textId="77777777" w:rsidR="00A706B2" w:rsidRPr="00C327F6" w:rsidRDefault="00A706B2" w:rsidP="00A706B2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10" w:type="dxa"/>
          </w:tcPr>
          <w:p w14:paraId="7A9AF117" w14:textId="3D696536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4,360</w:t>
            </w:r>
          </w:p>
        </w:tc>
        <w:tc>
          <w:tcPr>
            <w:tcW w:w="990" w:type="dxa"/>
          </w:tcPr>
          <w:p w14:paraId="251FFEA9" w14:textId="0F5C9E6A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450" w:type="dxa"/>
          </w:tcPr>
          <w:p w14:paraId="5779643F" w14:textId="6F35FB28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990" w:type="dxa"/>
          </w:tcPr>
          <w:p w14:paraId="6707B055" w14:textId="04F125A5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3.29</w:t>
            </w:r>
          </w:p>
        </w:tc>
        <w:tc>
          <w:tcPr>
            <w:tcW w:w="2970" w:type="dxa"/>
          </w:tcPr>
          <w:p w14:paraId="2468B339" w14:textId="1EC8B2C5" w:rsidR="00A706B2" w:rsidRPr="00C327F6" w:rsidRDefault="00A706B2" w:rsidP="00A706B2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และครบกำหนดไถ่ถอนในเดือนเมษายน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2575</w:t>
            </w:r>
          </w:p>
        </w:tc>
      </w:tr>
      <w:tr w:rsidR="004D5290" w:rsidRPr="00C327F6" w14:paraId="45FC1AE0" w14:textId="77777777" w:rsidTr="004623C2">
        <w:tc>
          <w:tcPr>
            <w:tcW w:w="2610" w:type="dxa"/>
          </w:tcPr>
          <w:p w14:paraId="17370CB6" w14:textId="3B64C804" w:rsidR="00A706B2" w:rsidRPr="00C327F6" w:rsidRDefault="00A706B2" w:rsidP="00A706B2">
            <w:pPr>
              <w:spacing w:line="240" w:lineRule="auto"/>
              <w:ind w:left="160" w:right="-108" w:hanging="26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 ไม่มีหลักประกัน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     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และมีผู้แทนถือหุ้นกู้         </w:t>
            </w:r>
          </w:p>
        </w:tc>
        <w:tc>
          <w:tcPr>
            <w:tcW w:w="720" w:type="dxa"/>
          </w:tcPr>
          <w:p w14:paraId="35EF5598" w14:textId="77777777" w:rsidR="00A706B2" w:rsidRPr="00C327F6" w:rsidRDefault="00A706B2" w:rsidP="00A706B2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10" w:type="dxa"/>
          </w:tcPr>
          <w:p w14:paraId="39B379E4" w14:textId="323DE503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5,800</w:t>
            </w:r>
          </w:p>
        </w:tc>
        <w:tc>
          <w:tcPr>
            <w:tcW w:w="990" w:type="dxa"/>
          </w:tcPr>
          <w:p w14:paraId="3557F938" w14:textId="0B87752A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450" w:type="dxa"/>
          </w:tcPr>
          <w:p w14:paraId="0B00A793" w14:textId="66A69443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15</w:t>
            </w:r>
          </w:p>
        </w:tc>
        <w:tc>
          <w:tcPr>
            <w:tcW w:w="990" w:type="dxa"/>
          </w:tcPr>
          <w:p w14:paraId="332957CB" w14:textId="1F92BD89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3.50</w:t>
            </w:r>
          </w:p>
        </w:tc>
        <w:tc>
          <w:tcPr>
            <w:tcW w:w="2970" w:type="dxa"/>
          </w:tcPr>
          <w:p w14:paraId="7DB5E416" w14:textId="64D897A5" w:rsidR="00A706B2" w:rsidRPr="00C327F6" w:rsidRDefault="00A706B2" w:rsidP="00A706B2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และครบกำหนดไถ่ถอนในเดือนเมษายน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2578</w:t>
            </w:r>
          </w:p>
        </w:tc>
      </w:tr>
      <w:tr w:rsidR="004D5290" w:rsidRPr="00C327F6" w14:paraId="5EB3E888" w14:textId="77777777" w:rsidTr="004623C2">
        <w:tc>
          <w:tcPr>
            <w:tcW w:w="2610" w:type="dxa"/>
          </w:tcPr>
          <w:p w14:paraId="6A03184F" w14:textId="42117752" w:rsidR="00A706B2" w:rsidRPr="00C327F6" w:rsidRDefault="00A706B2" w:rsidP="00A706B2">
            <w:pPr>
              <w:spacing w:line="240" w:lineRule="auto"/>
              <w:ind w:left="160" w:right="-108" w:hanging="26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 ไม่มีหลักประกัน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   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และมีผู้แทนผู้ถือหุ้นกู้         </w:t>
            </w:r>
          </w:p>
        </w:tc>
        <w:tc>
          <w:tcPr>
            <w:tcW w:w="720" w:type="dxa"/>
          </w:tcPr>
          <w:p w14:paraId="13C86DC9" w14:textId="68918D3C" w:rsidR="00A706B2" w:rsidRPr="00C327F6" w:rsidRDefault="00A706B2" w:rsidP="00A706B2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10" w:type="dxa"/>
          </w:tcPr>
          <w:p w14:paraId="0B287EC1" w14:textId="6FED0BEA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14,000</w:t>
            </w:r>
          </w:p>
        </w:tc>
        <w:tc>
          <w:tcPr>
            <w:tcW w:w="990" w:type="dxa"/>
          </w:tcPr>
          <w:p w14:paraId="2B937793" w14:textId="007DE92B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450" w:type="dxa"/>
          </w:tcPr>
          <w:p w14:paraId="535F047D" w14:textId="7966DA34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990" w:type="dxa"/>
          </w:tcPr>
          <w:p w14:paraId="7F3C1130" w14:textId="79CDF6F2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2.13</w:t>
            </w:r>
          </w:p>
        </w:tc>
        <w:tc>
          <w:tcPr>
            <w:tcW w:w="2970" w:type="dxa"/>
          </w:tcPr>
          <w:p w14:paraId="3E6C6037" w14:textId="4F2906E8" w:rsidR="00A706B2" w:rsidRPr="00C327F6" w:rsidRDefault="00A706B2" w:rsidP="00A706B2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และครบกำหนดไถ่ถอนในเดือนมกราคม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2570</w:t>
            </w:r>
          </w:p>
        </w:tc>
      </w:tr>
      <w:tr w:rsidR="004D5290" w:rsidRPr="00C327F6" w14:paraId="41E1C34B" w14:textId="77777777" w:rsidTr="004623C2">
        <w:tc>
          <w:tcPr>
            <w:tcW w:w="2610" w:type="dxa"/>
          </w:tcPr>
          <w:p w14:paraId="65B632BC" w14:textId="2DB3FDC6" w:rsidR="00A706B2" w:rsidRPr="00C327F6" w:rsidRDefault="00A706B2" w:rsidP="00A706B2">
            <w:pPr>
              <w:spacing w:line="240" w:lineRule="auto"/>
              <w:ind w:left="160" w:right="-108" w:hanging="26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 ไม่มีหลักประกัน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    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และมีผู้แทนถือหุ้นกู้         </w:t>
            </w:r>
          </w:p>
        </w:tc>
        <w:tc>
          <w:tcPr>
            <w:tcW w:w="720" w:type="dxa"/>
          </w:tcPr>
          <w:p w14:paraId="19C5314D" w14:textId="32E4173B" w:rsidR="00A706B2" w:rsidRPr="00C327F6" w:rsidRDefault="00A706B2" w:rsidP="00A706B2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10" w:type="dxa"/>
          </w:tcPr>
          <w:p w14:paraId="3D010E6C" w14:textId="73EF0A83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2,000</w:t>
            </w:r>
          </w:p>
        </w:tc>
        <w:tc>
          <w:tcPr>
            <w:tcW w:w="990" w:type="dxa"/>
          </w:tcPr>
          <w:p w14:paraId="6C930898" w14:textId="6D87A99B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450" w:type="dxa"/>
          </w:tcPr>
          <w:p w14:paraId="5FBD945F" w14:textId="08829DB7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990" w:type="dxa"/>
          </w:tcPr>
          <w:p w14:paraId="06F1E2BF" w14:textId="15E93971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2.65</w:t>
            </w:r>
          </w:p>
        </w:tc>
        <w:tc>
          <w:tcPr>
            <w:tcW w:w="2970" w:type="dxa"/>
          </w:tcPr>
          <w:p w14:paraId="089471E3" w14:textId="7924BF88" w:rsidR="00A706B2" w:rsidRPr="00C327F6" w:rsidRDefault="00A706B2" w:rsidP="00A706B2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และครบกำหนดไถ่ถอนในเดือนมกราคม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2572</w:t>
            </w:r>
          </w:p>
        </w:tc>
      </w:tr>
      <w:tr w:rsidR="004D5290" w:rsidRPr="00C327F6" w14:paraId="042E25C9" w14:textId="77777777" w:rsidTr="004623C2">
        <w:tc>
          <w:tcPr>
            <w:tcW w:w="2610" w:type="dxa"/>
          </w:tcPr>
          <w:p w14:paraId="147929E9" w14:textId="721B1701" w:rsidR="00A706B2" w:rsidRPr="00C327F6" w:rsidRDefault="00A706B2" w:rsidP="00A706B2">
            <w:pPr>
              <w:spacing w:line="240" w:lineRule="auto"/>
              <w:ind w:left="160" w:right="-108" w:hanging="26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 ไม่มีหลักประกัน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    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และมีผู้แทนถือหุ้นกู้         </w:t>
            </w:r>
          </w:p>
        </w:tc>
        <w:tc>
          <w:tcPr>
            <w:tcW w:w="720" w:type="dxa"/>
          </w:tcPr>
          <w:p w14:paraId="07499269" w14:textId="735C0381" w:rsidR="00A706B2" w:rsidRPr="00C327F6" w:rsidRDefault="00A706B2" w:rsidP="00A706B2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10" w:type="dxa"/>
          </w:tcPr>
          <w:p w14:paraId="2C82738D" w14:textId="34734332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2,000</w:t>
            </w:r>
          </w:p>
        </w:tc>
        <w:tc>
          <w:tcPr>
            <w:tcW w:w="990" w:type="dxa"/>
          </w:tcPr>
          <w:p w14:paraId="2397C4E9" w14:textId="2F4D743A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450" w:type="dxa"/>
          </w:tcPr>
          <w:p w14:paraId="1069EC93" w14:textId="4970962F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990" w:type="dxa"/>
          </w:tcPr>
          <w:p w14:paraId="4AA57348" w14:textId="7F3E5CFE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3.05</w:t>
            </w:r>
          </w:p>
        </w:tc>
        <w:tc>
          <w:tcPr>
            <w:tcW w:w="2970" w:type="dxa"/>
          </w:tcPr>
          <w:p w14:paraId="48446D9E" w14:textId="29CF6EB2" w:rsidR="00A706B2" w:rsidRPr="00C327F6" w:rsidRDefault="00A706B2" w:rsidP="00A706B2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และครบกำหนดไถ่ถอนในเดือนมกราคม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2575</w:t>
            </w:r>
          </w:p>
        </w:tc>
      </w:tr>
      <w:tr w:rsidR="004D5290" w:rsidRPr="00C327F6" w14:paraId="72CC848F" w14:textId="77777777" w:rsidTr="004623C2">
        <w:tc>
          <w:tcPr>
            <w:tcW w:w="2610" w:type="dxa"/>
          </w:tcPr>
          <w:p w14:paraId="7453018D" w14:textId="774C99F4" w:rsidR="00A706B2" w:rsidRPr="00C327F6" w:rsidRDefault="00A706B2" w:rsidP="00A706B2">
            <w:pPr>
              <w:spacing w:line="240" w:lineRule="auto"/>
              <w:ind w:left="160" w:right="-108" w:hanging="26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 ไม่มีหลักประกัน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    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และมีผู้แทนผู้ถือหุ้นกู้         </w:t>
            </w:r>
          </w:p>
        </w:tc>
        <w:tc>
          <w:tcPr>
            <w:tcW w:w="720" w:type="dxa"/>
          </w:tcPr>
          <w:p w14:paraId="2F6F68EC" w14:textId="2BFF5A3C" w:rsidR="00A706B2" w:rsidRPr="00C327F6" w:rsidRDefault="00A706B2" w:rsidP="00A706B2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10" w:type="dxa"/>
          </w:tcPr>
          <w:p w14:paraId="6018F262" w14:textId="44E59587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12,000</w:t>
            </w:r>
          </w:p>
        </w:tc>
        <w:tc>
          <w:tcPr>
            <w:tcW w:w="990" w:type="dxa"/>
          </w:tcPr>
          <w:p w14:paraId="381792D6" w14:textId="168266E6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450" w:type="dxa"/>
          </w:tcPr>
          <w:p w14:paraId="7B68F188" w14:textId="23B24B51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990" w:type="dxa"/>
          </w:tcPr>
          <w:p w14:paraId="0406EDCA" w14:textId="0A001A07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3.29</w:t>
            </w:r>
          </w:p>
        </w:tc>
        <w:tc>
          <w:tcPr>
            <w:tcW w:w="2970" w:type="dxa"/>
          </w:tcPr>
          <w:p w14:paraId="18DD09C5" w14:textId="60B54F8F" w:rsidR="00A706B2" w:rsidRPr="00C327F6" w:rsidRDefault="00A706B2" w:rsidP="00A706B2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และครบกำหนดไถ่ถอนในเดือนมกราคม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2577</w:t>
            </w:r>
          </w:p>
        </w:tc>
      </w:tr>
      <w:tr w:rsidR="004D5290" w:rsidRPr="00C327F6" w14:paraId="65432480" w14:textId="77777777" w:rsidTr="004623C2">
        <w:tc>
          <w:tcPr>
            <w:tcW w:w="2610" w:type="dxa"/>
          </w:tcPr>
          <w:p w14:paraId="250364F0" w14:textId="7E03101F" w:rsidR="00A706B2" w:rsidRPr="00C327F6" w:rsidRDefault="00A706B2" w:rsidP="00A706B2">
            <w:pPr>
              <w:spacing w:line="240" w:lineRule="auto"/>
              <w:ind w:left="160" w:right="-108" w:hanging="26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lastRenderedPageBreak/>
              <w:t xml:space="preserve">หุ้นกู้ไม่ด้อยสิทธิ ไม่มีหลักประกัน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   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และมีผู้แทนผู้ถือหุ้นกู้         </w:t>
            </w:r>
          </w:p>
        </w:tc>
        <w:tc>
          <w:tcPr>
            <w:tcW w:w="720" w:type="dxa"/>
          </w:tcPr>
          <w:p w14:paraId="0E440D0E" w14:textId="7E3578B3" w:rsidR="00A706B2" w:rsidRPr="00C327F6" w:rsidRDefault="00A706B2" w:rsidP="00A706B2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10" w:type="dxa"/>
          </w:tcPr>
          <w:p w14:paraId="63B57899" w14:textId="36A63702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5,000</w:t>
            </w:r>
          </w:p>
        </w:tc>
        <w:tc>
          <w:tcPr>
            <w:tcW w:w="990" w:type="dxa"/>
          </w:tcPr>
          <w:p w14:paraId="43E06D5C" w14:textId="40F3297A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450" w:type="dxa"/>
          </w:tcPr>
          <w:p w14:paraId="13D02BDB" w14:textId="4B8B0A3B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990" w:type="dxa"/>
          </w:tcPr>
          <w:p w14:paraId="342F2456" w14:textId="30145C44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3.21</w:t>
            </w:r>
          </w:p>
        </w:tc>
        <w:tc>
          <w:tcPr>
            <w:tcW w:w="2970" w:type="dxa"/>
          </w:tcPr>
          <w:p w14:paraId="0F91BE6D" w14:textId="4AD0A6C8" w:rsidR="00A706B2" w:rsidRPr="00C327F6" w:rsidRDefault="00A706B2" w:rsidP="00A706B2">
            <w:pPr>
              <w:spacing w:line="240" w:lineRule="auto"/>
              <w:ind w:left="70" w:right="-11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และครบกำหนดไถ่ถอนในเดือนมิถุนายน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2570</w:t>
            </w:r>
          </w:p>
        </w:tc>
      </w:tr>
      <w:tr w:rsidR="004D5290" w:rsidRPr="00C327F6" w14:paraId="252748DC" w14:textId="77777777" w:rsidTr="004623C2">
        <w:tc>
          <w:tcPr>
            <w:tcW w:w="2610" w:type="dxa"/>
          </w:tcPr>
          <w:p w14:paraId="79CD4FEC" w14:textId="1F44DAD4" w:rsidR="00A706B2" w:rsidRPr="00C327F6" w:rsidRDefault="00A706B2" w:rsidP="00A706B2">
            <w:pPr>
              <w:spacing w:line="240" w:lineRule="auto"/>
              <w:ind w:left="160" w:right="-108" w:hanging="26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 ไม่มีหลักประกัน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   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และมีผู้แทนผู้ถือหุ้นกู้         </w:t>
            </w:r>
          </w:p>
        </w:tc>
        <w:tc>
          <w:tcPr>
            <w:tcW w:w="720" w:type="dxa"/>
          </w:tcPr>
          <w:p w14:paraId="547FFB48" w14:textId="6464611D" w:rsidR="00A706B2" w:rsidRPr="00C327F6" w:rsidRDefault="00A706B2" w:rsidP="00A706B2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10" w:type="dxa"/>
          </w:tcPr>
          <w:p w14:paraId="4CD7DE62" w14:textId="21990ED6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3,000</w:t>
            </w:r>
          </w:p>
        </w:tc>
        <w:tc>
          <w:tcPr>
            <w:tcW w:w="990" w:type="dxa"/>
          </w:tcPr>
          <w:p w14:paraId="107B3EA7" w14:textId="18246696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450" w:type="dxa"/>
          </w:tcPr>
          <w:p w14:paraId="631F5978" w14:textId="47803FB7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990" w:type="dxa"/>
          </w:tcPr>
          <w:p w14:paraId="44B83167" w14:textId="1E19244D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4.00</w:t>
            </w:r>
          </w:p>
        </w:tc>
        <w:tc>
          <w:tcPr>
            <w:tcW w:w="2970" w:type="dxa"/>
          </w:tcPr>
          <w:p w14:paraId="694C09F7" w14:textId="7A39F746" w:rsidR="00A706B2" w:rsidRPr="00C327F6" w:rsidRDefault="00A706B2" w:rsidP="00A706B2">
            <w:pPr>
              <w:spacing w:line="240" w:lineRule="auto"/>
              <w:ind w:left="70" w:right="-11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และครบกำหนดไถ่ถอนในเดือนมิถุนายน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2577</w:t>
            </w:r>
          </w:p>
        </w:tc>
      </w:tr>
      <w:tr w:rsidR="004D5290" w:rsidRPr="00C327F6" w14:paraId="0E21CC30" w14:textId="77777777" w:rsidTr="004623C2">
        <w:tc>
          <w:tcPr>
            <w:tcW w:w="2610" w:type="dxa"/>
          </w:tcPr>
          <w:p w14:paraId="03FADF24" w14:textId="0F353252" w:rsidR="00A706B2" w:rsidRPr="00C327F6" w:rsidRDefault="00A706B2" w:rsidP="00A57F14">
            <w:pPr>
              <w:spacing w:line="240" w:lineRule="auto"/>
              <w:ind w:left="160" w:right="-108" w:hanging="26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หุ้นกู้ไม่ด้อยสิทธิ ไม่มีหลักประกัน มีผู้แทนผู้ถือหุ้นกู้ และผู้ออกหุ้นกู้มีสิทธิไถ่ถอนหุ้นกู้ก่อนครบกำหนดไถ่ถอน</w:t>
            </w:r>
            <w:r w:rsidRPr="00C327F6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 xml:space="preserve">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หลังจากครบระยะเวลาหนึ่งปีภายหลังการออกหุ้นกู้</w:t>
            </w:r>
          </w:p>
          <w:p w14:paraId="0A6E5BC5" w14:textId="51E01768" w:rsidR="00A706B2" w:rsidRPr="00C327F6" w:rsidRDefault="00A706B2" w:rsidP="00A706B2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720" w:type="dxa"/>
          </w:tcPr>
          <w:p w14:paraId="46C33DDA" w14:textId="79EE7990" w:rsidR="00A706B2" w:rsidRPr="00C327F6" w:rsidRDefault="00A706B2" w:rsidP="00A706B2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10" w:type="dxa"/>
          </w:tcPr>
          <w:p w14:paraId="4B28B142" w14:textId="07DAE9AF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17,000</w:t>
            </w:r>
          </w:p>
        </w:tc>
        <w:tc>
          <w:tcPr>
            <w:tcW w:w="990" w:type="dxa"/>
          </w:tcPr>
          <w:p w14:paraId="7324FB61" w14:textId="45926920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450" w:type="dxa"/>
          </w:tcPr>
          <w:p w14:paraId="6CCCA03D" w14:textId="1CD7D196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990" w:type="dxa"/>
          </w:tcPr>
          <w:p w14:paraId="012C2280" w14:textId="1E901C9E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3.50</w:t>
            </w:r>
          </w:p>
        </w:tc>
        <w:tc>
          <w:tcPr>
            <w:tcW w:w="2970" w:type="dxa"/>
          </w:tcPr>
          <w:p w14:paraId="15342FFD" w14:textId="7CDCBC37" w:rsidR="00A706B2" w:rsidRPr="00C327F6" w:rsidRDefault="00A706B2" w:rsidP="00A706B2">
            <w:pPr>
              <w:tabs>
                <w:tab w:val="clear" w:pos="2580"/>
                <w:tab w:val="clear" w:pos="2807"/>
                <w:tab w:val="left" w:pos="2760"/>
              </w:tabs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ชำระดอกเบี้ยทุกงวดหกเดือน และครบกำหนดไถ่ถอนในเดือนมิถุนายน</w:t>
            </w:r>
            <w:r w:rsidRPr="00C327F6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2572</w:t>
            </w:r>
          </w:p>
        </w:tc>
      </w:tr>
      <w:tr w:rsidR="004D5290" w:rsidRPr="00C327F6" w14:paraId="25F1D42F" w14:textId="77777777" w:rsidTr="004623C2">
        <w:trPr>
          <w:trHeight w:val="164"/>
        </w:trPr>
        <w:tc>
          <w:tcPr>
            <w:tcW w:w="2610" w:type="dxa"/>
          </w:tcPr>
          <w:p w14:paraId="6AE932A6" w14:textId="77777777" w:rsidR="00A706B2" w:rsidRPr="00C327F6" w:rsidRDefault="00A706B2" w:rsidP="00A706B2">
            <w:pPr>
              <w:tabs>
                <w:tab w:val="left" w:pos="-108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720" w:type="dxa"/>
          </w:tcPr>
          <w:p w14:paraId="0F48F023" w14:textId="77777777" w:rsidR="00A706B2" w:rsidRPr="00C327F6" w:rsidRDefault="00A706B2" w:rsidP="00A706B2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10" w:type="dxa"/>
          </w:tcPr>
          <w:p w14:paraId="7C311C7E" w14:textId="77777777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</w:tcPr>
          <w:p w14:paraId="031F0D4E" w14:textId="77777777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50" w:type="dxa"/>
          </w:tcPr>
          <w:p w14:paraId="594E22CE" w14:textId="77777777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</w:tcPr>
          <w:p w14:paraId="259A1EE4" w14:textId="77777777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70" w:type="dxa"/>
          </w:tcPr>
          <w:p w14:paraId="249FEA72" w14:textId="77777777" w:rsidR="00A706B2" w:rsidRPr="00C327F6" w:rsidRDefault="00A706B2" w:rsidP="00A706B2">
            <w:pPr>
              <w:tabs>
                <w:tab w:val="left" w:pos="1080"/>
              </w:tabs>
              <w:spacing w:line="240" w:lineRule="auto"/>
              <w:ind w:left="70" w:right="-108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D5290" w:rsidRPr="00C327F6" w14:paraId="1848F638" w14:textId="77777777" w:rsidTr="004623C2">
        <w:tc>
          <w:tcPr>
            <w:tcW w:w="2610" w:type="dxa"/>
          </w:tcPr>
          <w:p w14:paraId="2B6B9E69" w14:textId="216F41E2" w:rsidR="00A706B2" w:rsidRPr="00C327F6" w:rsidRDefault="00A706B2" w:rsidP="00A706B2">
            <w:pPr>
              <w:tabs>
                <w:tab w:val="clear" w:pos="2580"/>
                <w:tab w:val="clear" w:pos="2807"/>
                <w:tab w:val="left" w:pos="2238"/>
                <w:tab w:val="left" w:pos="2414"/>
              </w:tabs>
              <w:spacing w:line="240" w:lineRule="auto"/>
              <w:ind w:left="160" w:hanging="26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หุ้นกู้ไม่ด้อยสิทธิราคาร้อยละ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98.68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ของมูลค่าที่ตราไว้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ไม่มี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ห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ลักประกัน และมีผู้แทนผู้ถือหุ้นกู้ และ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ผู้ออก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หุ้นกู้สามารถไถ่ถอนก่อนกำหนดได้ เมื่อเข้าเงื่อนไขตามที่ระบุ</w:t>
            </w:r>
          </w:p>
        </w:tc>
        <w:tc>
          <w:tcPr>
            <w:tcW w:w="720" w:type="dxa"/>
          </w:tcPr>
          <w:p w14:paraId="443F43A2" w14:textId="77777777" w:rsidR="00A706B2" w:rsidRPr="00C327F6" w:rsidRDefault="00A706B2" w:rsidP="00A706B2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เหรียญสหรัฐ</w:t>
            </w:r>
          </w:p>
          <w:p w14:paraId="4A127119" w14:textId="77777777" w:rsidR="00A706B2" w:rsidRPr="00C327F6" w:rsidRDefault="00A706B2" w:rsidP="00A706B2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อเมริกา</w:t>
            </w:r>
          </w:p>
          <w:p w14:paraId="269C8C9C" w14:textId="77777777" w:rsidR="00A706B2" w:rsidRPr="00C327F6" w:rsidRDefault="00A706B2" w:rsidP="00A706B2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10" w:type="dxa"/>
          </w:tcPr>
          <w:p w14:paraId="5ECAFCE2" w14:textId="7A8CCD77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990" w:type="dxa"/>
          </w:tcPr>
          <w:p w14:paraId="2C545D7E" w14:textId="26E634BB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450" w:type="dxa"/>
          </w:tcPr>
          <w:p w14:paraId="3B937A20" w14:textId="54B37AF0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990" w:type="dxa"/>
          </w:tcPr>
          <w:p w14:paraId="23C0DED1" w14:textId="443F6488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2.98</w:t>
            </w:r>
          </w:p>
        </w:tc>
        <w:tc>
          <w:tcPr>
            <w:tcW w:w="2970" w:type="dxa"/>
          </w:tcPr>
          <w:p w14:paraId="1B549E48" w14:textId="6444CCE4" w:rsidR="00A706B2" w:rsidRPr="00C327F6" w:rsidRDefault="00A706B2" w:rsidP="00A706B2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และครบกำหนดไถ่ถอนในเดือนมีนาคม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2574</w:t>
            </w:r>
          </w:p>
        </w:tc>
      </w:tr>
      <w:tr w:rsidR="004D5290" w:rsidRPr="00C327F6" w14:paraId="177FED7C" w14:textId="77777777" w:rsidTr="004623C2">
        <w:tc>
          <w:tcPr>
            <w:tcW w:w="2610" w:type="dxa"/>
          </w:tcPr>
          <w:p w14:paraId="287CF778" w14:textId="32FF3D6B" w:rsidR="00A706B2" w:rsidRPr="00C327F6" w:rsidRDefault="00A706B2" w:rsidP="00A706B2">
            <w:pPr>
              <w:tabs>
                <w:tab w:val="clear" w:pos="2580"/>
                <w:tab w:val="clear" w:pos="2807"/>
                <w:tab w:val="left" w:pos="2238"/>
                <w:tab w:val="left" w:pos="2414"/>
              </w:tabs>
              <w:spacing w:line="240" w:lineRule="auto"/>
              <w:ind w:left="160" w:hanging="26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หุ้นกู้ไม่ด้อยสิทธิราคาร้อยละ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98.41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ของมูลค่าที่ตราไว้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ไม่มี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ห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ลักประกัน และมีผู้แทนผู้ถือหุ้นกู้ และ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ผู้ออก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หุ้นกู้สามารถไถ่ถอนก่อนกำหนดได้ เมื่อเข้าเงื่อนไขตามที่ระบุ</w:t>
            </w:r>
          </w:p>
        </w:tc>
        <w:tc>
          <w:tcPr>
            <w:tcW w:w="720" w:type="dxa"/>
          </w:tcPr>
          <w:p w14:paraId="04E3F7DC" w14:textId="77777777" w:rsidR="00A706B2" w:rsidRPr="00C327F6" w:rsidRDefault="00A706B2" w:rsidP="00A706B2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เหรียญสหรัฐ</w:t>
            </w:r>
          </w:p>
          <w:p w14:paraId="38A85910" w14:textId="77777777" w:rsidR="00A706B2" w:rsidRPr="00C327F6" w:rsidRDefault="00A706B2" w:rsidP="00A706B2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อเมริกา</w:t>
            </w:r>
          </w:p>
          <w:p w14:paraId="50595CA0" w14:textId="77777777" w:rsidR="00A706B2" w:rsidRPr="00C327F6" w:rsidRDefault="00A706B2" w:rsidP="00A706B2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10" w:type="dxa"/>
          </w:tcPr>
          <w:p w14:paraId="0F433B2C" w14:textId="13822013" w:rsidR="00A706B2" w:rsidRPr="00C327F6" w:rsidRDefault="00C57C4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</w:t>
            </w:r>
            <w:r w:rsidR="00A706B2"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74.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85</w:t>
            </w:r>
          </w:p>
        </w:tc>
        <w:tc>
          <w:tcPr>
            <w:tcW w:w="990" w:type="dxa"/>
          </w:tcPr>
          <w:p w14:paraId="2141C0AE" w14:textId="16ED324B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450" w:type="dxa"/>
          </w:tcPr>
          <w:p w14:paraId="7289A7CD" w14:textId="6E084CB6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990" w:type="dxa"/>
          </w:tcPr>
          <w:p w14:paraId="25F76673" w14:textId="293772B6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4.30</w:t>
            </w:r>
          </w:p>
        </w:tc>
        <w:tc>
          <w:tcPr>
            <w:tcW w:w="2970" w:type="dxa"/>
          </w:tcPr>
          <w:p w14:paraId="78E8D6A8" w14:textId="44510D5C" w:rsidR="00A706B2" w:rsidRPr="00C327F6" w:rsidRDefault="00A706B2" w:rsidP="00A706B2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และครบกำหนดไถ่ถอนในเดือนมีนาคม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2594</w:t>
            </w:r>
          </w:p>
        </w:tc>
      </w:tr>
      <w:tr w:rsidR="004D5290" w:rsidRPr="00C327F6" w14:paraId="5C1FACC2" w14:textId="77777777" w:rsidTr="004623C2">
        <w:tc>
          <w:tcPr>
            <w:tcW w:w="2610" w:type="dxa"/>
          </w:tcPr>
          <w:p w14:paraId="7BD3E660" w14:textId="16F593B6" w:rsidR="00A706B2" w:rsidRPr="00C327F6" w:rsidRDefault="00A706B2" w:rsidP="00A706B2">
            <w:pPr>
              <w:tabs>
                <w:tab w:val="clear" w:pos="2580"/>
                <w:tab w:val="clear" w:pos="2807"/>
                <w:tab w:val="left" w:pos="2238"/>
                <w:tab w:val="left" w:pos="2414"/>
              </w:tabs>
              <w:spacing w:line="240" w:lineRule="auto"/>
              <w:ind w:left="160" w:hanging="27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หุ้นกู้ไม่ด้อยสิทธิราคาร้อยละ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99.41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ของมูลค่าที่ตราไว้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ไม่มี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ห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ลักประกัน และมีผู้แทนผู้ถือหุ้นกู้ และ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ผู้ออก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หุ้นกู้สามารถไถ่ถอนก่อนกำหนดได้ เมื่อเข้าเงื่อนไขตามที่ระบุ</w:t>
            </w:r>
          </w:p>
        </w:tc>
        <w:tc>
          <w:tcPr>
            <w:tcW w:w="720" w:type="dxa"/>
          </w:tcPr>
          <w:p w14:paraId="69AE709D" w14:textId="77777777" w:rsidR="00A706B2" w:rsidRPr="00C327F6" w:rsidRDefault="00A706B2" w:rsidP="00A706B2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/>
                <w:snapToGrid w:val="0"/>
                <w:sz w:val="26"/>
                <w:szCs w:val="26"/>
                <w:cs/>
                <w:lang w:eastAsia="th-TH"/>
              </w:rPr>
              <w:t>เหรียญสหรัฐ</w:t>
            </w:r>
          </w:p>
          <w:p w14:paraId="0B39FD72" w14:textId="64231538" w:rsidR="00A706B2" w:rsidRPr="00C327F6" w:rsidRDefault="00A706B2" w:rsidP="00A706B2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/>
                <w:snapToGrid w:val="0"/>
                <w:sz w:val="26"/>
                <w:szCs w:val="26"/>
                <w:cs/>
                <w:lang w:eastAsia="th-TH"/>
              </w:rPr>
              <w:t>อเมริกา</w:t>
            </w:r>
          </w:p>
        </w:tc>
        <w:tc>
          <w:tcPr>
            <w:tcW w:w="810" w:type="dxa"/>
          </w:tcPr>
          <w:p w14:paraId="4ABCA899" w14:textId="4BE62A68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338.63</w:t>
            </w:r>
          </w:p>
        </w:tc>
        <w:tc>
          <w:tcPr>
            <w:tcW w:w="990" w:type="dxa"/>
          </w:tcPr>
          <w:p w14:paraId="429CD989" w14:textId="093000FA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450" w:type="dxa"/>
          </w:tcPr>
          <w:p w14:paraId="16524273" w14:textId="18093715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990" w:type="dxa"/>
          </w:tcPr>
          <w:p w14:paraId="6CCBFBE8" w14:textId="01417194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4.40</w:t>
            </w:r>
          </w:p>
        </w:tc>
        <w:tc>
          <w:tcPr>
            <w:tcW w:w="2970" w:type="dxa"/>
          </w:tcPr>
          <w:p w14:paraId="688BF415" w14:textId="3EAC0112" w:rsidR="00A706B2" w:rsidRPr="00C327F6" w:rsidRDefault="00A706B2" w:rsidP="00A706B2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และครบกำหนดไถ่ถอนในเดือนมีนาคม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2575</w:t>
            </w:r>
          </w:p>
        </w:tc>
      </w:tr>
      <w:tr w:rsidR="00A706B2" w:rsidRPr="00C327F6" w14:paraId="74A60E90" w14:textId="77777777" w:rsidTr="004623C2">
        <w:tc>
          <w:tcPr>
            <w:tcW w:w="2610" w:type="dxa"/>
          </w:tcPr>
          <w:p w14:paraId="24BD931E" w14:textId="2D4217B5" w:rsidR="00A706B2" w:rsidRPr="00C327F6" w:rsidRDefault="00A706B2" w:rsidP="00A706B2">
            <w:pPr>
              <w:tabs>
                <w:tab w:val="clear" w:pos="2580"/>
                <w:tab w:val="clear" w:pos="2807"/>
                <w:tab w:val="left" w:pos="-108"/>
                <w:tab w:val="left" w:pos="2238"/>
                <w:tab w:val="left" w:pos="2414"/>
              </w:tabs>
              <w:spacing w:line="240" w:lineRule="auto"/>
              <w:ind w:left="160" w:hanging="26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หุ้นกู้ไม่ด้อยสิทธิราคาร้อยละ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99.43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ของมูลค่าที่ตราไว้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ไม่มี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ห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ลักประกัน และมีผู้แทนผู้ถือหุ้นกู้ และ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ผู้ออก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หุ้นกู้สามารถไถ่ถอนก่อนกำหนดได้ เมื่อเข้าเงื่อนไขตามที่ระบุ</w:t>
            </w:r>
          </w:p>
        </w:tc>
        <w:tc>
          <w:tcPr>
            <w:tcW w:w="720" w:type="dxa"/>
          </w:tcPr>
          <w:p w14:paraId="6313ED2F" w14:textId="77777777" w:rsidR="00A706B2" w:rsidRPr="00C327F6" w:rsidRDefault="00A706B2" w:rsidP="00A706B2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/>
                <w:snapToGrid w:val="0"/>
                <w:sz w:val="26"/>
                <w:szCs w:val="26"/>
                <w:cs/>
                <w:lang w:eastAsia="th-TH"/>
              </w:rPr>
              <w:t>เหรียญสหรัฐ</w:t>
            </w:r>
          </w:p>
          <w:p w14:paraId="17C19F4C" w14:textId="0E7F11FF" w:rsidR="00A706B2" w:rsidRPr="00C327F6" w:rsidRDefault="00A706B2" w:rsidP="00A706B2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/>
                <w:snapToGrid w:val="0"/>
                <w:sz w:val="26"/>
                <w:szCs w:val="26"/>
                <w:cs/>
                <w:lang w:eastAsia="th-TH"/>
              </w:rPr>
              <w:t>อเมริกา</w:t>
            </w:r>
          </w:p>
        </w:tc>
        <w:tc>
          <w:tcPr>
            <w:tcW w:w="810" w:type="dxa"/>
          </w:tcPr>
          <w:p w14:paraId="7A08DF54" w14:textId="13168054" w:rsidR="00A706B2" w:rsidRPr="00C327F6" w:rsidRDefault="00C57C4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61.44</w:t>
            </w:r>
          </w:p>
        </w:tc>
        <w:tc>
          <w:tcPr>
            <w:tcW w:w="990" w:type="dxa"/>
          </w:tcPr>
          <w:p w14:paraId="416C869D" w14:textId="20CC37A1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450" w:type="dxa"/>
          </w:tcPr>
          <w:p w14:paraId="7B74FA7E" w14:textId="00D31D7F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990" w:type="dxa"/>
          </w:tcPr>
          <w:p w14:paraId="51BA9C39" w14:textId="4FC07668" w:rsidR="00A706B2" w:rsidRPr="00C327F6" w:rsidRDefault="00A706B2" w:rsidP="00A706B2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5.20</w:t>
            </w:r>
          </w:p>
        </w:tc>
        <w:tc>
          <w:tcPr>
            <w:tcW w:w="2970" w:type="dxa"/>
          </w:tcPr>
          <w:p w14:paraId="7F0818A3" w14:textId="6E2787AB" w:rsidR="00A706B2" w:rsidRPr="00C327F6" w:rsidRDefault="00A706B2" w:rsidP="00A706B2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และครบกำหนดไถ่ถอนในเดือนมีนาคม </w:t>
            </w:r>
            <w:r w:rsidRPr="00C327F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2595</w:t>
            </w:r>
          </w:p>
        </w:tc>
      </w:tr>
    </w:tbl>
    <w:p w14:paraId="727A3EFB" w14:textId="00400DD2" w:rsidR="00FB0591" w:rsidRPr="00C327F6" w:rsidRDefault="00FB0591" w:rsidP="004623C2">
      <w:pPr>
        <w:ind w:right="-14"/>
        <w:jc w:val="thaiDistribute"/>
        <w:rPr>
          <w:rFonts w:ascii="Angsana New" w:hAnsi="Angsana New"/>
        </w:rPr>
      </w:pPr>
    </w:p>
    <w:p w14:paraId="4C640684" w14:textId="4A478639" w:rsidR="00F13819" w:rsidRPr="00C327F6" w:rsidRDefault="00F13819" w:rsidP="00F13819">
      <w:pPr>
        <w:ind w:left="540"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C327F6">
        <w:rPr>
          <w:rFonts w:ascii="Angsana New" w:hAnsi="Angsana New" w:hint="cs"/>
          <w:i/>
          <w:iCs/>
          <w:sz w:val="30"/>
          <w:szCs w:val="30"/>
          <w:cs/>
          <w:lang w:val="th-TH"/>
        </w:rPr>
        <w:lastRenderedPageBreak/>
        <w:t>การซื้อคืนและยกเลิกหุ้นกู้</w:t>
      </w:r>
    </w:p>
    <w:p w14:paraId="1AD6F0F0" w14:textId="66BE63B6" w:rsidR="00F13819" w:rsidRPr="00C327F6" w:rsidRDefault="00F13819" w:rsidP="00F13819">
      <w:pPr>
        <w:ind w:left="540" w:right="-14"/>
        <w:jc w:val="thaiDistribute"/>
        <w:rPr>
          <w:rFonts w:ascii="Angsana New" w:hAnsi="Angsana New"/>
          <w:sz w:val="30"/>
          <w:szCs w:val="30"/>
          <w:lang w:val="th-TH"/>
        </w:rPr>
      </w:pPr>
      <w:r w:rsidRPr="00C327F6">
        <w:rPr>
          <w:rFonts w:ascii="Angsana New" w:hAnsi="Angsana New" w:hint="cs"/>
          <w:sz w:val="30"/>
          <w:szCs w:val="30"/>
          <w:cs/>
          <w:lang w:val="th-TH"/>
        </w:rPr>
        <w:t>ในระหว่างปีสิ้นสุดวันที่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E47">
        <w:rPr>
          <w:rFonts w:ascii="Angsana New" w:hAnsi="Angsana New"/>
          <w:sz w:val="30"/>
          <w:szCs w:val="30"/>
        </w:rPr>
        <w:t>31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ธันวาคม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E47">
        <w:rPr>
          <w:rFonts w:ascii="Angsana New" w:hAnsi="Angsana New"/>
          <w:sz w:val="30"/>
          <w:szCs w:val="30"/>
        </w:rPr>
        <w:t>2568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จีซี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ศูนย์บริหารเงิน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(“</w:t>
      </w:r>
      <w:r w:rsidRPr="00C327F6">
        <w:rPr>
          <w:rFonts w:ascii="Angsana New" w:hAnsi="Angsana New"/>
          <w:sz w:val="30"/>
          <w:szCs w:val="30"/>
          <w:lang w:val="th-TH"/>
        </w:rPr>
        <w:t xml:space="preserve">GCTC”)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ซึ่งเป็นบริษัทย่อยของบริษัท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ได้ทำคำเสนอซื้อคืนหุ้นกู้เป็นการทั่วไป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เพื่อซื้อคืนและยกเลิกหุ้นกู้บางส่วน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จำนวนเงินทั้งสิ้น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E47">
        <w:rPr>
          <w:rFonts w:ascii="Angsana New" w:hAnsi="Angsana New"/>
          <w:sz w:val="30"/>
          <w:szCs w:val="30"/>
        </w:rPr>
        <w:t>141.022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ล้านเหรียญสหรัฐอเมริกา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กลุ่มบริษัทบันทึกกำไรจากรายการดังกล่าวจำนวน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E47">
        <w:rPr>
          <w:rFonts w:ascii="Angsana New" w:hAnsi="Angsana New"/>
          <w:sz w:val="30"/>
          <w:szCs w:val="30"/>
        </w:rPr>
        <w:t>589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เป็นรายได้อื่นในงบกำไรขาดทุนรวม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โดยการซื้อคืนและยกเลิกหุ้นกู้แบ่งออกเป็น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E47">
        <w:rPr>
          <w:rFonts w:ascii="Angsana New" w:hAnsi="Angsana New"/>
          <w:sz w:val="30"/>
          <w:szCs w:val="30"/>
        </w:rPr>
        <w:t>2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รุ่น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ดังนี้</w:t>
      </w:r>
    </w:p>
    <w:p w14:paraId="37CCE26E" w14:textId="77777777" w:rsidR="00F13819" w:rsidRPr="00C327F6" w:rsidRDefault="00F13819" w:rsidP="00F13819">
      <w:pPr>
        <w:ind w:left="540" w:right="-14"/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42E5EAB3" w14:textId="4A7B55A7" w:rsidR="00F13819" w:rsidRPr="00C327F6" w:rsidRDefault="00F13819" w:rsidP="00165E15">
      <w:pPr>
        <w:pStyle w:val="ListParagraph"/>
        <w:numPr>
          <w:ilvl w:val="0"/>
          <w:numId w:val="18"/>
        </w:numPr>
        <w:ind w:left="990" w:right="-14"/>
        <w:jc w:val="thaiDistribute"/>
        <w:rPr>
          <w:rFonts w:ascii="Angsana New" w:hAnsi="Angsana New"/>
          <w:sz w:val="30"/>
          <w:szCs w:val="30"/>
          <w:lang w:val="th-TH"/>
        </w:rPr>
      </w:pPr>
      <w:r w:rsidRPr="00C327F6">
        <w:rPr>
          <w:rFonts w:ascii="Angsana New" w:hAnsi="Angsana New" w:hint="cs"/>
          <w:sz w:val="30"/>
          <w:szCs w:val="30"/>
          <w:cs/>
          <w:lang w:val="th-TH"/>
        </w:rPr>
        <w:t>ดำเนินการซื้อคืนและยกเลิกหุ้นกู้บางส่วนเป็นจำนวนเงินทั้งสิ้น</w:t>
      </w:r>
      <w:r w:rsidR="00962E47">
        <w:rPr>
          <w:rFonts w:ascii="Angsana New" w:hAnsi="Angsana New"/>
          <w:sz w:val="30"/>
          <w:szCs w:val="30"/>
        </w:rPr>
        <w:t xml:space="preserve"> 99.482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ล้านเหรียญสหรัฐอเมริกา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โดยหุ้นกู้ดังกล่าวเป็นหุ้นกู้ที่ไม่มีหลักประกันและไม่ด้อยสิทธิ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ซึ่งได้ออกและเสนอขายให้กับนักลงทุน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และสถาบันต่างประเทศในเดือนมีนาคม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E47">
        <w:rPr>
          <w:rFonts w:ascii="Angsana New" w:hAnsi="Angsana New"/>
          <w:sz w:val="30"/>
          <w:szCs w:val="30"/>
        </w:rPr>
        <w:t>2564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จำนวน</w:t>
      </w:r>
      <w:r w:rsidR="00962E47">
        <w:rPr>
          <w:rFonts w:ascii="Angsana New" w:hAnsi="Angsana New"/>
          <w:sz w:val="30"/>
          <w:szCs w:val="30"/>
        </w:rPr>
        <w:t xml:space="preserve"> 550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ล้านเหรียญสหรัฐอเมริกา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อายุ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E47">
        <w:rPr>
          <w:rFonts w:ascii="Angsana New" w:hAnsi="Angsana New"/>
          <w:sz w:val="30"/>
          <w:szCs w:val="30"/>
        </w:rPr>
        <w:t>30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ปี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อัตราดอกเบี้ยคงที่ร้อยละ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E47">
        <w:rPr>
          <w:rFonts w:ascii="Angsana New" w:hAnsi="Angsana New"/>
          <w:sz w:val="30"/>
          <w:szCs w:val="30"/>
        </w:rPr>
        <w:t>4.30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ต่อปี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ส่งผลให้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ณ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วันที่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E47">
        <w:rPr>
          <w:rFonts w:ascii="Angsana New" w:hAnsi="Angsana New"/>
          <w:sz w:val="30"/>
          <w:szCs w:val="30"/>
        </w:rPr>
        <w:t>31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ธันวาคม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E47">
        <w:rPr>
          <w:rFonts w:ascii="Angsana New" w:hAnsi="Angsana New"/>
          <w:sz w:val="30"/>
          <w:szCs w:val="30"/>
        </w:rPr>
        <w:t>2568</w:t>
      </w:r>
      <w:r w:rsidRPr="00C327F6">
        <w:rPr>
          <w:rFonts w:ascii="Angsana New" w:hAnsi="Angsana New"/>
          <w:sz w:val="30"/>
          <w:szCs w:val="30"/>
          <w:lang w:val="th-TH"/>
        </w:rPr>
        <w:t xml:space="preserve"> GCTC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มีมูลค่าหุ้นกู้เหรียญสหรัฐอเมริกา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ที่จะครบกำหนดในปี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E47">
        <w:rPr>
          <w:rFonts w:ascii="Angsana New" w:hAnsi="Angsana New"/>
          <w:sz w:val="30"/>
          <w:szCs w:val="30"/>
        </w:rPr>
        <w:t>2594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คงเหลือทั้งสิ้นจำนวน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E47">
        <w:rPr>
          <w:rFonts w:ascii="Angsana New" w:hAnsi="Angsana New"/>
          <w:sz w:val="30"/>
          <w:szCs w:val="30"/>
        </w:rPr>
        <w:t>274.849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ล้านเหรียญสหรัฐอเมริกา</w:t>
      </w:r>
    </w:p>
    <w:p w14:paraId="0969A1C2" w14:textId="77777777" w:rsidR="00F13819" w:rsidRPr="00C327F6" w:rsidRDefault="00F13819" w:rsidP="00F13819">
      <w:pPr>
        <w:ind w:left="540" w:right="-14"/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5DAA4273" w14:textId="7450AA20" w:rsidR="00F13819" w:rsidRPr="00C327F6" w:rsidRDefault="00F13819" w:rsidP="00165E15">
      <w:pPr>
        <w:pStyle w:val="ListParagraph"/>
        <w:numPr>
          <w:ilvl w:val="0"/>
          <w:numId w:val="18"/>
        </w:numPr>
        <w:ind w:left="990" w:right="-14"/>
        <w:jc w:val="thaiDistribute"/>
        <w:rPr>
          <w:rFonts w:ascii="Angsana New" w:hAnsi="Angsana New"/>
          <w:sz w:val="30"/>
          <w:szCs w:val="30"/>
          <w:lang w:val="th-TH"/>
        </w:rPr>
      </w:pPr>
      <w:r w:rsidRPr="00C327F6">
        <w:rPr>
          <w:rFonts w:ascii="Angsana New" w:hAnsi="Angsana New" w:hint="cs"/>
          <w:sz w:val="30"/>
          <w:szCs w:val="30"/>
          <w:cs/>
          <w:lang w:val="th-TH"/>
        </w:rPr>
        <w:t>ดำเนินการซื้อคืนและยกเลิกหุ้นกู้บางส่วนเป็นจำนวนเงินทั้งสิ้น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E47">
        <w:rPr>
          <w:rFonts w:ascii="Angsana New" w:hAnsi="Angsana New"/>
          <w:sz w:val="30"/>
          <w:szCs w:val="30"/>
        </w:rPr>
        <w:t>41.540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ล้านเหรียญสหรัฐอเมริกา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โดยหุ้นกู้ดังกล่าวเป็นหุ้นกู้ที่ไม่มีหลักประกันและไม่ด้อยสิทธิ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ซึ่งได้ออกและเสนอขายให้กับนักลงทุน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และสถาบันต่างประเทศในเดือนมีนาคม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E47">
        <w:rPr>
          <w:rFonts w:ascii="Angsana New" w:hAnsi="Angsana New"/>
          <w:sz w:val="30"/>
          <w:szCs w:val="30"/>
        </w:rPr>
        <w:t>2565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จำนวน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E47">
        <w:rPr>
          <w:rFonts w:ascii="Angsana New" w:hAnsi="Angsana New"/>
          <w:sz w:val="30"/>
          <w:szCs w:val="30"/>
        </w:rPr>
        <w:t>300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ล้านเหรียญสหรัฐอเมริกา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อายุ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E47">
        <w:rPr>
          <w:rFonts w:ascii="Angsana New" w:hAnsi="Angsana New"/>
          <w:sz w:val="30"/>
          <w:szCs w:val="30"/>
        </w:rPr>
        <w:t>30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ปี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อัตราดอกเบี้ยคงที่ร้อยละ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75660" w:rsidRPr="00A75660">
        <w:rPr>
          <w:rFonts w:ascii="Angsana New" w:hAnsi="Angsana New"/>
          <w:sz w:val="30"/>
          <w:szCs w:val="30"/>
        </w:rPr>
        <w:t>5</w:t>
      </w:r>
      <w:r w:rsidR="00962E47">
        <w:rPr>
          <w:rFonts w:ascii="Angsana New" w:hAnsi="Angsana New"/>
          <w:sz w:val="30"/>
          <w:szCs w:val="30"/>
        </w:rPr>
        <w:t>.20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ต่อปี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ส่งผลให้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ณ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วันที่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E47">
        <w:rPr>
          <w:rFonts w:ascii="Angsana New" w:hAnsi="Angsana New"/>
          <w:sz w:val="30"/>
          <w:szCs w:val="30"/>
        </w:rPr>
        <w:t>31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ธันวาคม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E47">
        <w:rPr>
          <w:rFonts w:ascii="Angsana New" w:hAnsi="Angsana New"/>
          <w:sz w:val="30"/>
          <w:szCs w:val="30"/>
        </w:rPr>
        <w:t>2568</w:t>
      </w:r>
      <w:r w:rsidRPr="00C327F6">
        <w:rPr>
          <w:rFonts w:ascii="Angsana New" w:hAnsi="Angsana New"/>
          <w:sz w:val="30"/>
          <w:szCs w:val="30"/>
          <w:lang w:val="th-TH"/>
        </w:rPr>
        <w:t xml:space="preserve"> GCTC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มีมูลค่าหุ้นกู้เหรียญสหรัฐอเมริกา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ที่จะครบกำหนดในปี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E47">
        <w:rPr>
          <w:rFonts w:ascii="Angsana New" w:hAnsi="Angsana New"/>
          <w:sz w:val="30"/>
          <w:szCs w:val="30"/>
        </w:rPr>
        <w:t>2595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คงเหลือทั้งสิ้นจำนวน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E47">
        <w:rPr>
          <w:rFonts w:ascii="Angsana New" w:hAnsi="Angsana New"/>
          <w:sz w:val="30"/>
          <w:szCs w:val="30"/>
        </w:rPr>
        <w:t>61.440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ล้านเหรียญสหรัฐอเมริกา</w:t>
      </w:r>
    </w:p>
    <w:p w14:paraId="57A1596B" w14:textId="77777777" w:rsidR="00165E15" w:rsidRPr="00C327F6" w:rsidRDefault="00165E15" w:rsidP="00165E15">
      <w:pPr>
        <w:ind w:right="-14"/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67C42A5D" w14:textId="7A73ACB9" w:rsidR="00F13819" w:rsidRPr="00C327F6" w:rsidRDefault="00F13819" w:rsidP="00F13819">
      <w:pPr>
        <w:ind w:left="540" w:right="-14"/>
        <w:jc w:val="thaiDistribute"/>
        <w:rPr>
          <w:rFonts w:ascii="Angsana New" w:hAnsi="Angsana New"/>
          <w:sz w:val="30"/>
          <w:szCs w:val="30"/>
          <w:lang w:val="th-TH"/>
        </w:rPr>
      </w:pPr>
      <w:r w:rsidRPr="00C327F6">
        <w:rPr>
          <w:rFonts w:ascii="Angsana New" w:hAnsi="Angsana New" w:hint="cs"/>
          <w:sz w:val="30"/>
          <w:szCs w:val="30"/>
          <w:cs/>
          <w:lang w:val="th-TH"/>
        </w:rPr>
        <w:t>ในระหว่างปีสิ้นสุดวันที่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E47">
        <w:rPr>
          <w:rFonts w:ascii="Angsana New" w:hAnsi="Angsana New"/>
          <w:sz w:val="30"/>
          <w:szCs w:val="30"/>
        </w:rPr>
        <w:t>31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ธันวาคม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E47">
        <w:rPr>
          <w:rFonts w:ascii="Angsana New" w:hAnsi="Angsana New"/>
          <w:sz w:val="30"/>
          <w:szCs w:val="30"/>
        </w:rPr>
        <w:t>2567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จีซี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ศูนย์บริหารเงิน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(“</w:t>
      </w:r>
      <w:r w:rsidRPr="00C327F6">
        <w:rPr>
          <w:rFonts w:ascii="Angsana New" w:hAnsi="Angsana New"/>
          <w:sz w:val="30"/>
          <w:szCs w:val="30"/>
          <w:lang w:val="th-TH"/>
        </w:rPr>
        <w:t xml:space="preserve">GCTC”)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ซึ่งเป็นบริษัทย่อยของบริษัท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ได้ทำคำเสนอซื้อคืนหุ้นกู้เป็นการทั่วไป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เพื่อซื้อคืนและยกเลิกหุ้นกู้บางส่วน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จำนวนเงินทั้งสิ้น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E47">
        <w:rPr>
          <w:rFonts w:ascii="Angsana New" w:hAnsi="Angsana New"/>
          <w:sz w:val="30"/>
          <w:szCs w:val="30"/>
        </w:rPr>
        <w:t>749.224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ล้านเหรียญสหรัฐอเมริกา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กลุ่มบริษัทบันทึกกำไรจากรายการดังกล่าวจำนวน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E47">
        <w:rPr>
          <w:rFonts w:ascii="Angsana New" w:hAnsi="Angsana New"/>
          <w:sz w:val="30"/>
          <w:szCs w:val="30"/>
        </w:rPr>
        <w:t>2,824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เป็นรายได้อื่นในงบกำไรขาดทุนรวม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โดยการซื้อคืนและยกเลิกหุ้นกู้แบ่งออกเป็น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E47">
        <w:rPr>
          <w:rFonts w:ascii="Angsana New" w:hAnsi="Angsana New"/>
          <w:sz w:val="30"/>
          <w:szCs w:val="30"/>
        </w:rPr>
        <w:t>3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รุ่น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ดังนี้</w:t>
      </w:r>
    </w:p>
    <w:p w14:paraId="6B9A23E6" w14:textId="77777777" w:rsidR="00F13819" w:rsidRPr="00C327F6" w:rsidRDefault="00F13819" w:rsidP="00F13819">
      <w:pPr>
        <w:ind w:left="540" w:right="-14"/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136020E6" w14:textId="4C86B5A5" w:rsidR="00F13819" w:rsidRPr="00C327F6" w:rsidRDefault="00F13819" w:rsidP="00165E15">
      <w:pPr>
        <w:pStyle w:val="ListParagraph"/>
        <w:numPr>
          <w:ilvl w:val="0"/>
          <w:numId w:val="18"/>
        </w:numPr>
        <w:ind w:left="990" w:right="-14"/>
        <w:jc w:val="thaiDistribute"/>
        <w:rPr>
          <w:rFonts w:ascii="Angsana New" w:hAnsi="Angsana New"/>
          <w:sz w:val="30"/>
          <w:szCs w:val="30"/>
          <w:lang w:val="th-TH"/>
        </w:rPr>
      </w:pPr>
      <w:r w:rsidRPr="00C327F6">
        <w:rPr>
          <w:rFonts w:ascii="Angsana New" w:hAnsi="Angsana New" w:hint="cs"/>
          <w:sz w:val="30"/>
          <w:szCs w:val="30"/>
          <w:cs/>
          <w:lang w:val="th-TH"/>
        </w:rPr>
        <w:t>ดำเนินการซื้อคืนและยกเลิกหุ้นกู้บางส่วนเป็นจำนวนเงินทั้งสิ้น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E47">
        <w:rPr>
          <w:rFonts w:ascii="Angsana New" w:hAnsi="Angsana New"/>
          <w:sz w:val="30"/>
          <w:szCs w:val="30"/>
        </w:rPr>
        <w:t>461.372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ล้านเหรียญสหรัฐอเมริกา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โดยหุ้นกู้ดังกล่าวเป็นหุ้นกู้ที่ไม่มีหลักประกันและไม่ด้อยสิทธิ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ซึ่งได้ออกและเสนอขายให้กับนักลงทุน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และสถาบันต่างประเทศในเดือนมีนาคม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E47">
        <w:rPr>
          <w:rFonts w:ascii="Angsana New" w:hAnsi="Angsana New"/>
          <w:sz w:val="30"/>
          <w:szCs w:val="30"/>
        </w:rPr>
        <w:t>2565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จำนวน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E47">
        <w:rPr>
          <w:rFonts w:ascii="Angsana New" w:hAnsi="Angsana New"/>
          <w:sz w:val="30"/>
          <w:szCs w:val="30"/>
        </w:rPr>
        <w:t>1,000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ล้านเหรียญสหรัฐอเมริกา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อายุ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E47">
        <w:rPr>
          <w:rFonts w:ascii="Angsana New" w:hAnsi="Angsana New"/>
          <w:sz w:val="30"/>
          <w:szCs w:val="30"/>
        </w:rPr>
        <w:t>10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ปี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อัตราดอกเบี้ยคงที่ร้อยละ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E47">
        <w:rPr>
          <w:rFonts w:ascii="Angsana New" w:hAnsi="Angsana New"/>
          <w:sz w:val="30"/>
          <w:szCs w:val="30"/>
        </w:rPr>
        <w:t>4.40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ต่อปี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ส่งผลให้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ณ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วันที่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E47">
        <w:rPr>
          <w:rFonts w:ascii="Angsana New" w:hAnsi="Angsana New"/>
          <w:sz w:val="30"/>
          <w:szCs w:val="30"/>
        </w:rPr>
        <w:t>31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ธันวาคม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E47">
        <w:rPr>
          <w:rFonts w:ascii="Angsana New" w:hAnsi="Angsana New"/>
          <w:sz w:val="30"/>
          <w:szCs w:val="30"/>
        </w:rPr>
        <w:t>2567</w:t>
      </w:r>
      <w:r w:rsidRPr="00C327F6">
        <w:rPr>
          <w:rFonts w:ascii="Angsana New" w:hAnsi="Angsana New"/>
          <w:sz w:val="30"/>
          <w:szCs w:val="30"/>
          <w:lang w:val="th-TH"/>
        </w:rPr>
        <w:t xml:space="preserve"> GCTC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มีมูลค่าหุ้นกู้เหรียญสหรัฐอเมริกา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ที่จะครบกำหนดในปี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E47">
        <w:rPr>
          <w:rFonts w:ascii="Angsana New" w:hAnsi="Angsana New"/>
          <w:sz w:val="30"/>
          <w:szCs w:val="30"/>
        </w:rPr>
        <w:t>2575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คงเหลือทั้งสิ้นจำนวน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E47">
        <w:rPr>
          <w:rFonts w:ascii="Angsana New" w:hAnsi="Angsana New"/>
          <w:sz w:val="30"/>
          <w:szCs w:val="30"/>
        </w:rPr>
        <w:t>338.628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ล้านเหรียญสหรัฐอเมริกา</w:t>
      </w:r>
    </w:p>
    <w:p w14:paraId="609C25E3" w14:textId="77777777" w:rsidR="00165E15" w:rsidRPr="00C327F6" w:rsidRDefault="00165E15" w:rsidP="00165E15">
      <w:pPr>
        <w:pStyle w:val="ListParagraph"/>
        <w:ind w:left="990" w:right="-14"/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69DAD239" w14:textId="71A2EB13" w:rsidR="00F13819" w:rsidRPr="00C327F6" w:rsidRDefault="00F13819" w:rsidP="00165E15">
      <w:pPr>
        <w:pStyle w:val="ListParagraph"/>
        <w:numPr>
          <w:ilvl w:val="0"/>
          <w:numId w:val="18"/>
        </w:numPr>
        <w:ind w:left="990" w:right="-14"/>
        <w:jc w:val="thaiDistribute"/>
        <w:rPr>
          <w:rFonts w:ascii="Angsana New" w:hAnsi="Angsana New"/>
          <w:sz w:val="30"/>
          <w:szCs w:val="30"/>
          <w:lang w:val="th-TH"/>
        </w:rPr>
      </w:pPr>
      <w:r w:rsidRPr="00C327F6">
        <w:rPr>
          <w:rFonts w:ascii="Angsana New" w:hAnsi="Angsana New" w:hint="cs"/>
          <w:sz w:val="30"/>
          <w:szCs w:val="30"/>
          <w:cs/>
          <w:lang w:val="th-TH"/>
        </w:rPr>
        <w:t>ดำเนินการซื้อคืนและยกเลิกหุ้นกู้บางส่วนเป็นจำนวนเงินทั้งสิ้น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E1AE5">
        <w:rPr>
          <w:rFonts w:ascii="Angsana New" w:hAnsi="Angsana New"/>
          <w:sz w:val="30"/>
          <w:szCs w:val="30"/>
        </w:rPr>
        <w:t>150.832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ล้านเหรียญสหรัฐอเมริกา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โดยหุ้นกู้ดังกล่าวเป็นหุ้นกู้ที่ไม่มีหลักประกันและไม่ด้อยสิทธิ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ซึ่งได้ออกและเสนอขายให้กับนักลงทุน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และสถาบันต่างประเทศในเดือนมีนาคม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E1AE5">
        <w:rPr>
          <w:rFonts w:ascii="Angsana New" w:hAnsi="Angsana New"/>
          <w:sz w:val="30"/>
          <w:szCs w:val="30"/>
        </w:rPr>
        <w:t>2564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จำนวน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E1AE5">
        <w:rPr>
          <w:rFonts w:ascii="Angsana New" w:hAnsi="Angsana New"/>
          <w:sz w:val="30"/>
          <w:szCs w:val="30"/>
        </w:rPr>
        <w:t>550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ล้านเหรียญสหรัฐอเมริกา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อายุ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E1AE5">
        <w:rPr>
          <w:rFonts w:ascii="Angsana New" w:hAnsi="Angsana New"/>
          <w:sz w:val="30"/>
          <w:szCs w:val="30"/>
        </w:rPr>
        <w:t>30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ปี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อัตราดอกเบี้ยคงที่ร้อยละ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E1AE5">
        <w:rPr>
          <w:rFonts w:ascii="Angsana New" w:hAnsi="Angsana New"/>
          <w:sz w:val="30"/>
          <w:szCs w:val="30"/>
        </w:rPr>
        <w:t>4.30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ต่อปี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ส่งผลให้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ณ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วันที่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E1AE5">
        <w:rPr>
          <w:rFonts w:ascii="Angsana New" w:hAnsi="Angsana New"/>
          <w:sz w:val="30"/>
          <w:szCs w:val="30"/>
        </w:rPr>
        <w:t>31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ธันวาคม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E1AE5">
        <w:rPr>
          <w:rFonts w:ascii="Angsana New" w:hAnsi="Angsana New"/>
          <w:sz w:val="30"/>
          <w:szCs w:val="30"/>
        </w:rPr>
        <w:t>2567</w:t>
      </w:r>
      <w:r w:rsidRPr="00C327F6">
        <w:rPr>
          <w:rFonts w:ascii="Angsana New" w:hAnsi="Angsana New"/>
          <w:sz w:val="30"/>
          <w:szCs w:val="30"/>
          <w:lang w:val="th-TH"/>
        </w:rPr>
        <w:t xml:space="preserve"> GCTC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มีมูลค่าหุ้นกู้เหรียญสหรัฐอเมริกา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ที่จะครบกำหนดในปี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E1AE5">
        <w:rPr>
          <w:rFonts w:ascii="Angsana New" w:hAnsi="Angsana New"/>
          <w:sz w:val="30"/>
          <w:szCs w:val="30"/>
        </w:rPr>
        <w:t>2594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คงเหลือทั้งสิ้นจำนวน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E1AE5">
        <w:rPr>
          <w:rFonts w:ascii="Angsana New" w:hAnsi="Angsana New"/>
          <w:sz w:val="30"/>
          <w:szCs w:val="30"/>
        </w:rPr>
        <w:t>374.331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ล้านเหรียญสหรัฐอเมริกา</w:t>
      </w:r>
    </w:p>
    <w:p w14:paraId="2D92AE49" w14:textId="77777777" w:rsidR="00165E15" w:rsidRPr="00C327F6" w:rsidRDefault="00165E15" w:rsidP="00165E15">
      <w:pPr>
        <w:ind w:right="-14"/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0ABFB72B" w14:textId="2C05F808" w:rsidR="00F13819" w:rsidRPr="00C327F6" w:rsidRDefault="00F13819" w:rsidP="00165E15">
      <w:pPr>
        <w:pStyle w:val="ListParagraph"/>
        <w:numPr>
          <w:ilvl w:val="0"/>
          <w:numId w:val="18"/>
        </w:numPr>
        <w:ind w:left="990" w:right="-14"/>
        <w:jc w:val="thaiDistribute"/>
        <w:rPr>
          <w:rFonts w:ascii="Angsana New" w:hAnsi="Angsana New"/>
          <w:sz w:val="30"/>
          <w:szCs w:val="30"/>
          <w:lang w:val="th-TH"/>
        </w:rPr>
      </w:pPr>
      <w:r w:rsidRPr="00C327F6">
        <w:rPr>
          <w:rFonts w:ascii="Angsana New" w:hAnsi="Angsana New" w:hint="cs"/>
          <w:sz w:val="30"/>
          <w:szCs w:val="30"/>
          <w:cs/>
          <w:lang w:val="th-TH"/>
        </w:rPr>
        <w:lastRenderedPageBreak/>
        <w:t>ดำเนินการซื้อคืนและยกเลิกหุ้นกู้บางส่วนเป็นจำนวนเงินทั้งสิ้น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E1AE5">
        <w:rPr>
          <w:rFonts w:ascii="Angsana New" w:hAnsi="Angsana New"/>
          <w:sz w:val="30"/>
          <w:szCs w:val="30"/>
        </w:rPr>
        <w:t>137.020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ล้านเหรียญสหรัฐอเมริกา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โดยหุ้นกู้ดังกล่าวเป็นหุ้นกู้ที่ไม่มีหลักประกันและไม่ด้อยสิทธิ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ซึ่งได้ออกและเสนอขายให้กับนักลงทุน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และสถาบันต่างประเทศในเดือนมีนาคม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E1AE5">
        <w:rPr>
          <w:rFonts w:ascii="Angsana New" w:hAnsi="Angsana New"/>
          <w:sz w:val="30"/>
          <w:szCs w:val="30"/>
        </w:rPr>
        <w:t>2565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จำนวน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E1AE5">
        <w:rPr>
          <w:rFonts w:ascii="Angsana New" w:hAnsi="Angsana New"/>
          <w:sz w:val="30"/>
          <w:szCs w:val="30"/>
        </w:rPr>
        <w:t>300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ล้านเหรียญสหรัฐอเมริกา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อายุ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E1AE5">
        <w:rPr>
          <w:rFonts w:ascii="Angsana New" w:hAnsi="Angsana New"/>
          <w:sz w:val="30"/>
          <w:szCs w:val="30"/>
        </w:rPr>
        <w:t>30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ปี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อัตราดอกเบี้ยคงที่ร้อยละ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E1AE5">
        <w:rPr>
          <w:rFonts w:ascii="Angsana New" w:hAnsi="Angsana New"/>
          <w:sz w:val="30"/>
          <w:szCs w:val="30"/>
        </w:rPr>
        <w:t>5.20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ต่อปี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ส่งผลให้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ณ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วันที่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E1AE5">
        <w:rPr>
          <w:rFonts w:ascii="Angsana New" w:hAnsi="Angsana New"/>
          <w:sz w:val="30"/>
          <w:szCs w:val="30"/>
        </w:rPr>
        <w:t>31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ธันวาคม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E1AE5">
        <w:rPr>
          <w:rFonts w:ascii="Angsana New" w:hAnsi="Angsana New"/>
          <w:sz w:val="30"/>
          <w:szCs w:val="30"/>
        </w:rPr>
        <w:t>2567</w:t>
      </w:r>
      <w:r w:rsidRPr="00C327F6">
        <w:rPr>
          <w:rFonts w:ascii="Angsana New" w:hAnsi="Angsana New"/>
          <w:sz w:val="30"/>
          <w:szCs w:val="30"/>
          <w:lang w:val="th-TH"/>
        </w:rPr>
        <w:t xml:space="preserve"> GCTC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มีมูลค่าหุ้นกู้เหรียญสหรัฐอเมริกา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ที่จะครบกำหนดในปี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E1AE5">
        <w:rPr>
          <w:rFonts w:ascii="Angsana New" w:hAnsi="Angsana New"/>
          <w:sz w:val="30"/>
          <w:szCs w:val="30"/>
        </w:rPr>
        <w:t>2595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คงเหลือทั้งสิ้นจำนวน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E1AE5">
        <w:rPr>
          <w:rFonts w:ascii="Angsana New" w:hAnsi="Angsana New"/>
          <w:sz w:val="30"/>
          <w:szCs w:val="30"/>
        </w:rPr>
        <w:t>102.980</w:t>
      </w:r>
      <w:r w:rsidRPr="00C327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th-TH"/>
        </w:rPr>
        <w:t>ล้านเหรียญสหรัฐอเมริกา</w:t>
      </w:r>
    </w:p>
    <w:p w14:paraId="12C71512" w14:textId="77777777" w:rsidR="00F13819" w:rsidRPr="00C327F6" w:rsidRDefault="00F13819" w:rsidP="00165E15">
      <w:pPr>
        <w:ind w:right="-14"/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1BE47DB4" w14:textId="0D1C53CA" w:rsidR="004623C2" w:rsidRPr="00C327F6" w:rsidRDefault="00DF2105" w:rsidP="004623C2">
      <w:pPr>
        <w:ind w:left="540" w:right="-14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  <w:lang w:val="th-TH"/>
        </w:rPr>
        <w:t>หนี้สิน</w:t>
      </w:r>
      <w:r w:rsidRPr="00C327F6">
        <w:rPr>
          <w:rFonts w:ascii="Angsana New" w:hAnsi="Angsana New"/>
          <w:sz w:val="30"/>
          <w:szCs w:val="30"/>
          <w:cs/>
        </w:rPr>
        <w:t>ที่มีภาระดอกเบี้ยซึ่งไม่รวมหนี้สินตามสัญญาเช่า</w:t>
      </w:r>
      <w:r w:rsidRPr="00C327F6">
        <w:rPr>
          <w:rFonts w:ascii="Angsana New" w:hAnsi="Angsana New" w:hint="cs"/>
          <w:sz w:val="30"/>
          <w:szCs w:val="30"/>
          <w:cs/>
        </w:rPr>
        <w:t xml:space="preserve"> </w:t>
      </w:r>
      <w:r w:rsidRPr="00C327F6">
        <w:rPr>
          <w:rFonts w:ascii="Angsana New" w:hAnsi="Angsana New"/>
          <w:sz w:val="30"/>
          <w:szCs w:val="30"/>
          <w:cs/>
        </w:rPr>
        <w:t xml:space="preserve">แสดงตามระยะเวลาครบกำหนดการจ่ายชำระ ณ วันที่ </w:t>
      </w:r>
      <w:r w:rsidRPr="00C327F6">
        <w:rPr>
          <w:rFonts w:ascii="Angsana New" w:hAnsi="Angsana New"/>
          <w:sz w:val="30"/>
          <w:szCs w:val="30"/>
        </w:rPr>
        <w:br/>
        <w:t>31</w:t>
      </w:r>
      <w:r w:rsidRPr="00C327F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D2F2E" w:rsidRPr="00C327F6">
        <w:rPr>
          <w:rFonts w:ascii="Angsana New" w:hAnsi="Angsana New"/>
          <w:sz w:val="30"/>
          <w:szCs w:val="30"/>
        </w:rPr>
        <w:t>2568</w:t>
      </w:r>
      <w:r w:rsidR="00825EA4" w:rsidRPr="00C327F6">
        <w:rPr>
          <w:rFonts w:ascii="Angsana New" w:hAnsi="Angsana New"/>
          <w:sz w:val="30"/>
          <w:szCs w:val="30"/>
        </w:rPr>
        <w:t xml:space="preserve"> </w:t>
      </w:r>
      <w:r w:rsidR="00825EA4" w:rsidRPr="00C327F6">
        <w:rPr>
          <w:rFonts w:ascii="Angsana New" w:hAnsi="Angsana New"/>
          <w:sz w:val="30"/>
          <w:szCs w:val="30"/>
          <w:cs/>
        </w:rPr>
        <w:t xml:space="preserve">และ </w:t>
      </w:r>
      <w:r w:rsidR="00BD2F2E" w:rsidRPr="00C327F6">
        <w:rPr>
          <w:rFonts w:ascii="Angsana New" w:hAnsi="Angsana New"/>
          <w:sz w:val="30"/>
          <w:szCs w:val="30"/>
        </w:rPr>
        <w:t>2567</w:t>
      </w:r>
      <w:r w:rsidRPr="00C327F6">
        <w:rPr>
          <w:rFonts w:ascii="Angsana New" w:hAnsi="Angsana New" w:hint="cs"/>
          <w:sz w:val="30"/>
          <w:szCs w:val="30"/>
          <w:cs/>
        </w:rPr>
        <w:t xml:space="preserve"> </w:t>
      </w:r>
      <w:r w:rsidRPr="00C327F6">
        <w:rPr>
          <w:rFonts w:ascii="Angsana New" w:hAnsi="Angsana New"/>
          <w:sz w:val="30"/>
          <w:szCs w:val="30"/>
          <w:cs/>
        </w:rPr>
        <w:t>ได้ดังนี้</w:t>
      </w:r>
    </w:p>
    <w:p w14:paraId="306F9B63" w14:textId="77777777" w:rsidR="00A57F14" w:rsidRPr="00C327F6" w:rsidRDefault="00A57F14" w:rsidP="004623C2">
      <w:pPr>
        <w:ind w:left="540" w:right="-14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9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239"/>
        <w:gridCol w:w="1076"/>
        <w:gridCol w:w="284"/>
        <w:gridCol w:w="1070"/>
        <w:gridCol w:w="263"/>
        <w:gridCol w:w="1087"/>
        <w:gridCol w:w="283"/>
        <w:gridCol w:w="977"/>
      </w:tblGrid>
      <w:tr w:rsidR="004D5290" w:rsidRPr="00C327F6" w14:paraId="55C6F004" w14:textId="77777777" w:rsidTr="00C278B6">
        <w:tc>
          <w:tcPr>
            <w:tcW w:w="4239" w:type="dxa"/>
          </w:tcPr>
          <w:p w14:paraId="370E0BF5" w14:textId="77777777" w:rsidR="00DF2105" w:rsidRPr="00C327F6" w:rsidRDefault="00DF2105" w:rsidP="00C278B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0ED7A1D" w14:textId="77777777" w:rsidR="00DF2105" w:rsidRPr="00C327F6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217288A6" w14:textId="77777777" w:rsidR="00DF2105" w:rsidRPr="00C327F6" w:rsidRDefault="00DF2105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41F1012D" w14:textId="77777777" w:rsidR="00DF2105" w:rsidRPr="00C327F6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4D5290" w:rsidRPr="00C327F6" w14:paraId="24AA7050" w14:textId="77777777" w:rsidTr="00C278B6">
        <w:tc>
          <w:tcPr>
            <w:tcW w:w="4239" w:type="dxa"/>
          </w:tcPr>
          <w:p w14:paraId="4BF2AD08" w14:textId="77777777" w:rsidR="00E661B8" w:rsidRPr="00C327F6" w:rsidRDefault="00E661B8" w:rsidP="00E661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37E4F51B" w14:textId="52C049E3" w:rsidR="00E661B8" w:rsidRPr="00C327F6" w:rsidRDefault="00BD2F2E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659BE78B" w14:textId="77777777" w:rsidR="00E661B8" w:rsidRPr="00C327F6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290EBE6D" w14:textId="183795EC" w:rsidR="00E661B8" w:rsidRPr="00C327F6" w:rsidRDefault="00BD2F2E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3" w:type="dxa"/>
          </w:tcPr>
          <w:p w14:paraId="35AC29E6" w14:textId="77777777" w:rsidR="00E661B8" w:rsidRPr="00C327F6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8D02F47" w14:textId="561F76F0" w:rsidR="00E661B8" w:rsidRPr="00C327F6" w:rsidRDefault="00BD2F2E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55B27EA6" w14:textId="77777777" w:rsidR="00E661B8" w:rsidRPr="00C327F6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</w:tcPr>
          <w:p w14:paraId="3BB18790" w14:textId="5717A362" w:rsidR="00E661B8" w:rsidRPr="00C327F6" w:rsidRDefault="00BD2F2E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D5290" w:rsidRPr="00C327F6" w14:paraId="6620196F" w14:textId="77777777" w:rsidTr="00C278B6">
        <w:tc>
          <w:tcPr>
            <w:tcW w:w="4239" w:type="dxa"/>
          </w:tcPr>
          <w:p w14:paraId="39A36E1A" w14:textId="77777777" w:rsidR="00DF2105" w:rsidRPr="00C327F6" w:rsidRDefault="00DF2105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DC3A865" w14:textId="77777777" w:rsidR="00DF2105" w:rsidRPr="00C327F6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5290" w:rsidRPr="00C327F6" w14:paraId="02D523E0" w14:textId="77777777" w:rsidTr="00C278B6">
        <w:tc>
          <w:tcPr>
            <w:tcW w:w="4239" w:type="dxa"/>
          </w:tcPr>
          <w:p w14:paraId="787CA2FE" w14:textId="77777777" w:rsidR="00A706B2" w:rsidRPr="00C327F6" w:rsidRDefault="00A706B2" w:rsidP="00A706B2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6" w:type="dxa"/>
          </w:tcPr>
          <w:p w14:paraId="6085EB26" w14:textId="5E783858" w:rsidR="00A706B2" w:rsidRPr="00C327F6" w:rsidRDefault="00BA0457" w:rsidP="00A706B2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10,574</w:t>
            </w:r>
          </w:p>
        </w:tc>
        <w:tc>
          <w:tcPr>
            <w:tcW w:w="284" w:type="dxa"/>
          </w:tcPr>
          <w:p w14:paraId="0C9AFAD5" w14:textId="77777777" w:rsidR="00A706B2" w:rsidRPr="00C327F6" w:rsidRDefault="00A706B2" w:rsidP="00A706B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309571AE" w14:textId="75B3C347" w:rsidR="00A706B2" w:rsidRPr="00C327F6" w:rsidRDefault="00A706B2" w:rsidP="00A706B2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22,083</w:t>
            </w:r>
          </w:p>
        </w:tc>
        <w:tc>
          <w:tcPr>
            <w:tcW w:w="263" w:type="dxa"/>
          </w:tcPr>
          <w:p w14:paraId="7036F1CE" w14:textId="77777777" w:rsidR="00A706B2" w:rsidRPr="00C327F6" w:rsidRDefault="00A706B2" w:rsidP="00A706B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06E764A0" w14:textId="2B7B7F16" w:rsidR="00A706B2" w:rsidRPr="00C327F6" w:rsidRDefault="00A966FD" w:rsidP="00A706B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8,358</w:t>
            </w:r>
          </w:p>
        </w:tc>
        <w:tc>
          <w:tcPr>
            <w:tcW w:w="283" w:type="dxa"/>
          </w:tcPr>
          <w:p w14:paraId="760BFA1B" w14:textId="77777777" w:rsidR="00A706B2" w:rsidRPr="00C327F6" w:rsidRDefault="00A706B2" w:rsidP="00A706B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4486CF8D" w14:textId="4BAD5505" w:rsidR="00A706B2" w:rsidRPr="00C327F6" w:rsidRDefault="00A706B2" w:rsidP="00A706B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22,804</w:t>
            </w:r>
          </w:p>
        </w:tc>
      </w:tr>
      <w:tr w:rsidR="004D5290" w:rsidRPr="00C327F6" w14:paraId="4AA97174" w14:textId="77777777" w:rsidTr="00C278B6">
        <w:tc>
          <w:tcPr>
            <w:tcW w:w="4239" w:type="dxa"/>
          </w:tcPr>
          <w:p w14:paraId="45CDFF13" w14:textId="77777777" w:rsidR="00A706B2" w:rsidRPr="00C327F6" w:rsidRDefault="00A706B2" w:rsidP="00A706B2">
            <w:pPr>
              <w:spacing w:line="240" w:lineRule="auto"/>
              <w:ind w:left="7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076" w:type="dxa"/>
          </w:tcPr>
          <w:p w14:paraId="0ABF4650" w14:textId="7EB1EB21" w:rsidR="00A706B2" w:rsidRPr="00C327F6" w:rsidRDefault="00BA0457" w:rsidP="00A706B2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74,54</w:t>
            </w:r>
            <w:r w:rsidR="005E4782" w:rsidRPr="00C327F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66F91D56" w14:textId="77777777" w:rsidR="00A706B2" w:rsidRPr="00C327F6" w:rsidRDefault="00A706B2" w:rsidP="00A706B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7DE767DF" w14:textId="101C9CBC" w:rsidR="00A706B2" w:rsidRPr="00C327F6" w:rsidRDefault="00A706B2" w:rsidP="00A706B2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117,166</w:t>
            </w:r>
          </w:p>
        </w:tc>
        <w:tc>
          <w:tcPr>
            <w:tcW w:w="263" w:type="dxa"/>
          </w:tcPr>
          <w:p w14:paraId="3188CAFA" w14:textId="77777777" w:rsidR="00A706B2" w:rsidRPr="00C327F6" w:rsidRDefault="00A706B2" w:rsidP="00A706B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67DFA120" w14:textId="0D631A04" w:rsidR="00A706B2" w:rsidRPr="00C327F6" w:rsidRDefault="00A966FD" w:rsidP="00A706B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63,271</w:t>
            </w:r>
          </w:p>
        </w:tc>
        <w:tc>
          <w:tcPr>
            <w:tcW w:w="283" w:type="dxa"/>
          </w:tcPr>
          <w:p w14:paraId="09352D55" w14:textId="77777777" w:rsidR="00A706B2" w:rsidRPr="00C327F6" w:rsidRDefault="00A706B2" w:rsidP="00A706B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5818CE26" w14:textId="3FFEC3B7" w:rsidR="00A706B2" w:rsidRPr="00C327F6" w:rsidRDefault="00A706B2" w:rsidP="00A706B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87,118</w:t>
            </w:r>
          </w:p>
        </w:tc>
      </w:tr>
      <w:tr w:rsidR="004D5290" w:rsidRPr="00C327F6" w14:paraId="3633C576" w14:textId="77777777" w:rsidTr="00C278B6">
        <w:tc>
          <w:tcPr>
            <w:tcW w:w="4239" w:type="dxa"/>
          </w:tcPr>
          <w:p w14:paraId="61724D53" w14:textId="77777777" w:rsidR="00A706B2" w:rsidRPr="00C327F6" w:rsidRDefault="00A706B2" w:rsidP="00A706B2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790D4F5A" w14:textId="40F2765D" w:rsidR="00A706B2" w:rsidRPr="00C327F6" w:rsidRDefault="00BA0457" w:rsidP="00A706B2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68,47</w:t>
            </w:r>
            <w:r w:rsidR="005E4782" w:rsidRPr="00C327F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0EAA269C" w14:textId="77777777" w:rsidR="00A706B2" w:rsidRPr="00C327F6" w:rsidRDefault="00A706B2" w:rsidP="00A706B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3097EC57" w14:textId="32B4A8A1" w:rsidR="00A706B2" w:rsidRPr="00C327F6" w:rsidRDefault="00A706B2" w:rsidP="00A706B2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89,940</w:t>
            </w:r>
          </w:p>
        </w:tc>
        <w:tc>
          <w:tcPr>
            <w:tcW w:w="263" w:type="dxa"/>
          </w:tcPr>
          <w:p w14:paraId="4F528BE3" w14:textId="77777777" w:rsidR="00A706B2" w:rsidRPr="00C327F6" w:rsidRDefault="00A706B2" w:rsidP="00A706B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2CCD6BD7" w14:textId="434F85D4" w:rsidR="00A706B2" w:rsidRPr="00C327F6" w:rsidRDefault="00A966FD" w:rsidP="00A706B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83,397</w:t>
            </w:r>
          </w:p>
        </w:tc>
        <w:tc>
          <w:tcPr>
            <w:tcW w:w="283" w:type="dxa"/>
          </w:tcPr>
          <w:p w14:paraId="5FAEF1EB" w14:textId="77777777" w:rsidR="00A706B2" w:rsidRPr="00C327F6" w:rsidRDefault="00A706B2" w:rsidP="00A706B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5583A3E7" w14:textId="43D7D313" w:rsidR="00A706B2" w:rsidRPr="00C327F6" w:rsidRDefault="00A706B2" w:rsidP="00A706B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84,279</w:t>
            </w:r>
          </w:p>
        </w:tc>
      </w:tr>
      <w:tr w:rsidR="00A706B2" w:rsidRPr="00C327F6" w14:paraId="0F672DA8" w14:textId="77777777" w:rsidTr="00C278B6">
        <w:tc>
          <w:tcPr>
            <w:tcW w:w="4239" w:type="dxa"/>
          </w:tcPr>
          <w:p w14:paraId="7B2B12F6" w14:textId="77777777" w:rsidR="00A706B2" w:rsidRPr="00C327F6" w:rsidRDefault="00A706B2" w:rsidP="00A706B2">
            <w:pPr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3E835211" w14:textId="58F3A4C0" w:rsidR="00A706B2" w:rsidRPr="00C327F6" w:rsidRDefault="00BA0457" w:rsidP="00A706B2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153,595</w:t>
            </w:r>
          </w:p>
        </w:tc>
        <w:tc>
          <w:tcPr>
            <w:tcW w:w="284" w:type="dxa"/>
          </w:tcPr>
          <w:p w14:paraId="4EF022D4" w14:textId="77777777" w:rsidR="00A706B2" w:rsidRPr="00C327F6" w:rsidRDefault="00A706B2" w:rsidP="00A706B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6D74F1E2" w14:textId="7C64839B" w:rsidR="00A706B2" w:rsidRPr="00C327F6" w:rsidRDefault="00A706B2" w:rsidP="00A706B2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229,189</w:t>
            </w:r>
          </w:p>
        </w:tc>
        <w:tc>
          <w:tcPr>
            <w:tcW w:w="263" w:type="dxa"/>
          </w:tcPr>
          <w:p w14:paraId="3A706742" w14:textId="77777777" w:rsidR="00A706B2" w:rsidRPr="00C327F6" w:rsidRDefault="00A706B2" w:rsidP="00A706B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05362812" w14:textId="7A063A68" w:rsidR="00A706B2" w:rsidRPr="00C327F6" w:rsidRDefault="00A966FD" w:rsidP="00A706B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155,026</w:t>
            </w:r>
          </w:p>
        </w:tc>
        <w:tc>
          <w:tcPr>
            <w:tcW w:w="283" w:type="dxa"/>
          </w:tcPr>
          <w:p w14:paraId="09ABECE5" w14:textId="77777777" w:rsidR="00A706B2" w:rsidRPr="00C327F6" w:rsidRDefault="00A706B2" w:rsidP="00A706B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23ABC311" w14:textId="4D3F774A" w:rsidR="00A706B2" w:rsidRPr="00C327F6" w:rsidRDefault="00A706B2" w:rsidP="00A706B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194,201</w:t>
            </w:r>
          </w:p>
        </w:tc>
      </w:tr>
    </w:tbl>
    <w:p w14:paraId="66783A19" w14:textId="77777777" w:rsidR="00AF0154" w:rsidRPr="00C327F6" w:rsidRDefault="00AF0154" w:rsidP="00C21A97">
      <w:pPr>
        <w:ind w:left="540" w:right="-14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</w:p>
    <w:p w14:paraId="531F2867" w14:textId="30DB41CE" w:rsidR="00C21A97" w:rsidRPr="00C327F6" w:rsidRDefault="00C21A97" w:rsidP="00C21A97">
      <w:pPr>
        <w:ind w:left="540" w:right="-14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C327F6">
        <w:rPr>
          <w:rFonts w:ascii="Angsana New" w:hAnsi="Angsana New" w:hint="cs"/>
          <w:i/>
          <w:iCs/>
          <w:spacing w:val="4"/>
          <w:sz w:val="30"/>
          <w:szCs w:val="30"/>
          <w:cs/>
        </w:rPr>
        <w:t>หนี้สินตามสัญญาเช่า</w:t>
      </w:r>
    </w:p>
    <w:p w14:paraId="6D5DCCD5" w14:textId="77777777" w:rsidR="00C21A97" w:rsidRPr="00C327F6" w:rsidRDefault="00C21A97" w:rsidP="00C21A97">
      <w:pPr>
        <w:ind w:left="540" w:right="-14"/>
        <w:jc w:val="thaiDistribute"/>
        <w:rPr>
          <w:rFonts w:ascii="Angsana New" w:hAnsi="Angsana New"/>
          <w:i/>
          <w:iCs/>
          <w:spacing w:val="4"/>
        </w:rPr>
      </w:pPr>
    </w:p>
    <w:p w14:paraId="42880A47" w14:textId="7B0FEF98" w:rsidR="00C21A97" w:rsidRPr="00C327F6" w:rsidRDefault="00C21A97" w:rsidP="00C21A97">
      <w:pPr>
        <w:spacing w:line="240" w:lineRule="auto"/>
        <w:ind w:left="562" w:right="-14"/>
        <w:rPr>
          <w:rFonts w:asciiTheme="majorBidi" w:hAnsiTheme="majorBidi" w:cstheme="majorBidi"/>
          <w:spacing w:val="-4"/>
          <w:sz w:val="30"/>
          <w:szCs w:val="30"/>
          <w:lang w:bidi="ar-SA"/>
        </w:rPr>
      </w:pPr>
      <w:r w:rsidRPr="00C327F6">
        <w:rPr>
          <w:rFonts w:ascii="Angsana New" w:hAnsi="Angsana New"/>
          <w:spacing w:val="-4"/>
          <w:sz w:val="30"/>
          <w:szCs w:val="30"/>
          <w:cs/>
        </w:rPr>
        <w:t>การวิเ</w:t>
      </w:r>
      <w:r w:rsidRPr="00C327F6">
        <w:rPr>
          <w:rFonts w:asciiTheme="majorBidi" w:hAnsiTheme="majorBidi" w:cstheme="majorBidi"/>
          <w:spacing w:val="-4"/>
          <w:sz w:val="30"/>
          <w:szCs w:val="30"/>
          <w:cs/>
        </w:rPr>
        <w:t>คราะห์การครบกำหนดของหนี้สินตามสัญญาเช่า</w:t>
      </w:r>
      <w:r w:rsidRPr="00C327F6">
        <w:rPr>
          <w:rFonts w:asciiTheme="majorBidi" w:hAnsiTheme="majorBidi" w:cstheme="majorBidi"/>
          <w:spacing w:val="-4"/>
          <w:sz w:val="30"/>
          <w:szCs w:val="30"/>
          <w:cs/>
          <w:lang w:bidi="ar-SA"/>
        </w:rPr>
        <w:t xml:space="preserve"> </w:t>
      </w:r>
      <w:r w:rsidRPr="00C327F6">
        <w:rPr>
          <w:rFonts w:asciiTheme="majorBidi" w:hAnsiTheme="majorBidi" w:cstheme="majorBidi"/>
          <w:spacing w:val="-4"/>
          <w:sz w:val="30"/>
          <w:szCs w:val="30"/>
          <w:cs/>
        </w:rPr>
        <w:t>ณ</w:t>
      </w:r>
      <w:r w:rsidRPr="00C327F6">
        <w:rPr>
          <w:rFonts w:asciiTheme="majorBidi" w:hAnsiTheme="majorBidi" w:cstheme="majorBidi"/>
          <w:spacing w:val="-4"/>
          <w:sz w:val="30"/>
          <w:szCs w:val="30"/>
          <w:cs/>
          <w:lang w:bidi="ar-SA"/>
        </w:rPr>
        <w:t xml:space="preserve"> </w:t>
      </w:r>
      <w:r w:rsidRPr="00C327F6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Pr="00C327F6">
        <w:rPr>
          <w:rFonts w:asciiTheme="majorBidi" w:hAnsiTheme="majorBidi" w:cstheme="majorBidi"/>
          <w:spacing w:val="-4"/>
          <w:sz w:val="30"/>
          <w:szCs w:val="30"/>
          <w:cs/>
          <w:lang w:bidi="ar-SA"/>
        </w:rPr>
        <w:t xml:space="preserve"> </w:t>
      </w:r>
      <w:r w:rsidRPr="00C327F6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C327F6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Pr="00C327F6">
        <w:rPr>
          <w:rFonts w:asciiTheme="majorBidi" w:hAnsiTheme="majorBidi" w:cstheme="majorBidi"/>
          <w:spacing w:val="-6"/>
          <w:sz w:val="30"/>
          <w:szCs w:val="30"/>
          <w:lang w:val="en-AU" w:bidi="ar-SA"/>
        </w:rPr>
        <w:t xml:space="preserve"> </w:t>
      </w:r>
      <w:r w:rsidR="00BD2F2E" w:rsidRPr="00C327F6">
        <w:rPr>
          <w:rFonts w:asciiTheme="majorBidi" w:hAnsiTheme="majorBidi" w:cstheme="majorBidi"/>
          <w:spacing w:val="-4"/>
          <w:sz w:val="30"/>
          <w:szCs w:val="30"/>
        </w:rPr>
        <w:t>2568</w:t>
      </w:r>
      <w:r w:rsidR="00825EA4" w:rsidRPr="00C327F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25EA4" w:rsidRPr="00C327F6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BD2F2E" w:rsidRPr="00C327F6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C327F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pacing w:val="-4"/>
          <w:sz w:val="30"/>
          <w:szCs w:val="30"/>
          <w:cs/>
        </w:rPr>
        <w:t>แสดงดังนี้</w:t>
      </w:r>
    </w:p>
    <w:p w14:paraId="77FF2C38" w14:textId="77777777" w:rsidR="00C21A97" w:rsidRPr="00C327F6" w:rsidRDefault="00C21A97" w:rsidP="00C21A97">
      <w:pPr>
        <w:spacing w:line="240" w:lineRule="auto"/>
        <w:ind w:left="562" w:right="-14"/>
        <w:rPr>
          <w:rFonts w:asciiTheme="majorBidi" w:hAnsiTheme="majorBidi" w:cstheme="majorBidi"/>
          <w:spacing w:val="-4"/>
          <w:sz w:val="14"/>
          <w:szCs w:val="14"/>
          <w:lang w:bidi="ar-SA"/>
        </w:rPr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22"/>
        <w:gridCol w:w="1076"/>
        <w:gridCol w:w="284"/>
        <w:gridCol w:w="1070"/>
        <w:gridCol w:w="263"/>
        <w:gridCol w:w="1087"/>
        <w:gridCol w:w="283"/>
        <w:gridCol w:w="977"/>
      </w:tblGrid>
      <w:tr w:rsidR="004D5290" w:rsidRPr="00C327F6" w14:paraId="7B97BEAA" w14:textId="77777777" w:rsidTr="00684179">
        <w:trPr>
          <w:tblHeader/>
        </w:trPr>
        <w:tc>
          <w:tcPr>
            <w:tcW w:w="4122" w:type="dxa"/>
          </w:tcPr>
          <w:p w14:paraId="135045CD" w14:textId="77777777" w:rsidR="00C21A97" w:rsidRPr="00C327F6" w:rsidRDefault="00C21A97" w:rsidP="00684179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9927ADB" w14:textId="77777777" w:rsidR="00C21A97" w:rsidRPr="00C327F6" w:rsidRDefault="00C21A97" w:rsidP="0068417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537FCB92" w14:textId="77777777" w:rsidR="00C21A97" w:rsidRPr="00C327F6" w:rsidRDefault="00C21A97" w:rsidP="0068417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68B179BA" w14:textId="77777777" w:rsidR="00C21A97" w:rsidRPr="00C327F6" w:rsidRDefault="00C21A97" w:rsidP="0068417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4D5290" w:rsidRPr="00C327F6" w14:paraId="6B8E6C97" w14:textId="77777777" w:rsidTr="00684179">
        <w:trPr>
          <w:tblHeader/>
        </w:trPr>
        <w:tc>
          <w:tcPr>
            <w:tcW w:w="4122" w:type="dxa"/>
          </w:tcPr>
          <w:p w14:paraId="077A87C2" w14:textId="77777777" w:rsidR="00E661B8" w:rsidRPr="00C327F6" w:rsidRDefault="00E661B8" w:rsidP="00E661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02B6C4AB" w14:textId="1D805AB9" w:rsidR="00E661B8" w:rsidRPr="00C327F6" w:rsidRDefault="00BD2F2E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38A38786" w14:textId="77777777" w:rsidR="00E661B8" w:rsidRPr="00C327F6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7492EA62" w14:textId="76D33EA3" w:rsidR="00E661B8" w:rsidRPr="00C327F6" w:rsidRDefault="00BD2F2E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3" w:type="dxa"/>
          </w:tcPr>
          <w:p w14:paraId="4336A61D" w14:textId="77777777" w:rsidR="00E661B8" w:rsidRPr="00C327F6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28F91C2" w14:textId="0AE33394" w:rsidR="00E661B8" w:rsidRPr="00C327F6" w:rsidRDefault="00BD2F2E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78D7968A" w14:textId="77777777" w:rsidR="00E661B8" w:rsidRPr="00C327F6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</w:tcPr>
          <w:p w14:paraId="01B72EE3" w14:textId="05F2DF50" w:rsidR="00E661B8" w:rsidRPr="00C327F6" w:rsidRDefault="00BD2F2E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D5290" w:rsidRPr="00C327F6" w14:paraId="67945DD3" w14:textId="77777777" w:rsidTr="00684179">
        <w:trPr>
          <w:tblHeader/>
        </w:trPr>
        <w:tc>
          <w:tcPr>
            <w:tcW w:w="4122" w:type="dxa"/>
          </w:tcPr>
          <w:p w14:paraId="51E8CA8D" w14:textId="77777777" w:rsidR="00C21A97" w:rsidRPr="00C327F6" w:rsidRDefault="00C21A97" w:rsidP="006841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6AAF7124" w14:textId="77777777" w:rsidR="00C21A97" w:rsidRPr="00C327F6" w:rsidRDefault="00C21A97" w:rsidP="00684179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5290" w:rsidRPr="00C327F6" w14:paraId="4F27D40B" w14:textId="77777777" w:rsidTr="00684179">
        <w:tc>
          <w:tcPr>
            <w:tcW w:w="4122" w:type="dxa"/>
          </w:tcPr>
          <w:p w14:paraId="41E04922" w14:textId="77777777" w:rsidR="005F28FD" w:rsidRPr="00C327F6" w:rsidRDefault="005F28FD" w:rsidP="005F28FD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076" w:type="dxa"/>
          </w:tcPr>
          <w:p w14:paraId="54628341" w14:textId="1586F8CD" w:rsidR="005F28FD" w:rsidRPr="00C327F6" w:rsidRDefault="005F28FD" w:rsidP="005F28FD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2,971</w:t>
            </w:r>
          </w:p>
        </w:tc>
        <w:tc>
          <w:tcPr>
            <w:tcW w:w="284" w:type="dxa"/>
          </w:tcPr>
          <w:p w14:paraId="62522FA6" w14:textId="77777777" w:rsidR="005F28FD" w:rsidRPr="00C327F6" w:rsidRDefault="005F28FD" w:rsidP="005F28F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05FAE7BF" w14:textId="7E3B177F" w:rsidR="005F28FD" w:rsidRPr="00C327F6" w:rsidRDefault="005F28FD" w:rsidP="005F28FD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3,679</w:t>
            </w:r>
          </w:p>
        </w:tc>
        <w:tc>
          <w:tcPr>
            <w:tcW w:w="263" w:type="dxa"/>
          </w:tcPr>
          <w:p w14:paraId="05994835" w14:textId="77777777" w:rsidR="005F28FD" w:rsidRPr="00C327F6" w:rsidRDefault="005F28FD" w:rsidP="005F28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6473C71C" w14:textId="6F0F3F57" w:rsidR="005F28FD" w:rsidRPr="00C327F6" w:rsidRDefault="005F28FD" w:rsidP="005F28FD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2,041</w:t>
            </w:r>
          </w:p>
        </w:tc>
        <w:tc>
          <w:tcPr>
            <w:tcW w:w="283" w:type="dxa"/>
          </w:tcPr>
          <w:p w14:paraId="48AA5D4E" w14:textId="77777777" w:rsidR="005F28FD" w:rsidRPr="00C327F6" w:rsidRDefault="005F28FD" w:rsidP="005F28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4ACA54E6" w14:textId="7E865929" w:rsidR="005F28FD" w:rsidRPr="00C327F6" w:rsidRDefault="005F28FD" w:rsidP="005F28FD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2,569</w:t>
            </w:r>
          </w:p>
        </w:tc>
      </w:tr>
      <w:tr w:rsidR="004D5290" w:rsidRPr="00C327F6" w14:paraId="18316833" w14:textId="77777777" w:rsidTr="00684179">
        <w:tc>
          <w:tcPr>
            <w:tcW w:w="4122" w:type="dxa"/>
          </w:tcPr>
          <w:p w14:paraId="45FE97B1" w14:textId="77777777" w:rsidR="005F28FD" w:rsidRPr="00C327F6" w:rsidRDefault="005F28FD" w:rsidP="005F28FD">
            <w:pPr>
              <w:spacing w:line="240" w:lineRule="auto"/>
              <w:ind w:left="7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076" w:type="dxa"/>
          </w:tcPr>
          <w:p w14:paraId="530E3824" w14:textId="760389B7" w:rsidR="005F28FD" w:rsidRPr="00C327F6" w:rsidRDefault="005F28FD" w:rsidP="005F28FD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9,492</w:t>
            </w:r>
          </w:p>
        </w:tc>
        <w:tc>
          <w:tcPr>
            <w:tcW w:w="284" w:type="dxa"/>
          </w:tcPr>
          <w:p w14:paraId="638CAAEC" w14:textId="77777777" w:rsidR="005F28FD" w:rsidRPr="00C327F6" w:rsidRDefault="005F28FD" w:rsidP="005F28F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26860484" w14:textId="1D3B67B2" w:rsidR="005F28FD" w:rsidRPr="00C327F6" w:rsidRDefault="005F28FD" w:rsidP="005F28FD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9,710</w:t>
            </w:r>
          </w:p>
        </w:tc>
        <w:tc>
          <w:tcPr>
            <w:tcW w:w="263" w:type="dxa"/>
          </w:tcPr>
          <w:p w14:paraId="7E67FB30" w14:textId="77777777" w:rsidR="005F28FD" w:rsidRPr="00C327F6" w:rsidRDefault="005F28FD" w:rsidP="005F28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761C6C53" w14:textId="36FDD19C" w:rsidR="005F28FD" w:rsidRPr="00C327F6" w:rsidRDefault="005F28FD" w:rsidP="005F28FD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7,655</w:t>
            </w:r>
          </w:p>
        </w:tc>
        <w:tc>
          <w:tcPr>
            <w:tcW w:w="283" w:type="dxa"/>
          </w:tcPr>
          <w:p w14:paraId="3B74B127" w14:textId="77777777" w:rsidR="005F28FD" w:rsidRPr="00C327F6" w:rsidRDefault="005F28FD" w:rsidP="005F28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06BCE888" w14:textId="33752848" w:rsidR="005F28FD" w:rsidRPr="00C327F6" w:rsidRDefault="005F28FD" w:rsidP="005F28FD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7,521</w:t>
            </w:r>
          </w:p>
        </w:tc>
      </w:tr>
      <w:tr w:rsidR="004D5290" w:rsidRPr="00C327F6" w14:paraId="7A7C298D" w14:textId="77777777" w:rsidTr="00684179">
        <w:tc>
          <w:tcPr>
            <w:tcW w:w="4122" w:type="dxa"/>
          </w:tcPr>
          <w:p w14:paraId="3A77283F" w14:textId="77777777" w:rsidR="005F28FD" w:rsidRPr="00C327F6" w:rsidRDefault="005F28FD" w:rsidP="005F28FD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084FC9D0" w14:textId="00C728FF" w:rsidR="005F28FD" w:rsidRPr="00C327F6" w:rsidRDefault="005F28FD" w:rsidP="005F28FD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22,117</w:t>
            </w:r>
          </w:p>
        </w:tc>
        <w:tc>
          <w:tcPr>
            <w:tcW w:w="284" w:type="dxa"/>
          </w:tcPr>
          <w:p w14:paraId="77FDEAA1" w14:textId="77777777" w:rsidR="005F28FD" w:rsidRPr="00C327F6" w:rsidRDefault="005F28FD" w:rsidP="005F28F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31F19EC" w14:textId="7ACFF8E8" w:rsidR="005F28FD" w:rsidRPr="00C327F6" w:rsidRDefault="005F28FD" w:rsidP="005F28FD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24,249</w:t>
            </w:r>
          </w:p>
        </w:tc>
        <w:tc>
          <w:tcPr>
            <w:tcW w:w="263" w:type="dxa"/>
          </w:tcPr>
          <w:p w14:paraId="3B326141" w14:textId="77777777" w:rsidR="005F28FD" w:rsidRPr="00C327F6" w:rsidRDefault="005F28FD" w:rsidP="005F28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16C9D162" w14:textId="425F21D1" w:rsidR="005F28FD" w:rsidRPr="00C327F6" w:rsidRDefault="005F28FD" w:rsidP="005F28FD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19,358</w:t>
            </w:r>
          </w:p>
        </w:tc>
        <w:tc>
          <w:tcPr>
            <w:tcW w:w="283" w:type="dxa"/>
          </w:tcPr>
          <w:p w14:paraId="57725D1D" w14:textId="77777777" w:rsidR="005F28FD" w:rsidRPr="00C327F6" w:rsidRDefault="005F28FD" w:rsidP="005F28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596B0A6F" w14:textId="2F078646" w:rsidR="005F28FD" w:rsidRPr="00C327F6" w:rsidRDefault="005F28FD" w:rsidP="005F28FD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21,143</w:t>
            </w:r>
          </w:p>
        </w:tc>
      </w:tr>
      <w:tr w:rsidR="004D5290" w:rsidRPr="00C327F6" w14:paraId="6BFE1E79" w14:textId="77777777" w:rsidTr="00684179">
        <w:tc>
          <w:tcPr>
            <w:tcW w:w="4122" w:type="dxa"/>
            <w:vAlign w:val="bottom"/>
          </w:tcPr>
          <w:p w14:paraId="0852EF47" w14:textId="77777777" w:rsidR="005F28FD" w:rsidRPr="00C327F6" w:rsidRDefault="005F28FD" w:rsidP="005F28FD">
            <w:pPr>
              <w:spacing w:line="240" w:lineRule="auto"/>
              <w:ind w:left="7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70B21D61" w14:textId="737C6752" w:rsidR="005F28FD" w:rsidRPr="00C327F6" w:rsidRDefault="005F28FD" w:rsidP="005F28FD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34,580</w:t>
            </w:r>
          </w:p>
        </w:tc>
        <w:tc>
          <w:tcPr>
            <w:tcW w:w="284" w:type="dxa"/>
          </w:tcPr>
          <w:p w14:paraId="7C1E00FB" w14:textId="77777777" w:rsidR="005F28FD" w:rsidRPr="00C327F6" w:rsidRDefault="005F28FD" w:rsidP="005F28F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26188902" w14:textId="12243086" w:rsidR="005F28FD" w:rsidRPr="00C327F6" w:rsidRDefault="005F28FD" w:rsidP="005F28FD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37,638</w:t>
            </w:r>
          </w:p>
        </w:tc>
        <w:tc>
          <w:tcPr>
            <w:tcW w:w="263" w:type="dxa"/>
          </w:tcPr>
          <w:p w14:paraId="164CD3E4" w14:textId="77777777" w:rsidR="005F28FD" w:rsidRPr="00C327F6" w:rsidRDefault="005F28FD" w:rsidP="005F28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1C699438" w14:textId="56A12817" w:rsidR="005F28FD" w:rsidRPr="00C327F6" w:rsidRDefault="005F28FD" w:rsidP="005F28FD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29,054</w:t>
            </w:r>
          </w:p>
        </w:tc>
        <w:tc>
          <w:tcPr>
            <w:tcW w:w="283" w:type="dxa"/>
          </w:tcPr>
          <w:p w14:paraId="1967D946" w14:textId="77777777" w:rsidR="005F28FD" w:rsidRPr="00C327F6" w:rsidRDefault="005F28FD" w:rsidP="005F28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14:paraId="40071D5C" w14:textId="5E017D5C" w:rsidR="005F28FD" w:rsidRPr="00C327F6" w:rsidRDefault="005F28FD" w:rsidP="005F28FD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31,233</w:t>
            </w:r>
          </w:p>
        </w:tc>
      </w:tr>
      <w:tr w:rsidR="004D5290" w:rsidRPr="00C327F6" w14:paraId="27C71BC3" w14:textId="77777777" w:rsidTr="00684179">
        <w:tc>
          <w:tcPr>
            <w:tcW w:w="4122" w:type="dxa"/>
            <w:vAlign w:val="bottom"/>
          </w:tcPr>
          <w:p w14:paraId="0EE3EFD0" w14:textId="77777777" w:rsidR="005F28FD" w:rsidRPr="00C327F6" w:rsidRDefault="005F28FD" w:rsidP="005F28FD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ดอกเบี้ยจ่ายรอตัดบัญชี</w:t>
            </w:r>
          </w:p>
        </w:tc>
        <w:tc>
          <w:tcPr>
            <w:tcW w:w="1076" w:type="dxa"/>
          </w:tcPr>
          <w:p w14:paraId="5973A8BF" w14:textId="0694A6D6" w:rsidR="005F28FD" w:rsidRPr="00C327F6" w:rsidRDefault="005F28FD" w:rsidP="005F28FD">
            <w:pPr>
              <w:tabs>
                <w:tab w:val="clear" w:pos="680"/>
                <w:tab w:val="clear" w:pos="907"/>
              </w:tabs>
              <w:spacing w:line="240" w:lineRule="auto"/>
              <w:ind w:left="-79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(8,073)</w:t>
            </w:r>
          </w:p>
        </w:tc>
        <w:tc>
          <w:tcPr>
            <w:tcW w:w="284" w:type="dxa"/>
          </w:tcPr>
          <w:p w14:paraId="451D8B57" w14:textId="77777777" w:rsidR="005F28FD" w:rsidRPr="00C327F6" w:rsidRDefault="005F28FD" w:rsidP="005F28F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19776E49" w14:textId="1A73BD79" w:rsidR="005F28FD" w:rsidRPr="00C327F6" w:rsidRDefault="005F28FD" w:rsidP="005F28FD">
            <w:pPr>
              <w:tabs>
                <w:tab w:val="clear" w:pos="680"/>
                <w:tab w:val="clear" w:pos="907"/>
              </w:tabs>
              <w:spacing w:line="240" w:lineRule="auto"/>
              <w:ind w:left="-79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(8,896)</w:t>
            </w:r>
          </w:p>
        </w:tc>
        <w:tc>
          <w:tcPr>
            <w:tcW w:w="263" w:type="dxa"/>
          </w:tcPr>
          <w:p w14:paraId="15CEACA8" w14:textId="77777777" w:rsidR="005F28FD" w:rsidRPr="00C327F6" w:rsidRDefault="005F28FD" w:rsidP="005F28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4C25D1C" w14:textId="7F8BDA09" w:rsidR="005F28FD" w:rsidRPr="00C327F6" w:rsidRDefault="005F28FD" w:rsidP="005F28FD">
            <w:pPr>
              <w:tabs>
                <w:tab w:val="clear" w:pos="680"/>
                <w:tab w:val="clear" w:pos="907"/>
              </w:tabs>
              <w:spacing w:line="240" w:lineRule="auto"/>
              <w:ind w:left="-79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(6,585)</w:t>
            </w:r>
          </w:p>
        </w:tc>
        <w:tc>
          <w:tcPr>
            <w:tcW w:w="283" w:type="dxa"/>
          </w:tcPr>
          <w:p w14:paraId="1F7AB7DE" w14:textId="77777777" w:rsidR="005F28FD" w:rsidRPr="00C327F6" w:rsidRDefault="005F28FD" w:rsidP="005F28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41EC7812" w14:textId="13647846" w:rsidR="005F28FD" w:rsidRPr="00C327F6" w:rsidRDefault="005F28FD" w:rsidP="005F28FD">
            <w:pPr>
              <w:tabs>
                <w:tab w:val="clear" w:pos="680"/>
                <w:tab w:val="clear" w:pos="907"/>
              </w:tabs>
              <w:spacing w:line="240" w:lineRule="auto"/>
              <w:ind w:left="-79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(7,269)</w:t>
            </w:r>
          </w:p>
        </w:tc>
      </w:tr>
      <w:tr w:rsidR="004D5290" w:rsidRPr="00C327F6" w14:paraId="2E22D55E" w14:textId="77777777" w:rsidTr="00684179">
        <w:tc>
          <w:tcPr>
            <w:tcW w:w="4122" w:type="dxa"/>
          </w:tcPr>
          <w:p w14:paraId="1C80DDC9" w14:textId="77777777" w:rsidR="005F28FD" w:rsidRPr="00C327F6" w:rsidRDefault="005F28FD" w:rsidP="005F28FD">
            <w:pPr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16C9289C" w14:textId="0FD109EE" w:rsidR="005F28FD" w:rsidRPr="00C327F6" w:rsidRDefault="005F28FD" w:rsidP="005F28FD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26,507</w:t>
            </w:r>
          </w:p>
        </w:tc>
        <w:tc>
          <w:tcPr>
            <w:tcW w:w="284" w:type="dxa"/>
          </w:tcPr>
          <w:p w14:paraId="3E27B22D" w14:textId="77777777" w:rsidR="005F28FD" w:rsidRPr="00C327F6" w:rsidRDefault="005F28FD" w:rsidP="005F28F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13EB4975" w14:textId="43C19536" w:rsidR="005F28FD" w:rsidRPr="00C327F6" w:rsidRDefault="005F28FD" w:rsidP="005F28FD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28,742</w:t>
            </w:r>
          </w:p>
        </w:tc>
        <w:tc>
          <w:tcPr>
            <w:tcW w:w="263" w:type="dxa"/>
          </w:tcPr>
          <w:p w14:paraId="446DD091" w14:textId="77777777" w:rsidR="005F28FD" w:rsidRPr="00C327F6" w:rsidRDefault="005F28FD" w:rsidP="005F28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713F5" w14:textId="333889C0" w:rsidR="005F28FD" w:rsidRPr="00C327F6" w:rsidRDefault="005F28FD" w:rsidP="005F28FD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22,469</w:t>
            </w:r>
          </w:p>
        </w:tc>
        <w:tc>
          <w:tcPr>
            <w:tcW w:w="283" w:type="dxa"/>
          </w:tcPr>
          <w:p w14:paraId="12F56A36" w14:textId="77777777" w:rsidR="005F28FD" w:rsidRPr="00C327F6" w:rsidRDefault="005F28FD" w:rsidP="005F28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F842AD" w14:textId="53613081" w:rsidR="005F28FD" w:rsidRPr="00C327F6" w:rsidRDefault="005F28FD" w:rsidP="005F28FD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23,964</w:t>
            </w:r>
          </w:p>
        </w:tc>
      </w:tr>
      <w:tr w:rsidR="004D5290" w:rsidRPr="00C327F6" w14:paraId="146443A1" w14:textId="77777777" w:rsidTr="00684179">
        <w:tc>
          <w:tcPr>
            <w:tcW w:w="4122" w:type="dxa"/>
            <w:vAlign w:val="bottom"/>
          </w:tcPr>
          <w:p w14:paraId="09604DFE" w14:textId="77777777" w:rsidR="00DF776E" w:rsidRPr="00026C16" w:rsidRDefault="00DF776E" w:rsidP="00DF776E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4E9CD0C1" w14:textId="77777777" w:rsidR="00DF776E" w:rsidRPr="00026C16" w:rsidRDefault="00DF776E" w:rsidP="00DF776E">
            <w:pPr>
              <w:tabs>
                <w:tab w:val="decimal" w:pos="86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710160E4" w14:textId="77777777" w:rsidR="00DF776E" w:rsidRPr="00026C16" w:rsidRDefault="00DF776E" w:rsidP="00DF776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5CEEF06E" w14:textId="77777777" w:rsidR="00DF776E" w:rsidRPr="00026C16" w:rsidRDefault="00DF776E" w:rsidP="00DF776E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58A917D" w14:textId="77777777" w:rsidR="00DF776E" w:rsidRPr="00026C16" w:rsidRDefault="00DF776E" w:rsidP="00DF776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FFC46F8" w14:textId="77777777" w:rsidR="00DF776E" w:rsidRPr="00026C16" w:rsidRDefault="00DF776E" w:rsidP="00DF776E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4C3B7AC6" w14:textId="77777777" w:rsidR="00DF776E" w:rsidRPr="00026C16" w:rsidRDefault="00DF776E" w:rsidP="00DF776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20E1E03D" w14:textId="77777777" w:rsidR="00DF776E" w:rsidRPr="00026C16" w:rsidRDefault="00DF776E" w:rsidP="00DF776E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6C16" w:rsidRPr="00C327F6" w14:paraId="57301979" w14:textId="77777777" w:rsidTr="00684179">
        <w:tc>
          <w:tcPr>
            <w:tcW w:w="4122" w:type="dxa"/>
            <w:vAlign w:val="bottom"/>
          </w:tcPr>
          <w:p w14:paraId="5FC18AB6" w14:textId="77777777" w:rsidR="00026C16" w:rsidRPr="00026C16" w:rsidRDefault="00026C16" w:rsidP="00DF776E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1EF34987" w14:textId="77777777" w:rsidR="00026C16" w:rsidRPr="00026C16" w:rsidRDefault="00026C16" w:rsidP="00DF776E">
            <w:pPr>
              <w:tabs>
                <w:tab w:val="decimal" w:pos="86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7658789C" w14:textId="77777777" w:rsidR="00026C16" w:rsidRPr="00026C16" w:rsidRDefault="00026C16" w:rsidP="00DF776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3B17FE32" w14:textId="77777777" w:rsidR="00026C16" w:rsidRPr="00026C16" w:rsidRDefault="00026C16" w:rsidP="00DF776E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227F9204" w14:textId="77777777" w:rsidR="00026C16" w:rsidRPr="00026C16" w:rsidRDefault="00026C16" w:rsidP="00DF776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31172BB" w14:textId="77777777" w:rsidR="00026C16" w:rsidRPr="00026C16" w:rsidRDefault="00026C16" w:rsidP="00DF776E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F6B2A28" w14:textId="77777777" w:rsidR="00026C16" w:rsidRPr="00026C16" w:rsidRDefault="00026C16" w:rsidP="00DF776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6D3CF92D" w14:textId="77777777" w:rsidR="00026C16" w:rsidRPr="00026C16" w:rsidRDefault="00026C16" w:rsidP="00DF776E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6C16" w:rsidRPr="00C327F6" w14:paraId="1D1B0D7B" w14:textId="77777777" w:rsidTr="00684179">
        <w:tc>
          <w:tcPr>
            <w:tcW w:w="4122" w:type="dxa"/>
            <w:vAlign w:val="bottom"/>
          </w:tcPr>
          <w:p w14:paraId="1E9A69E8" w14:textId="77777777" w:rsidR="00026C16" w:rsidRPr="00026C16" w:rsidRDefault="00026C16" w:rsidP="00DF776E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24DDAC32" w14:textId="77777777" w:rsidR="00026C16" w:rsidRPr="00026C16" w:rsidRDefault="00026C16" w:rsidP="00DF776E">
            <w:pPr>
              <w:tabs>
                <w:tab w:val="decimal" w:pos="86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6723B581" w14:textId="77777777" w:rsidR="00026C16" w:rsidRPr="00026C16" w:rsidRDefault="00026C16" w:rsidP="00DF776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5FF710AB" w14:textId="77777777" w:rsidR="00026C16" w:rsidRPr="00026C16" w:rsidRDefault="00026C16" w:rsidP="00DF776E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24476529" w14:textId="77777777" w:rsidR="00026C16" w:rsidRPr="00026C16" w:rsidRDefault="00026C16" w:rsidP="00DF776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6200A518" w14:textId="77777777" w:rsidR="00026C16" w:rsidRPr="00026C16" w:rsidRDefault="00026C16" w:rsidP="00DF776E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4DCA6355" w14:textId="77777777" w:rsidR="00026C16" w:rsidRPr="00026C16" w:rsidRDefault="00026C16" w:rsidP="00DF776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68519702" w14:textId="77777777" w:rsidR="00026C16" w:rsidRPr="00026C16" w:rsidRDefault="00026C16" w:rsidP="00DF776E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76B71354" w14:textId="77777777" w:rsidTr="00684179">
        <w:tc>
          <w:tcPr>
            <w:tcW w:w="4122" w:type="dxa"/>
            <w:vAlign w:val="bottom"/>
          </w:tcPr>
          <w:p w14:paraId="65832531" w14:textId="77777777" w:rsidR="00DF776E" w:rsidRPr="00C327F6" w:rsidRDefault="00DF776E" w:rsidP="00DF776E">
            <w:pPr>
              <w:spacing w:line="240" w:lineRule="auto"/>
              <w:ind w:left="7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การจัดประเภท</w:t>
            </w:r>
          </w:p>
        </w:tc>
        <w:tc>
          <w:tcPr>
            <w:tcW w:w="1076" w:type="dxa"/>
            <w:vAlign w:val="bottom"/>
          </w:tcPr>
          <w:p w14:paraId="7336C15C" w14:textId="77777777" w:rsidR="00DF776E" w:rsidRPr="00C327F6" w:rsidRDefault="00DF776E" w:rsidP="00DF776E">
            <w:pPr>
              <w:tabs>
                <w:tab w:val="decimal" w:pos="86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6A4CA3B" w14:textId="77777777" w:rsidR="00DF776E" w:rsidRPr="00C327F6" w:rsidRDefault="00DF776E" w:rsidP="00DF776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4AEEEAD0" w14:textId="77777777" w:rsidR="00DF776E" w:rsidRPr="00C327F6" w:rsidRDefault="00DF776E" w:rsidP="00DF776E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AB2FBF0" w14:textId="77777777" w:rsidR="00DF776E" w:rsidRPr="00C327F6" w:rsidRDefault="00DF776E" w:rsidP="00DF776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4F77FFE0" w14:textId="77777777" w:rsidR="00DF776E" w:rsidRPr="00C327F6" w:rsidRDefault="00DF776E" w:rsidP="00DF776E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49A01E79" w14:textId="77777777" w:rsidR="00DF776E" w:rsidRPr="00C327F6" w:rsidRDefault="00DF776E" w:rsidP="00DF776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1EBDE997" w14:textId="77777777" w:rsidR="00DF776E" w:rsidRPr="00C327F6" w:rsidRDefault="00DF776E" w:rsidP="00DF776E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44C9C8C7" w14:textId="77777777" w:rsidTr="00684179">
        <w:tc>
          <w:tcPr>
            <w:tcW w:w="4122" w:type="dxa"/>
            <w:vAlign w:val="bottom"/>
          </w:tcPr>
          <w:p w14:paraId="686D76AC" w14:textId="5C6B2A8B" w:rsidR="005F28FD" w:rsidRPr="00C327F6" w:rsidRDefault="005F28FD" w:rsidP="005F28FD">
            <w:pPr>
              <w:spacing w:line="240" w:lineRule="auto"/>
              <w:ind w:left="34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ส่วนของ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  <w:p w14:paraId="4A6E99BF" w14:textId="77777777" w:rsidR="005F28FD" w:rsidRPr="00C327F6" w:rsidRDefault="005F28FD" w:rsidP="005F28FD">
            <w:pPr>
              <w:spacing w:line="240" w:lineRule="auto"/>
              <w:ind w:left="614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76" w:type="dxa"/>
            <w:vAlign w:val="bottom"/>
          </w:tcPr>
          <w:p w14:paraId="100D187F" w14:textId="14E6C337" w:rsidR="005F28FD" w:rsidRPr="00C327F6" w:rsidRDefault="005F28FD" w:rsidP="005F28FD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2,104</w:t>
            </w:r>
          </w:p>
        </w:tc>
        <w:tc>
          <w:tcPr>
            <w:tcW w:w="284" w:type="dxa"/>
          </w:tcPr>
          <w:p w14:paraId="61716706" w14:textId="77777777" w:rsidR="005F28FD" w:rsidRPr="00C327F6" w:rsidRDefault="005F28FD" w:rsidP="005F28F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568A356F" w14:textId="56930345" w:rsidR="005F28FD" w:rsidRPr="00C327F6" w:rsidRDefault="005F28FD" w:rsidP="005F28FD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2,763</w:t>
            </w:r>
          </w:p>
        </w:tc>
        <w:tc>
          <w:tcPr>
            <w:tcW w:w="263" w:type="dxa"/>
          </w:tcPr>
          <w:p w14:paraId="0F30BE84" w14:textId="77777777" w:rsidR="005F28FD" w:rsidRPr="00C327F6" w:rsidRDefault="005F28FD" w:rsidP="005F28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5C09839A" w14:textId="459064BF" w:rsidR="005F28FD" w:rsidRPr="00C327F6" w:rsidRDefault="005F28FD" w:rsidP="005F28FD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1,342</w:t>
            </w:r>
          </w:p>
        </w:tc>
        <w:tc>
          <w:tcPr>
            <w:tcW w:w="283" w:type="dxa"/>
          </w:tcPr>
          <w:p w14:paraId="740A86E1" w14:textId="77777777" w:rsidR="005F28FD" w:rsidRPr="00C327F6" w:rsidRDefault="005F28FD" w:rsidP="005F28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52E56112" w14:textId="435CFD38" w:rsidR="005F28FD" w:rsidRPr="00C327F6" w:rsidRDefault="005F28FD" w:rsidP="005F28FD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1,841</w:t>
            </w:r>
          </w:p>
        </w:tc>
      </w:tr>
      <w:tr w:rsidR="004D5290" w:rsidRPr="00C327F6" w14:paraId="2C8A4721" w14:textId="77777777" w:rsidTr="00684179">
        <w:tc>
          <w:tcPr>
            <w:tcW w:w="4122" w:type="dxa"/>
            <w:vAlign w:val="bottom"/>
          </w:tcPr>
          <w:p w14:paraId="0C2860F3" w14:textId="77777777" w:rsidR="005F28FD" w:rsidRPr="00C327F6" w:rsidRDefault="005F28FD" w:rsidP="005F28FD">
            <w:pPr>
              <w:spacing w:line="240" w:lineRule="auto"/>
              <w:ind w:left="7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076" w:type="dxa"/>
          </w:tcPr>
          <w:p w14:paraId="041BF7EA" w14:textId="73DBC1A3" w:rsidR="005F28FD" w:rsidRPr="00C327F6" w:rsidRDefault="005F28FD" w:rsidP="005F28FD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24,403</w:t>
            </w:r>
          </w:p>
        </w:tc>
        <w:tc>
          <w:tcPr>
            <w:tcW w:w="284" w:type="dxa"/>
          </w:tcPr>
          <w:p w14:paraId="400270DF" w14:textId="77777777" w:rsidR="005F28FD" w:rsidRPr="00C327F6" w:rsidRDefault="005F28FD" w:rsidP="005F28F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38B102F0" w14:textId="24BF112D" w:rsidR="005F28FD" w:rsidRPr="00C327F6" w:rsidRDefault="005F28FD" w:rsidP="005F28FD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25,979</w:t>
            </w:r>
          </w:p>
        </w:tc>
        <w:tc>
          <w:tcPr>
            <w:tcW w:w="263" w:type="dxa"/>
          </w:tcPr>
          <w:p w14:paraId="79CA888D" w14:textId="77777777" w:rsidR="005F28FD" w:rsidRPr="00C327F6" w:rsidRDefault="005F28FD" w:rsidP="005F28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69E5817B" w14:textId="4F75C462" w:rsidR="005F28FD" w:rsidRPr="00C327F6" w:rsidRDefault="005F28FD" w:rsidP="005F28FD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21,127</w:t>
            </w:r>
          </w:p>
        </w:tc>
        <w:tc>
          <w:tcPr>
            <w:tcW w:w="283" w:type="dxa"/>
          </w:tcPr>
          <w:p w14:paraId="24A53A0E" w14:textId="77777777" w:rsidR="005F28FD" w:rsidRPr="00C327F6" w:rsidRDefault="005F28FD" w:rsidP="005F28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71B0F3EA" w14:textId="6749820E" w:rsidR="005F28FD" w:rsidRPr="00C327F6" w:rsidRDefault="005F28FD" w:rsidP="005F28FD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22,123</w:t>
            </w:r>
          </w:p>
        </w:tc>
      </w:tr>
      <w:tr w:rsidR="005F28FD" w:rsidRPr="00C327F6" w14:paraId="36CA5064" w14:textId="77777777" w:rsidTr="00684179">
        <w:tc>
          <w:tcPr>
            <w:tcW w:w="4122" w:type="dxa"/>
          </w:tcPr>
          <w:p w14:paraId="4FD77EDA" w14:textId="77777777" w:rsidR="005F28FD" w:rsidRPr="00C327F6" w:rsidRDefault="005F28FD" w:rsidP="005F28FD">
            <w:pPr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192A3E13" w14:textId="50A06DF2" w:rsidR="005F28FD" w:rsidRPr="00C327F6" w:rsidRDefault="005F28FD" w:rsidP="005F28FD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26,507</w:t>
            </w:r>
          </w:p>
        </w:tc>
        <w:tc>
          <w:tcPr>
            <w:tcW w:w="284" w:type="dxa"/>
          </w:tcPr>
          <w:p w14:paraId="049C2052" w14:textId="77777777" w:rsidR="005F28FD" w:rsidRPr="00C327F6" w:rsidRDefault="005F28FD" w:rsidP="005F28F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74908CDA" w14:textId="71A71BDE" w:rsidR="005F28FD" w:rsidRPr="00C327F6" w:rsidRDefault="005F28FD" w:rsidP="005F28FD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28,742</w:t>
            </w:r>
          </w:p>
        </w:tc>
        <w:tc>
          <w:tcPr>
            <w:tcW w:w="263" w:type="dxa"/>
          </w:tcPr>
          <w:p w14:paraId="687887B2" w14:textId="77777777" w:rsidR="005F28FD" w:rsidRPr="00C327F6" w:rsidRDefault="005F28FD" w:rsidP="005F28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AA548" w14:textId="73FBCB00" w:rsidR="005F28FD" w:rsidRPr="00C327F6" w:rsidRDefault="005F28FD" w:rsidP="005F28FD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22,469</w:t>
            </w:r>
          </w:p>
        </w:tc>
        <w:tc>
          <w:tcPr>
            <w:tcW w:w="283" w:type="dxa"/>
          </w:tcPr>
          <w:p w14:paraId="14A3B165" w14:textId="77777777" w:rsidR="005F28FD" w:rsidRPr="00C327F6" w:rsidRDefault="005F28FD" w:rsidP="005F28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93B71" w14:textId="04BC8072" w:rsidR="005F28FD" w:rsidRPr="00C327F6" w:rsidRDefault="005F28FD" w:rsidP="005F28FD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23,964</w:t>
            </w:r>
          </w:p>
        </w:tc>
      </w:tr>
    </w:tbl>
    <w:p w14:paraId="62BD87FF" w14:textId="77777777" w:rsidR="00A57F14" w:rsidRPr="00235184" w:rsidRDefault="00A57F14" w:rsidP="00165E15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lang w:bidi="th-TH"/>
        </w:rPr>
      </w:pPr>
    </w:p>
    <w:p w14:paraId="7F731F96" w14:textId="2B512322" w:rsidR="00B80F8D" w:rsidRPr="00C327F6" w:rsidRDefault="004F020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327F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14:paraId="385163F2" w14:textId="65095C5B" w:rsidR="004F0208" w:rsidRPr="00C327F6" w:rsidRDefault="004F0208" w:rsidP="004F020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  <w:lang w:val="en-US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80"/>
        <w:gridCol w:w="181"/>
        <w:gridCol w:w="811"/>
        <w:gridCol w:w="180"/>
        <w:gridCol w:w="900"/>
        <w:gridCol w:w="178"/>
        <w:gridCol w:w="817"/>
        <w:gridCol w:w="178"/>
        <w:gridCol w:w="1008"/>
        <w:gridCol w:w="184"/>
        <w:gridCol w:w="873"/>
      </w:tblGrid>
      <w:tr w:rsidR="004D5290" w:rsidRPr="00C327F6" w14:paraId="583FA027" w14:textId="77777777" w:rsidTr="009F085E">
        <w:trPr>
          <w:cantSplit/>
          <w:tblHeader/>
        </w:trPr>
        <w:tc>
          <w:tcPr>
            <w:tcW w:w="4140" w:type="dxa"/>
          </w:tcPr>
          <w:p w14:paraId="490D5115" w14:textId="77777777" w:rsidR="000D56AD" w:rsidRPr="00C327F6" w:rsidRDefault="000D56AD" w:rsidP="0095274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bookmarkStart w:id="12" w:name="_Hlk156380668"/>
          </w:p>
        </w:tc>
        <w:tc>
          <w:tcPr>
            <w:tcW w:w="180" w:type="dxa"/>
            <w:vAlign w:val="bottom"/>
          </w:tcPr>
          <w:p w14:paraId="1EEC613B" w14:textId="77777777" w:rsidR="000D56AD" w:rsidRPr="00C327F6" w:rsidRDefault="000D56AD" w:rsidP="00952745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6D5ADCA9" w14:textId="77777777" w:rsidR="000D56AD" w:rsidRPr="00C327F6" w:rsidRDefault="000D56AD" w:rsidP="0095274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5129" w:type="dxa"/>
            <w:gridSpan w:val="9"/>
            <w:vAlign w:val="bottom"/>
          </w:tcPr>
          <w:p w14:paraId="2886D900" w14:textId="696FE720" w:rsidR="000D56AD" w:rsidRPr="00C327F6" w:rsidRDefault="000D56AD" w:rsidP="0095274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7"/>
                <w:szCs w:val="27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b w:val="0"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</w:tr>
      <w:tr w:rsidR="004D5290" w:rsidRPr="00C327F6" w14:paraId="613FA2AC" w14:textId="77777777" w:rsidTr="009F085E">
        <w:trPr>
          <w:cantSplit/>
          <w:tblHeader/>
        </w:trPr>
        <w:tc>
          <w:tcPr>
            <w:tcW w:w="4140" w:type="dxa"/>
          </w:tcPr>
          <w:p w14:paraId="1BEFD921" w14:textId="77777777" w:rsidR="00D65502" w:rsidRPr="00C327F6" w:rsidRDefault="00D65502" w:rsidP="0095274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B697C1C" w14:textId="15123098" w:rsidR="00D65502" w:rsidRPr="00C327F6" w:rsidRDefault="00D65502" w:rsidP="00952745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78CB360E" w14:textId="77777777" w:rsidR="00D65502" w:rsidRPr="00C327F6" w:rsidRDefault="00D65502" w:rsidP="0095274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75EC8CD6" w14:textId="175B64A9" w:rsidR="00D65502" w:rsidRPr="00C327F6" w:rsidRDefault="00E84BA0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  <w:r w:rsidRPr="00C327F6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ดอกเบี้ยค้างจ่าย</w:t>
            </w:r>
            <w:r w:rsidR="00933826" w:rsidRPr="00C327F6"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EE3E302" w14:textId="77777777" w:rsidR="00D65502" w:rsidRPr="00C327F6" w:rsidRDefault="00D65502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788818B" w14:textId="1E3F254D" w:rsidR="00D65502" w:rsidRPr="00C327F6" w:rsidRDefault="00E84BA0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  <w:r w:rsidRPr="00C327F6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เงินกู้ยืม</w:t>
            </w:r>
            <w:r w:rsidRPr="00C327F6"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2ADE85B8" w14:textId="77777777" w:rsidR="00D65502" w:rsidRPr="00C327F6" w:rsidRDefault="00D65502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</w:p>
        </w:tc>
        <w:tc>
          <w:tcPr>
            <w:tcW w:w="817" w:type="dxa"/>
            <w:vAlign w:val="bottom"/>
          </w:tcPr>
          <w:p w14:paraId="35BC9D9D" w14:textId="38B5FAB0" w:rsidR="00D65502" w:rsidRPr="00C327F6" w:rsidRDefault="00E84BA0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  <w:r w:rsidRPr="00C327F6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หุ้นกู้</w:t>
            </w:r>
          </w:p>
        </w:tc>
        <w:tc>
          <w:tcPr>
            <w:tcW w:w="178" w:type="dxa"/>
          </w:tcPr>
          <w:p w14:paraId="1FF76B9A" w14:textId="77777777" w:rsidR="00D65502" w:rsidRPr="00C327F6" w:rsidRDefault="00D65502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5EB4913C" w14:textId="7786CF1D" w:rsidR="00D65502" w:rsidRPr="00C327F6" w:rsidRDefault="00E84BA0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  <w:r w:rsidRPr="00C327F6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4" w:type="dxa"/>
          </w:tcPr>
          <w:p w14:paraId="503481A3" w14:textId="77777777" w:rsidR="00D65502" w:rsidRPr="00C327F6" w:rsidRDefault="00D65502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873" w:type="dxa"/>
          </w:tcPr>
          <w:p w14:paraId="57C3E7B2" w14:textId="77777777" w:rsidR="000154D8" w:rsidRPr="00C327F6" w:rsidRDefault="000154D8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</w:p>
          <w:p w14:paraId="7E997C39" w14:textId="2D314F82" w:rsidR="00D65502" w:rsidRPr="00C327F6" w:rsidRDefault="00D65502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  <w:r w:rsidRPr="00C327F6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รวม</w:t>
            </w:r>
          </w:p>
        </w:tc>
      </w:tr>
      <w:tr w:rsidR="004D5290" w:rsidRPr="00C327F6" w14:paraId="7554C315" w14:textId="77777777" w:rsidTr="009F085E">
        <w:trPr>
          <w:cantSplit/>
          <w:tblHeader/>
        </w:trPr>
        <w:tc>
          <w:tcPr>
            <w:tcW w:w="4140" w:type="dxa"/>
          </w:tcPr>
          <w:p w14:paraId="61508603" w14:textId="77777777" w:rsidR="00D65502" w:rsidRPr="00C327F6" w:rsidRDefault="00D65502" w:rsidP="0095274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6931FFA6" w14:textId="77777777" w:rsidR="00D65502" w:rsidRPr="00C327F6" w:rsidRDefault="00D65502" w:rsidP="00952745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3E2965FC" w14:textId="77777777" w:rsidR="00D65502" w:rsidRPr="00C327F6" w:rsidRDefault="00D65502" w:rsidP="0095274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5129" w:type="dxa"/>
            <w:gridSpan w:val="9"/>
            <w:vAlign w:val="bottom"/>
          </w:tcPr>
          <w:p w14:paraId="5D573338" w14:textId="2B68A88C" w:rsidR="00D65502" w:rsidRPr="00C327F6" w:rsidRDefault="00D65502" w:rsidP="00952745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27"/>
                <w:szCs w:val="27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i/>
                <w:iCs/>
                <w:spacing w:val="-8"/>
                <w:sz w:val="27"/>
                <w:szCs w:val="27"/>
                <w:cs/>
                <w:lang w:bidi="th-TH"/>
              </w:rPr>
              <w:t>(ล้านบาท)</w:t>
            </w:r>
          </w:p>
        </w:tc>
      </w:tr>
      <w:bookmarkEnd w:id="12"/>
      <w:tr w:rsidR="004D5290" w:rsidRPr="00C327F6" w14:paraId="2E2272E6" w14:textId="77777777" w:rsidTr="009F085E">
        <w:trPr>
          <w:cantSplit/>
        </w:trPr>
        <w:tc>
          <w:tcPr>
            <w:tcW w:w="4140" w:type="dxa"/>
          </w:tcPr>
          <w:p w14:paraId="4FCCF15E" w14:textId="79BEE95D" w:rsidR="00D65502" w:rsidRPr="00C327F6" w:rsidRDefault="00BD2F2E" w:rsidP="0095274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2568</w:t>
            </w:r>
          </w:p>
        </w:tc>
        <w:tc>
          <w:tcPr>
            <w:tcW w:w="180" w:type="dxa"/>
            <w:vAlign w:val="bottom"/>
          </w:tcPr>
          <w:p w14:paraId="04547CFE" w14:textId="77777777" w:rsidR="00D65502" w:rsidRPr="00C327F6" w:rsidRDefault="00D65502" w:rsidP="009527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384BC795" w14:textId="77777777" w:rsidR="00D65502" w:rsidRPr="00C327F6" w:rsidRDefault="00D65502" w:rsidP="0095274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7DB8243F" w14:textId="77777777" w:rsidR="00D65502" w:rsidRPr="00C327F6" w:rsidRDefault="00D65502" w:rsidP="00952745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1C53773B" w14:textId="77777777" w:rsidR="00D65502" w:rsidRPr="00C327F6" w:rsidRDefault="00D65502" w:rsidP="0095274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911CD1A" w14:textId="77777777" w:rsidR="00D65502" w:rsidRPr="00C327F6" w:rsidRDefault="00D65502" w:rsidP="00952745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vAlign w:val="bottom"/>
          </w:tcPr>
          <w:p w14:paraId="4AF640E7" w14:textId="77777777" w:rsidR="00D65502" w:rsidRPr="00C327F6" w:rsidRDefault="00D65502" w:rsidP="0095274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7" w:type="dxa"/>
            <w:vAlign w:val="bottom"/>
          </w:tcPr>
          <w:p w14:paraId="6424AB51" w14:textId="77777777" w:rsidR="00D65502" w:rsidRPr="00C327F6" w:rsidRDefault="00D65502" w:rsidP="0095274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6DCD349D" w14:textId="77777777" w:rsidR="00D65502" w:rsidRPr="00C327F6" w:rsidRDefault="00D65502" w:rsidP="0095274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74686457" w14:textId="77777777" w:rsidR="00D65502" w:rsidRPr="00C327F6" w:rsidRDefault="00D65502" w:rsidP="0095274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</w:tcPr>
          <w:p w14:paraId="63DE60CE" w14:textId="77777777" w:rsidR="00D65502" w:rsidRPr="00C327F6" w:rsidRDefault="00D65502" w:rsidP="0095274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3" w:type="dxa"/>
          </w:tcPr>
          <w:p w14:paraId="65349AC5" w14:textId="77777777" w:rsidR="00D65502" w:rsidRPr="00C327F6" w:rsidRDefault="00D65502" w:rsidP="0095274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D5290" w:rsidRPr="00C327F6" w14:paraId="4CCD1BC9" w14:textId="77777777" w:rsidTr="009F085E">
        <w:trPr>
          <w:cantSplit/>
        </w:trPr>
        <w:tc>
          <w:tcPr>
            <w:tcW w:w="4140" w:type="dxa"/>
          </w:tcPr>
          <w:p w14:paraId="7A9EBAA4" w14:textId="77777777" w:rsidR="00DF776E" w:rsidRPr="00C327F6" w:rsidRDefault="00DF776E" w:rsidP="00DF776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C327F6">
              <w:rPr>
                <w:rFonts w:asciiTheme="majorBidi" w:hAnsiTheme="majorBidi" w:cstheme="majorBidi"/>
                <w:sz w:val="27"/>
                <w:szCs w:val="27"/>
                <w:cs/>
              </w:rPr>
              <w:t>มกราคม</w:t>
            </w:r>
          </w:p>
        </w:tc>
        <w:tc>
          <w:tcPr>
            <w:tcW w:w="180" w:type="dxa"/>
            <w:vAlign w:val="bottom"/>
          </w:tcPr>
          <w:p w14:paraId="366B24A8" w14:textId="77777777" w:rsidR="00DF776E" w:rsidRPr="00C327F6" w:rsidRDefault="00DF776E" w:rsidP="00DF776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476A1D45" w14:textId="77777777" w:rsidR="00DF776E" w:rsidRPr="00C327F6" w:rsidRDefault="00DF776E" w:rsidP="00DF776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23950072" w14:textId="694F6783" w:rsidR="00DF776E" w:rsidRPr="00C327F6" w:rsidRDefault="00DF776E" w:rsidP="00DF776E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1,224</w:t>
            </w:r>
          </w:p>
        </w:tc>
        <w:tc>
          <w:tcPr>
            <w:tcW w:w="180" w:type="dxa"/>
            <w:vAlign w:val="bottom"/>
          </w:tcPr>
          <w:p w14:paraId="263EE391" w14:textId="77777777" w:rsidR="00DF776E" w:rsidRPr="00C327F6" w:rsidRDefault="00DF776E" w:rsidP="00DF776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55ACF675" w14:textId="26430B98" w:rsidR="00DF776E" w:rsidRPr="00C327F6" w:rsidRDefault="00DF776E" w:rsidP="00DF776E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102,152</w:t>
            </w:r>
          </w:p>
        </w:tc>
        <w:tc>
          <w:tcPr>
            <w:tcW w:w="178" w:type="dxa"/>
            <w:vAlign w:val="bottom"/>
          </w:tcPr>
          <w:p w14:paraId="6777DCF7" w14:textId="77777777" w:rsidR="00DF776E" w:rsidRPr="00C327F6" w:rsidRDefault="00DF776E" w:rsidP="00DF776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7" w:type="dxa"/>
          </w:tcPr>
          <w:p w14:paraId="7C64D03C" w14:textId="75209B7C" w:rsidR="00DF776E" w:rsidRPr="00C327F6" w:rsidRDefault="00DF776E" w:rsidP="00DF776E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127,037</w:t>
            </w:r>
          </w:p>
        </w:tc>
        <w:tc>
          <w:tcPr>
            <w:tcW w:w="178" w:type="dxa"/>
          </w:tcPr>
          <w:p w14:paraId="42958C33" w14:textId="77777777" w:rsidR="00DF776E" w:rsidRPr="00C327F6" w:rsidRDefault="00DF776E" w:rsidP="00DF776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7E306AD9" w14:textId="7EF9D902" w:rsidR="00DF776E" w:rsidRPr="00C327F6" w:rsidRDefault="00DF776E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28,742</w:t>
            </w:r>
          </w:p>
        </w:tc>
        <w:tc>
          <w:tcPr>
            <w:tcW w:w="184" w:type="dxa"/>
          </w:tcPr>
          <w:p w14:paraId="227FFD5F" w14:textId="77777777" w:rsidR="00DF776E" w:rsidRPr="00C327F6" w:rsidRDefault="00DF776E" w:rsidP="00DF776E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3" w:type="dxa"/>
          </w:tcPr>
          <w:p w14:paraId="2327E6C7" w14:textId="031F44EF" w:rsidR="00DF776E" w:rsidRPr="00C327F6" w:rsidRDefault="00886385" w:rsidP="00CA7404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right="-79"/>
              <w:rPr>
                <w:rFonts w:ascii="Angsana New" w:hAnsi="Angsana New"/>
                <w:sz w:val="27"/>
                <w:szCs w:val="27"/>
              </w:rPr>
            </w:pPr>
            <w:r w:rsidRPr="00C327F6">
              <w:rPr>
                <w:rFonts w:ascii="Angsana New" w:hAnsi="Angsana New"/>
                <w:sz w:val="27"/>
                <w:szCs w:val="27"/>
              </w:rPr>
              <w:t xml:space="preserve">  </w:t>
            </w:r>
            <w:r w:rsidR="003333B9" w:rsidRPr="00C327F6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 xml:space="preserve"> </w:t>
            </w:r>
            <w:r w:rsidR="00DF776E" w:rsidRPr="00C327F6">
              <w:rPr>
                <w:rFonts w:ascii="Angsana New" w:hAnsi="Angsana New"/>
                <w:sz w:val="27"/>
                <w:szCs w:val="27"/>
              </w:rPr>
              <w:t>259,155</w:t>
            </w:r>
          </w:p>
        </w:tc>
      </w:tr>
      <w:tr w:rsidR="004D5290" w:rsidRPr="00C327F6" w14:paraId="28836351" w14:textId="77777777" w:rsidTr="0060676D">
        <w:trPr>
          <w:cantSplit/>
        </w:trPr>
        <w:tc>
          <w:tcPr>
            <w:tcW w:w="4140" w:type="dxa"/>
          </w:tcPr>
          <w:p w14:paraId="73AFD066" w14:textId="77777777" w:rsidR="00886385" w:rsidRPr="00C327F6" w:rsidRDefault="00886385" w:rsidP="0088638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vAlign w:val="bottom"/>
          </w:tcPr>
          <w:p w14:paraId="3ADAC5DA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75E50C24" w14:textId="77777777" w:rsidR="00886385" w:rsidRPr="00C327F6" w:rsidRDefault="00886385" w:rsidP="0088638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7EF516D3" w14:textId="226D13FB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(8,619)</w:t>
            </w:r>
          </w:p>
        </w:tc>
        <w:tc>
          <w:tcPr>
            <w:tcW w:w="180" w:type="dxa"/>
            <w:vAlign w:val="bottom"/>
          </w:tcPr>
          <w:p w14:paraId="1B7991FE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21E28222" w14:textId="18F97745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(67,</w:t>
            </w:r>
            <w:r w:rsidR="00E443A2" w:rsidRPr="00C327F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914</w:t>
            </w:r>
            <w:r w:rsidRPr="00C327F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9A7296C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7" w:type="dxa"/>
          </w:tcPr>
          <w:p w14:paraId="6CECCA41" w14:textId="5606EA20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(3,972)</w:t>
            </w:r>
          </w:p>
        </w:tc>
        <w:tc>
          <w:tcPr>
            <w:tcW w:w="178" w:type="dxa"/>
          </w:tcPr>
          <w:p w14:paraId="53181E64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5F52C90E" w14:textId="224A6B9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(3,869)</w:t>
            </w:r>
          </w:p>
        </w:tc>
        <w:tc>
          <w:tcPr>
            <w:tcW w:w="184" w:type="dxa"/>
          </w:tcPr>
          <w:p w14:paraId="05F7F90E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3" w:type="dxa"/>
            <w:vAlign w:val="center"/>
          </w:tcPr>
          <w:p w14:paraId="151A2ED5" w14:textId="69EBF5E0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="Angsana New" w:hAnsi="Angsana New"/>
                <w:sz w:val="27"/>
                <w:szCs w:val="27"/>
              </w:rPr>
              <w:t xml:space="preserve">   (84,3</w:t>
            </w:r>
            <w:r w:rsidR="001B770F" w:rsidRPr="00C327F6">
              <w:rPr>
                <w:rFonts w:ascii="Angsana New" w:hAnsi="Angsana New"/>
                <w:sz w:val="27"/>
                <w:szCs w:val="27"/>
              </w:rPr>
              <w:t>74</w:t>
            </w:r>
            <w:r w:rsidRPr="00C327F6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4D5290" w:rsidRPr="00C327F6" w14:paraId="6F61DE99" w14:textId="77777777" w:rsidTr="0060676D">
        <w:trPr>
          <w:cantSplit/>
        </w:trPr>
        <w:tc>
          <w:tcPr>
            <w:tcW w:w="4140" w:type="dxa"/>
          </w:tcPr>
          <w:p w14:paraId="701ECEF3" w14:textId="747FFC04" w:rsidR="00886385" w:rsidRPr="00C327F6" w:rsidRDefault="00886385" w:rsidP="0088638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327F6">
              <w:rPr>
                <w:rFonts w:asciiTheme="majorBidi" w:hAnsiTheme="majorBidi" w:cstheme="majorBidi" w:hint="cs"/>
                <w:sz w:val="27"/>
                <w:szCs w:val="27"/>
                <w:cs/>
              </w:rPr>
              <w:t>หนี้สินตามสัญญาเช่าเพิ่มขึ้น</w:t>
            </w:r>
          </w:p>
        </w:tc>
        <w:tc>
          <w:tcPr>
            <w:tcW w:w="180" w:type="dxa"/>
            <w:vAlign w:val="bottom"/>
          </w:tcPr>
          <w:p w14:paraId="68F639E2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49178BD0" w14:textId="77777777" w:rsidR="00886385" w:rsidRPr="00C327F6" w:rsidRDefault="00886385" w:rsidP="0088638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275B75F1" w14:textId="4DA4593A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7AC86E0C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7632B7D8" w14:textId="4961ECF5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12C3D27B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7" w:type="dxa"/>
          </w:tcPr>
          <w:p w14:paraId="7D6E79A5" w14:textId="6250BE51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</w:tcPr>
          <w:p w14:paraId="123D9B4A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607B3288" w14:textId="1C0E43F8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1,030</w:t>
            </w:r>
          </w:p>
        </w:tc>
        <w:tc>
          <w:tcPr>
            <w:tcW w:w="184" w:type="dxa"/>
          </w:tcPr>
          <w:p w14:paraId="714E84A3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3" w:type="dxa"/>
            <w:vAlign w:val="center"/>
          </w:tcPr>
          <w:p w14:paraId="6C435D5E" w14:textId="2BBFD62E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="Angsana New" w:hAnsi="Angsana New"/>
                <w:sz w:val="27"/>
                <w:szCs w:val="27"/>
              </w:rPr>
              <w:t xml:space="preserve">      1,030 </w:t>
            </w:r>
          </w:p>
        </w:tc>
      </w:tr>
      <w:tr w:rsidR="004D5290" w:rsidRPr="00C327F6" w14:paraId="1CAD5499" w14:textId="77777777" w:rsidTr="0060676D">
        <w:trPr>
          <w:cantSplit/>
        </w:trPr>
        <w:tc>
          <w:tcPr>
            <w:tcW w:w="4140" w:type="dxa"/>
          </w:tcPr>
          <w:p w14:paraId="3CEC0A2F" w14:textId="0A9A1439" w:rsidR="00886385" w:rsidRPr="00C327F6" w:rsidRDefault="00A42840" w:rsidP="0088638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327F6">
              <w:rPr>
                <w:rFonts w:asciiTheme="majorBidi" w:hAnsiTheme="majorBidi" w:hint="cs"/>
                <w:sz w:val="27"/>
                <w:szCs w:val="27"/>
                <w:cs/>
              </w:rPr>
              <w:t>ลดลงจากการสิ้นสุดการเป็นบริษัทย่อย</w:t>
            </w:r>
          </w:p>
        </w:tc>
        <w:tc>
          <w:tcPr>
            <w:tcW w:w="180" w:type="dxa"/>
            <w:vAlign w:val="bottom"/>
          </w:tcPr>
          <w:p w14:paraId="464F7228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70DB5480" w14:textId="77777777" w:rsidR="00886385" w:rsidRPr="00C327F6" w:rsidRDefault="00886385" w:rsidP="0088638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2945A8E3" w14:textId="1742BDC1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(1)</w:t>
            </w:r>
          </w:p>
        </w:tc>
        <w:tc>
          <w:tcPr>
            <w:tcW w:w="180" w:type="dxa"/>
            <w:vAlign w:val="bottom"/>
          </w:tcPr>
          <w:p w14:paraId="706CE600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1CC09087" w14:textId="521BAA44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(83)</w:t>
            </w:r>
          </w:p>
        </w:tc>
        <w:tc>
          <w:tcPr>
            <w:tcW w:w="178" w:type="dxa"/>
            <w:vAlign w:val="bottom"/>
          </w:tcPr>
          <w:p w14:paraId="22754EB5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7" w:type="dxa"/>
          </w:tcPr>
          <w:p w14:paraId="09592A0F" w14:textId="4D9606C5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</w:tcPr>
          <w:p w14:paraId="3CAF2CAF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275207FF" w14:textId="6F5B6F56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(65)</w:t>
            </w:r>
          </w:p>
        </w:tc>
        <w:tc>
          <w:tcPr>
            <w:tcW w:w="184" w:type="dxa"/>
          </w:tcPr>
          <w:p w14:paraId="110993FC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3" w:type="dxa"/>
            <w:vAlign w:val="center"/>
          </w:tcPr>
          <w:p w14:paraId="377EF5ED" w14:textId="540677B1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="Angsana New" w:hAnsi="Angsana New"/>
                <w:sz w:val="27"/>
                <w:szCs w:val="27"/>
              </w:rPr>
              <w:t xml:space="preserve">       (1</w:t>
            </w:r>
            <w:r w:rsidR="008707C0" w:rsidRPr="00C327F6">
              <w:rPr>
                <w:rFonts w:ascii="Angsana New" w:hAnsi="Angsana New" w:hint="cs"/>
                <w:sz w:val="27"/>
                <w:szCs w:val="27"/>
                <w:lang w:val="en-US" w:bidi="th-TH"/>
              </w:rPr>
              <w:t>49</w:t>
            </w:r>
            <w:r w:rsidRPr="00C327F6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4D5290" w:rsidRPr="00C327F6" w14:paraId="557FC010" w14:textId="77777777" w:rsidTr="0060676D">
        <w:trPr>
          <w:cantSplit/>
        </w:trPr>
        <w:tc>
          <w:tcPr>
            <w:tcW w:w="4140" w:type="dxa"/>
          </w:tcPr>
          <w:p w14:paraId="097685A9" w14:textId="77777777" w:rsidR="00886385" w:rsidRPr="00C327F6" w:rsidRDefault="00886385" w:rsidP="00886385">
            <w:pPr>
              <w:shd w:val="clear" w:color="auto" w:fill="FFFFFF"/>
              <w:ind w:left="180" w:right="-79" w:hanging="180"/>
              <w:rPr>
                <w:rFonts w:asciiTheme="majorBidi" w:hAnsiTheme="majorBidi"/>
                <w:sz w:val="27"/>
                <w:szCs w:val="27"/>
              </w:rPr>
            </w:pPr>
            <w:r w:rsidRPr="00C327F6">
              <w:rPr>
                <w:rFonts w:asciiTheme="majorBidi" w:hAnsiTheme="majorBidi" w:hint="cs"/>
                <w:sz w:val="27"/>
                <w:szCs w:val="27"/>
                <w:cs/>
              </w:rPr>
              <w:t>การเปลี่ยนแปลงที่เกิดจากสินทรัพย์ไม่หมุนเวียนและกลุ่มสินทรัพย์ที่จะจำหน่ายที่จัดประเภทเป็นถือไว้</w:t>
            </w:r>
          </w:p>
          <w:p w14:paraId="233DEA70" w14:textId="4F667BFD" w:rsidR="00886385" w:rsidRPr="00C327F6" w:rsidRDefault="00886385" w:rsidP="00886385">
            <w:pPr>
              <w:shd w:val="clear" w:color="auto" w:fill="FFFFFF"/>
              <w:ind w:left="180" w:right="-79" w:hanging="180"/>
              <w:rPr>
                <w:rFonts w:asciiTheme="majorBidi" w:hAnsiTheme="majorBidi"/>
                <w:sz w:val="27"/>
                <w:szCs w:val="27"/>
                <w:cs/>
              </w:rPr>
            </w:pPr>
            <w:r w:rsidRPr="00C327F6">
              <w:rPr>
                <w:rFonts w:asciiTheme="majorBidi" w:hAnsiTheme="majorBidi" w:hint="cs"/>
                <w:sz w:val="27"/>
                <w:szCs w:val="27"/>
                <w:cs/>
              </w:rPr>
              <w:t xml:space="preserve">    เพื่อขาย</w:t>
            </w:r>
          </w:p>
        </w:tc>
        <w:tc>
          <w:tcPr>
            <w:tcW w:w="180" w:type="dxa"/>
            <w:vAlign w:val="bottom"/>
          </w:tcPr>
          <w:p w14:paraId="19578D27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4ECED491" w14:textId="77777777" w:rsidR="00886385" w:rsidRPr="00C327F6" w:rsidRDefault="00886385" w:rsidP="0088638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3E747AB0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  <w:p w14:paraId="15937D51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  <w:p w14:paraId="6FBD9421" w14:textId="563B5BEC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E8A93A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0449B833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  <w:p w14:paraId="1B2C27C3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  <w:p w14:paraId="36B0FDFF" w14:textId="07FE3644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F0CF701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7" w:type="dxa"/>
          </w:tcPr>
          <w:p w14:paraId="3B93BC7F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  <w:p w14:paraId="4F5091F9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  <w:p w14:paraId="6F6CB342" w14:textId="60FCDB0A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C327F6"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3825D946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4A5F0698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893F13D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F0D144B" w14:textId="3A8CD9FF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(186)</w:t>
            </w:r>
          </w:p>
        </w:tc>
        <w:tc>
          <w:tcPr>
            <w:tcW w:w="184" w:type="dxa"/>
          </w:tcPr>
          <w:p w14:paraId="53D04E1F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3" w:type="dxa"/>
            <w:vAlign w:val="center"/>
          </w:tcPr>
          <w:p w14:paraId="4CE0C8B1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327F6">
              <w:rPr>
                <w:rFonts w:ascii="Angsana New" w:hAnsi="Angsana New"/>
                <w:sz w:val="27"/>
                <w:szCs w:val="27"/>
              </w:rPr>
              <w:t xml:space="preserve">          </w:t>
            </w:r>
          </w:p>
          <w:p w14:paraId="5A09F023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7951E309" w14:textId="22426B53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="Angsana New" w:hAnsi="Angsana New"/>
                <w:sz w:val="27"/>
                <w:szCs w:val="27"/>
              </w:rPr>
              <w:t xml:space="preserve">    (1</w:t>
            </w:r>
            <w:r w:rsidR="008707C0" w:rsidRPr="00C327F6">
              <w:rPr>
                <w:rFonts w:ascii="Angsana New" w:hAnsi="Angsana New" w:hint="cs"/>
                <w:sz w:val="27"/>
                <w:szCs w:val="27"/>
                <w:lang w:val="en-US" w:bidi="th-TH"/>
              </w:rPr>
              <w:t>86</w:t>
            </w:r>
            <w:r w:rsidRPr="00C327F6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4D5290" w:rsidRPr="00C327F6" w14:paraId="3E9630FF" w14:textId="77777777" w:rsidTr="0060676D">
        <w:trPr>
          <w:cantSplit/>
        </w:trPr>
        <w:tc>
          <w:tcPr>
            <w:tcW w:w="4140" w:type="dxa"/>
          </w:tcPr>
          <w:p w14:paraId="2CC5EE84" w14:textId="77777777" w:rsidR="00886385" w:rsidRPr="00C327F6" w:rsidRDefault="00886385" w:rsidP="0088638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  <w:r w:rsidRPr="00C327F6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05BF639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2301D25C" w14:textId="77777777" w:rsidR="00886385" w:rsidRPr="00C327F6" w:rsidRDefault="00886385" w:rsidP="0088638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067D831F" w14:textId="0D29CEB3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20</w:t>
            </w:r>
          </w:p>
        </w:tc>
        <w:tc>
          <w:tcPr>
            <w:tcW w:w="180" w:type="dxa"/>
            <w:vAlign w:val="bottom"/>
          </w:tcPr>
          <w:p w14:paraId="181BF9DB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19255770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4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44D05E1" w14:textId="48C3109B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4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(1</w:t>
            </w:r>
            <w:r w:rsidR="00E443A2" w:rsidRPr="00C327F6">
              <w:rPr>
                <w:rFonts w:asciiTheme="majorBidi" w:hAnsiTheme="majorBidi" w:cstheme="majorBidi"/>
                <w:sz w:val="27"/>
                <w:szCs w:val="27"/>
              </w:rPr>
              <w:t>09</w:t>
            </w:r>
            <w:r w:rsidRPr="00C327F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78" w:type="dxa"/>
            <w:vAlign w:val="bottom"/>
          </w:tcPr>
          <w:p w14:paraId="19E72883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7" w:type="dxa"/>
          </w:tcPr>
          <w:p w14:paraId="68BA18A3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409DDAA" w14:textId="619400AD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(3,259)</w:t>
            </w:r>
          </w:p>
        </w:tc>
        <w:tc>
          <w:tcPr>
            <w:tcW w:w="178" w:type="dxa"/>
          </w:tcPr>
          <w:p w14:paraId="1989A5D1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0B2E2E2A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0AAFB59" w14:textId="05ADABAC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44</w:t>
            </w:r>
          </w:p>
        </w:tc>
        <w:tc>
          <w:tcPr>
            <w:tcW w:w="184" w:type="dxa"/>
          </w:tcPr>
          <w:p w14:paraId="4A79568E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3" w:type="dxa"/>
            <w:vAlign w:val="center"/>
          </w:tcPr>
          <w:p w14:paraId="2BFA5B88" w14:textId="40B419AC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="Angsana New" w:hAnsi="Angsana New"/>
                <w:sz w:val="27"/>
                <w:szCs w:val="27"/>
              </w:rPr>
              <w:t xml:space="preserve">                  </w:t>
            </w:r>
            <w:r w:rsidRPr="00C327F6">
              <w:rPr>
                <w:rFonts w:ascii="Angsana New" w:hAnsi="Angsana New"/>
                <w:sz w:val="27"/>
                <w:szCs w:val="27"/>
                <w:lang w:val="en-US" w:bidi="th-TH"/>
              </w:rPr>
              <w:t>(3,3</w:t>
            </w:r>
            <w:r w:rsidR="001B770F" w:rsidRPr="00C327F6">
              <w:rPr>
                <w:rFonts w:ascii="Angsana New" w:hAnsi="Angsana New"/>
                <w:sz w:val="27"/>
                <w:szCs w:val="27"/>
                <w:lang w:val="en-US" w:bidi="th-TH"/>
              </w:rPr>
              <w:t>04</w:t>
            </w:r>
            <w:r w:rsidRPr="00C327F6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  <w:r w:rsidRPr="00C327F6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4D5290" w:rsidRPr="00C327F6" w14:paraId="6A1B22BB" w14:textId="77777777" w:rsidTr="0060676D">
        <w:trPr>
          <w:cantSplit/>
        </w:trPr>
        <w:tc>
          <w:tcPr>
            <w:tcW w:w="4140" w:type="dxa"/>
          </w:tcPr>
          <w:p w14:paraId="48EE31E6" w14:textId="77777777" w:rsidR="00886385" w:rsidRPr="00C327F6" w:rsidRDefault="00886385" w:rsidP="0088638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327F6">
              <w:rPr>
                <w:rFonts w:asciiTheme="majorBidi" w:hAnsiTheme="majorBidi" w:cstheme="majorBidi" w:hint="cs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180" w:type="dxa"/>
            <w:vAlign w:val="bottom"/>
          </w:tcPr>
          <w:p w14:paraId="74FD24C2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2E782F5F" w14:textId="77777777" w:rsidR="00886385" w:rsidRPr="00C327F6" w:rsidRDefault="00886385" w:rsidP="0088638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1302AE6A" w14:textId="449B8323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7,644</w:t>
            </w:r>
          </w:p>
        </w:tc>
        <w:tc>
          <w:tcPr>
            <w:tcW w:w="180" w:type="dxa"/>
            <w:vAlign w:val="bottom"/>
          </w:tcPr>
          <w:p w14:paraId="68E9CBC2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6C3AB49B" w14:textId="227FEA6E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827"/>
              </w:tabs>
              <w:spacing w:line="240" w:lineRule="atLeast"/>
              <w:ind w:left="-79" w:right="-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232F8410" w14:textId="6F010FBC" w:rsidR="00886385" w:rsidRPr="00C327F6" w:rsidRDefault="00886385" w:rsidP="0088638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7" w:type="dxa"/>
          </w:tcPr>
          <w:p w14:paraId="70EA2710" w14:textId="05EAD381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</w:tcPr>
          <w:p w14:paraId="61E97511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543CE883" w14:textId="729F919D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939</w:t>
            </w:r>
          </w:p>
        </w:tc>
        <w:tc>
          <w:tcPr>
            <w:tcW w:w="184" w:type="dxa"/>
          </w:tcPr>
          <w:p w14:paraId="3FB0D38A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3" w:type="dxa"/>
            <w:vAlign w:val="center"/>
          </w:tcPr>
          <w:p w14:paraId="7DB028D3" w14:textId="24A70CBF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="Angsana New" w:hAnsi="Angsana New"/>
                <w:sz w:val="27"/>
                <w:szCs w:val="27"/>
              </w:rPr>
              <w:t xml:space="preserve">      8,583 </w:t>
            </w:r>
          </w:p>
        </w:tc>
      </w:tr>
      <w:tr w:rsidR="004D5290" w:rsidRPr="00C327F6" w14:paraId="72843946" w14:textId="77777777" w:rsidTr="0060676D">
        <w:trPr>
          <w:cantSplit/>
        </w:trPr>
        <w:tc>
          <w:tcPr>
            <w:tcW w:w="4140" w:type="dxa"/>
          </w:tcPr>
          <w:p w14:paraId="2E105858" w14:textId="77777777" w:rsidR="00886385" w:rsidRPr="00C327F6" w:rsidRDefault="00886385" w:rsidP="0088638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  <w:cs/>
              </w:rPr>
              <w:t>การเปลี่ยนแปลงอื่น</w:t>
            </w:r>
          </w:p>
        </w:tc>
        <w:tc>
          <w:tcPr>
            <w:tcW w:w="180" w:type="dxa"/>
            <w:vAlign w:val="bottom"/>
          </w:tcPr>
          <w:p w14:paraId="4419FDD6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342BDABA" w14:textId="77777777" w:rsidR="00886385" w:rsidRPr="00C327F6" w:rsidRDefault="00886385" w:rsidP="0088638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5A5D7B23" w14:textId="2A721C26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89</w:t>
            </w:r>
            <w:r w:rsidR="008707C0" w:rsidRPr="00C327F6">
              <w:rPr>
                <w:rFonts w:asciiTheme="majorBidi" w:hAnsiTheme="majorBidi" w:cstheme="majorBidi" w:hint="cs"/>
                <w:sz w:val="27"/>
                <w:szCs w:val="27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4F49CBC0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D1A5D04" w14:textId="008A6641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4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278</w:t>
            </w:r>
          </w:p>
        </w:tc>
        <w:tc>
          <w:tcPr>
            <w:tcW w:w="178" w:type="dxa"/>
            <w:vAlign w:val="bottom"/>
          </w:tcPr>
          <w:p w14:paraId="576F3B3E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61409CBA" w14:textId="598DD6F1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(535)</w:t>
            </w:r>
          </w:p>
        </w:tc>
        <w:tc>
          <w:tcPr>
            <w:tcW w:w="178" w:type="dxa"/>
          </w:tcPr>
          <w:p w14:paraId="06C9784C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A189E39" w14:textId="6EA233B6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(129)</w:t>
            </w:r>
          </w:p>
        </w:tc>
        <w:tc>
          <w:tcPr>
            <w:tcW w:w="184" w:type="dxa"/>
          </w:tcPr>
          <w:p w14:paraId="1D7AEDC4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center"/>
          </w:tcPr>
          <w:p w14:paraId="100031D4" w14:textId="01A758FB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="Angsana New" w:hAnsi="Angsana New"/>
                <w:sz w:val="27"/>
                <w:szCs w:val="27"/>
              </w:rPr>
              <w:t xml:space="preserve">       510</w:t>
            </w:r>
          </w:p>
        </w:tc>
      </w:tr>
      <w:tr w:rsidR="00886385" w:rsidRPr="00C327F6" w14:paraId="289BBB28" w14:textId="77777777" w:rsidTr="0060676D">
        <w:trPr>
          <w:cantSplit/>
        </w:trPr>
        <w:tc>
          <w:tcPr>
            <w:tcW w:w="4140" w:type="dxa"/>
          </w:tcPr>
          <w:p w14:paraId="55963986" w14:textId="4FE51CE7" w:rsidR="00886385" w:rsidRPr="00C327F6" w:rsidRDefault="00886385" w:rsidP="0088638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C327F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7F29B6B2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7E52D5E1" w14:textId="77777777" w:rsidR="00886385" w:rsidRPr="00C327F6" w:rsidRDefault="00886385" w:rsidP="0088638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46365" w14:textId="10F95EA3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1,164</w:t>
            </w:r>
          </w:p>
        </w:tc>
        <w:tc>
          <w:tcPr>
            <w:tcW w:w="180" w:type="dxa"/>
            <w:vAlign w:val="bottom"/>
          </w:tcPr>
          <w:p w14:paraId="6F85F57A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12736B8" w14:textId="08301D9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48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34,324</w:t>
            </w:r>
          </w:p>
        </w:tc>
        <w:tc>
          <w:tcPr>
            <w:tcW w:w="178" w:type="dxa"/>
            <w:vAlign w:val="bottom"/>
          </w:tcPr>
          <w:p w14:paraId="586AEBD0" w14:textId="4523503C" w:rsidR="00886385" w:rsidRPr="00C327F6" w:rsidRDefault="00886385" w:rsidP="0088638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8E56288" w14:textId="38F68996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119,271</w:t>
            </w:r>
          </w:p>
        </w:tc>
        <w:tc>
          <w:tcPr>
            <w:tcW w:w="178" w:type="dxa"/>
          </w:tcPr>
          <w:p w14:paraId="3301C3CA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5C0E1B1" w14:textId="5FA6BABC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26,506</w:t>
            </w:r>
          </w:p>
        </w:tc>
        <w:tc>
          <w:tcPr>
            <w:tcW w:w="184" w:type="dxa"/>
          </w:tcPr>
          <w:p w14:paraId="339F1DD1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479E95" w14:textId="2B6389B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27F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181,265</w:t>
            </w:r>
          </w:p>
        </w:tc>
      </w:tr>
    </w:tbl>
    <w:p w14:paraId="1273165C" w14:textId="77777777" w:rsidR="00165E15" w:rsidRDefault="00165E15" w:rsidP="00FF5E54">
      <w:pPr>
        <w:pStyle w:val="block"/>
        <w:spacing w:after="0" w:line="240" w:lineRule="auto"/>
        <w:ind w:left="0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465C6238" w14:textId="77777777" w:rsidR="00026C16" w:rsidRDefault="00026C16" w:rsidP="00FF5E54">
      <w:pPr>
        <w:pStyle w:val="block"/>
        <w:spacing w:after="0" w:line="240" w:lineRule="auto"/>
        <w:ind w:left="0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2752F23C" w14:textId="77777777" w:rsidR="00026C16" w:rsidRDefault="00026C16" w:rsidP="00FF5E54">
      <w:pPr>
        <w:pStyle w:val="block"/>
        <w:spacing w:after="0" w:line="240" w:lineRule="auto"/>
        <w:ind w:left="0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57CBBE49" w14:textId="77777777" w:rsidR="00026C16" w:rsidRPr="00026C16" w:rsidRDefault="00026C16" w:rsidP="00FF5E54">
      <w:pPr>
        <w:pStyle w:val="block"/>
        <w:spacing w:after="0" w:line="240" w:lineRule="auto"/>
        <w:ind w:left="0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80"/>
        <w:gridCol w:w="181"/>
        <w:gridCol w:w="811"/>
        <w:gridCol w:w="180"/>
        <w:gridCol w:w="900"/>
        <w:gridCol w:w="178"/>
        <w:gridCol w:w="817"/>
        <w:gridCol w:w="178"/>
        <w:gridCol w:w="1008"/>
        <w:gridCol w:w="184"/>
        <w:gridCol w:w="873"/>
      </w:tblGrid>
      <w:tr w:rsidR="00026C16" w:rsidRPr="00C327F6" w14:paraId="25D5A226" w14:textId="77777777" w:rsidTr="00316790">
        <w:trPr>
          <w:cantSplit/>
          <w:tblHeader/>
        </w:trPr>
        <w:tc>
          <w:tcPr>
            <w:tcW w:w="4140" w:type="dxa"/>
          </w:tcPr>
          <w:p w14:paraId="61113ABE" w14:textId="77777777" w:rsidR="00026C16" w:rsidRPr="00C327F6" w:rsidRDefault="00026C16" w:rsidP="0031679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6D076742" w14:textId="77777777" w:rsidR="00026C16" w:rsidRPr="00C327F6" w:rsidRDefault="00026C16" w:rsidP="00316790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50113FD1" w14:textId="77777777" w:rsidR="00026C16" w:rsidRPr="00C327F6" w:rsidRDefault="00026C16" w:rsidP="003167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5129" w:type="dxa"/>
            <w:gridSpan w:val="9"/>
            <w:vAlign w:val="bottom"/>
          </w:tcPr>
          <w:p w14:paraId="40CA240B" w14:textId="77777777" w:rsidR="00026C16" w:rsidRPr="00C327F6" w:rsidRDefault="00026C16" w:rsidP="003167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7"/>
                <w:szCs w:val="27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b w:val="0"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</w:tr>
      <w:tr w:rsidR="00026C16" w:rsidRPr="00C327F6" w14:paraId="36F36DDE" w14:textId="77777777" w:rsidTr="00316790">
        <w:trPr>
          <w:cantSplit/>
          <w:tblHeader/>
        </w:trPr>
        <w:tc>
          <w:tcPr>
            <w:tcW w:w="4140" w:type="dxa"/>
          </w:tcPr>
          <w:p w14:paraId="0FBA51B7" w14:textId="77777777" w:rsidR="00026C16" w:rsidRPr="00C327F6" w:rsidRDefault="00026C16" w:rsidP="0031679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9DD9F03" w14:textId="77777777" w:rsidR="00026C16" w:rsidRPr="00C327F6" w:rsidRDefault="00026C16" w:rsidP="00316790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462A2582" w14:textId="77777777" w:rsidR="00026C16" w:rsidRPr="00C327F6" w:rsidRDefault="00026C16" w:rsidP="003167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59EDC9F6" w14:textId="77777777" w:rsidR="00026C16" w:rsidRPr="00C327F6" w:rsidRDefault="00026C16" w:rsidP="0031679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  <w:r w:rsidRPr="00C327F6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ดอกเบี้ยค้างจ่าย</w:t>
            </w:r>
            <w:r w:rsidRPr="00C327F6"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269C520" w14:textId="77777777" w:rsidR="00026C16" w:rsidRPr="00C327F6" w:rsidRDefault="00026C16" w:rsidP="0031679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EBC1F88" w14:textId="77777777" w:rsidR="00026C16" w:rsidRPr="00C327F6" w:rsidRDefault="00026C16" w:rsidP="0031679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  <w:r w:rsidRPr="00C327F6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เงินกู้ยืม</w:t>
            </w:r>
            <w:r w:rsidRPr="00C327F6"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1212AC7B" w14:textId="77777777" w:rsidR="00026C16" w:rsidRPr="00C327F6" w:rsidRDefault="00026C16" w:rsidP="0031679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</w:p>
        </w:tc>
        <w:tc>
          <w:tcPr>
            <w:tcW w:w="817" w:type="dxa"/>
            <w:vAlign w:val="bottom"/>
          </w:tcPr>
          <w:p w14:paraId="716F98C3" w14:textId="77777777" w:rsidR="00026C16" w:rsidRPr="00C327F6" w:rsidRDefault="00026C16" w:rsidP="0031679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  <w:r w:rsidRPr="00C327F6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หุ้นกู้</w:t>
            </w:r>
          </w:p>
        </w:tc>
        <w:tc>
          <w:tcPr>
            <w:tcW w:w="178" w:type="dxa"/>
          </w:tcPr>
          <w:p w14:paraId="614465E0" w14:textId="77777777" w:rsidR="00026C16" w:rsidRPr="00C327F6" w:rsidRDefault="00026C16" w:rsidP="0031679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18053817" w14:textId="77777777" w:rsidR="00026C16" w:rsidRPr="00C327F6" w:rsidRDefault="00026C16" w:rsidP="0031679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  <w:r w:rsidRPr="00C327F6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4" w:type="dxa"/>
          </w:tcPr>
          <w:p w14:paraId="1B458B8C" w14:textId="77777777" w:rsidR="00026C16" w:rsidRPr="00C327F6" w:rsidRDefault="00026C16" w:rsidP="0031679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873" w:type="dxa"/>
          </w:tcPr>
          <w:p w14:paraId="56072E62" w14:textId="77777777" w:rsidR="00026C16" w:rsidRPr="00C327F6" w:rsidRDefault="00026C16" w:rsidP="0031679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</w:p>
          <w:p w14:paraId="6C8B4C1A" w14:textId="77777777" w:rsidR="00026C16" w:rsidRPr="00C327F6" w:rsidRDefault="00026C16" w:rsidP="0031679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  <w:r w:rsidRPr="00C327F6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รวม</w:t>
            </w:r>
          </w:p>
        </w:tc>
      </w:tr>
      <w:tr w:rsidR="00026C16" w:rsidRPr="00C327F6" w14:paraId="3200D2C2" w14:textId="77777777" w:rsidTr="00316790">
        <w:trPr>
          <w:cantSplit/>
          <w:tblHeader/>
        </w:trPr>
        <w:tc>
          <w:tcPr>
            <w:tcW w:w="4140" w:type="dxa"/>
          </w:tcPr>
          <w:p w14:paraId="33CAB132" w14:textId="77777777" w:rsidR="00026C16" w:rsidRPr="00C327F6" w:rsidRDefault="00026C16" w:rsidP="0031679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01FC92F3" w14:textId="77777777" w:rsidR="00026C16" w:rsidRPr="00C327F6" w:rsidRDefault="00026C16" w:rsidP="00316790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519E2834" w14:textId="77777777" w:rsidR="00026C16" w:rsidRPr="00C327F6" w:rsidRDefault="00026C16" w:rsidP="003167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5129" w:type="dxa"/>
            <w:gridSpan w:val="9"/>
            <w:vAlign w:val="bottom"/>
          </w:tcPr>
          <w:p w14:paraId="3B792803" w14:textId="77777777" w:rsidR="00026C16" w:rsidRPr="00C327F6" w:rsidRDefault="00026C16" w:rsidP="00316790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27"/>
                <w:szCs w:val="27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i/>
                <w:iCs/>
                <w:spacing w:val="-8"/>
                <w:sz w:val="27"/>
                <w:szCs w:val="27"/>
                <w:cs/>
                <w:lang w:bidi="th-TH"/>
              </w:rPr>
              <w:t>(ล้านบาท)</w:t>
            </w:r>
          </w:p>
        </w:tc>
      </w:tr>
      <w:tr w:rsidR="00165E15" w:rsidRPr="00C327F6" w14:paraId="151B5C74" w14:textId="77777777" w:rsidTr="009F085E">
        <w:trPr>
          <w:cantSplit/>
        </w:trPr>
        <w:tc>
          <w:tcPr>
            <w:tcW w:w="4140" w:type="dxa"/>
          </w:tcPr>
          <w:p w14:paraId="10C4E54D" w14:textId="7845AA09" w:rsidR="00165E15" w:rsidRPr="00C327F6" w:rsidRDefault="00165E15" w:rsidP="00165E1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2567</w:t>
            </w:r>
          </w:p>
        </w:tc>
        <w:tc>
          <w:tcPr>
            <w:tcW w:w="180" w:type="dxa"/>
            <w:vAlign w:val="bottom"/>
          </w:tcPr>
          <w:p w14:paraId="6C9D6E25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6E9783F7" w14:textId="77777777" w:rsidR="00165E15" w:rsidRPr="00C327F6" w:rsidRDefault="00165E15" w:rsidP="00165E1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45AE84C1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5327BADA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63815C3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vAlign w:val="bottom"/>
          </w:tcPr>
          <w:p w14:paraId="20A7A824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7" w:type="dxa"/>
            <w:vAlign w:val="bottom"/>
          </w:tcPr>
          <w:p w14:paraId="5AEA3FCC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679E6354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42556EC6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</w:tcPr>
          <w:p w14:paraId="628772ED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3" w:type="dxa"/>
          </w:tcPr>
          <w:p w14:paraId="0150D581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65E15" w:rsidRPr="00C327F6" w14:paraId="0E55D759" w14:textId="77777777" w:rsidTr="00557346">
        <w:trPr>
          <w:cantSplit/>
        </w:trPr>
        <w:tc>
          <w:tcPr>
            <w:tcW w:w="4140" w:type="dxa"/>
          </w:tcPr>
          <w:p w14:paraId="55B69686" w14:textId="77777777" w:rsidR="00165E15" w:rsidRPr="00C327F6" w:rsidRDefault="00165E15" w:rsidP="00165E1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C327F6">
              <w:rPr>
                <w:rFonts w:asciiTheme="majorBidi" w:hAnsiTheme="majorBidi" w:cstheme="majorBidi"/>
                <w:sz w:val="27"/>
                <w:szCs w:val="27"/>
                <w:cs/>
              </w:rPr>
              <w:t>มกราคม</w:t>
            </w:r>
          </w:p>
        </w:tc>
        <w:tc>
          <w:tcPr>
            <w:tcW w:w="180" w:type="dxa"/>
            <w:vAlign w:val="bottom"/>
          </w:tcPr>
          <w:p w14:paraId="58B9637D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5B2A9B9C" w14:textId="77777777" w:rsidR="00165E15" w:rsidRPr="00C327F6" w:rsidRDefault="00165E15" w:rsidP="00165E1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0CA08A6A" w14:textId="4E39159C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1,953</w:t>
            </w:r>
          </w:p>
        </w:tc>
        <w:tc>
          <w:tcPr>
            <w:tcW w:w="180" w:type="dxa"/>
            <w:vAlign w:val="bottom"/>
          </w:tcPr>
          <w:p w14:paraId="05EAB6B7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1870326C" w14:textId="104C7861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100,864</w:t>
            </w:r>
          </w:p>
        </w:tc>
        <w:tc>
          <w:tcPr>
            <w:tcW w:w="178" w:type="dxa"/>
            <w:vAlign w:val="bottom"/>
          </w:tcPr>
          <w:p w14:paraId="234B0598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7" w:type="dxa"/>
          </w:tcPr>
          <w:p w14:paraId="10226014" w14:textId="49A82A5B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164,189</w:t>
            </w:r>
          </w:p>
        </w:tc>
        <w:tc>
          <w:tcPr>
            <w:tcW w:w="178" w:type="dxa"/>
          </w:tcPr>
          <w:p w14:paraId="11CC9A2A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7142E7E4" w14:textId="3589007C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851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25,051</w:t>
            </w:r>
          </w:p>
        </w:tc>
        <w:tc>
          <w:tcPr>
            <w:tcW w:w="184" w:type="dxa"/>
          </w:tcPr>
          <w:p w14:paraId="2EC6FD3B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3" w:type="dxa"/>
          </w:tcPr>
          <w:p w14:paraId="22ED8D63" w14:textId="4C035D35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292,057</w:t>
            </w:r>
          </w:p>
        </w:tc>
      </w:tr>
      <w:tr w:rsidR="00165E15" w:rsidRPr="00C327F6" w14:paraId="4F9A98A5" w14:textId="77777777" w:rsidTr="009F085E">
        <w:trPr>
          <w:cantSplit/>
        </w:trPr>
        <w:tc>
          <w:tcPr>
            <w:tcW w:w="4140" w:type="dxa"/>
          </w:tcPr>
          <w:p w14:paraId="0E3336A5" w14:textId="77777777" w:rsidR="00165E15" w:rsidRPr="00C327F6" w:rsidRDefault="00165E15" w:rsidP="00165E1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vAlign w:val="bottom"/>
          </w:tcPr>
          <w:p w14:paraId="5DC40C17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4510B861" w14:textId="77777777" w:rsidR="00165E15" w:rsidRPr="00C327F6" w:rsidRDefault="00165E15" w:rsidP="00165E1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2D7E3BE7" w14:textId="16046345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(11,690)</w:t>
            </w:r>
          </w:p>
        </w:tc>
        <w:tc>
          <w:tcPr>
            <w:tcW w:w="180" w:type="dxa"/>
            <w:vAlign w:val="bottom"/>
          </w:tcPr>
          <w:p w14:paraId="5ECCDE83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1D8F7539" w14:textId="45D4D182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2,938</w:t>
            </w:r>
          </w:p>
        </w:tc>
        <w:tc>
          <w:tcPr>
            <w:tcW w:w="178" w:type="dxa"/>
            <w:vAlign w:val="bottom"/>
          </w:tcPr>
          <w:p w14:paraId="2390D729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7" w:type="dxa"/>
          </w:tcPr>
          <w:p w14:paraId="06B5B8CB" w14:textId="2250292E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(34,818)</w:t>
            </w:r>
          </w:p>
        </w:tc>
        <w:tc>
          <w:tcPr>
            <w:tcW w:w="178" w:type="dxa"/>
          </w:tcPr>
          <w:p w14:paraId="047EF068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77891993" w14:textId="122AD2C4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851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(3,592)</w:t>
            </w:r>
          </w:p>
        </w:tc>
        <w:tc>
          <w:tcPr>
            <w:tcW w:w="184" w:type="dxa"/>
          </w:tcPr>
          <w:p w14:paraId="61A71543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3" w:type="dxa"/>
          </w:tcPr>
          <w:p w14:paraId="09DBC82A" w14:textId="46685505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(47,162)</w:t>
            </w:r>
          </w:p>
        </w:tc>
      </w:tr>
      <w:tr w:rsidR="00165E15" w:rsidRPr="00C327F6" w14:paraId="137A2A64" w14:textId="77777777" w:rsidTr="009F085E">
        <w:trPr>
          <w:cantSplit/>
        </w:trPr>
        <w:tc>
          <w:tcPr>
            <w:tcW w:w="4140" w:type="dxa"/>
          </w:tcPr>
          <w:p w14:paraId="36AEBF70" w14:textId="77777777" w:rsidR="00165E15" w:rsidRPr="00C327F6" w:rsidRDefault="00165E15" w:rsidP="00165E1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327F6">
              <w:rPr>
                <w:rFonts w:asciiTheme="majorBidi" w:hAnsiTheme="majorBidi" w:cstheme="majorBidi" w:hint="cs"/>
                <w:sz w:val="27"/>
                <w:szCs w:val="27"/>
                <w:cs/>
              </w:rPr>
              <w:t>หนี้สินตามสัญญาเช่าเพิ่มขึ้น</w:t>
            </w:r>
          </w:p>
        </w:tc>
        <w:tc>
          <w:tcPr>
            <w:tcW w:w="180" w:type="dxa"/>
            <w:vAlign w:val="bottom"/>
          </w:tcPr>
          <w:p w14:paraId="68F2F830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4C2834BC" w14:textId="77777777" w:rsidR="00165E15" w:rsidRPr="00C327F6" w:rsidRDefault="00165E15" w:rsidP="00165E1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3D7BEE55" w14:textId="2FEAF483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56730B25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167F633C" w14:textId="67512D15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300EB1A4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7" w:type="dxa"/>
          </w:tcPr>
          <w:p w14:paraId="3EC1A6F0" w14:textId="734FDC23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</w:tcPr>
          <w:p w14:paraId="262E0E2B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4FE25E50" w14:textId="48275680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851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6,527</w:t>
            </w:r>
          </w:p>
        </w:tc>
        <w:tc>
          <w:tcPr>
            <w:tcW w:w="184" w:type="dxa"/>
          </w:tcPr>
          <w:p w14:paraId="3A4902F9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3" w:type="dxa"/>
          </w:tcPr>
          <w:p w14:paraId="1E03D11E" w14:textId="1022823E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6,527</w:t>
            </w:r>
          </w:p>
        </w:tc>
      </w:tr>
      <w:tr w:rsidR="00165E15" w:rsidRPr="00C327F6" w14:paraId="02B4321F" w14:textId="77777777" w:rsidTr="009F085E">
        <w:trPr>
          <w:cantSplit/>
        </w:trPr>
        <w:tc>
          <w:tcPr>
            <w:tcW w:w="4140" w:type="dxa"/>
          </w:tcPr>
          <w:p w14:paraId="50B90489" w14:textId="77777777" w:rsidR="00165E15" w:rsidRPr="00C327F6" w:rsidRDefault="00165E15" w:rsidP="00165E1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  <w:r w:rsidRPr="00C327F6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4EFDD2D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6104E648" w14:textId="77777777" w:rsidR="00165E15" w:rsidRPr="00C327F6" w:rsidRDefault="00165E15" w:rsidP="00165E1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14033751" w14:textId="57351C2A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80" w:type="dxa"/>
            <w:vAlign w:val="bottom"/>
          </w:tcPr>
          <w:p w14:paraId="5A6DEC20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5CE4869A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74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CA3ABFA" w14:textId="460CB8EE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74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(1,583)</w:t>
            </w:r>
          </w:p>
        </w:tc>
        <w:tc>
          <w:tcPr>
            <w:tcW w:w="178" w:type="dxa"/>
            <w:vAlign w:val="bottom"/>
          </w:tcPr>
          <w:p w14:paraId="3E097415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7" w:type="dxa"/>
          </w:tcPr>
          <w:p w14:paraId="5DB42A28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8FE651E" w14:textId="63C22D8D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434</w:t>
            </w:r>
          </w:p>
        </w:tc>
        <w:tc>
          <w:tcPr>
            <w:tcW w:w="178" w:type="dxa"/>
          </w:tcPr>
          <w:p w14:paraId="2279EDDE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44FE4879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851"/>
              </w:tabs>
              <w:spacing w:line="240" w:lineRule="atLeast"/>
              <w:ind w:right="-132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787DBF1" w14:textId="6A2F2B5D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851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(211)</w:t>
            </w:r>
          </w:p>
        </w:tc>
        <w:tc>
          <w:tcPr>
            <w:tcW w:w="184" w:type="dxa"/>
          </w:tcPr>
          <w:p w14:paraId="720D88DC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3" w:type="dxa"/>
          </w:tcPr>
          <w:p w14:paraId="35410B01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  <w:p w14:paraId="4E5A8BDB" w14:textId="1B4FF311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(1,353)</w:t>
            </w:r>
          </w:p>
        </w:tc>
      </w:tr>
      <w:tr w:rsidR="00165E15" w:rsidRPr="00C327F6" w14:paraId="15B003CC" w14:textId="77777777" w:rsidTr="009F085E">
        <w:trPr>
          <w:cantSplit/>
        </w:trPr>
        <w:tc>
          <w:tcPr>
            <w:tcW w:w="4140" w:type="dxa"/>
          </w:tcPr>
          <w:p w14:paraId="55F36F68" w14:textId="77777777" w:rsidR="00165E15" w:rsidRPr="00C327F6" w:rsidRDefault="00165E15" w:rsidP="00165E1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327F6">
              <w:rPr>
                <w:rFonts w:asciiTheme="majorBidi" w:hAnsiTheme="majorBidi" w:cstheme="majorBidi" w:hint="cs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180" w:type="dxa"/>
            <w:vAlign w:val="bottom"/>
          </w:tcPr>
          <w:p w14:paraId="7705BFB3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32981B7B" w14:textId="77777777" w:rsidR="00165E15" w:rsidRPr="00C327F6" w:rsidRDefault="00165E15" w:rsidP="00165E1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1063156E" w14:textId="7A4A4E69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10,618</w:t>
            </w:r>
          </w:p>
        </w:tc>
        <w:tc>
          <w:tcPr>
            <w:tcW w:w="180" w:type="dxa"/>
            <w:vAlign w:val="bottom"/>
          </w:tcPr>
          <w:p w14:paraId="4439C4F9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77465E25" w14:textId="4B094A86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827"/>
              </w:tabs>
              <w:spacing w:line="240" w:lineRule="atLeast"/>
              <w:ind w:left="-79" w:right="-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61969B8A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7" w:type="dxa"/>
          </w:tcPr>
          <w:p w14:paraId="69D9DEC3" w14:textId="556C6F15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</w:tcPr>
          <w:p w14:paraId="6643D2AD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52F63002" w14:textId="423A679E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851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1,039</w:t>
            </w:r>
          </w:p>
        </w:tc>
        <w:tc>
          <w:tcPr>
            <w:tcW w:w="184" w:type="dxa"/>
          </w:tcPr>
          <w:p w14:paraId="499C8B8D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3" w:type="dxa"/>
          </w:tcPr>
          <w:p w14:paraId="15A27D5D" w14:textId="5A3C807A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11,657</w:t>
            </w:r>
          </w:p>
        </w:tc>
      </w:tr>
      <w:tr w:rsidR="00165E15" w:rsidRPr="00C327F6" w14:paraId="7DB046D2" w14:textId="77777777" w:rsidTr="009F085E">
        <w:trPr>
          <w:cantSplit/>
        </w:trPr>
        <w:tc>
          <w:tcPr>
            <w:tcW w:w="4140" w:type="dxa"/>
          </w:tcPr>
          <w:p w14:paraId="1C8E66A1" w14:textId="77777777" w:rsidR="00165E15" w:rsidRPr="00C327F6" w:rsidRDefault="00165E15" w:rsidP="00165E1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  <w:cs/>
              </w:rPr>
              <w:t>การเปลี่ยนแปลงอื่น</w:t>
            </w:r>
          </w:p>
        </w:tc>
        <w:tc>
          <w:tcPr>
            <w:tcW w:w="180" w:type="dxa"/>
            <w:vAlign w:val="bottom"/>
          </w:tcPr>
          <w:p w14:paraId="1E03E6D6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16BB6A00" w14:textId="77777777" w:rsidR="00165E15" w:rsidRPr="00C327F6" w:rsidRDefault="00165E15" w:rsidP="00165E1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2EDE35B4" w14:textId="1B740DC8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336</w:t>
            </w:r>
          </w:p>
        </w:tc>
        <w:tc>
          <w:tcPr>
            <w:tcW w:w="180" w:type="dxa"/>
            <w:vAlign w:val="bottom"/>
          </w:tcPr>
          <w:p w14:paraId="1DBEFA9B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2A0D956" w14:textId="3E58B4F2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74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(67)</w:t>
            </w:r>
          </w:p>
        </w:tc>
        <w:tc>
          <w:tcPr>
            <w:tcW w:w="178" w:type="dxa"/>
            <w:vAlign w:val="bottom"/>
          </w:tcPr>
          <w:p w14:paraId="2FBE8798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B649368" w14:textId="027F7ECC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(2,768)</w:t>
            </w:r>
          </w:p>
        </w:tc>
        <w:tc>
          <w:tcPr>
            <w:tcW w:w="178" w:type="dxa"/>
          </w:tcPr>
          <w:p w14:paraId="1C77D7AC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C99A1A0" w14:textId="0010B5F6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851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(72)</w:t>
            </w:r>
          </w:p>
        </w:tc>
        <w:tc>
          <w:tcPr>
            <w:tcW w:w="184" w:type="dxa"/>
          </w:tcPr>
          <w:p w14:paraId="6CDA3D2E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0B6A078C" w14:textId="45255EF4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(2,571)</w:t>
            </w:r>
          </w:p>
        </w:tc>
      </w:tr>
      <w:tr w:rsidR="00165E15" w:rsidRPr="00C327F6" w14:paraId="3318658B" w14:textId="77777777" w:rsidTr="009F085E">
        <w:trPr>
          <w:cantSplit/>
        </w:trPr>
        <w:tc>
          <w:tcPr>
            <w:tcW w:w="4140" w:type="dxa"/>
          </w:tcPr>
          <w:p w14:paraId="6E99D2A2" w14:textId="77777777" w:rsidR="00165E15" w:rsidRPr="00C327F6" w:rsidRDefault="00165E15" w:rsidP="00165E1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C327F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1E3283DE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12F9AE99" w14:textId="77777777" w:rsidR="00165E15" w:rsidRPr="00C327F6" w:rsidRDefault="00165E15" w:rsidP="00165E1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BD9FC" w14:textId="53AB5A71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1,224</w:t>
            </w:r>
          </w:p>
        </w:tc>
        <w:tc>
          <w:tcPr>
            <w:tcW w:w="180" w:type="dxa"/>
            <w:vAlign w:val="bottom"/>
          </w:tcPr>
          <w:p w14:paraId="4ED64714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D719C64" w14:textId="3BC8B630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748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102,152</w:t>
            </w:r>
          </w:p>
        </w:tc>
        <w:tc>
          <w:tcPr>
            <w:tcW w:w="178" w:type="dxa"/>
            <w:vAlign w:val="bottom"/>
          </w:tcPr>
          <w:p w14:paraId="5A895ECD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6306BA55" w14:textId="52CB67EA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127,037</w:t>
            </w:r>
          </w:p>
        </w:tc>
        <w:tc>
          <w:tcPr>
            <w:tcW w:w="178" w:type="dxa"/>
          </w:tcPr>
          <w:p w14:paraId="1427433F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14B7EBC" w14:textId="1EFBECE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8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28,742</w:t>
            </w:r>
          </w:p>
        </w:tc>
        <w:tc>
          <w:tcPr>
            <w:tcW w:w="184" w:type="dxa"/>
          </w:tcPr>
          <w:p w14:paraId="0849CAA4" w14:textId="777777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11EFAEFA" w14:textId="67632177" w:rsidR="00165E15" w:rsidRPr="00C327F6" w:rsidRDefault="00165E15" w:rsidP="00165E15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259,155</w:t>
            </w:r>
          </w:p>
        </w:tc>
      </w:tr>
    </w:tbl>
    <w:p w14:paraId="7411AEFE" w14:textId="77777777" w:rsidR="00A57F14" w:rsidRPr="00026C16" w:rsidRDefault="00A57F14" w:rsidP="00E661B8">
      <w:pPr>
        <w:pStyle w:val="block"/>
        <w:spacing w:after="0" w:line="240" w:lineRule="auto"/>
        <w:ind w:left="0"/>
        <w:jc w:val="thaiDistribute"/>
        <w:rPr>
          <w:rFonts w:asciiTheme="majorBidi" w:hAnsiTheme="majorBidi"/>
          <w:sz w:val="10"/>
          <w:szCs w:val="10"/>
          <w:lang w:bidi="th-TH"/>
        </w:rPr>
      </w:pPr>
    </w:p>
    <w:p w14:paraId="66CF2948" w14:textId="77777777" w:rsidR="00F550FF" w:rsidRPr="00C327F6" w:rsidRDefault="00F550FF" w:rsidP="00555AEA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2"/>
          <w:szCs w:val="2"/>
          <w:lang w:bidi="th-TH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8"/>
        <w:gridCol w:w="182"/>
        <w:gridCol w:w="810"/>
        <w:gridCol w:w="180"/>
        <w:gridCol w:w="899"/>
        <w:gridCol w:w="180"/>
        <w:gridCol w:w="811"/>
        <w:gridCol w:w="184"/>
        <w:gridCol w:w="1008"/>
        <w:gridCol w:w="184"/>
        <w:gridCol w:w="964"/>
      </w:tblGrid>
      <w:tr w:rsidR="004D5290" w:rsidRPr="00C327F6" w14:paraId="71709D27" w14:textId="77777777" w:rsidTr="002C328D">
        <w:trPr>
          <w:cantSplit/>
        </w:trPr>
        <w:tc>
          <w:tcPr>
            <w:tcW w:w="4228" w:type="dxa"/>
          </w:tcPr>
          <w:p w14:paraId="41727E13" w14:textId="014618D2" w:rsidR="00ED02A0" w:rsidRPr="00C327F6" w:rsidRDefault="00ED02A0" w:rsidP="00FB72F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C327F6">
              <w:rPr>
                <w:sz w:val="27"/>
                <w:szCs w:val="27"/>
              </w:rPr>
              <w:br w:type="page"/>
            </w:r>
          </w:p>
        </w:tc>
        <w:tc>
          <w:tcPr>
            <w:tcW w:w="182" w:type="dxa"/>
            <w:vAlign w:val="bottom"/>
          </w:tcPr>
          <w:p w14:paraId="2EC11361" w14:textId="77777777" w:rsidR="00ED02A0" w:rsidRPr="00C327F6" w:rsidRDefault="00ED02A0" w:rsidP="00FB72F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40114429" w14:textId="08364825" w:rsidR="00ED02A0" w:rsidRPr="00C327F6" w:rsidRDefault="00ED02A0" w:rsidP="00FB72F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7"/>
                <w:szCs w:val="27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b w:val="0"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4D5290" w:rsidRPr="00C327F6" w14:paraId="190FF9BA" w14:textId="77777777" w:rsidTr="002C328D">
        <w:trPr>
          <w:cantSplit/>
        </w:trPr>
        <w:tc>
          <w:tcPr>
            <w:tcW w:w="4228" w:type="dxa"/>
          </w:tcPr>
          <w:p w14:paraId="0849CD38" w14:textId="77777777" w:rsidR="00ED02A0" w:rsidRPr="00C327F6" w:rsidRDefault="00ED02A0" w:rsidP="008C1781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04231E9F" w14:textId="77777777" w:rsidR="00ED02A0" w:rsidRPr="00C327F6" w:rsidRDefault="00ED02A0" w:rsidP="008C17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12A2BEDD" w14:textId="575D521E" w:rsidR="00ED02A0" w:rsidRPr="00C327F6" w:rsidRDefault="00ED02A0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  <w:r w:rsidRPr="00C327F6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ดอกเบี้ยค้างจ่าย</w:t>
            </w:r>
            <w:r w:rsidRPr="00C327F6"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880D6DE" w14:textId="77777777" w:rsidR="00ED02A0" w:rsidRPr="00C327F6" w:rsidRDefault="00ED02A0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51BFA710" w14:textId="2ECB848A" w:rsidR="00ED02A0" w:rsidRPr="00C327F6" w:rsidRDefault="00ED02A0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  <w:r w:rsidRPr="00C327F6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เงินกู้ยืม</w:t>
            </w:r>
            <w:r w:rsidRPr="00C327F6"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078F54B" w14:textId="77777777" w:rsidR="00ED02A0" w:rsidRPr="00C327F6" w:rsidRDefault="00ED02A0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7B6707F9" w14:textId="6B7D878E" w:rsidR="00ED02A0" w:rsidRPr="00C327F6" w:rsidRDefault="00ED02A0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  <w:r w:rsidRPr="00C327F6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หุ้นกู้</w:t>
            </w:r>
          </w:p>
        </w:tc>
        <w:tc>
          <w:tcPr>
            <w:tcW w:w="184" w:type="dxa"/>
          </w:tcPr>
          <w:p w14:paraId="3AA9D178" w14:textId="77777777" w:rsidR="00ED02A0" w:rsidRPr="00C327F6" w:rsidRDefault="00ED02A0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670F684E" w14:textId="589C5E8B" w:rsidR="00ED02A0" w:rsidRPr="00C327F6" w:rsidRDefault="00ED02A0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  <w:r w:rsidRPr="00C327F6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4" w:type="dxa"/>
          </w:tcPr>
          <w:p w14:paraId="55215C37" w14:textId="77777777" w:rsidR="00ED02A0" w:rsidRPr="00C327F6" w:rsidRDefault="00ED02A0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64" w:type="dxa"/>
          </w:tcPr>
          <w:p w14:paraId="27A709D3" w14:textId="77777777" w:rsidR="00ED02A0" w:rsidRPr="00C327F6" w:rsidRDefault="00ED02A0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</w:p>
          <w:p w14:paraId="3017B88E" w14:textId="35C6D35B" w:rsidR="00ED02A0" w:rsidRPr="00C327F6" w:rsidRDefault="00ED02A0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  <w:r w:rsidRPr="00C327F6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รวม</w:t>
            </w:r>
          </w:p>
        </w:tc>
      </w:tr>
      <w:tr w:rsidR="004D5290" w:rsidRPr="00C327F6" w14:paraId="04E208CE" w14:textId="77777777" w:rsidTr="002C328D">
        <w:trPr>
          <w:cantSplit/>
        </w:trPr>
        <w:tc>
          <w:tcPr>
            <w:tcW w:w="4228" w:type="dxa"/>
          </w:tcPr>
          <w:p w14:paraId="14EC1BC1" w14:textId="77777777" w:rsidR="00ED02A0" w:rsidRPr="00C327F6" w:rsidRDefault="00ED02A0" w:rsidP="00FB72F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0C62838B" w14:textId="77777777" w:rsidR="00ED02A0" w:rsidRPr="00C327F6" w:rsidRDefault="00ED02A0" w:rsidP="00FB72F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76E3312A" w14:textId="0B0B61E8" w:rsidR="00ED02A0" w:rsidRPr="00C327F6" w:rsidRDefault="00ED02A0" w:rsidP="00FB72FA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27"/>
                <w:szCs w:val="27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i/>
                <w:iCs/>
                <w:spacing w:val="-8"/>
                <w:sz w:val="27"/>
                <w:szCs w:val="27"/>
                <w:cs/>
                <w:lang w:bidi="th-TH"/>
              </w:rPr>
              <w:t>(ล้านบาท)</w:t>
            </w:r>
          </w:p>
        </w:tc>
      </w:tr>
      <w:tr w:rsidR="004D5290" w:rsidRPr="00C327F6" w14:paraId="18210AC3" w14:textId="77777777" w:rsidTr="002C328D">
        <w:trPr>
          <w:cantSplit/>
        </w:trPr>
        <w:tc>
          <w:tcPr>
            <w:tcW w:w="4228" w:type="dxa"/>
          </w:tcPr>
          <w:p w14:paraId="6E7873B7" w14:textId="55032CC6" w:rsidR="00ED02A0" w:rsidRPr="00C327F6" w:rsidRDefault="00BD2F2E" w:rsidP="00FB72F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2568</w:t>
            </w:r>
          </w:p>
        </w:tc>
        <w:tc>
          <w:tcPr>
            <w:tcW w:w="182" w:type="dxa"/>
            <w:vAlign w:val="bottom"/>
          </w:tcPr>
          <w:p w14:paraId="6E353F75" w14:textId="77777777" w:rsidR="00ED02A0" w:rsidRPr="00C327F6" w:rsidRDefault="00ED02A0" w:rsidP="00FB72F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328F5173" w14:textId="77777777" w:rsidR="00ED02A0" w:rsidRPr="00C327F6" w:rsidRDefault="00ED02A0" w:rsidP="00FB72FA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3F346EFC" w14:textId="77777777" w:rsidR="00ED02A0" w:rsidRPr="00C327F6" w:rsidRDefault="00ED02A0" w:rsidP="00FB72F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9" w:type="dxa"/>
            <w:vAlign w:val="bottom"/>
          </w:tcPr>
          <w:p w14:paraId="59929AF4" w14:textId="77777777" w:rsidR="00ED02A0" w:rsidRPr="00C327F6" w:rsidRDefault="00ED02A0" w:rsidP="00FB72F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684F6193" w14:textId="77777777" w:rsidR="00ED02A0" w:rsidRPr="00C327F6" w:rsidRDefault="00ED02A0" w:rsidP="00FB72F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485F2390" w14:textId="77777777" w:rsidR="00ED02A0" w:rsidRPr="00C327F6" w:rsidRDefault="00ED02A0" w:rsidP="00FB72F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</w:tcPr>
          <w:p w14:paraId="04E41904" w14:textId="77777777" w:rsidR="00ED02A0" w:rsidRPr="00C327F6" w:rsidRDefault="00ED02A0" w:rsidP="00FB72F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3DA06FCB" w14:textId="77777777" w:rsidR="00ED02A0" w:rsidRPr="00C327F6" w:rsidRDefault="00ED02A0" w:rsidP="00FB72F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</w:tcPr>
          <w:p w14:paraId="4EED8135" w14:textId="77777777" w:rsidR="00ED02A0" w:rsidRPr="00C327F6" w:rsidRDefault="00ED02A0" w:rsidP="00FB72F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</w:tcPr>
          <w:p w14:paraId="0882AC84" w14:textId="77777777" w:rsidR="00ED02A0" w:rsidRPr="00C327F6" w:rsidRDefault="00ED02A0" w:rsidP="00FB72F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D5290" w:rsidRPr="00C327F6" w14:paraId="36A580D0" w14:textId="77777777" w:rsidTr="002C328D">
        <w:trPr>
          <w:cantSplit/>
        </w:trPr>
        <w:tc>
          <w:tcPr>
            <w:tcW w:w="4228" w:type="dxa"/>
          </w:tcPr>
          <w:p w14:paraId="46A6A744" w14:textId="77777777" w:rsidR="00A3426A" w:rsidRPr="00C327F6" w:rsidRDefault="00A3426A" w:rsidP="00A3426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C327F6">
              <w:rPr>
                <w:rFonts w:asciiTheme="majorBidi" w:hAnsiTheme="majorBidi" w:cstheme="majorBidi"/>
                <w:sz w:val="27"/>
                <w:szCs w:val="27"/>
                <w:cs/>
              </w:rPr>
              <w:t>มกราคม</w:t>
            </w:r>
          </w:p>
        </w:tc>
        <w:tc>
          <w:tcPr>
            <w:tcW w:w="182" w:type="dxa"/>
            <w:vAlign w:val="bottom"/>
          </w:tcPr>
          <w:p w14:paraId="7AB2D50F" w14:textId="77777777" w:rsidR="00A3426A" w:rsidRPr="00C327F6" w:rsidRDefault="00A3426A" w:rsidP="00A3426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14:paraId="1296B223" w14:textId="1B952B22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1,148</w:t>
            </w:r>
          </w:p>
        </w:tc>
        <w:tc>
          <w:tcPr>
            <w:tcW w:w="180" w:type="dxa"/>
            <w:vAlign w:val="bottom"/>
          </w:tcPr>
          <w:p w14:paraId="3A3CAE2D" w14:textId="7777777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9" w:type="dxa"/>
          </w:tcPr>
          <w:p w14:paraId="44F2B66F" w14:textId="73B16388" w:rsidR="00A3426A" w:rsidRPr="00C327F6" w:rsidRDefault="00A3426A" w:rsidP="007B3AB9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115,745</w:t>
            </w:r>
          </w:p>
        </w:tc>
        <w:tc>
          <w:tcPr>
            <w:tcW w:w="180" w:type="dxa"/>
            <w:vAlign w:val="bottom"/>
          </w:tcPr>
          <w:p w14:paraId="2E4DA21B" w14:textId="7777777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</w:tcPr>
          <w:p w14:paraId="7350C138" w14:textId="120B6163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78,456</w:t>
            </w:r>
          </w:p>
        </w:tc>
        <w:tc>
          <w:tcPr>
            <w:tcW w:w="184" w:type="dxa"/>
          </w:tcPr>
          <w:p w14:paraId="7C117242" w14:textId="7777777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445943FD" w14:textId="7D1D1668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23,964</w:t>
            </w:r>
          </w:p>
        </w:tc>
        <w:tc>
          <w:tcPr>
            <w:tcW w:w="184" w:type="dxa"/>
          </w:tcPr>
          <w:p w14:paraId="2F921E0C" w14:textId="7777777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</w:tcPr>
          <w:p w14:paraId="139783BC" w14:textId="50964A00" w:rsidR="00A3426A" w:rsidRPr="00C327F6" w:rsidRDefault="00A3426A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219,313</w:t>
            </w:r>
          </w:p>
        </w:tc>
      </w:tr>
      <w:tr w:rsidR="004D5290" w:rsidRPr="00C327F6" w14:paraId="1BC7E434" w14:textId="77777777" w:rsidTr="006B7E6F">
        <w:trPr>
          <w:cantSplit/>
        </w:trPr>
        <w:tc>
          <w:tcPr>
            <w:tcW w:w="4228" w:type="dxa"/>
          </w:tcPr>
          <w:p w14:paraId="064B8A47" w14:textId="77777777" w:rsidR="00886385" w:rsidRPr="00C327F6" w:rsidRDefault="00886385" w:rsidP="0088638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2" w:type="dxa"/>
            <w:vAlign w:val="bottom"/>
          </w:tcPr>
          <w:p w14:paraId="135738A4" w14:textId="77777777" w:rsidR="00886385" w:rsidRPr="00C327F6" w:rsidRDefault="00886385" w:rsidP="0088638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5C371647" w14:textId="67A88283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(7,027)</w:t>
            </w:r>
          </w:p>
        </w:tc>
        <w:tc>
          <w:tcPr>
            <w:tcW w:w="180" w:type="dxa"/>
            <w:vAlign w:val="bottom"/>
          </w:tcPr>
          <w:p w14:paraId="485E8958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9" w:type="dxa"/>
          </w:tcPr>
          <w:p w14:paraId="6DC7CFDB" w14:textId="70519F72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(35,678)</w:t>
            </w:r>
          </w:p>
        </w:tc>
        <w:tc>
          <w:tcPr>
            <w:tcW w:w="180" w:type="dxa"/>
            <w:vAlign w:val="bottom"/>
          </w:tcPr>
          <w:p w14:paraId="257DEB10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</w:tcPr>
          <w:p w14:paraId="6AAF8ADE" w14:textId="22B2EA36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4" w:type="dxa"/>
          </w:tcPr>
          <w:p w14:paraId="6B6F607B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2AD535DD" w14:textId="02F37C59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(2,556)</w:t>
            </w:r>
          </w:p>
        </w:tc>
        <w:tc>
          <w:tcPr>
            <w:tcW w:w="184" w:type="dxa"/>
          </w:tcPr>
          <w:p w14:paraId="50801768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  <w:vAlign w:val="center"/>
          </w:tcPr>
          <w:p w14:paraId="5D0ECC7E" w14:textId="724A8814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 xml:space="preserve">   (45,261)</w:t>
            </w:r>
          </w:p>
        </w:tc>
      </w:tr>
      <w:tr w:rsidR="004D5290" w:rsidRPr="00C327F6" w14:paraId="038F933D" w14:textId="77777777" w:rsidTr="006B7E6F">
        <w:trPr>
          <w:cantSplit/>
        </w:trPr>
        <w:tc>
          <w:tcPr>
            <w:tcW w:w="4228" w:type="dxa"/>
          </w:tcPr>
          <w:p w14:paraId="382402EC" w14:textId="77777777" w:rsidR="00886385" w:rsidRPr="00C327F6" w:rsidRDefault="00886385" w:rsidP="0088638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327F6">
              <w:rPr>
                <w:rFonts w:asciiTheme="majorBidi" w:hAnsiTheme="majorBidi" w:cstheme="majorBidi" w:hint="cs"/>
                <w:sz w:val="27"/>
                <w:szCs w:val="27"/>
                <w:cs/>
              </w:rPr>
              <w:t>หนี้สินตามสัญญาเช่าเพิ่มขึ้น</w:t>
            </w:r>
          </w:p>
        </w:tc>
        <w:tc>
          <w:tcPr>
            <w:tcW w:w="182" w:type="dxa"/>
            <w:vAlign w:val="bottom"/>
          </w:tcPr>
          <w:p w14:paraId="4B9BE58E" w14:textId="77777777" w:rsidR="00886385" w:rsidRPr="00C327F6" w:rsidRDefault="00886385" w:rsidP="0088638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36C267DB" w14:textId="46A3D439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5B170C48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9" w:type="dxa"/>
          </w:tcPr>
          <w:p w14:paraId="1E3F0A30" w14:textId="7C1DEA50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737699B8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</w:tcPr>
          <w:p w14:paraId="27F41038" w14:textId="0655B114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4" w:type="dxa"/>
          </w:tcPr>
          <w:p w14:paraId="591F0F3B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179830F0" w14:textId="51F62445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382</w:t>
            </w:r>
          </w:p>
        </w:tc>
        <w:tc>
          <w:tcPr>
            <w:tcW w:w="184" w:type="dxa"/>
          </w:tcPr>
          <w:p w14:paraId="449A2D3F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  <w:vAlign w:val="center"/>
          </w:tcPr>
          <w:p w14:paraId="69C69D5B" w14:textId="02128EE8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 xml:space="preserve">           </w:t>
            </w:r>
            <w:r w:rsidR="008707C0" w:rsidRPr="00C327F6">
              <w:rPr>
                <w:rFonts w:asciiTheme="majorBidi" w:hAnsiTheme="majorBidi" w:cstheme="majorBidi" w:hint="cs"/>
                <w:sz w:val="27"/>
                <w:szCs w:val="27"/>
                <w:lang w:val="en-US" w:bidi="th-TH"/>
              </w:rPr>
              <w:t>3</w:t>
            </w:r>
            <w:r w:rsidRPr="00C327F6">
              <w:rPr>
                <w:rFonts w:asciiTheme="majorBidi" w:hAnsiTheme="majorBidi" w:cstheme="majorBidi"/>
                <w:sz w:val="27"/>
                <w:szCs w:val="27"/>
              </w:rPr>
              <w:t xml:space="preserve">82 </w:t>
            </w:r>
          </w:p>
        </w:tc>
      </w:tr>
      <w:tr w:rsidR="004D5290" w:rsidRPr="00C327F6" w14:paraId="2411357A" w14:textId="77777777" w:rsidTr="006B7E6F">
        <w:trPr>
          <w:cantSplit/>
        </w:trPr>
        <w:tc>
          <w:tcPr>
            <w:tcW w:w="4228" w:type="dxa"/>
          </w:tcPr>
          <w:p w14:paraId="67514708" w14:textId="77777777" w:rsidR="00886385" w:rsidRPr="00C327F6" w:rsidRDefault="00886385" w:rsidP="0088638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  <w:cs/>
              </w:rPr>
              <w:t>ผลกระทบของการเปลี่ยนแปลงของอัตรา</w:t>
            </w:r>
          </w:p>
          <w:p w14:paraId="0C9A363A" w14:textId="39C13AD2" w:rsidR="00886385" w:rsidRPr="00C327F6" w:rsidRDefault="00886385" w:rsidP="0088638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</w:t>
            </w:r>
            <w:r w:rsidRPr="00C327F6">
              <w:rPr>
                <w:rFonts w:asciiTheme="majorBidi" w:hAnsiTheme="majorBidi" w:cstheme="majorBidi"/>
                <w:sz w:val="27"/>
                <w:szCs w:val="27"/>
                <w:cs/>
              </w:rPr>
              <w:t>แลกเปลี่ยนเงินตราต่างประเทศ</w:t>
            </w:r>
            <w:r w:rsidRPr="00C327F6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2838A074" w14:textId="77777777" w:rsidR="00886385" w:rsidRPr="00C327F6" w:rsidRDefault="00886385" w:rsidP="0088638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25B34157" w14:textId="1611797C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DE6937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9" w:type="dxa"/>
          </w:tcPr>
          <w:p w14:paraId="3D745389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7774F2E" w14:textId="1607CF66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(3,523)</w:t>
            </w:r>
          </w:p>
        </w:tc>
        <w:tc>
          <w:tcPr>
            <w:tcW w:w="180" w:type="dxa"/>
            <w:vAlign w:val="bottom"/>
          </w:tcPr>
          <w:p w14:paraId="77255646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</w:tcPr>
          <w:p w14:paraId="3C746499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E6BAEF7" w14:textId="13ABAF65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4" w:type="dxa"/>
          </w:tcPr>
          <w:p w14:paraId="34243D88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6ADA3EE9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D59515C" w14:textId="51AC6B4D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4" w:type="dxa"/>
          </w:tcPr>
          <w:p w14:paraId="16933727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  <w:vAlign w:val="center"/>
          </w:tcPr>
          <w:p w14:paraId="085C7984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 xml:space="preserve">         </w:t>
            </w:r>
          </w:p>
          <w:p w14:paraId="28B7890B" w14:textId="5D35434B" w:rsidR="00886385" w:rsidRPr="00C327F6" w:rsidRDefault="00CA7404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(3,523)</w:t>
            </w:r>
          </w:p>
        </w:tc>
      </w:tr>
      <w:tr w:rsidR="004D5290" w:rsidRPr="00C327F6" w14:paraId="281B5A90" w14:textId="77777777" w:rsidTr="00CA7404">
        <w:trPr>
          <w:cantSplit/>
          <w:trHeight w:val="334"/>
        </w:trPr>
        <w:tc>
          <w:tcPr>
            <w:tcW w:w="4228" w:type="dxa"/>
          </w:tcPr>
          <w:p w14:paraId="5FFA317E" w14:textId="77777777" w:rsidR="00886385" w:rsidRPr="00C327F6" w:rsidRDefault="00886385" w:rsidP="0088638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327F6">
              <w:rPr>
                <w:rFonts w:asciiTheme="majorBidi" w:hAnsiTheme="majorBidi" w:cstheme="majorBidi" w:hint="cs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182" w:type="dxa"/>
            <w:vAlign w:val="bottom"/>
          </w:tcPr>
          <w:p w14:paraId="4DEDAAFB" w14:textId="77777777" w:rsidR="00886385" w:rsidRPr="00C327F6" w:rsidRDefault="00886385" w:rsidP="0088638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420157DD" w14:textId="7D908E6D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6,619</w:t>
            </w:r>
          </w:p>
        </w:tc>
        <w:tc>
          <w:tcPr>
            <w:tcW w:w="180" w:type="dxa"/>
            <w:vAlign w:val="bottom"/>
          </w:tcPr>
          <w:p w14:paraId="4894A2B6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9" w:type="dxa"/>
          </w:tcPr>
          <w:p w14:paraId="0932E967" w14:textId="44AC2E68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0130BA43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</w:tcPr>
          <w:p w14:paraId="45664567" w14:textId="2076F1CF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4" w:type="dxa"/>
          </w:tcPr>
          <w:p w14:paraId="7F814892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1DCA11A3" w14:textId="5E9D5026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734</w:t>
            </w:r>
          </w:p>
        </w:tc>
        <w:tc>
          <w:tcPr>
            <w:tcW w:w="184" w:type="dxa"/>
          </w:tcPr>
          <w:p w14:paraId="6C1352C9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  <w:vAlign w:val="center"/>
          </w:tcPr>
          <w:p w14:paraId="3C5BC82E" w14:textId="7191C5EF" w:rsidR="00886385" w:rsidRPr="00C327F6" w:rsidRDefault="00CA7404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 xml:space="preserve">         7,353</w:t>
            </w:r>
          </w:p>
        </w:tc>
      </w:tr>
      <w:tr w:rsidR="004D5290" w:rsidRPr="00C327F6" w14:paraId="32DC6696" w14:textId="77777777" w:rsidTr="006B7E6F">
        <w:trPr>
          <w:cantSplit/>
        </w:trPr>
        <w:tc>
          <w:tcPr>
            <w:tcW w:w="4228" w:type="dxa"/>
          </w:tcPr>
          <w:p w14:paraId="3C6E1596" w14:textId="77777777" w:rsidR="00886385" w:rsidRPr="00C327F6" w:rsidRDefault="00886385" w:rsidP="0088638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  <w:cs/>
              </w:rPr>
              <w:t>การเปลี่ยนแปลงอื่น</w:t>
            </w:r>
          </w:p>
        </w:tc>
        <w:tc>
          <w:tcPr>
            <w:tcW w:w="182" w:type="dxa"/>
            <w:vAlign w:val="bottom"/>
          </w:tcPr>
          <w:p w14:paraId="195943EA" w14:textId="77777777" w:rsidR="00886385" w:rsidRPr="00C327F6" w:rsidRDefault="00886385" w:rsidP="0088638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01B834E" w14:textId="42B5DF6D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1,070</w:t>
            </w:r>
          </w:p>
        </w:tc>
        <w:tc>
          <w:tcPr>
            <w:tcW w:w="180" w:type="dxa"/>
            <w:vAlign w:val="bottom"/>
          </w:tcPr>
          <w:p w14:paraId="0A890647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5C29B73" w14:textId="0875124D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16</w:t>
            </w:r>
          </w:p>
        </w:tc>
        <w:tc>
          <w:tcPr>
            <w:tcW w:w="180" w:type="dxa"/>
            <w:vAlign w:val="bottom"/>
          </w:tcPr>
          <w:p w14:paraId="55D25375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00D890B1" w14:textId="1AA3508B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10</w:t>
            </w:r>
          </w:p>
        </w:tc>
        <w:tc>
          <w:tcPr>
            <w:tcW w:w="184" w:type="dxa"/>
          </w:tcPr>
          <w:p w14:paraId="0F3379F8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4DAE441" w14:textId="5418A03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(54)</w:t>
            </w:r>
          </w:p>
        </w:tc>
        <w:tc>
          <w:tcPr>
            <w:tcW w:w="184" w:type="dxa"/>
          </w:tcPr>
          <w:p w14:paraId="1C7369B2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12AA85D1" w14:textId="49AB87D5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 xml:space="preserve">         </w:t>
            </w:r>
            <w:r w:rsidR="00CA7404" w:rsidRPr="00C327F6">
              <w:rPr>
                <w:rFonts w:asciiTheme="majorBidi" w:hAnsiTheme="majorBidi" w:cstheme="majorBidi"/>
                <w:sz w:val="27"/>
                <w:szCs w:val="27"/>
              </w:rPr>
              <w:t>1,042</w:t>
            </w:r>
            <w:r w:rsidRPr="00C327F6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</w:tr>
      <w:tr w:rsidR="00886385" w:rsidRPr="00C327F6" w14:paraId="7392500B" w14:textId="77777777" w:rsidTr="006B7E6F">
        <w:trPr>
          <w:cantSplit/>
        </w:trPr>
        <w:tc>
          <w:tcPr>
            <w:tcW w:w="4228" w:type="dxa"/>
          </w:tcPr>
          <w:p w14:paraId="4C586328" w14:textId="39FA3992" w:rsidR="00886385" w:rsidRPr="00C327F6" w:rsidRDefault="00886385" w:rsidP="0088638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C327F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82" w:type="dxa"/>
            <w:vAlign w:val="bottom"/>
          </w:tcPr>
          <w:p w14:paraId="4B440F69" w14:textId="77777777" w:rsidR="00886385" w:rsidRPr="00C327F6" w:rsidRDefault="00886385" w:rsidP="0088638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A9049AA" w14:textId="6BDC8FE0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1,810</w:t>
            </w:r>
          </w:p>
        </w:tc>
        <w:tc>
          <w:tcPr>
            <w:tcW w:w="180" w:type="dxa"/>
            <w:vAlign w:val="bottom"/>
          </w:tcPr>
          <w:p w14:paraId="0C66F440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64B4E788" w14:textId="4D43E57B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76,560</w:t>
            </w:r>
          </w:p>
        </w:tc>
        <w:tc>
          <w:tcPr>
            <w:tcW w:w="180" w:type="dxa"/>
            <w:vAlign w:val="bottom"/>
          </w:tcPr>
          <w:p w14:paraId="0B2333A9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60819968" w14:textId="3930DC7A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78,466</w:t>
            </w:r>
          </w:p>
        </w:tc>
        <w:tc>
          <w:tcPr>
            <w:tcW w:w="184" w:type="dxa"/>
          </w:tcPr>
          <w:p w14:paraId="66E721C4" w14:textId="7777777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C074720" w14:textId="4FC732B9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22,470</w:t>
            </w:r>
          </w:p>
        </w:tc>
        <w:tc>
          <w:tcPr>
            <w:tcW w:w="184" w:type="dxa"/>
          </w:tcPr>
          <w:p w14:paraId="4E40782E" w14:textId="66475B27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4F6996" w14:textId="6F17CAFE" w:rsidR="00886385" w:rsidRPr="00C327F6" w:rsidRDefault="00886385" w:rsidP="00886385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    1</w:t>
            </w:r>
            <w:r w:rsidR="00CA7404" w:rsidRPr="00C327F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79,306</w:t>
            </w:r>
            <w:r w:rsidRPr="00C327F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</w:p>
        </w:tc>
      </w:tr>
    </w:tbl>
    <w:p w14:paraId="01F91182" w14:textId="25C6BCC2" w:rsidR="00967277" w:rsidRPr="00026C16" w:rsidRDefault="00967277" w:rsidP="005A2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8"/>
        <w:gridCol w:w="182"/>
        <w:gridCol w:w="810"/>
        <w:gridCol w:w="180"/>
        <w:gridCol w:w="899"/>
        <w:gridCol w:w="180"/>
        <w:gridCol w:w="811"/>
        <w:gridCol w:w="184"/>
        <w:gridCol w:w="1008"/>
        <w:gridCol w:w="184"/>
        <w:gridCol w:w="964"/>
      </w:tblGrid>
      <w:tr w:rsidR="004D5290" w:rsidRPr="00C327F6" w14:paraId="483FB1DF" w14:textId="77777777" w:rsidTr="002C328D">
        <w:trPr>
          <w:cantSplit/>
        </w:trPr>
        <w:tc>
          <w:tcPr>
            <w:tcW w:w="4228" w:type="dxa"/>
          </w:tcPr>
          <w:p w14:paraId="4C54AB35" w14:textId="41DFB83A" w:rsidR="008A4659" w:rsidRPr="00C327F6" w:rsidRDefault="00BD2F2E" w:rsidP="00386D2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2567</w:t>
            </w:r>
          </w:p>
        </w:tc>
        <w:tc>
          <w:tcPr>
            <w:tcW w:w="182" w:type="dxa"/>
            <w:vAlign w:val="bottom"/>
          </w:tcPr>
          <w:p w14:paraId="6738EB84" w14:textId="77777777" w:rsidR="008A4659" w:rsidRPr="00C327F6" w:rsidRDefault="008A4659" w:rsidP="00386D2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0DB009F0" w14:textId="77777777" w:rsidR="008A4659" w:rsidRPr="00C327F6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3579EDA4" w14:textId="77777777" w:rsidR="008A4659" w:rsidRPr="00C327F6" w:rsidRDefault="008A4659" w:rsidP="00386D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9" w:type="dxa"/>
            <w:vAlign w:val="bottom"/>
          </w:tcPr>
          <w:p w14:paraId="219E81EC" w14:textId="77777777" w:rsidR="008A4659" w:rsidRPr="00C327F6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58EB104D" w14:textId="77777777" w:rsidR="008A4659" w:rsidRPr="00C327F6" w:rsidRDefault="008A4659" w:rsidP="00386D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4CDD4472" w14:textId="77777777" w:rsidR="008A4659" w:rsidRPr="00C327F6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</w:tcPr>
          <w:p w14:paraId="5F97A786" w14:textId="77777777" w:rsidR="008A4659" w:rsidRPr="00C327F6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58029EEA" w14:textId="77777777" w:rsidR="008A4659" w:rsidRPr="00C327F6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</w:tcPr>
          <w:p w14:paraId="77974BAC" w14:textId="77777777" w:rsidR="008A4659" w:rsidRPr="00C327F6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</w:tcPr>
          <w:p w14:paraId="023F0F6E" w14:textId="77777777" w:rsidR="008A4659" w:rsidRPr="00C327F6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D5290" w:rsidRPr="00C327F6" w14:paraId="0120CD10" w14:textId="77777777" w:rsidTr="00B43E97">
        <w:trPr>
          <w:cantSplit/>
        </w:trPr>
        <w:tc>
          <w:tcPr>
            <w:tcW w:w="4228" w:type="dxa"/>
          </w:tcPr>
          <w:p w14:paraId="4E9799B8" w14:textId="77777777" w:rsidR="00A3426A" w:rsidRPr="00C327F6" w:rsidRDefault="00A3426A" w:rsidP="00A3426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C327F6">
              <w:rPr>
                <w:rFonts w:asciiTheme="majorBidi" w:hAnsiTheme="majorBidi" w:cstheme="majorBidi"/>
                <w:sz w:val="27"/>
                <w:szCs w:val="27"/>
                <w:cs/>
              </w:rPr>
              <w:t>มกราคม</w:t>
            </w:r>
          </w:p>
        </w:tc>
        <w:tc>
          <w:tcPr>
            <w:tcW w:w="182" w:type="dxa"/>
            <w:vAlign w:val="bottom"/>
          </w:tcPr>
          <w:p w14:paraId="28F1134B" w14:textId="77777777" w:rsidR="00A3426A" w:rsidRPr="00C327F6" w:rsidRDefault="00A3426A" w:rsidP="00A3426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14:paraId="437DE9DB" w14:textId="3B76B80A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1,906</w:t>
            </w:r>
          </w:p>
        </w:tc>
        <w:tc>
          <w:tcPr>
            <w:tcW w:w="180" w:type="dxa"/>
            <w:vAlign w:val="bottom"/>
          </w:tcPr>
          <w:p w14:paraId="50814695" w14:textId="7777777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9" w:type="dxa"/>
          </w:tcPr>
          <w:p w14:paraId="0A7D9BAC" w14:textId="30011077" w:rsidR="00A3426A" w:rsidRPr="00C327F6" w:rsidRDefault="00A3426A" w:rsidP="005B4AC3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128,381</w:t>
            </w:r>
          </w:p>
        </w:tc>
        <w:tc>
          <w:tcPr>
            <w:tcW w:w="180" w:type="dxa"/>
            <w:vAlign w:val="bottom"/>
          </w:tcPr>
          <w:p w14:paraId="0FC9CB49" w14:textId="7777777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</w:tcPr>
          <w:p w14:paraId="4B887308" w14:textId="6A4DE44F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89,943</w:t>
            </w:r>
          </w:p>
        </w:tc>
        <w:tc>
          <w:tcPr>
            <w:tcW w:w="184" w:type="dxa"/>
          </w:tcPr>
          <w:p w14:paraId="4CB1C6A2" w14:textId="7777777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5B1E0EB0" w14:textId="329E4955" w:rsidR="00A3426A" w:rsidRPr="00C327F6" w:rsidRDefault="00A3426A" w:rsidP="005B4AC3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20,067</w:t>
            </w:r>
          </w:p>
        </w:tc>
        <w:tc>
          <w:tcPr>
            <w:tcW w:w="184" w:type="dxa"/>
          </w:tcPr>
          <w:p w14:paraId="2B266DF9" w14:textId="7777777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</w:tcPr>
          <w:p w14:paraId="7C55C2D8" w14:textId="4CCB02B8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240,297</w:t>
            </w:r>
          </w:p>
        </w:tc>
      </w:tr>
      <w:tr w:rsidR="004D5290" w:rsidRPr="00C327F6" w14:paraId="6190A357" w14:textId="77777777" w:rsidTr="002C328D">
        <w:trPr>
          <w:cantSplit/>
        </w:trPr>
        <w:tc>
          <w:tcPr>
            <w:tcW w:w="4228" w:type="dxa"/>
          </w:tcPr>
          <w:p w14:paraId="62678433" w14:textId="77777777" w:rsidR="00A3426A" w:rsidRPr="00C327F6" w:rsidRDefault="00A3426A" w:rsidP="00A3426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2" w:type="dxa"/>
            <w:vAlign w:val="bottom"/>
          </w:tcPr>
          <w:p w14:paraId="38478ADF" w14:textId="77777777" w:rsidR="00A3426A" w:rsidRPr="00C327F6" w:rsidRDefault="00A3426A" w:rsidP="00A3426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2BA752FF" w14:textId="23E20C0F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(8,873)</w:t>
            </w:r>
          </w:p>
        </w:tc>
        <w:tc>
          <w:tcPr>
            <w:tcW w:w="180" w:type="dxa"/>
            <w:vAlign w:val="bottom"/>
          </w:tcPr>
          <w:p w14:paraId="4D27CD23" w14:textId="7777777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9" w:type="dxa"/>
          </w:tcPr>
          <w:p w14:paraId="0AF5A304" w14:textId="2B0FA9B4" w:rsidR="00A3426A" w:rsidRPr="00C327F6" w:rsidRDefault="00A3426A" w:rsidP="005B4AC3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(12,998)</w:t>
            </w:r>
          </w:p>
        </w:tc>
        <w:tc>
          <w:tcPr>
            <w:tcW w:w="180" w:type="dxa"/>
            <w:vAlign w:val="bottom"/>
          </w:tcPr>
          <w:p w14:paraId="0C7B8821" w14:textId="7777777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</w:tcPr>
          <w:p w14:paraId="7A220BE3" w14:textId="53BCF179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(11,500)</w:t>
            </w:r>
          </w:p>
        </w:tc>
        <w:tc>
          <w:tcPr>
            <w:tcW w:w="184" w:type="dxa"/>
          </w:tcPr>
          <w:p w14:paraId="072F029F" w14:textId="7777777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31844AAE" w14:textId="1BE640EC" w:rsidR="00A3426A" w:rsidRPr="00C327F6" w:rsidRDefault="00A3426A" w:rsidP="005B4AC3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(2,081)</w:t>
            </w:r>
          </w:p>
        </w:tc>
        <w:tc>
          <w:tcPr>
            <w:tcW w:w="184" w:type="dxa"/>
          </w:tcPr>
          <w:p w14:paraId="3B31C28A" w14:textId="7777777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</w:tcPr>
          <w:p w14:paraId="7F00ECFD" w14:textId="42E5989E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(35,452)</w:t>
            </w:r>
          </w:p>
        </w:tc>
      </w:tr>
      <w:tr w:rsidR="004D5290" w:rsidRPr="00C327F6" w14:paraId="78EE7CA8" w14:textId="77777777" w:rsidTr="002C328D">
        <w:trPr>
          <w:cantSplit/>
        </w:trPr>
        <w:tc>
          <w:tcPr>
            <w:tcW w:w="4228" w:type="dxa"/>
          </w:tcPr>
          <w:p w14:paraId="7F51EAA0" w14:textId="77777777" w:rsidR="00A3426A" w:rsidRPr="00C327F6" w:rsidRDefault="00A3426A" w:rsidP="00A3426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327F6">
              <w:rPr>
                <w:rFonts w:asciiTheme="majorBidi" w:hAnsiTheme="majorBidi" w:cstheme="majorBidi" w:hint="cs"/>
                <w:sz w:val="27"/>
                <w:szCs w:val="27"/>
                <w:cs/>
              </w:rPr>
              <w:t>หนี้สินตามสัญญาเช่าเพิ่มขึ้น</w:t>
            </w:r>
          </w:p>
        </w:tc>
        <w:tc>
          <w:tcPr>
            <w:tcW w:w="182" w:type="dxa"/>
            <w:vAlign w:val="bottom"/>
          </w:tcPr>
          <w:p w14:paraId="04A30180" w14:textId="77777777" w:rsidR="00A3426A" w:rsidRPr="00C327F6" w:rsidRDefault="00A3426A" w:rsidP="00A3426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7C7D4B43" w14:textId="526E5E01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6DBD3948" w14:textId="7777777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9" w:type="dxa"/>
          </w:tcPr>
          <w:p w14:paraId="0F4B6763" w14:textId="3484D76C" w:rsidR="00A3426A" w:rsidRPr="00C327F6" w:rsidRDefault="00A3426A" w:rsidP="005B4AC3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5AC9E78D" w14:textId="7777777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</w:tcPr>
          <w:p w14:paraId="0EC4FAF8" w14:textId="7C83B85D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4" w:type="dxa"/>
          </w:tcPr>
          <w:p w14:paraId="35DCC167" w14:textId="7777777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70F466EE" w14:textId="3CC1D1C8" w:rsidR="00A3426A" w:rsidRPr="00C327F6" w:rsidRDefault="00A3426A" w:rsidP="005B4AC3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5,202</w:t>
            </w:r>
          </w:p>
        </w:tc>
        <w:tc>
          <w:tcPr>
            <w:tcW w:w="184" w:type="dxa"/>
          </w:tcPr>
          <w:p w14:paraId="6B1DA27B" w14:textId="7777777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</w:tcPr>
          <w:p w14:paraId="6AEF49C8" w14:textId="0BED43FF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5,202</w:t>
            </w:r>
          </w:p>
        </w:tc>
      </w:tr>
      <w:tr w:rsidR="004D5290" w:rsidRPr="00C327F6" w14:paraId="2C9FEC29" w14:textId="77777777" w:rsidTr="002C328D">
        <w:trPr>
          <w:cantSplit/>
        </w:trPr>
        <w:tc>
          <w:tcPr>
            <w:tcW w:w="4228" w:type="dxa"/>
          </w:tcPr>
          <w:p w14:paraId="703134BC" w14:textId="77777777" w:rsidR="00A3426A" w:rsidRPr="00C327F6" w:rsidRDefault="00A3426A" w:rsidP="00A3426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  <w:cs/>
              </w:rPr>
              <w:t>ผลกระทบของการเปลี่ยนแปลงของอัตรา</w:t>
            </w:r>
          </w:p>
          <w:p w14:paraId="2AC10C4E" w14:textId="77777777" w:rsidR="00A3426A" w:rsidRPr="00C327F6" w:rsidRDefault="00A3426A" w:rsidP="00A3426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</w:t>
            </w:r>
            <w:r w:rsidRPr="00C327F6">
              <w:rPr>
                <w:rFonts w:asciiTheme="majorBidi" w:hAnsiTheme="majorBidi" w:cstheme="majorBidi"/>
                <w:sz w:val="27"/>
                <w:szCs w:val="27"/>
                <w:cs/>
              </w:rPr>
              <w:t>แลกเปลี่ยนเงินตราต่างประเทศ</w:t>
            </w:r>
            <w:r w:rsidRPr="00C327F6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4B01D77D" w14:textId="77777777" w:rsidR="00A3426A" w:rsidRPr="00C327F6" w:rsidRDefault="00A3426A" w:rsidP="00A3426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20B4B75F" w14:textId="13262384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FEB6CA3" w14:textId="7777777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9" w:type="dxa"/>
          </w:tcPr>
          <w:p w14:paraId="17E8A122" w14:textId="77777777" w:rsidR="00A3426A" w:rsidRPr="00C327F6" w:rsidRDefault="00A3426A" w:rsidP="005B4AC3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178701D" w14:textId="527A5437" w:rsidR="00A3426A" w:rsidRPr="00C327F6" w:rsidRDefault="00A3426A" w:rsidP="005B4AC3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301</w:t>
            </w:r>
          </w:p>
        </w:tc>
        <w:tc>
          <w:tcPr>
            <w:tcW w:w="180" w:type="dxa"/>
            <w:vAlign w:val="bottom"/>
          </w:tcPr>
          <w:p w14:paraId="2471DF01" w14:textId="7777777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</w:tcPr>
          <w:p w14:paraId="53971EB5" w14:textId="7777777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A9F8D2B" w14:textId="6781E68F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4" w:type="dxa"/>
          </w:tcPr>
          <w:p w14:paraId="05F78E5B" w14:textId="7777777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56DCCB0C" w14:textId="77777777" w:rsidR="00A3426A" w:rsidRPr="00C327F6" w:rsidRDefault="00A3426A" w:rsidP="005B4AC3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04F4517" w14:textId="6F667C93" w:rsidR="00A3426A" w:rsidRPr="00C327F6" w:rsidRDefault="00A3426A" w:rsidP="005B4AC3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4" w:type="dxa"/>
          </w:tcPr>
          <w:p w14:paraId="3C1A5CAC" w14:textId="7777777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</w:tcPr>
          <w:p w14:paraId="4BCEB6F4" w14:textId="7777777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BB6BDE5" w14:textId="544D8C9A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301</w:t>
            </w:r>
          </w:p>
        </w:tc>
      </w:tr>
      <w:tr w:rsidR="004D5290" w:rsidRPr="00C327F6" w14:paraId="4A6911FA" w14:textId="77777777" w:rsidTr="002C328D">
        <w:trPr>
          <w:cantSplit/>
        </w:trPr>
        <w:tc>
          <w:tcPr>
            <w:tcW w:w="4228" w:type="dxa"/>
          </w:tcPr>
          <w:p w14:paraId="0E339F03" w14:textId="77777777" w:rsidR="00A3426A" w:rsidRPr="00C327F6" w:rsidRDefault="00A3426A" w:rsidP="00A3426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327F6">
              <w:rPr>
                <w:rFonts w:asciiTheme="majorBidi" w:hAnsiTheme="majorBidi" w:cstheme="majorBidi" w:hint="cs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182" w:type="dxa"/>
            <w:vAlign w:val="bottom"/>
          </w:tcPr>
          <w:p w14:paraId="6D67FFD1" w14:textId="77777777" w:rsidR="00A3426A" w:rsidRPr="00C327F6" w:rsidRDefault="00A3426A" w:rsidP="00A3426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49CDEAF0" w14:textId="305D4470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8,020</w:t>
            </w:r>
          </w:p>
        </w:tc>
        <w:tc>
          <w:tcPr>
            <w:tcW w:w="180" w:type="dxa"/>
            <w:vAlign w:val="bottom"/>
          </w:tcPr>
          <w:p w14:paraId="7BBAD652" w14:textId="7777777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9" w:type="dxa"/>
          </w:tcPr>
          <w:p w14:paraId="49BCFF86" w14:textId="66F87D69" w:rsidR="00A3426A" w:rsidRPr="00C327F6" w:rsidRDefault="00A3426A" w:rsidP="005B4AC3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72A39BB5" w14:textId="7777777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</w:tcPr>
          <w:p w14:paraId="09995B67" w14:textId="43A594C1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4" w:type="dxa"/>
          </w:tcPr>
          <w:p w14:paraId="5B544094" w14:textId="7777777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4A3E5684" w14:textId="71ADC0A8" w:rsidR="00A3426A" w:rsidRPr="00C327F6" w:rsidRDefault="00A3426A" w:rsidP="005B4AC3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810</w:t>
            </w:r>
          </w:p>
        </w:tc>
        <w:tc>
          <w:tcPr>
            <w:tcW w:w="184" w:type="dxa"/>
          </w:tcPr>
          <w:p w14:paraId="5489DD3E" w14:textId="7777777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</w:tcPr>
          <w:p w14:paraId="47F984D1" w14:textId="6B0D25B2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8,830</w:t>
            </w:r>
          </w:p>
        </w:tc>
      </w:tr>
      <w:tr w:rsidR="004D5290" w:rsidRPr="00C327F6" w14:paraId="5D32FE0D" w14:textId="77777777" w:rsidTr="002C328D">
        <w:trPr>
          <w:cantSplit/>
        </w:trPr>
        <w:tc>
          <w:tcPr>
            <w:tcW w:w="4228" w:type="dxa"/>
          </w:tcPr>
          <w:p w14:paraId="3BE38BAC" w14:textId="77777777" w:rsidR="00A3426A" w:rsidRPr="00C327F6" w:rsidRDefault="00A3426A" w:rsidP="00A3426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  <w:cs/>
              </w:rPr>
              <w:t>การเปลี่ยนแปลงอื่น</w:t>
            </w:r>
          </w:p>
        </w:tc>
        <w:tc>
          <w:tcPr>
            <w:tcW w:w="182" w:type="dxa"/>
            <w:vAlign w:val="bottom"/>
          </w:tcPr>
          <w:p w14:paraId="237215E2" w14:textId="77777777" w:rsidR="00A3426A" w:rsidRPr="00C327F6" w:rsidRDefault="00A3426A" w:rsidP="00A3426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ABE551E" w14:textId="37A60C20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95</w:t>
            </w:r>
          </w:p>
        </w:tc>
        <w:tc>
          <w:tcPr>
            <w:tcW w:w="180" w:type="dxa"/>
            <w:vAlign w:val="bottom"/>
          </w:tcPr>
          <w:p w14:paraId="22D44DD2" w14:textId="7777777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5BA36AC" w14:textId="49191CBC" w:rsidR="00A3426A" w:rsidRPr="00C327F6" w:rsidRDefault="00A3426A" w:rsidP="005B4AC3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61</w:t>
            </w:r>
          </w:p>
        </w:tc>
        <w:tc>
          <w:tcPr>
            <w:tcW w:w="180" w:type="dxa"/>
            <w:vAlign w:val="bottom"/>
          </w:tcPr>
          <w:p w14:paraId="13D045F8" w14:textId="7777777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3818FAA2" w14:textId="600CD3BC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13</w:t>
            </w:r>
          </w:p>
        </w:tc>
        <w:tc>
          <w:tcPr>
            <w:tcW w:w="184" w:type="dxa"/>
          </w:tcPr>
          <w:p w14:paraId="3153F3E4" w14:textId="7777777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CC03FE6" w14:textId="5EF5268A" w:rsidR="00A3426A" w:rsidRPr="00C327F6" w:rsidRDefault="00A3426A" w:rsidP="005B4AC3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(34)</w:t>
            </w:r>
          </w:p>
        </w:tc>
        <w:tc>
          <w:tcPr>
            <w:tcW w:w="184" w:type="dxa"/>
          </w:tcPr>
          <w:p w14:paraId="76606518" w14:textId="7777777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6B134460" w14:textId="598AD9BE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sz w:val="27"/>
                <w:szCs w:val="27"/>
              </w:rPr>
              <w:t>135</w:t>
            </w:r>
          </w:p>
        </w:tc>
      </w:tr>
      <w:tr w:rsidR="00A3426A" w:rsidRPr="00C327F6" w14:paraId="183E76BE" w14:textId="77777777" w:rsidTr="002C328D">
        <w:trPr>
          <w:cantSplit/>
        </w:trPr>
        <w:tc>
          <w:tcPr>
            <w:tcW w:w="4228" w:type="dxa"/>
          </w:tcPr>
          <w:p w14:paraId="08491736" w14:textId="77777777" w:rsidR="00A3426A" w:rsidRPr="00C327F6" w:rsidRDefault="00A3426A" w:rsidP="00A3426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C327F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82" w:type="dxa"/>
            <w:vAlign w:val="bottom"/>
          </w:tcPr>
          <w:p w14:paraId="770C27F7" w14:textId="77777777" w:rsidR="00A3426A" w:rsidRPr="00C327F6" w:rsidRDefault="00A3426A" w:rsidP="00A3426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8661529" w14:textId="5622721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1,148</w:t>
            </w:r>
          </w:p>
        </w:tc>
        <w:tc>
          <w:tcPr>
            <w:tcW w:w="180" w:type="dxa"/>
            <w:vAlign w:val="bottom"/>
          </w:tcPr>
          <w:p w14:paraId="6F46850E" w14:textId="7777777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F6B6F01" w14:textId="78BCAAFD" w:rsidR="00A3426A" w:rsidRPr="00C327F6" w:rsidRDefault="00A3426A" w:rsidP="005B4AC3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115,745</w:t>
            </w:r>
          </w:p>
        </w:tc>
        <w:tc>
          <w:tcPr>
            <w:tcW w:w="180" w:type="dxa"/>
            <w:vAlign w:val="bottom"/>
          </w:tcPr>
          <w:p w14:paraId="578E828E" w14:textId="7777777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113371E8" w14:textId="74C7D60A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78,456</w:t>
            </w:r>
          </w:p>
        </w:tc>
        <w:tc>
          <w:tcPr>
            <w:tcW w:w="184" w:type="dxa"/>
          </w:tcPr>
          <w:p w14:paraId="7DA58F78" w14:textId="7777777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37DE5A7" w14:textId="769DF59D" w:rsidR="00A3426A" w:rsidRPr="00C327F6" w:rsidRDefault="00A3426A" w:rsidP="005B4AC3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23,964</w:t>
            </w:r>
          </w:p>
        </w:tc>
        <w:tc>
          <w:tcPr>
            <w:tcW w:w="184" w:type="dxa"/>
          </w:tcPr>
          <w:p w14:paraId="1FE029A3" w14:textId="77777777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14:paraId="75AA1041" w14:textId="6A716A30" w:rsidR="00A3426A" w:rsidRPr="00C327F6" w:rsidRDefault="00A3426A" w:rsidP="00A3426A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219,313</w:t>
            </w:r>
          </w:p>
        </w:tc>
      </w:tr>
    </w:tbl>
    <w:p w14:paraId="4F4CB0C5" w14:textId="377421A5" w:rsidR="00CC5D4D" w:rsidRPr="00C327F6" w:rsidRDefault="00CC5D4D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/>
          <w:b/>
          <w:bCs/>
          <w:sz w:val="30"/>
          <w:szCs w:val="30"/>
        </w:rPr>
      </w:pPr>
      <w:bookmarkStart w:id="13" w:name="_Hlk156549194"/>
      <w:r w:rsidRPr="00C327F6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bookmarkEnd w:id="13"/>
    <w:p w14:paraId="493E69CC" w14:textId="0EE12CC9" w:rsidR="004448D7" w:rsidRPr="008F4478" w:rsidRDefault="004448D7" w:rsidP="004448D7">
      <w:pPr>
        <w:spacing w:line="240" w:lineRule="auto"/>
        <w:jc w:val="both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4742" w:type="pct"/>
        <w:tblInd w:w="477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94"/>
        <w:gridCol w:w="1055"/>
        <w:gridCol w:w="266"/>
        <w:gridCol w:w="1038"/>
        <w:gridCol w:w="16"/>
        <w:gridCol w:w="268"/>
        <w:gridCol w:w="1053"/>
        <w:gridCol w:w="264"/>
        <w:gridCol w:w="1053"/>
      </w:tblGrid>
      <w:tr w:rsidR="004D5290" w:rsidRPr="00C327F6" w14:paraId="18EFCF77" w14:textId="77777777" w:rsidTr="00DC3838">
        <w:trPr>
          <w:trHeight w:val="331"/>
        </w:trPr>
        <w:tc>
          <w:tcPr>
            <w:tcW w:w="2248" w:type="pct"/>
          </w:tcPr>
          <w:p w14:paraId="7A6D81E2" w14:textId="77777777" w:rsidR="00DC3838" w:rsidRPr="00C327F6" w:rsidRDefault="00DC3838" w:rsidP="00C278B6">
            <w:pPr>
              <w:spacing w:line="240" w:lineRule="auto"/>
              <w:ind w:right="-105"/>
              <w:rPr>
                <w:rFonts w:asciiTheme="majorBidi" w:hAnsiTheme="majorBidi" w:cstheme="majorBidi"/>
                <w:i/>
                <w:iCs/>
                <w:sz w:val="30"/>
                <w:szCs w:val="30"/>
                <w:lang w:val="x-none"/>
              </w:rPr>
            </w:pPr>
          </w:p>
        </w:tc>
        <w:tc>
          <w:tcPr>
            <w:tcW w:w="1295" w:type="pct"/>
            <w:gridSpan w:val="3"/>
          </w:tcPr>
          <w:p w14:paraId="7B78E031" w14:textId="77777777" w:rsidR="00DC3838" w:rsidRPr="00C327F6" w:rsidRDefault="00DC383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56" w:type="pct"/>
            <w:gridSpan w:val="2"/>
          </w:tcPr>
          <w:p w14:paraId="561CC5F1" w14:textId="3A9B8638" w:rsidR="00DC3838" w:rsidRPr="00C327F6" w:rsidRDefault="00DC383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14:paraId="28E29EB8" w14:textId="77777777" w:rsidR="00DC3838" w:rsidRPr="00C327F6" w:rsidRDefault="00DC383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290" w:rsidRPr="00C327F6" w14:paraId="457613E3" w14:textId="77777777" w:rsidTr="00C278B6">
        <w:trPr>
          <w:trHeight w:val="331"/>
        </w:trPr>
        <w:tc>
          <w:tcPr>
            <w:tcW w:w="2248" w:type="pct"/>
          </w:tcPr>
          <w:p w14:paraId="42F6BACF" w14:textId="41725C34" w:rsidR="00E661B8" w:rsidRPr="00C327F6" w:rsidRDefault="00E661B8" w:rsidP="00E661B8">
            <w:pPr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C327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79" w:type="pct"/>
          </w:tcPr>
          <w:p w14:paraId="0E6961FB" w14:textId="371FF409" w:rsidR="00E661B8" w:rsidRPr="00C327F6" w:rsidRDefault="00BD2F2E" w:rsidP="00E661B8">
            <w:pPr>
              <w:spacing w:line="240" w:lineRule="auto"/>
              <w:ind w:left="-9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7BE0984C" w14:textId="77777777" w:rsidR="00E661B8" w:rsidRPr="00C327F6" w:rsidRDefault="00E661B8" w:rsidP="00E661B8">
            <w:pPr>
              <w:spacing w:line="240" w:lineRule="auto"/>
              <w:ind w:left="-9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723F8BB3" w14:textId="4F93FB1A" w:rsidR="00E661B8" w:rsidRPr="00C327F6" w:rsidRDefault="00BD2F2E" w:rsidP="00E661B8">
            <w:pPr>
              <w:spacing w:line="240" w:lineRule="auto"/>
              <w:ind w:left="-90" w:right="-1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0ADF480B" w14:textId="77777777" w:rsidR="00E661B8" w:rsidRPr="00C327F6" w:rsidRDefault="00E661B8" w:rsidP="00E661B8">
            <w:pPr>
              <w:spacing w:line="240" w:lineRule="auto"/>
              <w:ind w:left="-9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2DB84C5" w14:textId="776A8ECE" w:rsidR="00E661B8" w:rsidRPr="00C327F6" w:rsidRDefault="00BD2F2E" w:rsidP="00E661B8">
            <w:pPr>
              <w:spacing w:line="240" w:lineRule="auto"/>
              <w:ind w:left="-9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2A814AF1" w14:textId="77777777" w:rsidR="00E661B8" w:rsidRPr="00C327F6" w:rsidRDefault="00E661B8" w:rsidP="00E661B8">
            <w:pPr>
              <w:spacing w:line="240" w:lineRule="auto"/>
              <w:ind w:left="-9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D24BD11" w14:textId="6CCF9AA5" w:rsidR="00E661B8" w:rsidRPr="00C327F6" w:rsidRDefault="00BD2F2E" w:rsidP="00E661B8">
            <w:pPr>
              <w:spacing w:line="240" w:lineRule="auto"/>
              <w:ind w:left="-9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D5290" w:rsidRPr="00C327F6" w14:paraId="53E303DB" w14:textId="77777777" w:rsidTr="00C278B6">
        <w:trPr>
          <w:trHeight w:val="331"/>
        </w:trPr>
        <w:tc>
          <w:tcPr>
            <w:tcW w:w="2248" w:type="pct"/>
          </w:tcPr>
          <w:p w14:paraId="5DE5B5B8" w14:textId="77777777" w:rsidR="004448D7" w:rsidRPr="00C327F6" w:rsidRDefault="004448D7" w:rsidP="00C278B6">
            <w:pPr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2" w:type="pct"/>
            <w:gridSpan w:val="8"/>
            <w:tcBorders>
              <w:bottom w:val="nil"/>
            </w:tcBorders>
          </w:tcPr>
          <w:p w14:paraId="50792DE8" w14:textId="77777777" w:rsidR="004448D7" w:rsidRPr="00C327F6" w:rsidRDefault="004448D7" w:rsidP="00C278B6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5290" w:rsidRPr="00C327F6" w14:paraId="2402B572" w14:textId="77777777" w:rsidTr="009106DD">
        <w:trPr>
          <w:trHeight w:val="331"/>
        </w:trPr>
        <w:tc>
          <w:tcPr>
            <w:tcW w:w="2248" w:type="pct"/>
          </w:tcPr>
          <w:p w14:paraId="4717DBF3" w14:textId="77777777" w:rsidR="009E42E7" w:rsidRPr="00C327F6" w:rsidRDefault="009E42E7" w:rsidP="009E42E7">
            <w:pPr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</w:tcPr>
          <w:p w14:paraId="795DC8A0" w14:textId="5079209E" w:rsidR="009E42E7" w:rsidRPr="00C327F6" w:rsidRDefault="009E42E7" w:rsidP="009E42E7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7,950</w:t>
            </w:r>
          </w:p>
        </w:tc>
        <w:tc>
          <w:tcPr>
            <w:tcW w:w="146" w:type="pct"/>
            <w:tcBorders>
              <w:bottom w:val="nil"/>
            </w:tcBorders>
          </w:tcPr>
          <w:p w14:paraId="1DE689AE" w14:textId="77777777" w:rsidR="009E42E7" w:rsidRPr="00C327F6" w:rsidRDefault="009E42E7" w:rsidP="009E42E7">
            <w:pPr>
              <w:tabs>
                <w:tab w:val="decimal" w:pos="81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bottom w:val="nil"/>
            </w:tcBorders>
          </w:tcPr>
          <w:p w14:paraId="303C8CE3" w14:textId="759A1534" w:rsidR="009E42E7" w:rsidRPr="00C327F6" w:rsidRDefault="009E42E7" w:rsidP="009E42E7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7,683</w:t>
            </w:r>
          </w:p>
        </w:tc>
        <w:tc>
          <w:tcPr>
            <w:tcW w:w="147" w:type="pct"/>
            <w:tcBorders>
              <w:bottom w:val="nil"/>
            </w:tcBorders>
          </w:tcPr>
          <w:p w14:paraId="1DF5AE8B" w14:textId="77777777" w:rsidR="009E42E7" w:rsidRPr="00C327F6" w:rsidRDefault="009E42E7" w:rsidP="009E42E7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</w:tcPr>
          <w:p w14:paraId="7535C84F" w14:textId="24B71468" w:rsidR="009E42E7" w:rsidRPr="00C327F6" w:rsidRDefault="009E42E7" w:rsidP="009E42E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4,765</w:t>
            </w:r>
          </w:p>
        </w:tc>
        <w:tc>
          <w:tcPr>
            <w:tcW w:w="145" w:type="pct"/>
            <w:tcBorders>
              <w:bottom w:val="nil"/>
            </w:tcBorders>
          </w:tcPr>
          <w:p w14:paraId="2B527949" w14:textId="77777777" w:rsidR="009E42E7" w:rsidRPr="00C327F6" w:rsidRDefault="009E42E7" w:rsidP="009E42E7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</w:tcPr>
          <w:p w14:paraId="16039F4B" w14:textId="5CB7AE12" w:rsidR="009E42E7" w:rsidRPr="00C327F6" w:rsidRDefault="009E42E7" w:rsidP="009E42E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4,463</w:t>
            </w:r>
          </w:p>
        </w:tc>
      </w:tr>
      <w:tr w:rsidR="004D5290" w:rsidRPr="00C327F6" w14:paraId="4B984CF1" w14:textId="77777777" w:rsidTr="009106DD">
        <w:trPr>
          <w:trHeight w:val="331"/>
        </w:trPr>
        <w:tc>
          <w:tcPr>
            <w:tcW w:w="2248" w:type="pct"/>
            <w:tcBorders>
              <w:bottom w:val="nil"/>
            </w:tcBorders>
            <w:vAlign w:val="bottom"/>
          </w:tcPr>
          <w:p w14:paraId="16F7AEE8" w14:textId="77777777" w:rsidR="009E42E7" w:rsidRPr="00C327F6" w:rsidRDefault="009E42E7" w:rsidP="009E42E7">
            <w:pPr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</w:tcPr>
          <w:p w14:paraId="36FDC19D" w14:textId="51E535EC" w:rsidR="009E42E7" w:rsidRPr="00C327F6" w:rsidRDefault="009E42E7" w:rsidP="009E42E7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4,315</w:t>
            </w:r>
          </w:p>
        </w:tc>
        <w:tc>
          <w:tcPr>
            <w:tcW w:w="146" w:type="pct"/>
            <w:tcBorders>
              <w:bottom w:val="nil"/>
            </w:tcBorders>
          </w:tcPr>
          <w:p w14:paraId="3FF97AE1" w14:textId="77777777" w:rsidR="009E42E7" w:rsidRPr="00C327F6" w:rsidRDefault="009E42E7" w:rsidP="009E42E7">
            <w:pPr>
              <w:tabs>
                <w:tab w:val="decimal" w:pos="81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bottom w:val="nil"/>
            </w:tcBorders>
          </w:tcPr>
          <w:p w14:paraId="60EBD138" w14:textId="48B1D842" w:rsidR="009E42E7" w:rsidRPr="00C327F6" w:rsidRDefault="009E42E7" w:rsidP="009E42E7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4,094</w:t>
            </w:r>
          </w:p>
        </w:tc>
        <w:tc>
          <w:tcPr>
            <w:tcW w:w="147" w:type="pct"/>
            <w:tcBorders>
              <w:bottom w:val="nil"/>
            </w:tcBorders>
          </w:tcPr>
          <w:p w14:paraId="51C6361F" w14:textId="77777777" w:rsidR="009E42E7" w:rsidRPr="00C327F6" w:rsidRDefault="009E42E7" w:rsidP="009E42E7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</w:tcPr>
          <w:p w14:paraId="3C1728DD" w14:textId="1E96A922" w:rsidR="009E42E7" w:rsidRPr="00C327F6" w:rsidRDefault="009E42E7" w:rsidP="009E42E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145" w:type="pct"/>
            <w:tcBorders>
              <w:bottom w:val="nil"/>
            </w:tcBorders>
          </w:tcPr>
          <w:p w14:paraId="5F878BD0" w14:textId="77777777" w:rsidR="009E42E7" w:rsidRPr="00C327F6" w:rsidRDefault="009E42E7" w:rsidP="009E42E7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</w:tcPr>
          <w:p w14:paraId="6E0B891F" w14:textId="78426207" w:rsidR="009E42E7" w:rsidRPr="00C327F6" w:rsidRDefault="009E42E7" w:rsidP="009E42E7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</w:tr>
      <w:tr w:rsidR="004D5290" w:rsidRPr="00C327F6" w14:paraId="6A322B44" w14:textId="77777777" w:rsidTr="009106DD">
        <w:trPr>
          <w:trHeight w:val="331"/>
        </w:trPr>
        <w:tc>
          <w:tcPr>
            <w:tcW w:w="2248" w:type="pct"/>
            <w:tcBorders>
              <w:bottom w:val="nil"/>
            </w:tcBorders>
            <w:vAlign w:val="bottom"/>
          </w:tcPr>
          <w:p w14:paraId="2CCC9BEF" w14:textId="77777777" w:rsidR="009E42E7" w:rsidRPr="00C327F6" w:rsidRDefault="009E42E7" w:rsidP="009E42E7">
            <w:pPr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มูลค่ายุติธรรมของสินทรัพย์โครงการ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6E642" w14:textId="41B9E799" w:rsidR="009E42E7" w:rsidRPr="00C327F6" w:rsidRDefault="009E42E7" w:rsidP="00273E38">
            <w:pPr>
              <w:tabs>
                <w:tab w:val="clear" w:pos="907"/>
                <w:tab w:val="decimal" w:pos="545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(3,059)</w:t>
            </w:r>
          </w:p>
        </w:tc>
        <w:tc>
          <w:tcPr>
            <w:tcW w:w="146" w:type="pct"/>
            <w:tcBorders>
              <w:bottom w:val="nil"/>
            </w:tcBorders>
          </w:tcPr>
          <w:p w14:paraId="123C41EE" w14:textId="77777777" w:rsidR="009E42E7" w:rsidRPr="00C327F6" w:rsidRDefault="009E42E7" w:rsidP="009E42E7">
            <w:pPr>
              <w:tabs>
                <w:tab w:val="decimal" w:pos="81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bottom w:val="single" w:sz="4" w:space="0" w:color="auto"/>
            </w:tcBorders>
          </w:tcPr>
          <w:p w14:paraId="2CB9F3AC" w14:textId="5AFC0012" w:rsidR="009E42E7" w:rsidRPr="00C327F6" w:rsidRDefault="009E42E7" w:rsidP="009E42E7">
            <w:pPr>
              <w:tabs>
                <w:tab w:val="clear" w:pos="907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(2,844)</w:t>
            </w:r>
          </w:p>
        </w:tc>
        <w:tc>
          <w:tcPr>
            <w:tcW w:w="147" w:type="pct"/>
            <w:tcBorders>
              <w:bottom w:val="nil"/>
            </w:tcBorders>
          </w:tcPr>
          <w:p w14:paraId="74C5C767" w14:textId="77777777" w:rsidR="009E42E7" w:rsidRPr="00C327F6" w:rsidRDefault="009E42E7" w:rsidP="009E42E7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7FA3EA" w14:textId="789302AF" w:rsidR="009E42E7" w:rsidRPr="00C327F6" w:rsidRDefault="009E42E7" w:rsidP="009E42E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bottom w:val="nil"/>
            </w:tcBorders>
          </w:tcPr>
          <w:p w14:paraId="55C03E9E" w14:textId="77777777" w:rsidR="009E42E7" w:rsidRPr="00C327F6" w:rsidRDefault="009E42E7" w:rsidP="009E42E7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B2F21D8" w14:textId="0F51587C" w:rsidR="009E42E7" w:rsidRPr="00C327F6" w:rsidRDefault="009E42E7" w:rsidP="009E42E7">
            <w:pPr>
              <w:tabs>
                <w:tab w:val="clear" w:pos="907"/>
                <w:tab w:val="decimal" w:pos="630"/>
                <w:tab w:val="left" w:pos="77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229B" w:rsidRPr="00C327F6" w14:paraId="5E27A66F" w14:textId="77777777" w:rsidTr="009106DD">
        <w:trPr>
          <w:cantSplit/>
          <w:trHeight w:val="331"/>
        </w:trPr>
        <w:tc>
          <w:tcPr>
            <w:tcW w:w="2248" w:type="pct"/>
            <w:tcBorders>
              <w:top w:val="nil"/>
              <w:bottom w:val="nil"/>
            </w:tcBorders>
            <w:vAlign w:val="bottom"/>
          </w:tcPr>
          <w:p w14:paraId="21B2BAB4" w14:textId="77777777" w:rsidR="003C229B" w:rsidRPr="00C327F6" w:rsidRDefault="003C229B" w:rsidP="003C229B">
            <w:pPr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B14D8D" w14:textId="2AFDCABF" w:rsidR="003C229B" w:rsidRPr="00C327F6" w:rsidRDefault="009E42E7" w:rsidP="003C229B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9,206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0CF902FA" w14:textId="77777777" w:rsidR="003C229B" w:rsidRPr="00C327F6" w:rsidRDefault="003C229B" w:rsidP="003C229B">
            <w:pPr>
              <w:tabs>
                <w:tab w:val="decimal" w:pos="81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F3E1C0" w14:textId="3BB587C8" w:rsidR="003C229B" w:rsidRPr="00C327F6" w:rsidRDefault="003C229B" w:rsidP="003C229B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8,933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72284DAD" w14:textId="77777777" w:rsidR="003C229B" w:rsidRPr="00C327F6" w:rsidRDefault="003C229B" w:rsidP="003C229B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38D844" w14:textId="3CC6156A" w:rsidR="003C229B" w:rsidRPr="00C327F6" w:rsidRDefault="009E42E7" w:rsidP="003C229B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5,284</w:t>
            </w: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12CD6A45" w14:textId="77777777" w:rsidR="003C229B" w:rsidRPr="00C327F6" w:rsidRDefault="003C229B" w:rsidP="003C229B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D728A11" w14:textId="584EB77A" w:rsidR="003C229B" w:rsidRPr="00C327F6" w:rsidRDefault="003C229B" w:rsidP="003C229B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4,957</w:t>
            </w:r>
          </w:p>
        </w:tc>
      </w:tr>
    </w:tbl>
    <w:p w14:paraId="50D3ED2D" w14:textId="77777777" w:rsidR="004623C2" w:rsidRPr="008F4478" w:rsidRDefault="004623C2" w:rsidP="0070343A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02AB3E89" w14:textId="0AD6B49C" w:rsidR="004F4243" w:rsidRPr="00C327F6" w:rsidRDefault="004F4243" w:rsidP="004448D7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327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9DB7EBD" w14:textId="249A1019" w:rsidR="004F4243" w:rsidRPr="008F4478" w:rsidRDefault="004F4243" w:rsidP="004448D7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3217FFBA" w14:textId="28898CF9" w:rsidR="0070343A" w:rsidRPr="00C327F6" w:rsidRDefault="004F4243" w:rsidP="005A22F6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</w:t>
      </w:r>
      <w:r w:rsidRPr="00C327F6">
        <w:rPr>
          <w:rFonts w:asciiTheme="majorBidi" w:hAnsiTheme="majorBidi" w:cstheme="majorBidi"/>
          <w:sz w:val="30"/>
          <w:szCs w:val="30"/>
        </w:rPr>
        <w:t xml:space="preserve">    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C327F6">
        <w:rPr>
          <w:rFonts w:asciiTheme="majorBidi" w:hAnsiTheme="majorBidi" w:cstheme="majorBidi"/>
          <w:sz w:val="30"/>
          <w:szCs w:val="30"/>
        </w:rPr>
        <w:t xml:space="preserve">2541 </w:t>
      </w:r>
      <w:r w:rsidRPr="00C327F6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329F00D4" w14:textId="77777777" w:rsidR="00A57F14" w:rsidRPr="008F4478" w:rsidRDefault="00A57F14" w:rsidP="005A22F6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79" w:type="dxa"/>
        <w:tblInd w:w="432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5"/>
        <w:gridCol w:w="812"/>
        <w:gridCol w:w="1080"/>
        <w:gridCol w:w="269"/>
        <w:gridCol w:w="991"/>
        <w:gridCol w:w="269"/>
        <w:gridCol w:w="1059"/>
        <w:gridCol w:w="269"/>
        <w:gridCol w:w="1055"/>
      </w:tblGrid>
      <w:tr w:rsidR="004D5290" w:rsidRPr="00C327F6" w14:paraId="7A6F77EC" w14:textId="77777777" w:rsidTr="00A57F14">
        <w:trPr>
          <w:tblHeader/>
        </w:trPr>
        <w:tc>
          <w:tcPr>
            <w:tcW w:w="3375" w:type="dxa"/>
            <w:vMerge w:val="restart"/>
          </w:tcPr>
          <w:p w14:paraId="504E43A7" w14:textId="1E0CDBA8" w:rsidR="008A7906" w:rsidRPr="00C327F6" w:rsidRDefault="008A7906" w:rsidP="00573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</w:t>
            </w:r>
            <w:r w:rsidRPr="00C327F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812" w:type="dxa"/>
          </w:tcPr>
          <w:p w14:paraId="6586364E" w14:textId="77777777" w:rsidR="008A7906" w:rsidRPr="00C327F6" w:rsidRDefault="008A7906" w:rsidP="005731D7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68DE49F7" w14:textId="77777777" w:rsidR="008A7906" w:rsidRPr="00C327F6" w:rsidRDefault="008A7906" w:rsidP="00A67DA9">
            <w:pPr>
              <w:tabs>
                <w:tab w:val="left" w:pos="2126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32C87DB2" w14:textId="77777777" w:rsidR="008A7906" w:rsidRPr="00C327F6" w:rsidRDefault="008A7906" w:rsidP="005731D7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3" w:type="dxa"/>
            <w:gridSpan w:val="3"/>
          </w:tcPr>
          <w:p w14:paraId="508ADDE5" w14:textId="77777777" w:rsidR="008A7906" w:rsidRPr="00C327F6" w:rsidRDefault="008A7906" w:rsidP="005731D7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4D5290" w:rsidRPr="00C327F6" w14:paraId="6BCB9CF0" w14:textId="77777777" w:rsidTr="00A57F14">
        <w:trPr>
          <w:tblHeader/>
        </w:trPr>
        <w:tc>
          <w:tcPr>
            <w:tcW w:w="3375" w:type="dxa"/>
            <w:vMerge/>
          </w:tcPr>
          <w:p w14:paraId="2158A1DB" w14:textId="77777777" w:rsidR="00486827" w:rsidRPr="00C327F6" w:rsidRDefault="00486827" w:rsidP="0048682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2" w:type="dxa"/>
          </w:tcPr>
          <w:p w14:paraId="6046119E" w14:textId="77777777" w:rsidR="00486827" w:rsidRPr="00C327F6" w:rsidRDefault="00486827" w:rsidP="00486827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7B1ECA0A" w14:textId="5AAF285D" w:rsidR="00486827" w:rsidRPr="00C327F6" w:rsidRDefault="00BD2F2E" w:rsidP="00486827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9" w:type="dxa"/>
            <w:vAlign w:val="center"/>
          </w:tcPr>
          <w:p w14:paraId="6739D432" w14:textId="77777777" w:rsidR="00486827" w:rsidRPr="00C327F6" w:rsidRDefault="00486827" w:rsidP="00486827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1" w:type="dxa"/>
            <w:vAlign w:val="center"/>
          </w:tcPr>
          <w:p w14:paraId="308E7807" w14:textId="2B42D71F" w:rsidR="00486827" w:rsidRPr="00C327F6" w:rsidRDefault="00BD2F2E" w:rsidP="00486827">
            <w:pPr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9" w:type="dxa"/>
            <w:vAlign w:val="center"/>
          </w:tcPr>
          <w:p w14:paraId="649F73AA" w14:textId="77777777" w:rsidR="00486827" w:rsidRPr="00C327F6" w:rsidRDefault="00486827" w:rsidP="00486827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vAlign w:val="center"/>
          </w:tcPr>
          <w:p w14:paraId="542539C4" w14:textId="4C3F7C37" w:rsidR="00486827" w:rsidRPr="00C327F6" w:rsidRDefault="00BD2F2E" w:rsidP="00486827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9" w:type="dxa"/>
            <w:vAlign w:val="center"/>
          </w:tcPr>
          <w:p w14:paraId="3325FB75" w14:textId="77777777" w:rsidR="00486827" w:rsidRPr="00C327F6" w:rsidRDefault="00486827" w:rsidP="00486827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5" w:type="dxa"/>
            <w:vAlign w:val="center"/>
          </w:tcPr>
          <w:p w14:paraId="532C7685" w14:textId="3F56CD54" w:rsidR="00486827" w:rsidRPr="00C327F6" w:rsidRDefault="00BD2F2E" w:rsidP="00486827">
            <w:pPr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D5290" w:rsidRPr="00C327F6" w14:paraId="6972DCBA" w14:textId="77777777" w:rsidTr="00A57F14">
        <w:trPr>
          <w:tblHeader/>
        </w:trPr>
        <w:tc>
          <w:tcPr>
            <w:tcW w:w="3375" w:type="dxa"/>
          </w:tcPr>
          <w:p w14:paraId="7D508E1B" w14:textId="77777777" w:rsidR="008A7906" w:rsidRPr="00C327F6" w:rsidRDefault="008A7906" w:rsidP="005731D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2" w:type="dxa"/>
          </w:tcPr>
          <w:p w14:paraId="1668A9CE" w14:textId="77777777" w:rsidR="008A7906" w:rsidRPr="00C327F6" w:rsidRDefault="008A7906" w:rsidP="005731D7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92" w:type="dxa"/>
            <w:gridSpan w:val="7"/>
          </w:tcPr>
          <w:p w14:paraId="48471163" w14:textId="77777777" w:rsidR="008A7906" w:rsidRPr="00C327F6" w:rsidRDefault="008A7906" w:rsidP="005731D7">
            <w:pPr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5290" w:rsidRPr="00C327F6" w14:paraId="59740C52" w14:textId="77777777" w:rsidTr="00695933">
        <w:tc>
          <w:tcPr>
            <w:tcW w:w="3375" w:type="dxa"/>
          </w:tcPr>
          <w:p w14:paraId="768ABCA2" w14:textId="77777777" w:rsidR="003C229B" w:rsidRPr="00C327F6" w:rsidRDefault="003C229B" w:rsidP="003C229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2" w:type="dxa"/>
          </w:tcPr>
          <w:p w14:paraId="437396BA" w14:textId="77777777" w:rsidR="003C229B" w:rsidRPr="00C327F6" w:rsidRDefault="003C229B" w:rsidP="003C229B">
            <w:pPr>
              <w:tabs>
                <w:tab w:val="clear" w:pos="907"/>
                <w:tab w:val="decimal" w:pos="882"/>
              </w:tabs>
              <w:spacing w:line="36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6A2B6C" w14:textId="39379DBF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8,933</w:t>
            </w:r>
          </w:p>
        </w:tc>
        <w:tc>
          <w:tcPr>
            <w:tcW w:w="269" w:type="dxa"/>
          </w:tcPr>
          <w:p w14:paraId="38109D82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707764CE" w14:textId="4026057C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9,008</w:t>
            </w:r>
          </w:p>
        </w:tc>
        <w:tc>
          <w:tcPr>
            <w:tcW w:w="269" w:type="dxa"/>
          </w:tcPr>
          <w:p w14:paraId="2F633836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C702F62" w14:textId="750FE126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4,957</w:t>
            </w:r>
          </w:p>
        </w:tc>
        <w:tc>
          <w:tcPr>
            <w:tcW w:w="269" w:type="dxa"/>
          </w:tcPr>
          <w:p w14:paraId="46D68C2E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2FCCA8CA" w14:textId="6CB246A9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4,346</w:t>
            </w:r>
          </w:p>
        </w:tc>
      </w:tr>
      <w:tr w:rsidR="004D5290" w:rsidRPr="00C327F6" w14:paraId="41866D3D" w14:textId="77777777" w:rsidTr="00695933">
        <w:tc>
          <w:tcPr>
            <w:tcW w:w="3375" w:type="dxa"/>
          </w:tcPr>
          <w:p w14:paraId="540995CE" w14:textId="77777777" w:rsidR="003C229B" w:rsidRPr="008F4478" w:rsidRDefault="003C229B" w:rsidP="008F4478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</w:tcPr>
          <w:p w14:paraId="0EC4EEE2" w14:textId="77777777" w:rsidR="003C229B" w:rsidRPr="008F4478" w:rsidRDefault="003C229B" w:rsidP="008F4478">
            <w:pPr>
              <w:tabs>
                <w:tab w:val="clear" w:pos="907"/>
                <w:tab w:val="decimal" w:pos="882"/>
              </w:tabs>
              <w:ind w:left="-79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40D0EEC" w14:textId="77777777" w:rsidR="003C229B" w:rsidRPr="008F4478" w:rsidRDefault="003C229B" w:rsidP="008F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7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</w:tcPr>
          <w:p w14:paraId="74023DC3" w14:textId="77777777" w:rsidR="003C229B" w:rsidRPr="008F4478" w:rsidRDefault="003C229B" w:rsidP="008F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right="-7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1" w:type="dxa"/>
          </w:tcPr>
          <w:p w14:paraId="15084D5D" w14:textId="77777777" w:rsidR="003C229B" w:rsidRPr="008F4478" w:rsidRDefault="003C229B" w:rsidP="008F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7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</w:tcPr>
          <w:p w14:paraId="7A8CB56F" w14:textId="77777777" w:rsidR="003C229B" w:rsidRPr="008F4478" w:rsidRDefault="003C229B" w:rsidP="008F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right="-75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59" w:type="dxa"/>
          </w:tcPr>
          <w:p w14:paraId="03195C90" w14:textId="77777777" w:rsidR="003C229B" w:rsidRPr="008F4478" w:rsidRDefault="003C229B" w:rsidP="008F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7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</w:tcPr>
          <w:p w14:paraId="7F00AFE3" w14:textId="77777777" w:rsidR="003C229B" w:rsidRPr="008F4478" w:rsidRDefault="003C229B" w:rsidP="008F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right="-75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55" w:type="dxa"/>
          </w:tcPr>
          <w:p w14:paraId="5868A4C8" w14:textId="77777777" w:rsidR="003C229B" w:rsidRPr="008F4478" w:rsidRDefault="003C229B" w:rsidP="008F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7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D5290" w:rsidRPr="00C327F6" w14:paraId="19100043" w14:textId="77777777" w:rsidTr="00695933">
        <w:tc>
          <w:tcPr>
            <w:tcW w:w="3375" w:type="dxa"/>
          </w:tcPr>
          <w:p w14:paraId="5D199C2B" w14:textId="77777777" w:rsidR="003C229B" w:rsidRPr="00C327F6" w:rsidRDefault="003C229B" w:rsidP="003C229B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12" w:type="dxa"/>
          </w:tcPr>
          <w:p w14:paraId="3A8903C0" w14:textId="77777777" w:rsidR="003C229B" w:rsidRPr="00C327F6" w:rsidRDefault="003C229B" w:rsidP="003C229B">
            <w:pPr>
              <w:tabs>
                <w:tab w:val="decimal" w:pos="227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1A655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E36CC96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</w:tcPr>
          <w:p w14:paraId="1753A229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E80C88C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9" w:type="dxa"/>
          </w:tcPr>
          <w:p w14:paraId="2D9A91E8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DDC2C41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229A6B38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</w:tr>
      <w:tr w:rsidR="004D5290" w:rsidRPr="00C327F6" w14:paraId="2983F504" w14:textId="77777777" w:rsidTr="001F7CFA">
        <w:tc>
          <w:tcPr>
            <w:tcW w:w="3375" w:type="dxa"/>
          </w:tcPr>
          <w:p w14:paraId="15E6D7AB" w14:textId="77777777" w:rsidR="009E42E7" w:rsidRPr="00C327F6" w:rsidRDefault="009E42E7" w:rsidP="009E42E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812" w:type="dxa"/>
          </w:tcPr>
          <w:p w14:paraId="53EC7FFB" w14:textId="77777777" w:rsidR="009E42E7" w:rsidRPr="00C327F6" w:rsidRDefault="009E42E7" w:rsidP="009E42E7">
            <w:pPr>
              <w:tabs>
                <w:tab w:val="decimal" w:pos="865"/>
              </w:tabs>
              <w:spacing w:line="360" w:lineRule="exac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F69740" w14:textId="5455C1DA" w:rsidR="009E42E7" w:rsidRPr="00C327F6" w:rsidRDefault="009E42E7" w:rsidP="009E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69" w:type="dxa"/>
          </w:tcPr>
          <w:p w14:paraId="39154EA3" w14:textId="77777777" w:rsidR="009E42E7" w:rsidRPr="00C327F6" w:rsidRDefault="009E42E7" w:rsidP="009E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01769BA2" w14:textId="4BE5D42D" w:rsidR="009E42E7" w:rsidRPr="00C327F6" w:rsidRDefault="009E42E7" w:rsidP="009E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513</w:t>
            </w:r>
          </w:p>
        </w:tc>
        <w:tc>
          <w:tcPr>
            <w:tcW w:w="269" w:type="dxa"/>
          </w:tcPr>
          <w:p w14:paraId="3E3D5637" w14:textId="77777777" w:rsidR="009E42E7" w:rsidRPr="00C327F6" w:rsidRDefault="009E42E7" w:rsidP="009E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522156F2" w14:textId="4DED65A8" w:rsidR="009E42E7" w:rsidRPr="00C327F6" w:rsidRDefault="009E42E7" w:rsidP="009E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  <w:tc>
          <w:tcPr>
            <w:tcW w:w="269" w:type="dxa"/>
          </w:tcPr>
          <w:p w14:paraId="6411547C" w14:textId="77777777" w:rsidR="009E42E7" w:rsidRPr="00C327F6" w:rsidRDefault="009E42E7" w:rsidP="009E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07E2F955" w14:textId="5587D918" w:rsidR="009E42E7" w:rsidRPr="00C327F6" w:rsidRDefault="009E42E7" w:rsidP="009E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  <w:tr w:rsidR="004D5290" w:rsidRPr="00C327F6" w14:paraId="52656885" w14:textId="77777777" w:rsidTr="001F7CFA">
        <w:trPr>
          <w:trHeight w:val="417"/>
        </w:trPr>
        <w:tc>
          <w:tcPr>
            <w:tcW w:w="3375" w:type="dxa"/>
            <w:vAlign w:val="center"/>
          </w:tcPr>
          <w:p w14:paraId="465B6AB4" w14:textId="77777777" w:rsidR="009E42E7" w:rsidRPr="00C327F6" w:rsidRDefault="009E42E7" w:rsidP="009E42E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12" w:type="dxa"/>
          </w:tcPr>
          <w:p w14:paraId="3C194379" w14:textId="77777777" w:rsidR="009E42E7" w:rsidRPr="00C327F6" w:rsidRDefault="009E42E7" w:rsidP="009E42E7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3E48C2" w14:textId="78FAA82D" w:rsidR="009E42E7" w:rsidRPr="00C327F6" w:rsidRDefault="009E42E7" w:rsidP="009E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269" w:type="dxa"/>
            <w:tcBorders>
              <w:bottom w:val="nil"/>
            </w:tcBorders>
            <w:vAlign w:val="center"/>
          </w:tcPr>
          <w:p w14:paraId="6079FF1C" w14:textId="77777777" w:rsidR="009E42E7" w:rsidRPr="00C327F6" w:rsidRDefault="009E42E7" w:rsidP="009E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433CBDB2" w14:textId="4B82E60E" w:rsidR="009E42E7" w:rsidRPr="00C327F6" w:rsidRDefault="009E42E7" w:rsidP="009E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69" w:type="dxa"/>
            <w:tcBorders>
              <w:bottom w:val="nil"/>
            </w:tcBorders>
            <w:vAlign w:val="center"/>
          </w:tcPr>
          <w:p w14:paraId="0C463E6B" w14:textId="77777777" w:rsidR="009E42E7" w:rsidRPr="00C327F6" w:rsidRDefault="009E42E7" w:rsidP="009E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7DD53FCC" w14:textId="2761CE6D" w:rsidR="009E42E7" w:rsidRPr="00C327F6" w:rsidRDefault="009E42E7" w:rsidP="009E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269" w:type="dxa"/>
            <w:tcBorders>
              <w:bottom w:val="nil"/>
            </w:tcBorders>
            <w:vAlign w:val="center"/>
          </w:tcPr>
          <w:p w14:paraId="78FD6666" w14:textId="77777777" w:rsidR="009E42E7" w:rsidRPr="00C327F6" w:rsidRDefault="009E42E7" w:rsidP="009E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nil"/>
            </w:tcBorders>
          </w:tcPr>
          <w:p w14:paraId="2C4E4979" w14:textId="481EDDF7" w:rsidR="009E42E7" w:rsidRPr="00C327F6" w:rsidRDefault="009E42E7" w:rsidP="009E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707C0" w:rsidRPr="00C327F6">
              <w:rPr>
                <w:rFonts w:asciiTheme="majorBidi" w:hAnsiTheme="majorBidi" w:cstheme="majorBidi" w:hint="cs"/>
                <w:sz w:val="30"/>
                <w:szCs w:val="30"/>
              </w:rPr>
              <w:t>39</w:t>
            </w:r>
          </w:p>
        </w:tc>
      </w:tr>
      <w:tr w:rsidR="004D5290" w:rsidRPr="00C327F6" w14:paraId="3EEBD6B9" w14:textId="77777777" w:rsidTr="001F7CFA">
        <w:trPr>
          <w:trHeight w:val="417"/>
        </w:trPr>
        <w:tc>
          <w:tcPr>
            <w:tcW w:w="3375" w:type="dxa"/>
            <w:vAlign w:val="center"/>
          </w:tcPr>
          <w:p w14:paraId="17678DB0" w14:textId="52592FCF" w:rsidR="003C229B" w:rsidRPr="00C327F6" w:rsidRDefault="003C229B" w:rsidP="003C229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812" w:type="dxa"/>
          </w:tcPr>
          <w:p w14:paraId="7AB34478" w14:textId="77777777" w:rsidR="003C229B" w:rsidRPr="00C327F6" w:rsidRDefault="003C229B" w:rsidP="003C229B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569DE3" w14:textId="52D846F7" w:rsidR="003C229B" w:rsidRPr="00C327F6" w:rsidRDefault="009E42E7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269" w:type="dxa"/>
            <w:tcBorders>
              <w:bottom w:val="nil"/>
            </w:tcBorders>
            <w:vAlign w:val="center"/>
          </w:tcPr>
          <w:p w14:paraId="77F3F5B0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6525542D" w14:textId="31D0B6BC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(386)</w:t>
            </w:r>
          </w:p>
        </w:tc>
        <w:tc>
          <w:tcPr>
            <w:tcW w:w="269" w:type="dxa"/>
            <w:tcBorders>
              <w:bottom w:val="nil"/>
            </w:tcBorders>
            <w:vAlign w:val="center"/>
          </w:tcPr>
          <w:p w14:paraId="641B2A45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013196CD" w14:textId="5AD68088" w:rsidR="003C229B" w:rsidRPr="00C327F6" w:rsidRDefault="009E42E7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bottom w:val="nil"/>
            </w:tcBorders>
            <w:vAlign w:val="center"/>
          </w:tcPr>
          <w:p w14:paraId="6672E201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nil"/>
            </w:tcBorders>
          </w:tcPr>
          <w:p w14:paraId="60552EA8" w14:textId="136E4384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290" w:rsidRPr="00C327F6" w14:paraId="7F95C016" w14:textId="77777777" w:rsidTr="00F366C2">
        <w:trPr>
          <w:trHeight w:val="423"/>
        </w:trPr>
        <w:tc>
          <w:tcPr>
            <w:tcW w:w="4187" w:type="dxa"/>
            <w:gridSpan w:val="2"/>
            <w:tcBorders>
              <w:bottom w:val="nil"/>
            </w:tcBorders>
            <w:vAlign w:val="center"/>
          </w:tcPr>
          <w:p w14:paraId="78993C10" w14:textId="7BA8FFE6" w:rsidR="003C229B" w:rsidRPr="00C327F6" w:rsidRDefault="003C229B" w:rsidP="003C229B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ขาดทุน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จากการประมาณการ</w:t>
            </w:r>
          </w:p>
          <w:p w14:paraId="29A22F3F" w14:textId="77777777" w:rsidR="003C229B" w:rsidRPr="00C327F6" w:rsidRDefault="003C229B" w:rsidP="003C229B">
            <w:pPr>
              <w:tabs>
                <w:tab w:val="clear" w:pos="907"/>
                <w:tab w:val="decimal" w:pos="882"/>
              </w:tabs>
              <w:spacing w:line="360" w:lineRule="exact"/>
              <w:ind w:right="-18" w:firstLine="162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ตามหลักคณิตศาสตร์ประกันภัย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F62ACD7" w14:textId="77777777" w:rsidR="009E42E7" w:rsidRPr="00C327F6" w:rsidRDefault="009E42E7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FB3A0F" w14:textId="1529CB23" w:rsidR="003C229B" w:rsidRPr="00C327F6" w:rsidRDefault="009E42E7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69" w:type="dxa"/>
            <w:tcBorders>
              <w:bottom w:val="nil"/>
            </w:tcBorders>
          </w:tcPr>
          <w:p w14:paraId="39EF37CD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44BC2146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B83FB8" w14:textId="127E2F9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69" w:type="dxa"/>
            <w:tcBorders>
              <w:bottom w:val="nil"/>
            </w:tcBorders>
            <w:vAlign w:val="center"/>
          </w:tcPr>
          <w:p w14:paraId="1E7135E9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141FEE33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2DEABB" w14:textId="6968411A" w:rsidR="009E42E7" w:rsidRPr="00C327F6" w:rsidRDefault="009E42E7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69" w:type="dxa"/>
            <w:tcBorders>
              <w:bottom w:val="nil"/>
            </w:tcBorders>
          </w:tcPr>
          <w:p w14:paraId="149305E4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center"/>
          </w:tcPr>
          <w:p w14:paraId="48035201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273E81" w14:textId="48756862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4D5290" w:rsidRPr="00C327F6" w14:paraId="3CF43966" w14:textId="77777777" w:rsidTr="00695933">
        <w:tc>
          <w:tcPr>
            <w:tcW w:w="3375" w:type="dxa"/>
            <w:tcBorders>
              <w:top w:val="nil"/>
              <w:bottom w:val="nil"/>
            </w:tcBorders>
          </w:tcPr>
          <w:p w14:paraId="2EF71B68" w14:textId="77777777" w:rsidR="003C229B" w:rsidRPr="00C327F6" w:rsidRDefault="003C229B" w:rsidP="003C229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14:paraId="58E331BB" w14:textId="77777777" w:rsidR="003C229B" w:rsidRPr="00C327F6" w:rsidRDefault="003C229B" w:rsidP="003C229B">
            <w:pPr>
              <w:tabs>
                <w:tab w:val="decimal" w:pos="865"/>
              </w:tabs>
              <w:spacing w:line="360" w:lineRule="exac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F7C1AE" w14:textId="05A1CDCD" w:rsidR="003C229B" w:rsidRPr="00C327F6" w:rsidRDefault="009E42E7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1CDF586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7550C9D4" w14:textId="0D2BF71F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75BB40A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5416BE5F" w14:textId="73240569" w:rsidR="003C229B" w:rsidRPr="00C327F6" w:rsidRDefault="009E42E7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7921B15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0B259C92" w14:textId="52765888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8707C0" w:rsidRPr="00C327F6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</w:tr>
      <w:tr w:rsidR="00235184" w:rsidRPr="00C327F6" w14:paraId="7C0E7A0D" w14:textId="77777777" w:rsidTr="00235184">
        <w:tc>
          <w:tcPr>
            <w:tcW w:w="3375" w:type="dxa"/>
            <w:tcBorders>
              <w:top w:val="nil"/>
              <w:bottom w:val="nil"/>
            </w:tcBorders>
          </w:tcPr>
          <w:p w14:paraId="470380D3" w14:textId="77777777" w:rsidR="00235184" w:rsidRPr="008F4478" w:rsidRDefault="00235184" w:rsidP="008F447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14:paraId="6C71E994" w14:textId="77777777" w:rsidR="00235184" w:rsidRPr="008F4478" w:rsidRDefault="00235184" w:rsidP="008F4478">
            <w:pPr>
              <w:tabs>
                <w:tab w:val="decimal" w:pos="865"/>
              </w:tabs>
              <w:ind w:left="-79" w:right="-10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91AC52E" w14:textId="77777777" w:rsidR="00235184" w:rsidRPr="008F4478" w:rsidRDefault="00235184" w:rsidP="008F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7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30B5DA3" w14:textId="77777777" w:rsidR="00235184" w:rsidRPr="008F4478" w:rsidRDefault="00235184" w:rsidP="008F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right="-75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nil"/>
            </w:tcBorders>
          </w:tcPr>
          <w:p w14:paraId="26140D95" w14:textId="77777777" w:rsidR="00235184" w:rsidRPr="008F4478" w:rsidRDefault="00235184" w:rsidP="008F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right="-7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A59DF06" w14:textId="77777777" w:rsidR="00235184" w:rsidRPr="008F4478" w:rsidRDefault="00235184" w:rsidP="008F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right="-75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nil"/>
            </w:tcBorders>
          </w:tcPr>
          <w:p w14:paraId="14CDD77A" w14:textId="77777777" w:rsidR="00235184" w:rsidRPr="008F4478" w:rsidRDefault="00235184" w:rsidP="008F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7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7D0252F" w14:textId="77777777" w:rsidR="00235184" w:rsidRPr="008F4478" w:rsidRDefault="00235184" w:rsidP="008F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right="-75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nil"/>
            </w:tcBorders>
          </w:tcPr>
          <w:p w14:paraId="472F48F3" w14:textId="77777777" w:rsidR="00235184" w:rsidRPr="008F4478" w:rsidRDefault="00235184" w:rsidP="008F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right="-7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D5290" w:rsidRPr="00C327F6" w14:paraId="44AB5B2F" w14:textId="77777777" w:rsidTr="00235184">
        <w:tc>
          <w:tcPr>
            <w:tcW w:w="3375" w:type="dxa"/>
          </w:tcPr>
          <w:p w14:paraId="74DA7686" w14:textId="77777777" w:rsidR="003C229B" w:rsidRPr="00C327F6" w:rsidRDefault="003C229B" w:rsidP="003C229B">
            <w:pPr>
              <w:spacing w:line="360" w:lineRule="exact"/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12" w:type="dxa"/>
          </w:tcPr>
          <w:p w14:paraId="7C01EA7D" w14:textId="77777777" w:rsidR="003C229B" w:rsidRPr="00C327F6" w:rsidRDefault="003C229B" w:rsidP="003C229B">
            <w:pPr>
              <w:spacing w:line="360" w:lineRule="exact"/>
              <w:ind w:left="-79" w:right="-1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08DA855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057FA684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0D23BD25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2F1BE7D8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nil"/>
            </w:tcBorders>
          </w:tcPr>
          <w:p w14:paraId="5C9A142C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1E04B97F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nil"/>
            </w:tcBorders>
          </w:tcPr>
          <w:p w14:paraId="364D0AFD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4D5290" w:rsidRPr="00C327F6" w14:paraId="7522529D" w14:textId="77777777" w:rsidTr="00235184">
        <w:trPr>
          <w:trHeight w:val="781"/>
        </w:trPr>
        <w:tc>
          <w:tcPr>
            <w:tcW w:w="4187" w:type="dxa"/>
            <w:gridSpan w:val="2"/>
          </w:tcPr>
          <w:p w14:paraId="7CD5FAA7" w14:textId="1D6E0C99" w:rsidR="003C229B" w:rsidRPr="00C327F6" w:rsidRDefault="003C229B" w:rsidP="003C229B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ขาดทุน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จากกา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รวัดมูลค่าใหม่</w:t>
            </w:r>
          </w:p>
          <w:p w14:paraId="37FDDE0B" w14:textId="1CEBFAB1" w:rsidR="003C229B" w:rsidRPr="00C327F6" w:rsidRDefault="003C229B" w:rsidP="003C229B">
            <w:pPr>
              <w:tabs>
                <w:tab w:val="clear" w:pos="907"/>
                <w:tab w:val="decimal" w:pos="882"/>
              </w:tabs>
              <w:spacing w:line="360" w:lineRule="exact"/>
              <w:ind w:left="-79" w:right="-18" w:firstLine="24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ของผลประโยชน์พนักงานที่กำหนดไว้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20105F0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3C0BC3" w14:textId="6595C2DA" w:rsidR="009E42E7" w:rsidRPr="00C327F6" w:rsidRDefault="009E42E7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269" w:type="dxa"/>
            <w:tcBorders>
              <w:top w:val="nil"/>
            </w:tcBorders>
          </w:tcPr>
          <w:p w14:paraId="179C016C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2F41BCFF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8E2238" w14:textId="344BEB4A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269" w:type="dxa"/>
            <w:tcBorders>
              <w:top w:val="nil"/>
            </w:tcBorders>
          </w:tcPr>
          <w:p w14:paraId="28C38800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</w:tcPr>
          <w:p w14:paraId="48A6194C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4530AE" w14:textId="58B02A50" w:rsidR="009E42E7" w:rsidRPr="00C327F6" w:rsidRDefault="009E42E7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269" w:type="dxa"/>
            <w:tcBorders>
              <w:top w:val="nil"/>
            </w:tcBorders>
          </w:tcPr>
          <w:p w14:paraId="29696465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14:paraId="1D5D12E5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EB9E3E" w14:textId="558FFAB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8707C0" w:rsidRPr="00C327F6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</w:tr>
      <w:tr w:rsidR="004D5290" w:rsidRPr="00C327F6" w14:paraId="692EDB7C" w14:textId="77777777" w:rsidTr="00695933">
        <w:tc>
          <w:tcPr>
            <w:tcW w:w="3375" w:type="dxa"/>
            <w:tcBorders>
              <w:bottom w:val="nil"/>
            </w:tcBorders>
          </w:tcPr>
          <w:p w14:paraId="40C843AD" w14:textId="77777777" w:rsidR="003C229B" w:rsidRPr="00C327F6" w:rsidRDefault="003C229B" w:rsidP="003C229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812" w:type="dxa"/>
            <w:tcBorders>
              <w:bottom w:val="nil"/>
            </w:tcBorders>
          </w:tcPr>
          <w:p w14:paraId="5DD91A63" w14:textId="77777777" w:rsidR="003C229B" w:rsidRPr="00C327F6" w:rsidRDefault="003C229B" w:rsidP="003C229B">
            <w:pPr>
              <w:tabs>
                <w:tab w:val="clear" w:pos="907"/>
                <w:tab w:val="decimal" w:pos="882"/>
              </w:tabs>
              <w:spacing w:line="36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D6404C" w14:textId="13F16D9A" w:rsidR="003C229B" w:rsidRPr="00C327F6" w:rsidRDefault="009E42E7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269" w:type="dxa"/>
            <w:tcBorders>
              <w:bottom w:val="nil"/>
            </w:tcBorders>
          </w:tcPr>
          <w:p w14:paraId="726D98DF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718E8730" w14:textId="515C014B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(277)</w:t>
            </w:r>
          </w:p>
        </w:tc>
        <w:tc>
          <w:tcPr>
            <w:tcW w:w="269" w:type="dxa"/>
            <w:tcBorders>
              <w:bottom w:val="nil"/>
            </w:tcBorders>
          </w:tcPr>
          <w:p w14:paraId="03E53719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0B7F7AE6" w14:textId="79541D3F" w:rsidR="003C229B" w:rsidRPr="00C327F6" w:rsidRDefault="009E42E7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bottom w:val="nil"/>
            </w:tcBorders>
          </w:tcPr>
          <w:p w14:paraId="349A819A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266AC5B1" w14:textId="66A084DE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290" w:rsidRPr="00C327F6" w14:paraId="3ED2BB32" w14:textId="77777777" w:rsidTr="00695933">
        <w:tc>
          <w:tcPr>
            <w:tcW w:w="3375" w:type="dxa"/>
            <w:tcBorders>
              <w:top w:val="nil"/>
              <w:bottom w:val="nil"/>
            </w:tcBorders>
          </w:tcPr>
          <w:p w14:paraId="45A70920" w14:textId="7A7C78CA" w:rsidR="003C229B" w:rsidRPr="00C327F6" w:rsidRDefault="003C229B" w:rsidP="003C229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14:paraId="3415EBBD" w14:textId="77777777" w:rsidR="003C229B" w:rsidRPr="00C327F6" w:rsidRDefault="003C229B" w:rsidP="003C229B">
            <w:pPr>
              <w:tabs>
                <w:tab w:val="clear" w:pos="907"/>
                <w:tab w:val="decimal" w:pos="882"/>
              </w:tabs>
              <w:spacing w:line="36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80186B4" w14:textId="73BBD4E8" w:rsidR="003C229B" w:rsidRPr="00C327F6" w:rsidRDefault="009E42E7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D998772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05EE1B60" w14:textId="13737ED2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A9CE833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1084BA75" w14:textId="01F55BE0" w:rsidR="003C229B" w:rsidRPr="00C327F6" w:rsidRDefault="009E42E7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EF1CA62" w14:textId="77777777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2CEDEE11" w14:textId="719C6064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8707C0" w:rsidRPr="00C327F6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</w:tr>
      <w:tr w:rsidR="004D5290" w:rsidRPr="00C327F6" w14:paraId="347D0BCA" w14:textId="77777777" w:rsidTr="00695933">
        <w:tc>
          <w:tcPr>
            <w:tcW w:w="3375" w:type="dxa"/>
            <w:tcBorders>
              <w:top w:val="nil"/>
            </w:tcBorders>
          </w:tcPr>
          <w:p w14:paraId="35644FC5" w14:textId="77777777" w:rsidR="003C229B" w:rsidRPr="00C327F6" w:rsidRDefault="003C229B" w:rsidP="003C229B">
            <w:pPr>
              <w:spacing w:line="360" w:lineRule="exac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อื่น ๆ</w:t>
            </w:r>
          </w:p>
        </w:tc>
        <w:tc>
          <w:tcPr>
            <w:tcW w:w="812" w:type="dxa"/>
            <w:tcBorders>
              <w:top w:val="nil"/>
            </w:tcBorders>
          </w:tcPr>
          <w:p w14:paraId="645513E7" w14:textId="77777777" w:rsidR="003C229B" w:rsidRPr="00C327F6" w:rsidRDefault="003C229B" w:rsidP="003C229B">
            <w:pPr>
              <w:spacing w:line="36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2EE96EDE" w14:textId="77777777" w:rsidR="003C229B" w:rsidRPr="00C327F6" w:rsidRDefault="003C229B" w:rsidP="003C229B">
            <w:pPr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</w:tcBorders>
          </w:tcPr>
          <w:p w14:paraId="4C4F0E58" w14:textId="77777777" w:rsidR="003C229B" w:rsidRPr="00C327F6" w:rsidRDefault="003C229B" w:rsidP="003C229B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0FE61BB1" w14:textId="77777777" w:rsidR="003C229B" w:rsidRPr="00C327F6" w:rsidRDefault="003C229B" w:rsidP="003C229B">
            <w:pPr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</w:tcBorders>
          </w:tcPr>
          <w:p w14:paraId="09C100FD" w14:textId="77777777" w:rsidR="003C229B" w:rsidRPr="00C327F6" w:rsidRDefault="003C229B" w:rsidP="003C229B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nil"/>
            </w:tcBorders>
          </w:tcPr>
          <w:p w14:paraId="4C4F996A" w14:textId="77777777" w:rsidR="003C229B" w:rsidRPr="00C327F6" w:rsidRDefault="003C229B" w:rsidP="003C229B">
            <w:pPr>
              <w:tabs>
                <w:tab w:val="decimal" w:pos="840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</w:tcBorders>
          </w:tcPr>
          <w:p w14:paraId="24BD577E" w14:textId="77777777" w:rsidR="003C229B" w:rsidRPr="00C327F6" w:rsidRDefault="003C229B" w:rsidP="003C229B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nil"/>
            </w:tcBorders>
          </w:tcPr>
          <w:p w14:paraId="0ED24A67" w14:textId="77777777" w:rsidR="003C229B" w:rsidRPr="00C327F6" w:rsidRDefault="003C229B" w:rsidP="003C229B">
            <w:pPr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D5290" w:rsidRPr="00C327F6" w14:paraId="0961EB3D" w14:textId="77777777" w:rsidTr="00695933">
        <w:tc>
          <w:tcPr>
            <w:tcW w:w="3375" w:type="dxa"/>
          </w:tcPr>
          <w:p w14:paraId="3C3A0AF7" w14:textId="77777777" w:rsidR="003C229B" w:rsidRPr="00C327F6" w:rsidRDefault="003C229B" w:rsidP="003C229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812" w:type="dxa"/>
          </w:tcPr>
          <w:p w14:paraId="19C3839E" w14:textId="77777777" w:rsidR="003C229B" w:rsidRPr="00C327F6" w:rsidRDefault="003C229B" w:rsidP="003C229B">
            <w:pPr>
              <w:tabs>
                <w:tab w:val="clear" w:pos="907"/>
                <w:tab w:val="decimal" w:pos="882"/>
              </w:tabs>
              <w:spacing w:line="36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C9D0EB9" w14:textId="7716859B" w:rsidR="003C229B" w:rsidRPr="00C327F6" w:rsidRDefault="009E42E7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(746)</w:t>
            </w:r>
          </w:p>
        </w:tc>
        <w:tc>
          <w:tcPr>
            <w:tcW w:w="269" w:type="dxa"/>
          </w:tcPr>
          <w:p w14:paraId="304AD69B" w14:textId="77777777" w:rsidR="003C229B" w:rsidRPr="00C327F6" w:rsidRDefault="003C229B" w:rsidP="003C229B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4217B47A" w14:textId="669EB9F9" w:rsidR="003C229B" w:rsidRPr="00C327F6" w:rsidRDefault="003C229B" w:rsidP="003C229B">
            <w:pPr>
              <w:tabs>
                <w:tab w:val="decimal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(638)</w:t>
            </w:r>
          </w:p>
        </w:tc>
        <w:tc>
          <w:tcPr>
            <w:tcW w:w="269" w:type="dxa"/>
          </w:tcPr>
          <w:p w14:paraId="227380B1" w14:textId="77777777" w:rsidR="003C229B" w:rsidRPr="00C327F6" w:rsidRDefault="003C229B" w:rsidP="003C229B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nil"/>
            </w:tcBorders>
          </w:tcPr>
          <w:p w14:paraId="441CCE02" w14:textId="69F89A21" w:rsidR="003C229B" w:rsidRPr="00C327F6" w:rsidRDefault="009E42E7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(383)</w:t>
            </w:r>
          </w:p>
        </w:tc>
        <w:tc>
          <w:tcPr>
            <w:tcW w:w="269" w:type="dxa"/>
          </w:tcPr>
          <w:p w14:paraId="2017F60D" w14:textId="77777777" w:rsidR="003C229B" w:rsidRPr="00C327F6" w:rsidRDefault="003C229B" w:rsidP="003C229B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nil"/>
            </w:tcBorders>
          </w:tcPr>
          <w:p w14:paraId="52470399" w14:textId="4241EF5C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(236)</w:t>
            </w:r>
          </w:p>
        </w:tc>
      </w:tr>
      <w:tr w:rsidR="004D5290" w:rsidRPr="00C327F6" w14:paraId="66117B61" w14:textId="77777777" w:rsidTr="00695933">
        <w:tc>
          <w:tcPr>
            <w:tcW w:w="4187" w:type="dxa"/>
            <w:gridSpan w:val="2"/>
          </w:tcPr>
          <w:p w14:paraId="489215C2" w14:textId="77777777" w:rsidR="003C229B" w:rsidRPr="00C327F6" w:rsidRDefault="003C229B" w:rsidP="003C229B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ภาระผูกพันของโครงการผลประโยชน์</w:t>
            </w:r>
          </w:p>
          <w:p w14:paraId="47C3131D" w14:textId="21E60EBE" w:rsidR="003C229B" w:rsidRPr="00C327F6" w:rsidRDefault="003C229B" w:rsidP="003C229B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</w:t>
            </w:r>
            <w:r w:rsidR="00273E38" w:rsidRPr="00C327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จากการซื้อธุรกิจ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1C1115C" w14:textId="3610703D" w:rsidR="003C229B" w:rsidRPr="00C327F6" w:rsidRDefault="009E42E7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06C3B763" w14:textId="77777777" w:rsidR="003C229B" w:rsidRPr="00C327F6" w:rsidRDefault="003C229B" w:rsidP="003C229B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nil"/>
            </w:tcBorders>
            <w:vAlign w:val="bottom"/>
          </w:tcPr>
          <w:p w14:paraId="1D5F16F3" w14:textId="50516A11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640034C7" w14:textId="77777777" w:rsidR="003C229B" w:rsidRPr="00C327F6" w:rsidRDefault="003C229B" w:rsidP="003C229B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nil"/>
            </w:tcBorders>
            <w:vAlign w:val="bottom"/>
          </w:tcPr>
          <w:p w14:paraId="76F5A196" w14:textId="013DE35F" w:rsidR="003C229B" w:rsidRPr="00C327F6" w:rsidRDefault="009E42E7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4844FBE4" w14:textId="77777777" w:rsidR="003C229B" w:rsidRPr="00C327F6" w:rsidRDefault="003C229B" w:rsidP="003C229B">
            <w:pPr>
              <w:tabs>
                <w:tab w:val="clear" w:pos="454"/>
                <w:tab w:val="decimal" w:pos="450"/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1980322C" w14:textId="3934932C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</w:tr>
      <w:tr w:rsidR="004D5290" w:rsidRPr="00C327F6" w14:paraId="7D9DC6F1" w14:textId="77777777" w:rsidTr="00695933">
        <w:tc>
          <w:tcPr>
            <w:tcW w:w="4187" w:type="dxa"/>
            <w:gridSpan w:val="2"/>
          </w:tcPr>
          <w:p w14:paraId="1094421D" w14:textId="77777777" w:rsidR="003C229B" w:rsidRPr="00C327F6" w:rsidRDefault="003C229B" w:rsidP="003C229B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ภาระผูกพันของโครงการผลประโยชน์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ลดลง</w:t>
            </w:r>
          </w:p>
          <w:p w14:paraId="2C7EA6FA" w14:textId="4DB3164A" w:rsidR="003C229B" w:rsidRPr="00096D43" w:rsidRDefault="003C229B" w:rsidP="003C229B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</w:t>
            </w:r>
            <w:r w:rsidR="00273E38" w:rsidRPr="00C327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จากการ</w:t>
            </w:r>
            <w:r w:rsidRPr="00C327F6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เปลี่ยนแปลงสัดส่วนเงินลงทุ</w:t>
            </w:r>
            <w:r w:rsidR="009E42E7" w:rsidRPr="00C327F6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นและอื่นๆ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1D88663" w14:textId="2DA11429" w:rsidR="003C229B" w:rsidRPr="00C327F6" w:rsidRDefault="009E42E7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269" w:type="dxa"/>
            <w:vAlign w:val="bottom"/>
          </w:tcPr>
          <w:p w14:paraId="3AA834F8" w14:textId="77777777" w:rsidR="003C229B" w:rsidRPr="00C327F6" w:rsidRDefault="003C229B" w:rsidP="003C229B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nil"/>
            </w:tcBorders>
            <w:vAlign w:val="bottom"/>
          </w:tcPr>
          <w:p w14:paraId="6204DFFD" w14:textId="7C4AB85A" w:rsidR="003C229B" w:rsidRPr="00C327F6" w:rsidRDefault="003C229B" w:rsidP="003C229B">
            <w:pPr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7011DB34" w14:textId="77777777" w:rsidR="003C229B" w:rsidRPr="00C327F6" w:rsidRDefault="003C229B" w:rsidP="003C229B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nil"/>
            </w:tcBorders>
            <w:vAlign w:val="bottom"/>
          </w:tcPr>
          <w:p w14:paraId="7813421D" w14:textId="3E485EE5" w:rsidR="003C229B" w:rsidRPr="00C327F6" w:rsidRDefault="009E42E7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15DC45DA" w14:textId="77777777" w:rsidR="003C229B" w:rsidRPr="00C327F6" w:rsidRDefault="003C229B" w:rsidP="003C229B">
            <w:pPr>
              <w:tabs>
                <w:tab w:val="clear" w:pos="454"/>
                <w:tab w:val="decimal" w:pos="450"/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3E7084A7" w14:textId="39BA4061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290" w:rsidRPr="00C327F6" w14:paraId="2ADE0004" w14:textId="77777777" w:rsidTr="00695933">
        <w:tc>
          <w:tcPr>
            <w:tcW w:w="4187" w:type="dxa"/>
            <w:gridSpan w:val="2"/>
          </w:tcPr>
          <w:p w14:paraId="520BB497" w14:textId="483A3A2E" w:rsidR="009E42E7" w:rsidRPr="00C327F6" w:rsidRDefault="009E42E7" w:rsidP="003C229B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61BF22E" w14:textId="1D30BBD1" w:rsidR="009E42E7" w:rsidRPr="00C327F6" w:rsidRDefault="009E42E7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(16)</w:t>
            </w:r>
          </w:p>
        </w:tc>
        <w:tc>
          <w:tcPr>
            <w:tcW w:w="269" w:type="dxa"/>
            <w:vAlign w:val="bottom"/>
          </w:tcPr>
          <w:p w14:paraId="192682B7" w14:textId="77777777" w:rsidR="009E42E7" w:rsidRPr="00C327F6" w:rsidRDefault="009E42E7" w:rsidP="003C229B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nil"/>
            </w:tcBorders>
            <w:vAlign w:val="bottom"/>
          </w:tcPr>
          <w:p w14:paraId="75715C33" w14:textId="796D578C" w:rsidR="009E42E7" w:rsidRPr="00C327F6" w:rsidRDefault="009E42E7" w:rsidP="003C229B">
            <w:pPr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18EB19CC" w14:textId="77777777" w:rsidR="009E42E7" w:rsidRPr="00C327F6" w:rsidRDefault="009E42E7" w:rsidP="003C229B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nil"/>
            </w:tcBorders>
            <w:vAlign w:val="bottom"/>
          </w:tcPr>
          <w:p w14:paraId="0E4977F6" w14:textId="72C491CA" w:rsidR="009E42E7" w:rsidRPr="00C327F6" w:rsidRDefault="009E42E7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338BCB78" w14:textId="77777777" w:rsidR="009E42E7" w:rsidRPr="00C327F6" w:rsidRDefault="009E42E7" w:rsidP="003C229B">
            <w:pPr>
              <w:tabs>
                <w:tab w:val="clear" w:pos="454"/>
                <w:tab w:val="decimal" w:pos="450"/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15098FCA" w14:textId="7A19DD01" w:rsidR="009E42E7" w:rsidRPr="00C327F6" w:rsidRDefault="009E42E7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290" w:rsidRPr="00C327F6" w14:paraId="33EDC38E" w14:textId="77777777" w:rsidTr="00695933">
        <w:tc>
          <w:tcPr>
            <w:tcW w:w="3375" w:type="dxa"/>
          </w:tcPr>
          <w:p w14:paraId="0432C357" w14:textId="77777777" w:rsidR="003C229B" w:rsidRPr="00C327F6" w:rsidRDefault="003C229B" w:rsidP="003C229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14" w:name="_Hlk124718466"/>
          </w:p>
        </w:tc>
        <w:tc>
          <w:tcPr>
            <w:tcW w:w="812" w:type="dxa"/>
          </w:tcPr>
          <w:p w14:paraId="2A7C88FE" w14:textId="77777777" w:rsidR="003C229B" w:rsidRPr="00C327F6" w:rsidRDefault="003C229B" w:rsidP="003C229B">
            <w:pPr>
              <w:tabs>
                <w:tab w:val="clear" w:pos="907"/>
                <w:tab w:val="decimal" w:pos="882"/>
              </w:tabs>
              <w:spacing w:line="36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6A04E72" w14:textId="1EFCEDE7" w:rsidR="003C229B" w:rsidRPr="00C327F6" w:rsidRDefault="009E42E7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(768)</w:t>
            </w:r>
          </w:p>
        </w:tc>
        <w:tc>
          <w:tcPr>
            <w:tcW w:w="269" w:type="dxa"/>
          </w:tcPr>
          <w:p w14:paraId="4EEE1A8B" w14:textId="77777777" w:rsidR="003C229B" w:rsidRPr="00C327F6" w:rsidRDefault="003C229B" w:rsidP="003C229B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1F7D2A01" w14:textId="5733B6FD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(638)</w:t>
            </w:r>
          </w:p>
        </w:tc>
        <w:tc>
          <w:tcPr>
            <w:tcW w:w="269" w:type="dxa"/>
          </w:tcPr>
          <w:p w14:paraId="1FC1243C" w14:textId="77777777" w:rsidR="003C229B" w:rsidRPr="00C327F6" w:rsidRDefault="003C229B" w:rsidP="003C229B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4F97CA4B" w14:textId="045D9465" w:rsidR="003C229B" w:rsidRPr="00C327F6" w:rsidRDefault="009E42E7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(383)</w:t>
            </w:r>
          </w:p>
        </w:tc>
        <w:tc>
          <w:tcPr>
            <w:tcW w:w="269" w:type="dxa"/>
          </w:tcPr>
          <w:p w14:paraId="0D387771" w14:textId="77777777" w:rsidR="003C229B" w:rsidRPr="00C327F6" w:rsidRDefault="003C229B" w:rsidP="003C229B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4A4AD582" w14:textId="75BF392A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(238)</w:t>
            </w:r>
          </w:p>
        </w:tc>
      </w:tr>
      <w:tr w:rsidR="003C229B" w:rsidRPr="00C327F6" w14:paraId="21740E82" w14:textId="77777777" w:rsidTr="00695933">
        <w:tc>
          <w:tcPr>
            <w:tcW w:w="3375" w:type="dxa"/>
            <w:tcBorders>
              <w:bottom w:val="nil"/>
            </w:tcBorders>
          </w:tcPr>
          <w:p w14:paraId="4373E492" w14:textId="77777777" w:rsidR="003C229B" w:rsidRPr="00C327F6" w:rsidRDefault="003C229B" w:rsidP="003C229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2" w:type="dxa"/>
            <w:tcBorders>
              <w:bottom w:val="nil"/>
            </w:tcBorders>
          </w:tcPr>
          <w:p w14:paraId="5014818A" w14:textId="77777777" w:rsidR="003C229B" w:rsidRPr="00C327F6" w:rsidRDefault="003C229B" w:rsidP="003C229B">
            <w:pPr>
              <w:tabs>
                <w:tab w:val="clear" w:pos="907"/>
                <w:tab w:val="decimal" w:pos="882"/>
              </w:tabs>
              <w:spacing w:line="360" w:lineRule="exac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DBA766E" w14:textId="32E8C62E" w:rsidR="003C229B" w:rsidRPr="00C327F6" w:rsidRDefault="009E42E7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9,206</w:t>
            </w:r>
          </w:p>
        </w:tc>
        <w:tc>
          <w:tcPr>
            <w:tcW w:w="269" w:type="dxa"/>
            <w:tcBorders>
              <w:bottom w:val="nil"/>
            </w:tcBorders>
          </w:tcPr>
          <w:p w14:paraId="355E37FF" w14:textId="77777777" w:rsidR="003C229B" w:rsidRPr="00C327F6" w:rsidRDefault="003C229B" w:rsidP="003C229B">
            <w:pPr>
              <w:tabs>
                <w:tab w:val="decimal" w:pos="774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7A9709E6" w14:textId="74FFEEDC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8,933</w:t>
            </w:r>
          </w:p>
        </w:tc>
        <w:tc>
          <w:tcPr>
            <w:tcW w:w="269" w:type="dxa"/>
            <w:tcBorders>
              <w:bottom w:val="nil"/>
            </w:tcBorders>
          </w:tcPr>
          <w:p w14:paraId="0F63BBB6" w14:textId="77777777" w:rsidR="003C229B" w:rsidRPr="00C327F6" w:rsidRDefault="003C229B" w:rsidP="003C229B">
            <w:pPr>
              <w:tabs>
                <w:tab w:val="decimal" w:pos="774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</w:tcPr>
          <w:p w14:paraId="0024F20A" w14:textId="2185E96D" w:rsidR="003C229B" w:rsidRPr="00C327F6" w:rsidRDefault="009E42E7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5,284</w:t>
            </w:r>
          </w:p>
        </w:tc>
        <w:tc>
          <w:tcPr>
            <w:tcW w:w="269" w:type="dxa"/>
            <w:tcBorders>
              <w:bottom w:val="nil"/>
            </w:tcBorders>
          </w:tcPr>
          <w:p w14:paraId="24661099" w14:textId="77777777" w:rsidR="003C229B" w:rsidRPr="00C327F6" w:rsidRDefault="003C229B" w:rsidP="003C229B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7A978270" w14:textId="7356793D" w:rsidR="003C229B" w:rsidRPr="00C327F6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4,957</w:t>
            </w:r>
          </w:p>
        </w:tc>
      </w:tr>
      <w:bookmarkEnd w:id="14"/>
    </w:tbl>
    <w:p w14:paraId="2956A058" w14:textId="77777777" w:rsidR="009F085E" w:rsidRPr="00C327F6" w:rsidRDefault="009F085E" w:rsidP="005B605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2807200" w14:textId="7DD9D554" w:rsidR="0070343A" w:rsidRPr="00C327F6" w:rsidRDefault="004448D7" w:rsidP="0070343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 xml:space="preserve">ข้อสมมติหลักในการประมาณการตามหลักคณิตศาสตร์ประกันภัย ณ วันที่ </w:t>
      </w:r>
      <w:r w:rsidRPr="00C327F6">
        <w:rPr>
          <w:rFonts w:asciiTheme="majorBidi" w:hAnsiTheme="majorBidi" w:cstheme="majorBidi"/>
          <w:sz w:val="30"/>
          <w:szCs w:val="30"/>
        </w:rPr>
        <w:t xml:space="preserve">31 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D2F2E" w:rsidRPr="00C327F6">
        <w:rPr>
          <w:rFonts w:asciiTheme="majorBidi" w:hAnsiTheme="majorBidi" w:cstheme="majorBidi"/>
          <w:sz w:val="30"/>
          <w:szCs w:val="30"/>
        </w:rPr>
        <w:t>2568</w:t>
      </w:r>
      <w:r w:rsidR="00825EA4"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="00825EA4" w:rsidRPr="00C327F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D2F2E" w:rsidRPr="00C327F6">
        <w:rPr>
          <w:rFonts w:asciiTheme="majorBidi" w:hAnsiTheme="majorBidi" w:cstheme="majorBidi"/>
          <w:sz w:val="30"/>
          <w:szCs w:val="30"/>
        </w:rPr>
        <w:t>2567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 (แสดงโดยวิธีถัวเฉลี่ยถ่วงน้ำหนัก) ได้แก่</w:t>
      </w:r>
    </w:p>
    <w:p w14:paraId="2B428773" w14:textId="77777777" w:rsidR="0070343A" w:rsidRPr="00C327F6" w:rsidRDefault="0070343A" w:rsidP="0070343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024"/>
        <w:gridCol w:w="270"/>
        <w:gridCol w:w="1080"/>
        <w:gridCol w:w="270"/>
        <w:gridCol w:w="1091"/>
      </w:tblGrid>
      <w:tr w:rsidR="004D5290" w:rsidRPr="00C327F6" w14:paraId="67EBF1B0" w14:textId="77777777" w:rsidTr="00C278B6">
        <w:tc>
          <w:tcPr>
            <w:tcW w:w="4230" w:type="dxa"/>
          </w:tcPr>
          <w:p w14:paraId="47949740" w14:textId="57AEB7A5" w:rsidR="004448D7" w:rsidRPr="00C327F6" w:rsidRDefault="0061001B" w:rsidP="0061001B">
            <w:pPr>
              <w:tabs>
                <w:tab w:val="clear" w:pos="227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ข้อสมมติในการประมาณการ </w:t>
            </w:r>
          </w:p>
        </w:tc>
        <w:tc>
          <w:tcPr>
            <w:tcW w:w="2250" w:type="dxa"/>
            <w:gridSpan w:val="3"/>
          </w:tcPr>
          <w:p w14:paraId="2A7B529C" w14:textId="6F2DCA0F" w:rsidR="004448D7" w:rsidRPr="00C327F6" w:rsidRDefault="004448D7" w:rsidP="00C278B6">
            <w:pPr>
              <w:spacing w:line="240" w:lineRule="auto"/>
              <w:ind w:left="54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81CF4C6" w14:textId="77777777" w:rsidR="004448D7" w:rsidRPr="00C327F6" w:rsidRDefault="004448D7" w:rsidP="00C278B6">
            <w:pPr>
              <w:spacing w:line="240" w:lineRule="auto"/>
              <w:ind w:left="54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69E7426B" w14:textId="01A69ADA" w:rsidR="004448D7" w:rsidRPr="00C327F6" w:rsidRDefault="004448D7" w:rsidP="00C278B6">
            <w:pPr>
              <w:spacing w:line="240" w:lineRule="auto"/>
              <w:ind w:left="149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290" w:rsidRPr="00C327F6" w14:paraId="3A0ECEA9" w14:textId="77777777" w:rsidTr="00C278B6">
        <w:tc>
          <w:tcPr>
            <w:tcW w:w="4230" w:type="dxa"/>
          </w:tcPr>
          <w:p w14:paraId="61A3DF93" w14:textId="5210558C" w:rsidR="00486827" w:rsidRPr="00C327F6" w:rsidRDefault="002C328D" w:rsidP="004868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327F6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90" w:type="dxa"/>
          </w:tcPr>
          <w:p w14:paraId="66C50728" w14:textId="3FDCC874" w:rsidR="00486827" w:rsidRPr="00C327F6" w:rsidRDefault="00BD2F2E" w:rsidP="0048682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2FB073EE" w14:textId="77777777" w:rsidR="00486827" w:rsidRPr="00C327F6" w:rsidRDefault="00486827" w:rsidP="0048682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</w:tcPr>
          <w:p w14:paraId="1F5C489B" w14:textId="4EEF96FC" w:rsidR="00486827" w:rsidRPr="00C327F6" w:rsidRDefault="00BD2F2E" w:rsidP="0048682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25A1F4D" w14:textId="77777777" w:rsidR="00486827" w:rsidRPr="00C327F6" w:rsidRDefault="00486827" w:rsidP="0048682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66FA144" w14:textId="4DCB8789" w:rsidR="00486827" w:rsidRPr="00C327F6" w:rsidRDefault="00BD2F2E" w:rsidP="0048682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38A94CE" w14:textId="77777777" w:rsidR="00486827" w:rsidRPr="00C327F6" w:rsidRDefault="00486827" w:rsidP="0048682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091" w:type="dxa"/>
          </w:tcPr>
          <w:p w14:paraId="367B7A47" w14:textId="443A6710" w:rsidR="00486827" w:rsidRPr="00C327F6" w:rsidRDefault="00BD2F2E" w:rsidP="0048682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4D5290" w:rsidRPr="00C327F6" w14:paraId="1A53C722" w14:textId="77777777" w:rsidTr="00C278B6">
        <w:tc>
          <w:tcPr>
            <w:tcW w:w="4230" w:type="dxa"/>
          </w:tcPr>
          <w:p w14:paraId="651AED34" w14:textId="77777777" w:rsidR="004448D7" w:rsidRPr="00C327F6" w:rsidRDefault="004448D7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7"/>
          </w:tcPr>
          <w:p w14:paraId="550ACC7D" w14:textId="2C52B89F" w:rsidR="004448D7" w:rsidRPr="00C327F6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="00B71F30" w:rsidRPr="00C327F6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5290" w:rsidRPr="00C327F6" w14:paraId="7066E7F5" w14:textId="77777777" w:rsidTr="00C278B6">
        <w:tc>
          <w:tcPr>
            <w:tcW w:w="4230" w:type="dxa"/>
          </w:tcPr>
          <w:p w14:paraId="1B0B1029" w14:textId="77777777" w:rsidR="009E42E7" w:rsidRPr="00C327F6" w:rsidRDefault="009E42E7" w:rsidP="009E42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990" w:type="dxa"/>
          </w:tcPr>
          <w:p w14:paraId="1277C033" w14:textId="27D021FE" w:rsidR="009E42E7" w:rsidRPr="00C327F6" w:rsidRDefault="009E42E7" w:rsidP="009E42E7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1.8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7.1</w:t>
            </w:r>
          </w:p>
        </w:tc>
        <w:tc>
          <w:tcPr>
            <w:tcW w:w="236" w:type="dxa"/>
          </w:tcPr>
          <w:p w14:paraId="17152D10" w14:textId="77777777" w:rsidR="009E42E7" w:rsidRPr="00C327F6" w:rsidRDefault="009E42E7" w:rsidP="009E42E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26E6BB2" w14:textId="025CAD86" w:rsidR="009E42E7" w:rsidRPr="00C327F6" w:rsidRDefault="009E42E7" w:rsidP="009E42E7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1.6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270" w:type="dxa"/>
          </w:tcPr>
          <w:p w14:paraId="01265DF1" w14:textId="77777777" w:rsidR="009E42E7" w:rsidRPr="00C327F6" w:rsidRDefault="009E42E7" w:rsidP="009E42E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EE8499" w14:textId="4AC51A7F" w:rsidR="009E42E7" w:rsidRPr="00C327F6" w:rsidRDefault="009E42E7" w:rsidP="009E42E7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1.8</w:t>
            </w:r>
          </w:p>
        </w:tc>
        <w:tc>
          <w:tcPr>
            <w:tcW w:w="270" w:type="dxa"/>
          </w:tcPr>
          <w:p w14:paraId="5461B534" w14:textId="77777777" w:rsidR="009E42E7" w:rsidRPr="00C327F6" w:rsidRDefault="009E42E7" w:rsidP="009E42E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371661B" w14:textId="45AD4719" w:rsidR="009E42E7" w:rsidRPr="00C327F6" w:rsidRDefault="009E42E7" w:rsidP="009E42E7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2.4</w:t>
            </w:r>
          </w:p>
        </w:tc>
      </w:tr>
      <w:tr w:rsidR="004D5290" w:rsidRPr="00C327F6" w14:paraId="2F43C2A2" w14:textId="77777777" w:rsidTr="00C278B6">
        <w:tc>
          <w:tcPr>
            <w:tcW w:w="4230" w:type="dxa"/>
          </w:tcPr>
          <w:p w14:paraId="36DD8D27" w14:textId="77777777" w:rsidR="009E42E7" w:rsidRPr="00C327F6" w:rsidRDefault="009E42E7" w:rsidP="009E42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990" w:type="dxa"/>
          </w:tcPr>
          <w:p w14:paraId="6C7CE16A" w14:textId="48AA33E9" w:rsidR="009E42E7" w:rsidRPr="00C327F6" w:rsidRDefault="009E42E7" w:rsidP="009E42E7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2.5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8.0</w:t>
            </w:r>
          </w:p>
        </w:tc>
        <w:tc>
          <w:tcPr>
            <w:tcW w:w="236" w:type="dxa"/>
          </w:tcPr>
          <w:p w14:paraId="0DE08DF5" w14:textId="77777777" w:rsidR="009E42E7" w:rsidRPr="00C327F6" w:rsidRDefault="009E42E7" w:rsidP="009E42E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AB29996" w14:textId="2B67E162" w:rsidR="009E42E7" w:rsidRPr="00C327F6" w:rsidRDefault="009E42E7" w:rsidP="009E42E7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2.5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8.0</w:t>
            </w:r>
          </w:p>
        </w:tc>
        <w:tc>
          <w:tcPr>
            <w:tcW w:w="270" w:type="dxa"/>
          </w:tcPr>
          <w:p w14:paraId="30BB086D" w14:textId="77777777" w:rsidR="009E42E7" w:rsidRPr="00C327F6" w:rsidRDefault="009E42E7" w:rsidP="009E42E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3F1E09" w14:textId="1B7CB91A" w:rsidR="009E42E7" w:rsidRPr="00C327F6" w:rsidRDefault="009E42E7" w:rsidP="009E42E7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6.0</w:t>
            </w:r>
          </w:p>
        </w:tc>
        <w:tc>
          <w:tcPr>
            <w:tcW w:w="270" w:type="dxa"/>
          </w:tcPr>
          <w:p w14:paraId="1A6FE9FB" w14:textId="77777777" w:rsidR="009E42E7" w:rsidRPr="00C327F6" w:rsidRDefault="009E42E7" w:rsidP="009E42E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52700A30" w14:textId="01D7AB11" w:rsidR="009E42E7" w:rsidRPr="00C327F6" w:rsidRDefault="009E42E7" w:rsidP="009E42E7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6.0</w:t>
            </w:r>
          </w:p>
        </w:tc>
      </w:tr>
      <w:tr w:rsidR="004D5290" w:rsidRPr="00C327F6" w14:paraId="130BBBD7" w14:textId="77777777" w:rsidTr="00C278B6">
        <w:tc>
          <w:tcPr>
            <w:tcW w:w="4230" w:type="dxa"/>
          </w:tcPr>
          <w:p w14:paraId="558E899B" w14:textId="77777777" w:rsidR="009E42E7" w:rsidRPr="00C327F6" w:rsidRDefault="009E42E7" w:rsidP="009E42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990" w:type="dxa"/>
          </w:tcPr>
          <w:p w14:paraId="5841E775" w14:textId="3D7169E4" w:rsidR="009E42E7" w:rsidRPr="00C327F6" w:rsidRDefault="00CE465A" w:rsidP="009E42E7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E42E7" w:rsidRPr="00C327F6">
              <w:rPr>
                <w:rFonts w:asciiTheme="majorBidi" w:hAnsiTheme="majorBidi" w:cstheme="majorBidi"/>
                <w:sz w:val="30"/>
                <w:szCs w:val="30"/>
              </w:rPr>
              <w:t>.0 - 50.0</w:t>
            </w:r>
          </w:p>
        </w:tc>
        <w:tc>
          <w:tcPr>
            <w:tcW w:w="236" w:type="dxa"/>
          </w:tcPr>
          <w:p w14:paraId="73595FC6" w14:textId="77777777" w:rsidR="009E42E7" w:rsidRPr="00C327F6" w:rsidRDefault="009E42E7" w:rsidP="009E42E7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6BC1AD4" w14:textId="2B5E3A0C" w:rsidR="009E42E7" w:rsidRPr="00C327F6" w:rsidRDefault="009E42E7" w:rsidP="009E42E7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0.0 - 50.0</w:t>
            </w:r>
          </w:p>
        </w:tc>
        <w:tc>
          <w:tcPr>
            <w:tcW w:w="270" w:type="dxa"/>
          </w:tcPr>
          <w:p w14:paraId="395E0012" w14:textId="77777777" w:rsidR="009E42E7" w:rsidRPr="00C327F6" w:rsidRDefault="009E42E7" w:rsidP="009E42E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359033" w14:textId="1AD5CE26" w:rsidR="009E42E7" w:rsidRPr="00C327F6" w:rsidRDefault="009E42E7" w:rsidP="009E42E7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0.0 - 4.0</w:t>
            </w:r>
          </w:p>
        </w:tc>
        <w:tc>
          <w:tcPr>
            <w:tcW w:w="270" w:type="dxa"/>
          </w:tcPr>
          <w:p w14:paraId="2FE9D051" w14:textId="77777777" w:rsidR="009E42E7" w:rsidRPr="00C327F6" w:rsidRDefault="009E42E7" w:rsidP="009E42E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7E97A75" w14:textId="72C947E9" w:rsidR="009E42E7" w:rsidRPr="00C327F6" w:rsidRDefault="009E42E7" w:rsidP="009E42E7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0.0 - 4.0</w:t>
            </w:r>
          </w:p>
        </w:tc>
      </w:tr>
      <w:tr w:rsidR="009E42E7" w:rsidRPr="00C327F6" w14:paraId="102BE356" w14:textId="77777777" w:rsidTr="00C278B6">
        <w:tc>
          <w:tcPr>
            <w:tcW w:w="4230" w:type="dxa"/>
          </w:tcPr>
          <w:p w14:paraId="4431D8B5" w14:textId="77777777" w:rsidR="009E42E7" w:rsidRPr="00C327F6" w:rsidRDefault="009E42E7" w:rsidP="009E42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อายุเกษียณ</w:t>
            </w:r>
          </w:p>
        </w:tc>
        <w:tc>
          <w:tcPr>
            <w:tcW w:w="990" w:type="dxa"/>
          </w:tcPr>
          <w:p w14:paraId="47537B09" w14:textId="55FCF8A8" w:rsidR="009E42E7" w:rsidRPr="00C327F6" w:rsidRDefault="009E42E7" w:rsidP="009E42E7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55 - 67 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68A3D598" w14:textId="77777777" w:rsidR="009E42E7" w:rsidRPr="00C327F6" w:rsidRDefault="009E42E7" w:rsidP="009E42E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0461370" w14:textId="7FB2EFE0" w:rsidR="009E42E7" w:rsidRPr="00C327F6" w:rsidRDefault="009E42E7" w:rsidP="009E42E7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55 - 67 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4B64AD1E" w14:textId="77777777" w:rsidR="009E42E7" w:rsidRPr="00C327F6" w:rsidRDefault="009E42E7" w:rsidP="009E42E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52346F" w14:textId="17525668" w:rsidR="009E42E7" w:rsidRPr="00C327F6" w:rsidRDefault="009E42E7" w:rsidP="009E42E7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1CB26CAE" w14:textId="77777777" w:rsidR="009E42E7" w:rsidRPr="00C327F6" w:rsidRDefault="009E42E7" w:rsidP="009E42E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400077C" w14:textId="481BD64E" w:rsidR="009E42E7" w:rsidRPr="00C327F6" w:rsidRDefault="009E42E7" w:rsidP="009E42E7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7EBD120F" w14:textId="77777777" w:rsidR="004448D7" w:rsidRPr="00C327F6" w:rsidRDefault="004448D7" w:rsidP="004448D7">
      <w:pPr>
        <w:spacing w:line="240" w:lineRule="auto"/>
        <w:ind w:left="547"/>
        <w:rPr>
          <w:rFonts w:asciiTheme="majorBidi" w:hAnsiTheme="majorBidi" w:cstheme="majorBidi"/>
          <w:sz w:val="20"/>
          <w:szCs w:val="20"/>
        </w:rPr>
      </w:pPr>
    </w:p>
    <w:p w14:paraId="366AD604" w14:textId="77777777" w:rsidR="004448D7" w:rsidRPr="00C327F6" w:rsidRDefault="004448D7" w:rsidP="004448D7">
      <w:pPr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57D55B3" w14:textId="77777777" w:rsidR="00F91B6C" w:rsidRPr="00C327F6" w:rsidRDefault="00F91B6C" w:rsidP="004448D7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47DB9F2" w14:textId="49FE2A0B" w:rsidR="007D2E05" w:rsidRPr="00C327F6" w:rsidRDefault="004448D7" w:rsidP="002C328D">
      <w:pPr>
        <w:spacing w:line="240" w:lineRule="auto"/>
        <w:ind w:left="540" w:right="-297"/>
        <w:jc w:val="thaiDistribute"/>
        <w:rPr>
          <w:rFonts w:asciiTheme="majorBidi" w:eastAsia="Calibri" w:hAnsiTheme="majorBidi" w:cstheme="majorBidi"/>
          <w:i/>
          <w:iCs/>
          <w:spacing w:val="-4"/>
          <w:sz w:val="30"/>
          <w:szCs w:val="30"/>
        </w:rPr>
      </w:pPr>
      <w:r w:rsidRPr="00C327F6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C327F6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C327F6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BD2F2E" w:rsidRPr="00C327F6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C327F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pacing w:val="-4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B20900" w:rsidRPr="00C327F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E42E7" w:rsidRPr="00C327F6">
        <w:rPr>
          <w:rFonts w:asciiTheme="majorBidi" w:hAnsiTheme="majorBidi" w:cstheme="majorBidi"/>
          <w:spacing w:val="-4"/>
          <w:sz w:val="30"/>
          <w:szCs w:val="30"/>
        </w:rPr>
        <w:t>11</w:t>
      </w:r>
      <w:r w:rsidR="006F5F2F" w:rsidRPr="00C327F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ปี </w:t>
      </w:r>
      <w:r w:rsidRPr="00C327F6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(</w:t>
      </w:r>
      <w:r w:rsidR="00BD2F2E" w:rsidRPr="00C327F6">
        <w:rPr>
          <w:rFonts w:asciiTheme="majorBidi" w:hAnsiTheme="majorBidi" w:cstheme="majorBidi"/>
          <w:i/>
          <w:iCs/>
          <w:spacing w:val="-4"/>
          <w:sz w:val="30"/>
          <w:szCs w:val="30"/>
        </w:rPr>
        <w:t>2567</w:t>
      </w:r>
      <w:r w:rsidRPr="00C327F6">
        <w:rPr>
          <w:rFonts w:asciiTheme="majorBidi" w:hAnsiTheme="majorBidi" w:cstheme="majorBidi"/>
          <w:i/>
          <w:iCs/>
          <w:spacing w:val="-4"/>
          <w:sz w:val="30"/>
          <w:szCs w:val="30"/>
        </w:rPr>
        <w:t>: 1</w:t>
      </w:r>
      <w:r w:rsidR="00486827" w:rsidRPr="00C327F6">
        <w:rPr>
          <w:rFonts w:asciiTheme="majorBidi" w:hAnsiTheme="majorBidi" w:cstheme="majorBidi"/>
          <w:i/>
          <w:iCs/>
          <w:spacing w:val="-4"/>
          <w:sz w:val="30"/>
          <w:szCs w:val="30"/>
        </w:rPr>
        <w:t>1</w:t>
      </w:r>
      <w:r w:rsidRPr="00C327F6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ปี)</w:t>
      </w:r>
    </w:p>
    <w:p w14:paraId="6D7AA8CA" w14:textId="77777777" w:rsidR="00235184" w:rsidRDefault="00235184" w:rsidP="004448D7">
      <w:pPr>
        <w:spacing w:line="240" w:lineRule="auto"/>
        <w:ind w:firstLine="540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ABA682C" w14:textId="63166702" w:rsidR="004448D7" w:rsidRPr="00C327F6" w:rsidRDefault="004448D7" w:rsidP="004448D7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C327F6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C327F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82E1DD9" w14:textId="77777777" w:rsidR="00695933" w:rsidRPr="00C327F6" w:rsidRDefault="00695933" w:rsidP="004448D7">
      <w:pPr>
        <w:spacing w:line="240" w:lineRule="auto"/>
        <w:ind w:firstLine="540"/>
        <w:rPr>
          <w:rFonts w:asciiTheme="majorBidi" w:hAnsiTheme="majorBidi" w:cstheme="majorBidi"/>
          <w:i/>
          <w:iCs/>
          <w:sz w:val="20"/>
          <w:szCs w:val="20"/>
        </w:rPr>
      </w:pPr>
    </w:p>
    <w:p w14:paraId="388A954A" w14:textId="5CF06C38" w:rsidR="004448D7" w:rsidRPr="00C327F6" w:rsidRDefault="004448D7" w:rsidP="004448D7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pacing w:val="6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</w:t>
      </w:r>
      <w:r w:rsidRPr="00C327F6">
        <w:rPr>
          <w:rFonts w:asciiTheme="majorBidi" w:hAnsiTheme="majorBidi" w:cstheme="majorBidi"/>
          <w:sz w:val="30"/>
          <w:szCs w:val="30"/>
          <w:cs/>
        </w:rPr>
        <w:t>เป็นไปได้อย่างสมเหตุสมผล ณ วันที่รายงาน โดยถือว่าข้อสมมติอื่น ๆ คงที่</w:t>
      </w:r>
    </w:p>
    <w:p w14:paraId="0E748101" w14:textId="2685C2FB" w:rsidR="00D7583A" w:rsidRPr="00C327F6" w:rsidRDefault="00D7583A" w:rsidP="004448D7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6" w:type="dxa"/>
        <w:tblInd w:w="450" w:type="dxa"/>
        <w:tblLook w:val="01E0" w:firstRow="1" w:lastRow="1" w:firstColumn="1" w:lastColumn="1" w:noHBand="0" w:noVBand="0"/>
      </w:tblPr>
      <w:tblGrid>
        <w:gridCol w:w="4590"/>
        <w:gridCol w:w="1037"/>
        <w:gridCol w:w="233"/>
        <w:gridCol w:w="984"/>
        <w:gridCol w:w="233"/>
        <w:gridCol w:w="937"/>
        <w:gridCol w:w="235"/>
        <w:gridCol w:w="937"/>
      </w:tblGrid>
      <w:tr w:rsidR="004D5290" w:rsidRPr="00C327F6" w14:paraId="0EE1D8F3" w14:textId="77777777" w:rsidTr="00695933">
        <w:trPr>
          <w:trHeight w:val="20"/>
          <w:tblHeader/>
        </w:trPr>
        <w:tc>
          <w:tcPr>
            <w:tcW w:w="4590" w:type="dxa"/>
          </w:tcPr>
          <w:p w14:paraId="4D67F076" w14:textId="77777777" w:rsidR="00D7583A" w:rsidRPr="00C327F6" w:rsidRDefault="00D7583A" w:rsidP="003D1BB4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6" w:type="dxa"/>
            <w:gridSpan w:val="7"/>
          </w:tcPr>
          <w:p w14:paraId="2780AFB7" w14:textId="0280F8E2" w:rsidR="00D7583A" w:rsidRPr="00C327F6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D5290" w:rsidRPr="00C327F6" w14:paraId="1DC70F8A" w14:textId="77777777" w:rsidTr="00695933">
        <w:trPr>
          <w:trHeight w:val="20"/>
          <w:tblHeader/>
        </w:trPr>
        <w:tc>
          <w:tcPr>
            <w:tcW w:w="4590" w:type="dxa"/>
          </w:tcPr>
          <w:p w14:paraId="094C911C" w14:textId="77777777" w:rsidR="00D7583A" w:rsidRPr="00C327F6" w:rsidRDefault="00D7583A" w:rsidP="00695933">
            <w:pPr>
              <w:ind w:right="-3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4" w:type="dxa"/>
            <w:gridSpan w:val="3"/>
          </w:tcPr>
          <w:p w14:paraId="5967A6CD" w14:textId="229584C7" w:rsidR="00D7583A" w:rsidRPr="00C327F6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C327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7876F92F" w14:textId="77777777" w:rsidR="00D7583A" w:rsidRPr="00C327F6" w:rsidRDefault="00D7583A" w:rsidP="003D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09" w:type="dxa"/>
            <w:gridSpan w:val="3"/>
          </w:tcPr>
          <w:p w14:paraId="074283CD" w14:textId="538E9A0F" w:rsidR="00D7583A" w:rsidRPr="00C327F6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C327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4D5290" w:rsidRPr="00C327F6" w14:paraId="1F754043" w14:textId="77777777" w:rsidTr="00695933">
        <w:trPr>
          <w:trHeight w:val="20"/>
          <w:tblHeader/>
        </w:trPr>
        <w:tc>
          <w:tcPr>
            <w:tcW w:w="4590" w:type="dxa"/>
          </w:tcPr>
          <w:p w14:paraId="78ABE038" w14:textId="77777777" w:rsidR="00486827" w:rsidRPr="00C327F6" w:rsidRDefault="00486827" w:rsidP="0048682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74C5C24C" w14:textId="05DDF2BF" w:rsidR="00486827" w:rsidRPr="00C327F6" w:rsidRDefault="00BD2F2E" w:rsidP="004868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3" w:type="dxa"/>
            <w:vAlign w:val="center"/>
          </w:tcPr>
          <w:p w14:paraId="61BBC47C" w14:textId="77777777" w:rsidR="00486827" w:rsidRPr="00C327F6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4" w:type="dxa"/>
            <w:vAlign w:val="center"/>
          </w:tcPr>
          <w:p w14:paraId="7B6DB205" w14:textId="35A0D28A" w:rsidR="00486827" w:rsidRPr="00C327F6" w:rsidRDefault="00BD2F2E" w:rsidP="004868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33" w:type="dxa"/>
          </w:tcPr>
          <w:p w14:paraId="3A535603" w14:textId="77777777" w:rsidR="00486827" w:rsidRPr="00C327F6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7" w:type="dxa"/>
            <w:vAlign w:val="center"/>
          </w:tcPr>
          <w:p w14:paraId="2A179605" w14:textId="1FC861C7" w:rsidR="00486827" w:rsidRPr="00C327F6" w:rsidRDefault="00BD2F2E" w:rsidP="004868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5" w:type="dxa"/>
            <w:vAlign w:val="center"/>
          </w:tcPr>
          <w:p w14:paraId="65E30AFE" w14:textId="77777777" w:rsidR="00486827" w:rsidRPr="00C327F6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7" w:type="dxa"/>
            <w:vAlign w:val="center"/>
          </w:tcPr>
          <w:p w14:paraId="52298F8F" w14:textId="749F304A" w:rsidR="00486827" w:rsidRPr="00C327F6" w:rsidRDefault="00BD2F2E" w:rsidP="0048682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</w:tr>
      <w:tr w:rsidR="004D5290" w:rsidRPr="00C327F6" w14:paraId="66A6107F" w14:textId="77777777" w:rsidTr="00695933">
        <w:trPr>
          <w:trHeight w:val="20"/>
          <w:tblHeader/>
        </w:trPr>
        <w:tc>
          <w:tcPr>
            <w:tcW w:w="4590" w:type="dxa"/>
          </w:tcPr>
          <w:p w14:paraId="702EFF9C" w14:textId="77777777" w:rsidR="00D7583A" w:rsidRPr="00C327F6" w:rsidRDefault="00D7583A" w:rsidP="003D1BB4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6" w:type="dxa"/>
            <w:gridSpan w:val="7"/>
            <w:vAlign w:val="center"/>
          </w:tcPr>
          <w:p w14:paraId="5611097E" w14:textId="77777777" w:rsidR="00D7583A" w:rsidRPr="00C327F6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D5290" w:rsidRPr="00C327F6" w14:paraId="010E2E21" w14:textId="77777777" w:rsidTr="004069B9">
        <w:trPr>
          <w:trHeight w:val="20"/>
        </w:trPr>
        <w:tc>
          <w:tcPr>
            <w:tcW w:w="4590" w:type="dxa"/>
          </w:tcPr>
          <w:p w14:paraId="0BD3BD4B" w14:textId="77777777" w:rsidR="00580E62" w:rsidRPr="00C327F6" w:rsidRDefault="00580E62" w:rsidP="00580E6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511A1F7" w14:textId="09E3BE2F" w:rsidR="00580E62" w:rsidRPr="00C327F6" w:rsidRDefault="009E42E7" w:rsidP="00580E62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(1,05</w:t>
            </w:r>
            <w:r w:rsidR="008707C0" w:rsidRPr="00C327F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207F51A8" w14:textId="77777777" w:rsidR="00580E62" w:rsidRPr="00C327F6" w:rsidRDefault="00580E62" w:rsidP="00580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4" w:type="dxa"/>
          </w:tcPr>
          <w:p w14:paraId="4F6C541A" w14:textId="0622FD23" w:rsidR="00580E62" w:rsidRPr="00C327F6" w:rsidRDefault="00580E62" w:rsidP="00580E62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(1,034)</w:t>
            </w:r>
          </w:p>
        </w:tc>
        <w:tc>
          <w:tcPr>
            <w:tcW w:w="233" w:type="dxa"/>
            <w:vAlign w:val="center"/>
          </w:tcPr>
          <w:p w14:paraId="09E33A85" w14:textId="77777777" w:rsidR="00580E62" w:rsidRPr="00C327F6" w:rsidRDefault="00580E62" w:rsidP="00580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6D48C852" w14:textId="74163B37" w:rsidR="00580E62" w:rsidRPr="00C327F6" w:rsidRDefault="009E42E7" w:rsidP="00580E62">
            <w:pPr>
              <w:pStyle w:val="acctfourfigures"/>
              <w:tabs>
                <w:tab w:val="clear" w:pos="765"/>
              </w:tabs>
              <w:spacing w:line="240" w:lineRule="atLeast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8707C0" w:rsidRPr="00C327F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35" w:type="dxa"/>
            <w:vAlign w:val="center"/>
          </w:tcPr>
          <w:p w14:paraId="1C39E0FC" w14:textId="77777777" w:rsidR="00580E62" w:rsidRPr="00C327F6" w:rsidRDefault="00580E62" w:rsidP="00580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14:paraId="7378EC4D" w14:textId="13E82E1D" w:rsidR="00580E62" w:rsidRPr="00C327F6" w:rsidRDefault="00580E62" w:rsidP="00580E62">
            <w:pPr>
              <w:pStyle w:val="acctfourfigures"/>
              <w:tabs>
                <w:tab w:val="clear" w:pos="765"/>
              </w:tabs>
              <w:spacing w:line="240" w:lineRule="atLeast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1,219</w:t>
            </w:r>
          </w:p>
        </w:tc>
      </w:tr>
      <w:tr w:rsidR="00580E62" w:rsidRPr="00C327F6" w14:paraId="265CBA7A" w14:textId="77777777" w:rsidTr="004069B9">
        <w:trPr>
          <w:trHeight w:val="20"/>
        </w:trPr>
        <w:tc>
          <w:tcPr>
            <w:tcW w:w="4590" w:type="dxa"/>
          </w:tcPr>
          <w:p w14:paraId="180C47B0" w14:textId="77777777" w:rsidR="00580E62" w:rsidRPr="00C327F6" w:rsidRDefault="00580E62" w:rsidP="00580E6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A26D80C" w14:textId="30B5E220" w:rsidR="00580E62" w:rsidRPr="00C327F6" w:rsidRDefault="009E42E7" w:rsidP="00580E62">
            <w:pPr>
              <w:pStyle w:val="acctfourfigures"/>
              <w:tabs>
                <w:tab w:val="clear" w:pos="765"/>
              </w:tabs>
              <w:spacing w:line="240" w:lineRule="atLeast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707C0" w:rsidRPr="00C327F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33" w:type="dxa"/>
          </w:tcPr>
          <w:p w14:paraId="2F3B10AD" w14:textId="77777777" w:rsidR="00580E62" w:rsidRPr="00C327F6" w:rsidRDefault="00580E62" w:rsidP="00580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4" w:type="dxa"/>
          </w:tcPr>
          <w:p w14:paraId="07FB838C" w14:textId="019071F4" w:rsidR="00580E62" w:rsidRPr="00C327F6" w:rsidRDefault="00580E62" w:rsidP="00580E62">
            <w:pPr>
              <w:pStyle w:val="acctfourfigures"/>
              <w:tabs>
                <w:tab w:val="clear" w:pos="765"/>
              </w:tabs>
              <w:spacing w:line="240" w:lineRule="atLeast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233" w:type="dxa"/>
          </w:tcPr>
          <w:p w14:paraId="56F240A7" w14:textId="77777777" w:rsidR="00580E62" w:rsidRPr="00C327F6" w:rsidRDefault="00580E62" w:rsidP="00580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26A71E00" w14:textId="2ECFFB64" w:rsidR="00580E62" w:rsidRPr="00C327F6" w:rsidRDefault="009E42E7" w:rsidP="00580E62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(77</w:t>
            </w:r>
            <w:r w:rsidR="008707C0" w:rsidRPr="00C327F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7436A131" w14:textId="77777777" w:rsidR="00580E62" w:rsidRPr="00C327F6" w:rsidRDefault="00580E62" w:rsidP="00580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14:paraId="6ED2C1AB" w14:textId="563FF3A3" w:rsidR="00580E62" w:rsidRPr="00C327F6" w:rsidRDefault="00580E62" w:rsidP="00580E62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(694)</w:t>
            </w:r>
          </w:p>
        </w:tc>
      </w:tr>
    </w:tbl>
    <w:p w14:paraId="7495D2D3" w14:textId="0F365A1B" w:rsidR="00D7583A" w:rsidRPr="00C327F6" w:rsidRDefault="00D7583A" w:rsidP="004448D7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590"/>
        <w:gridCol w:w="1037"/>
        <w:gridCol w:w="233"/>
        <w:gridCol w:w="980"/>
        <w:gridCol w:w="233"/>
        <w:gridCol w:w="937"/>
        <w:gridCol w:w="235"/>
        <w:gridCol w:w="935"/>
      </w:tblGrid>
      <w:tr w:rsidR="004D5290" w:rsidRPr="00C327F6" w14:paraId="185ABB1C" w14:textId="77777777" w:rsidTr="00695933">
        <w:trPr>
          <w:trHeight w:val="20"/>
          <w:tblHeader/>
        </w:trPr>
        <w:tc>
          <w:tcPr>
            <w:tcW w:w="4590" w:type="dxa"/>
          </w:tcPr>
          <w:p w14:paraId="16407EBA" w14:textId="77777777" w:rsidR="00D7583A" w:rsidRPr="00C327F6" w:rsidRDefault="00D7583A" w:rsidP="003D1BB4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7"/>
          </w:tcPr>
          <w:p w14:paraId="434A66E8" w14:textId="4B311931" w:rsidR="00D7583A" w:rsidRPr="00C327F6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</w:t>
            </w:r>
            <w:r w:rsidR="00967277" w:rsidRPr="00C327F6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การเงิน</w:t>
            </w:r>
            <w:r w:rsidRPr="00C327F6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D5290" w:rsidRPr="00C327F6" w14:paraId="59F0C0E2" w14:textId="77777777" w:rsidTr="00695933">
        <w:trPr>
          <w:trHeight w:val="20"/>
          <w:tblHeader/>
        </w:trPr>
        <w:tc>
          <w:tcPr>
            <w:tcW w:w="4590" w:type="dxa"/>
          </w:tcPr>
          <w:p w14:paraId="6BC8D911" w14:textId="77777777" w:rsidR="00D7583A" w:rsidRPr="00C327F6" w:rsidRDefault="00D7583A" w:rsidP="003D1BB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133C4E59" w14:textId="77777777" w:rsidR="00D7583A" w:rsidRPr="00C327F6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C327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0B9678D6" w14:textId="77777777" w:rsidR="00D7583A" w:rsidRPr="00C327F6" w:rsidRDefault="00D7583A" w:rsidP="003D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07" w:type="dxa"/>
            <w:gridSpan w:val="3"/>
          </w:tcPr>
          <w:p w14:paraId="26A66EAE" w14:textId="77777777" w:rsidR="00D7583A" w:rsidRPr="00C327F6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C327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4D5290" w:rsidRPr="00C327F6" w14:paraId="3057B150" w14:textId="77777777" w:rsidTr="00695933">
        <w:trPr>
          <w:trHeight w:val="20"/>
          <w:tblHeader/>
        </w:trPr>
        <w:tc>
          <w:tcPr>
            <w:tcW w:w="4590" w:type="dxa"/>
          </w:tcPr>
          <w:p w14:paraId="0424765F" w14:textId="77777777" w:rsidR="00486827" w:rsidRPr="00C327F6" w:rsidRDefault="00486827" w:rsidP="0048682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05DDCCF1" w14:textId="1105FACC" w:rsidR="00486827" w:rsidRPr="00C327F6" w:rsidRDefault="00BD2F2E" w:rsidP="004868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3" w:type="dxa"/>
            <w:vAlign w:val="center"/>
          </w:tcPr>
          <w:p w14:paraId="290BF665" w14:textId="77777777" w:rsidR="00486827" w:rsidRPr="00C327F6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vAlign w:val="center"/>
          </w:tcPr>
          <w:p w14:paraId="4AF8470C" w14:textId="6D67EB95" w:rsidR="00486827" w:rsidRPr="00C327F6" w:rsidRDefault="00BD2F2E" w:rsidP="004868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33" w:type="dxa"/>
          </w:tcPr>
          <w:p w14:paraId="31CA86B4" w14:textId="77777777" w:rsidR="00486827" w:rsidRPr="00C327F6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7" w:type="dxa"/>
            <w:vAlign w:val="center"/>
          </w:tcPr>
          <w:p w14:paraId="419E7E15" w14:textId="3200D6D0" w:rsidR="00486827" w:rsidRPr="00C327F6" w:rsidRDefault="00BD2F2E" w:rsidP="004868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5" w:type="dxa"/>
            <w:vAlign w:val="center"/>
          </w:tcPr>
          <w:p w14:paraId="7857CB89" w14:textId="77777777" w:rsidR="00486827" w:rsidRPr="00C327F6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5" w:type="dxa"/>
            <w:vAlign w:val="center"/>
          </w:tcPr>
          <w:p w14:paraId="5B2833CA" w14:textId="26CE9476" w:rsidR="00486827" w:rsidRPr="00C327F6" w:rsidRDefault="00BD2F2E" w:rsidP="0048682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</w:tr>
      <w:tr w:rsidR="004D5290" w:rsidRPr="00C327F6" w14:paraId="56D960B9" w14:textId="77777777" w:rsidTr="00695933">
        <w:trPr>
          <w:trHeight w:val="20"/>
          <w:tblHeader/>
        </w:trPr>
        <w:tc>
          <w:tcPr>
            <w:tcW w:w="4590" w:type="dxa"/>
          </w:tcPr>
          <w:p w14:paraId="2F3A173D" w14:textId="77777777" w:rsidR="00D7583A" w:rsidRPr="00C327F6" w:rsidRDefault="00D7583A" w:rsidP="003D1BB4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7"/>
            <w:vAlign w:val="center"/>
          </w:tcPr>
          <w:p w14:paraId="629A5C72" w14:textId="77777777" w:rsidR="00D7583A" w:rsidRPr="00C327F6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D5290" w:rsidRPr="00C327F6" w14:paraId="48F93A17" w14:textId="77777777" w:rsidTr="005F4ADA">
        <w:trPr>
          <w:trHeight w:val="20"/>
        </w:trPr>
        <w:tc>
          <w:tcPr>
            <w:tcW w:w="4590" w:type="dxa"/>
          </w:tcPr>
          <w:p w14:paraId="6C6074D8" w14:textId="77777777" w:rsidR="00580E62" w:rsidRPr="00C327F6" w:rsidRDefault="00580E62" w:rsidP="00580E6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B6F61ED" w14:textId="1A86613F" w:rsidR="00580E62" w:rsidRPr="00C327F6" w:rsidRDefault="009E42E7" w:rsidP="00580E62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(460)</w:t>
            </w:r>
          </w:p>
        </w:tc>
        <w:tc>
          <w:tcPr>
            <w:tcW w:w="233" w:type="dxa"/>
            <w:vAlign w:val="center"/>
          </w:tcPr>
          <w:p w14:paraId="0B0CAAD3" w14:textId="77777777" w:rsidR="00580E62" w:rsidRPr="00C327F6" w:rsidRDefault="00580E62" w:rsidP="00580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0" w:type="dxa"/>
          </w:tcPr>
          <w:p w14:paraId="00021F72" w14:textId="0E29845D" w:rsidR="00580E62" w:rsidRPr="00C327F6" w:rsidRDefault="00580E62" w:rsidP="00580E62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(434)</w:t>
            </w:r>
          </w:p>
        </w:tc>
        <w:tc>
          <w:tcPr>
            <w:tcW w:w="233" w:type="dxa"/>
            <w:vAlign w:val="center"/>
          </w:tcPr>
          <w:p w14:paraId="6C7D1421" w14:textId="77777777" w:rsidR="00580E62" w:rsidRPr="00C327F6" w:rsidRDefault="00580E62" w:rsidP="00580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157A2D47" w14:textId="60A58C57" w:rsidR="00580E62" w:rsidRPr="00C327F6" w:rsidRDefault="009E42E7" w:rsidP="00580E62">
            <w:pPr>
              <w:pStyle w:val="acctfourfigures"/>
              <w:tabs>
                <w:tab w:val="clear" w:pos="765"/>
              </w:tabs>
              <w:spacing w:line="240" w:lineRule="atLeast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  <w:tc>
          <w:tcPr>
            <w:tcW w:w="235" w:type="dxa"/>
            <w:vAlign w:val="center"/>
          </w:tcPr>
          <w:p w14:paraId="0B27C4CD" w14:textId="77777777" w:rsidR="00580E62" w:rsidRPr="00C327F6" w:rsidRDefault="00580E62" w:rsidP="00580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5" w:type="dxa"/>
          </w:tcPr>
          <w:p w14:paraId="0FB5B54E" w14:textId="331C09BB" w:rsidR="00580E62" w:rsidRPr="00C327F6" w:rsidRDefault="00580E62" w:rsidP="00580E62">
            <w:pPr>
              <w:pStyle w:val="acctfourfigures"/>
              <w:tabs>
                <w:tab w:val="clear" w:pos="765"/>
              </w:tabs>
              <w:spacing w:line="240" w:lineRule="atLeast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</w:tr>
      <w:tr w:rsidR="004D5290" w:rsidRPr="00C327F6" w14:paraId="0667A542" w14:textId="77777777" w:rsidTr="005F4ADA">
        <w:trPr>
          <w:trHeight w:val="20"/>
        </w:trPr>
        <w:tc>
          <w:tcPr>
            <w:tcW w:w="4590" w:type="dxa"/>
          </w:tcPr>
          <w:p w14:paraId="1C366C82" w14:textId="77777777" w:rsidR="00580E62" w:rsidRPr="00C327F6" w:rsidRDefault="00580E62" w:rsidP="00580E6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EED7D22" w14:textId="7FFC7F21" w:rsidR="00580E62" w:rsidRPr="00C327F6" w:rsidRDefault="009E42E7" w:rsidP="00580E62">
            <w:pPr>
              <w:pStyle w:val="acctfourfigures"/>
              <w:tabs>
                <w:tab w:val="clear" w:pos="765"/>
              </w:tabs>
              <w:spacing w:line="240" w:lineRule="atLeast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233" w:type="dxa"/>
          </w:tcPr>
          <w:p w14:paraId="27E66D40" w14:textId="77777777" w:rsidR="00580E62" w:rsidRPr="00C327F6" w:rsidRDefault="00580E62" w:rsidP="00580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0" w:type="dxa"/>
          </w:tcPr>
          <w:p w14:paraId="4DF9F94E" w14:textId="28FFD725" w:rsidR="00580E62" w:rsidRPr="00C327F6" w:rsidRDefault="00580E62" w:rsidP="00580E62">
            <w:pPr>
              <w:pStyle w:val="acctfourfigures"/>
              <w:tabs>
                <w:tab w:val="clear" w:pos="765"/>
              </w:tabs>
              <w:spacing w:line="240" w:lineRule="atLeast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233" w:type="dxa"/>
          </w:tcPr>
          <w:p w14:paraId="09DE0300" w14:textId="77777777" w:rsidR="00580E62" w:rsidRPr="00C327F6" w:rsidRDefault="00580E62" w:rsidP="00580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2525CC6D" w14:textId="112C30F8" w:rsidR="00580E62" w:rsidRPr="00C327F6" w:rsidRDefault="009E42E7" w:rsidP="00580E62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(493)</w:t>
            </w:r>
          </w:p>
        </w:tc>
        <w:tc>
          <w:tcPr>
            <w:tcW w:w="235" w:type="dxa"/>
          </w:tcPr>
          <w:p w14:paraId="362038A1" w14:textId="77777777" w:rsidR="00580E62" w:rsidRPr="00C327F6" w:rsidRDefault="00580E62" w:rsidP="00580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5" w:type="dxa"/>
          </w:tcPr>
          <w:p w14:paraId="0D2959D3" w14:textId="134FE26B" w:rsidR="00580E62" w:rsidRPr="00C327F6" w:rsidRDefault="00580E62" w:rsidP="00580E62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(423)</w:t>
            </w:r>
          </w:p>
        </w:tc>
      </w:tr>
    </w:tbl>
    <w:p w14:paraId="5E6F5170" w14:textId="77777777" w:rsidR="008707C0" w:rsidRPr="00C327F6" w:rsidRDefault="0070343A" w:rsidP="0070343A">
      <w:pPr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C327F6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ab/>
      </w:r>
    </w:p>
    <w:p w14:paraId="51ECE953" w14:textId="29C0A464" w:rsidR="004448D7" w:rsidRPr="00C327F6" w:rsidRDefault="0070343A" w:rsidP="008707C0">
      <w:pPr>
        <w:ind w:left="270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C327F6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ab/>
      </w:r>
      <w:r w:rsidRPr="00C327F6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  <w:cs/>
        </w:rPr>
        <w:t xml:space="preserve">  </w:t>
      </w:r>
      <w:r w:rsidR="004448D7" w:rsidRPr="00C327F6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สินทรัพย์โครงการ</w:t>
      </w:r>
    </w:p>
    <w:p w14:paraId="08BFEBEC" w14:textId="77777777" w:rsidR="004448D7" w:rsidRPr="00C327F6" w:rsidRDefault="004448D7" w:rsidP="008707C0">
      <w:pPr>
        <w:rPr>
          <w:rFonts w:asciiTheme="majorBidi" w:hAnsiTheme="majorBidi" w:cstheme="majorBidi"/>
        </w:rPr>
      </w:pPr>
    </w:p>
    <w:p w14:paraId="45CA7D3F" w14:textId="77777777" w:rsidR="004448D7" w:rsidRPr="00C327F6" w:rsidRDefault="004448D7" w:rsidP="008707C0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มูลค่ายุติธรรมของสินทรัพย์โครงการ ณ วันสิ้นรอบระยะเวลารายงาน สำหรับแต่ละประเภท ดังนี้</w:t>
      </w:r>
    </w:p>
    <w:p w14:paraId="0433C2CA" w14:textId="77777777" w:rsidR="004448D7" w:rsidRPr="00C327F6" w:rsidRDefault="004448D7" w:rsidP="007D2E0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69" w:type="dxa"/>
        <w:tblInd w:w="450" w:type="dxa"/>
        <w:tblLook w:val="01E0" w:firstRow="1" w:lastRow="1" w:firstColumn="1" w:lastColumn="1" w:noHBand="0" w:noVBand="0"/>
      </w:tblPr>
      <w:tblGrid>
        <w:gridCol w:w="4050"/>
        <w:gridCol w:w="1096"/>
        <w:gridCol w:w="235"/>
        <w:gridCol w:w="1024"/>
        <w:gridCol w:w="268"/>
        <w:gridCol w:w="1126"/>
        <w:gridCol w:w="268"/>
        <w:gridCol w:w="1102"/>
      </w:tblGrid>
      <w:tr w:rsidR="004D5290" w:rsidRPr="00C327F6" w14:paraId="73EC7864" w14:textId="77777777" w:rsidTr="00C278B6">
        <w:tc>
          <w:tcPr>
            <w:tcW w:w="4050" w:type="dxa"/>
          </w:tcPr>
          <w:p w14:paraId="50C47E3F" w14:textId="77777777" w:rsidR="004448D7" w:rsidRPr="00C327F6" w:rsidRDefault="004448D7" w:rsidP="00C278B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55" w:type="dxa"/>
            <w:gridSpan w:val="3"/>
          </w:tcPr>
          <w:p w14:paraId="1D2C1FF0" w14:textId="77777777" w:rsidR="004448D7" w:rsidRPr="00C327F6" w:rsidRDefault="004448D7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40D206FD" w14:textId="77777777" w:rsidR="004448D7" w:rsidRPr="00C327F6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96" w:type="dxa"/>
            <w:gridSpan w:val="3"/>
          </w:tcPr>
          <w:p w14:paraId="5462F8B7" w14:textId="77777777" w:rsidR="004448D7" w:rsidRPr="00C327F6" w:rsidRDefault="004448D7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290" w:rsidRPr="00C327F6" w14:paraId="02786202" w14:textId="77777777" w:rsidTr="00C278B6">
        <w:tc>
          <w:tcPr>
            <w:tcW w:w="4050" w:type="dxa"/>
          </w:tcPr>
          <w:p w14:paraId="51D39474" w14:textId="77777777" w:rsidR="00486827" w:rsidRPr="00C327F6" w:rsidRDefault="00486827" w:rsidP="00486827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6" w:type="dxa"/>
          </w:tcPr>
          <w:p w14:paraId="3CF3175C" w14:textId="0D69F900" w:rsidR="00486827" w:rsidRPr="00C327F6" w:rsidRDefault="00BD2F2E" w:rsidP="0048682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5" w:type="dxa"/>
          </w:tcPr>
          <w:p w14:paraId="54D3E981" w14:textId="77777777" w:rsidR="00486827" w:rsidRPr="00C327F6" w:rsidRDefault="00486827" w:rsidP="0048682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0B1E5D5" w14:textId="62F443CC" w:rsidR="00486827" w:rsidRPr="00C327F6" w:rsidRDefault="00BD2F2E" w:rsidP="0048682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8" w:type="dxa"/>
          </w:tcPr>
          <w:p w14:paraId="23CB12C5" w14:textId="77777777" w:rsidR="00486827" w:rsidRPr="00C327F6" w:rsidRDefault="00486827" w:rsidP="0048682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09BC2BE" w14:textId="5BD95331" w:rsidR="00486827" w:rsidRPr="00C327F6" w:rsidRDefault="00BD2F2E" w:rsidP="0048682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8" w:type="dxa"/>
          </w:tcPr>
          <w:p w14:paraId="328ACF30" w14:textId="77777777" w:rsidR="00486827" w:rsidRPr="00C327F6" w:rsidRDefault="00486827" w:rsidP="0048682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23B27F3" w14:textId="7362F00E" w:rsidR="00486827" w:rsidRPr="00C327F6" w:rsidRDefault="00BD2F2E" w:rsidP="0048682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D5290" w:rsidRPr="00C327F6" w14:paraId="35E61AB5" w14:textId="77777777" w:rsidTr="00C278B6">
        <w:tc>
          <w:tcPr>
            <w:tcW w:w="4050" w:type="dxa"/>
          </w:tcPr>
          <w:p w14:paraId="5F549A33" w14:textId="77777777" w:rsidR="004448D7" w:rsidRPr="00C327F6" w:rsidRDefault="004448D7" w:rsidP="00C278B6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19" w:type="dxa"/>
            <w:gridSpan w:val="7"/>
          </w:tcPr>
          <w:p w14:paraId="4BAC8E90" w14:textId="77777777" w:rsidR="004448D7" w:rsidRPr="00C327F6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5290" w:rsidRPr="00C327F6" w14:paraId="7DA831B8" w14:textId="77777777" w:rsidTr="001F4C44">
        <w:tc>
          <w:tcPr>
            <w:tcW w:w="4050" w:type="dxa"/>
          </w:tcPr>
          <w:p w14:paraId="579B56E9" w14:textId="77777777" w:rsidR="000342B3" w:rsidRPr="00C327F6" w:rsidRDefault="000342B3" w:rsidP="000342B3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7D621B95" w14:textId="16A34F26" w:rsidR="000342B3" w:rsidRPr="00C327F6" w:rsidRDefault="000342B3" w:rsidP="000342B3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844</w:t>
            </w:r>
          </w:p>
        </w:tc>
        <w:tc>
          <w:tcPr>
            <w:tcW w:w="235" w:type="dxa"/>
            <w:vAlign w:val="center"/>
          </w:tcPr>
          <w:p w14:paraId="37C91565" w14:textId="77777777" w:rsidR="000342B3" w:rsidRPr="00C327F6" w:rsidRDefault="000342B3" w:rsidP="000342B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38469DAE" w14:textId="70FE0483" w:rsidR="000342B3" w:rsidRPr="00C327F6" w:rsidRDefault="000342B3" w:rsidP="000342B3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  <w:tc>
          <w:tcPr>
            <w:tcW w:w="268" w:type="dxa"/>
            <w:vAlign w:val="center"/>
          </w:tcPr>
          <w:p w14:paraId="081BFBD3" w14:textId="77777777" w:rsidR="000342B3" w:rsidRPr="00C327F6" w:rsidRDefault="000342B3" w:rsidP="000342B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  <w:vAlign w:val="center"/>
          </w:tcPr>
          <w:p w14:paraId="34987870" w14:textId="36F6EB06" w:rsidR="000342B3" w:rsidRPr="00C327F6" w:rsidRDefault="000342B3" w:rsidP="000342B3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center"/>
          </w:tcPr>
          <w:p w14:paraId="58512FA9" w14:textId="77777777" w:rsidR="000342B3" w:rsidRPr="00C327F6" w:rsidRDefault="000342B3" w:rsidP="000342B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3D9E5178" w14:textId="10D78CEB" w:rsidR="000342B3" w:rsidRPr="00C327F6" w:rsidRDefault="000342B3" w:rsidP="000342B3">
            <w:pPr>
              <w:tabs>
                <w:tab w:val="decimal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290" w:rsidRPr="00C327F6" w14:paraId="645BFB99" w14:textId="77777777" w:rsidTr="001F4C44">
        <w:tc>
          <w:tcPr>
            <w:tcW w:w="4050" w:type="dxa"/>
          </w:tcPr>
          <w:p w14:paraId="38886AD6" w14:textId="77777777" w:rsidR="000342B3" w:rsidRPr="00C327F6" w:rsidRDefault="000342B3" w:rsidP="000342B3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64776B7B" w14:textId="7725673E" w:rsidR="000342B3" w:rsidRPr="00C327F6" w:rsidRDefault="000342B3" w:rsidP="000342B3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1,014</w:t>
            </w:r>
          </w:p>
        </w:tc>
        <w:tc>
          <w:tcPr>
            <w:tcW w:w="235" w:type="dxa"/>
            <w:vAlign w:val="center"/>
          </w:tcPr>
          <w:p w14:paraId="5463426C" w14:textId="77777777" w:rsidR="000342B3" w:rsidRPr="00C327F6" w:rsidRDefault="000342B3" w:rsidP="000342B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EF802EC" w14:textId="090EECFB" w:rsidR="000342B3" w:rsidRPr="00C327F6" w:rsidRDefault="000342B3" w:rsidP="000342B3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268" w:type="dxa"/>
            <w:vAlign w:val="center"/>
          </w:tcPr>
          <w:p w14:paraId="0B9501D6" w14:textId="77777777" w:rsidR="000342B3" w:rsidRPr="00C327F6" w:rsidRDefault="000342B3" w:rsidP="000342B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  <w:vAlign w:val="center"/>
          </w:tcPr>
          <w:p w14:paraId="6E742A02" w14:textId="39A31C06" w:rsidR="000342B3" w:rsidRPr="00C327F6" w:rsidRDefault="000342B3" w:rsidP="000342B3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center"/>
          </w:tcPr>
          <w:p w14:paraId="797C8290" w14:textId="77777777" w:rsidR="000342B3" w:rsidRPr="00C327F6" w:rsidRDefault="000342B3" w:rsidP="000342B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38A9C79F" w14:textId="6B8ABABB" w:rsidR="000342B3" w:rsidRPr="00C327F6" w:rsidRDefault="000342B3" w:rsidP="000342B3">
            <w:pPr>
              <w:tabs>
                <w:tab w:val="decimal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290" w:rsidRPr="00C327F6" w14:paraId="51181AE3" w14:textId="77777777" w:rsidTr="001F4C44">
        <w:tc>
          <w:tcPr>
            <w:tcW w:w="4050" w:type="dxa"/>
          </w:tcPr>
          <w:p w14:paraId="37CFF872" w14:textId="2137DBF9" w:rsidR="000342B3" w:rsidRPr="00C327F6" w:rsidRDefault="000342B3" w:rsidP="000342B3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407AFB6A" w14:textId="65E890A5" w:rsidR="000342B3" w:rsidRPr="00C327F6" w:rsidRDefault="000342B3" w:rsidP="000342B3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1,201</w:t>
            </w:r>
          </w:p>
        </w:tc>
        <w:tc>
          <w:tcPr>
            <w:tcW w:w="235" w:type="dxa"/>
            <w:vAlign w:val="center"/>
          </w:tcPr>
          <w:p w14:paraId="490BEEB8" w14:textId="77777777" w:rsidR="000342B3" w:rsidRPr="00C327F6" w:rsidRDefault="000342B3" w:rsidP="000342B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9D1E12F" w14:textId="2A6893BF" w:rsidR="000342B3" w:rsidRPr="00C327F6" w:rsidRDefault="000342B3" w:rsidP="000342B3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1,143</w:t>
            </w:r>
          </w:p>
        </w:tc>
        <w:tc>
          <w:tcPr>
            <w:tcW w:w="268" w:type="dxa"/>
            <w:vAlign w:val="center"/>
          </w:tcPr>
          <w:p w14:paraId="33B8A7D5" w14:textId="77777777" w:rsidR="000342B3" w:rsidRPr="00C327F6" w:rsidRDefault="000342B3" w:rsidP="000342B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14:paraId="4E0B7576" w14:textId="4176D9A9" w:rsidR="000342B3" w:rsidRPr="00C327F6" w:rsidRDefault="000342B3" w:rsidP="000342B3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center"/>
          </w:tcPr>
          <w:p w14:paraId="28A61CF7" w14:textId="77777777" w:rsidR="000342B3" w:rsidRPr="00C327F6" w:rsidRDefault="000342B3" w:rsidP="000342B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center"/>
          </w:tcPr>
          <w:p w14:paraId="07B1F531" w14:textId="2D07D755" w:rsidR="000342B3" w:rsidRPr="00C327F6" w:rsidRDefault="000342B3" w:rsidP="000342B3">
            <w:pPr>
              <w:tabs>
                <w:tab w:val="decimal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42B3" w:rsidRPr="00C327F6" w14:paraId="69E03C0C" w14:textId="77777777" w:rsidTr="001F4C44">
        <w:tc>
          <w:tcPr>
            <w:tcW w:w="4050" w:type="dxa"/>
          </w:tcPr>
          <w:p w14:paraId="24CC5840" w14:textId="4F333B1B" w:rsidR="000342B3" w:rsidRPr="00C327F6" w:rsidRDefault="000342B3" w:rsidP="000342B3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62444C" w14:textId="7646FB48" w:rsidR="000342B3" w:rsidRPr="00C327F6" w:rsidRDefault="000342B3" w:rsidP="000342B3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3,059</w:t>
            </w:r>
          </w:p>
        </w:tc>
        <w:tc>
          <w:tcPr>
            <w:tcW w:w="235" w:type="dxa"/>
            <w:vAlign w:val="center"/>
          </w:tcPr>
          <w:p w14:paraId="2AE30887" w14:textId="77777777" w:rsidR="000342B3" w:rsidRPr="00C327F6" w:rsidRDefault="000342B3" w:rsidP="000342B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2CAF29D" w14:textId="4E4EC7C9" w:rsidR="000342B3" w:rsidRPr="00C327F6" w:rsidRDefault="000342B3" w:rsidP="000342B3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2,844</w:t>
            </w:r>
          </w:p>
        </w:tc>
        <w:tc>
          <w:tcPr>
            <w:tcW w:w="268" w:type="dxa"/>
            <w:vAlign w:val="center"/>
          </w:tcPr>
          <w:p w14:paraId="1ECA6D7E" w14:textId="77777777" w:rsidR="000342B3" w:rsidRPr="00C327F6" w:rsidRDefault="000342B3" w:rsidP="000342B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D7494C" w14:textId="07890D2D" w:rsidR="000342B3" w:rsidRPr="00235184" w:rsidRDefault="000342B3" w:rsidP="000342B3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1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center"/>
          </w:tcPr>
          <w:p w14:paraId="1C23D03D" w14:textId="77777777" w:rsidR="000342B3" w:rsidRPr="00235184" w:rsidRDefault="000342B3" w:rsidP="000342B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F86FA8" w14:textId="4D80D2AE" w:rsidR="000342B3" w:rsidRPr="00235184" w:rsidRDefault="000342B3" w:rsidP="000342B3">
            <w:pPr>
              <w:tabs>
                <w:tab w:val="decimal" w:pos="55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1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A86CDAD" w14:textId="77777777" w:rsidR="00235184" w:rsidRPr="00C327F6" w:rsidRDefault="00235184" w:rsidP="007D2E05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C3BD9A0" w14:textId="644D49AC" w:rsidR="0039039B" w:rsidRPr="00C327F6" w:rsidRDefault="0039039B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327F6"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สำรองตามกฎหมาย</w:t>
      </w:r>
    </w:p>
    <w:p w14:paraId="1A017D6E" w14:textId="18A954C0" w:rsidR="0039039B" w:rsidRPr="00235184" w:rsidRDefault="0039039B" w:rsidP="0039039B">
      <w:pPr>
        <w:tabs>
          <w:tab w:val="left" w:pos="207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29907B96" w14:textId="77777777" w:rsidR="0039039B" w:rsidRPr="00235184" w:rsidRDefault="0039039B" w:rsidP="00390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3518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35184">
        <w:rPr>
          <w:rFonts w:asciiTheme="majorBidi" w:hAnsiTheme="majorBidi" w:cstheme="majorBidi"/>
          <w:sz w:val="30"/>
          <w:szCs w:val="30"/>
        </w:rPr>
        <w:t>2535</w:t>
      </w:r>
      <w:r w:rsidRPr="0023518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235184">
        <w:rPr>
          <w:rFonts w:asciiTheme="majorBidi" w:hAnsiTheme="majorBidi" w:cstheme="majorBidi"/>
          <w:sz w:val="30"/>
          <w:szCs w:val="30"/>
        </w:rPr>
        <w:t>116</w:t>
      </w:r>
      <w:r w:rsidRPr="00235184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235184">
        <w:rPr>
          <w:rFonts w:asciiTheme="majorBidi" w:hAnsiTheme="majorBidi" w:cstheme="majorBidi"/>
          <w:sz w:val="30"/>
          <w:szCs w:val="30"/>
        </w:rPr>
        <w:t>“</w:t>
      </w:r>
      <w:r w:rsidRPr="00235184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235184">
        <w:rPr>
          <w:rFonts w:asciiTheme="majorBidi" w:hAnsiTheme="majorBidi" w:cstheme="majorBidi"/>
          <w:sz w:val="30"/>
          <w:szCs w:val="30"/>
        </w:rPr>
        <w:t>”</w:t>
      </w:r>
      <w:r w:rsidRPr="00235184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235184">
        <w:rPr>
          <w:rFonts w:asciiTheme="majorBidi" w:hAnsiTheme="majorBidi" w:cstheme="majorBidi"/>
          <w:sz w:val="30"/>
          <w:szCs w:val="30"/>
        </w:rPr>
        <w:t xml:space="preserve">5 </w:t>
      </w:r>
      <w:r w:rsidRPr="00235184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235184">
        <w:rPr>
          <w:rFonts w:asciiTheme="majorBidi" w:hAnsiTheme="majorBidi" w:cstheme="majorBidi"/>
          <w:sz w:val="30"/>
          <w:szCs w:val="30"/>
        </w:rPr>
        <w:t xml:space="preserve">10 </w:t>
      </w:r>
      <w:r w:rsidRPr="00235184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26AD75F2" w14:textId="77777777" w:rsidR="00B37F5D" w:rsidRDefault="00B37F5D" w:rsidP="00390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7236845" w14:textId="77777777" w:rsidR="008F4478" w:rsidRPr="00235184" w:rsidRDefault="008F4478" w:rsidP="00390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92151D4" w14:textId="6730CA15" w:rsidR="002C328D" w:rsidRPr="00235184" w:rsidRDefault="002C328D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35184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หุ้นกู้ด้อยสิทธิที่มีลักษณะคล้ายทุน</w:t>
      </w:r>
      <w:r w:rsidR="00780BCC" w:rsidRPr="00235184">
        <w:rPr>
          <w:rFonts w:asciiTheme="majorBidi" w:hAnsiTheme="majorBidi" w:hint="cs"/>
          <w:b/>
          <w:bCs/>
          <w:sz w:val="30"/>
          <w:szCs w:val="30"/>
          <w:cs/>
        </w:rPr>
        <w:t>ฯ</w:t>
      </w:r>
    </w:p>
    <w:p w14:paraId="14CCBD41" w14:textId="77777777" w:rsidR="002C328D" w:rsidRPr="00235184" w:rsidRDefault="002C328D" w:rsidP="002C328D">
      <w:pPr>
        <w:tabs>
          <w:tab w:val="left" w:pos="207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4E402955" w14:textId="77777777" w:rsidR="00580E62" w:rsidRPr="00235184" w:rsidRDefault="00580E62" w:rsidP="00580E62">
      <w:pPr>
        <w:tabs>
          <w:tab w:val="left" w:pos="207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235184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/>
          <w:sz w:val="30"/>
          <w:szCs w:val="30"/>
        </w:rPr>
        <w:t>13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ธันวาคม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/>
          <w:sz w:val="30"/>
          <w:szCs w:val="30"/>
        </w:rPr>
        <w:t>2567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บริษัทได้ออกและเสนอขายหุ้นกู้ด้อยสิทธิที่มีลักษณะคล้ายทุนฯ ของบริษัทครั้งที่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/>
          <w:sz w:val="30"/>
          <w:szCs w:val="30"/>
        </w:rPr>
        <w:t>1/2567</w:t>
      </w:r>
      <w:r w:rsidRPr="00235184">
        <w:rPr>
          <w:rFonts w:asciiTheme="majorBidi" w:hAnsiTheme="majorBidi"/>
          <w:sz w:val="30"/>
          <w:szCs w:val="30"/>
          <w:cs/>
        </w:rPr>
        <w:t xml:space="preserve"> (“</w:t>
      </w:r>
      <w:r w:rsidRPr="00235184">
        <w:rPr>
          <w:rFonts w:asciiTheme="majorBidi" w:hAnsiTheme="majorBidi" w:hint="cs"/>
          <w:sz w:val="30"/>
          <w:szCs w:val="30"/>
          <w:cs/>
        </w:rPr>
        <w:t>หุ้นกู้</w:t>
      </w:r>
      <w:r w:rsidRPr="00235184">
        <w:rPr>
          <w:rFonts w:asciiTheme="majorBidi" w:hAnsiTheme="majorBidi" w:hint="eastAsia"/>
          <w:sz w:val="30"/>
          <w:szCs w:val="30"/>
          <w:cs/>
        </w:rPr>
        <w:t>”</w:t>
      </w:r>
      <w:r w:rsidRPr="00235184">
        <w:rPr>
          <w:rFonts w:asciiTheme="majorBidi" w:hAnsiTheme="majorBidi"/>
          <w:sz w:val="30"/>
          <w:szCs w:val="30"/>
          <w:cs/>
        </w:rPr>
        <w:t xml:space="preserve">) </w:t>
      </w:r>
      <w:r w:rsidRPr="00235184">
        <w:rPr>
          <w:rFonts w:asciiTheme="majorBidi" w:hAnsiTheme="majorBidi" w:hint="cs"/>
          <w:sz w:val="30"/>
          <w:szCs w:val="30"/>
          <w:cs/>
        </w:rPr>
        <w:t>ในจำนวนเงิน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/>
          <w:sz w:val="30"/>
          <w:szCs w:val="30"/>
        </w:rPr>
        <w:t>17,000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ล้านบาท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ตามมูลค่าที่ตราไว้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ซึ่งจะชำระคืนเงินต้นเพียงครั้งเดียวเมื่อเลิกบริษัท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หรือเมื่อบริษัทใช้สิทธิไถ่ถอนหุ้นกู้ก่อนกำหนดตามเงื่อนไขที่ระบุไว้ในข้อกำหนดสิทธิของหุ้นกู้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หุ้นกู้ดังกล่าวไม่มีหลักประกันและไม่แปลงสภาพ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หุ้นกู้มีอัตราดอกเบี้ยสำหรับ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/>
          <w:sz w:val="30"/>
          <w:szCs w:val="30"/>
        </w:rPr>
        <w:t>5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ปี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/>
          <w:sz w:val="30"/>
          <w:szCs w:val="30"/>
        </w:rPr>
        <w:t>6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เดือนแรก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อยู่ที่ร้อยละ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/>
          <w:sz w:val="30"/>
          <w:szCs w:val="30"/>
        </w:rPr>
        <w:t>5.25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ต่อปี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หลังจากนั้นอัตราดอกเบี้ยของหุ้นกู้จะปรับเปลี่ยนตามข้อกำหนดสิทธิของหุ้นกู้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ดอกเบี้ยมีกำหนดชำระทุก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ๆ</w:t>
      </w:r>
      <w:r w:rsidRPr="00235184">
        <w:rPr>
          <w:rFonts w:asciiTheme="majorBidi" w:hAnsiTheme="majorBidi"/>
          <w:sz w:val="30"/>
          <w:szCs w:val="30"/>
        </w:rPr>
        <w:t xml:space="preserve">           </w:t>
      </w:r>
      <w:r w:rsidRPr="00235184">
        <w:rPr>
          <w:rFonts w:asciiTheme="majorBidi" w:hAnsiTheme="majorBidi" w:hint="cs"/>
          <w:sz w:val="30"/>
          <w:szCs w:val="30"/>
          <w:cs/>
        </w:rPr>
        <w:t>หกเดือนตลอดอายุของหุ้นกู้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บริษัทมีสิทธิและดุลยพินิจแต่เพียงผู้เดียวที่จะเลื่อนการชำระดอกเบี้ยพร้อมกับสะสมดอกเบี้ยค้างชำระแก่ผู้ถือหุ้นกู้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โดยไม่จำกัดเวลาและจำนวนที่ค้างชำระ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หากบริษัทเลื่อนการชำระดอกเบี้ย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บริษัทจะไม่สามารถกระทำการดังต่อไปนี้</w:t>
      </w:r>
    </w:p>
    <w:p w14:paraId="37078771" w14:textId="7B57540C" w:rsidR="00F858E3" w:rsidRPr="00235184" w:rsidRDefault="00F858E3" w:rsidP="00F858E3">
      <w:pPr>
        <w:tabs>
          <w:tab w:val="left" w:pos="207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235184">
        <w:rPr>
          <w:rFonts w:asciiTheme="majorBidi" w:hAnsiTheme="majorBidi"/>
          <w:sz w:val="30"/>
          <w:szCs w:val="30"/>
          <w:cs/>
        </w:rPr>
        <w:tab/>
      </w:r>
      <w:r w:rsidRPr="00235184">
        <w:rPr>
          <w:rFonts w:asciiTheme="majorBidi" w:hAnsiTheme="majorBidi"/>
          <w:sz w:val="30"/>
          <w:szCs w:val="30"/>
          <w:cs/>
        </w:rPr>
        <w:tab/>
        <w:t>(</w:t>
      </w:r>
      <w:r w:rsidRPr="00235184">
        <w:rPr>
          <w:rFonts w:asciiTheme="majorBidi" w:hAnsiTheme="majorBidi" w:hint="cs"/>
          <w:sz w:val="30"/>
          <w:szCs w:val="30"/>
          <w:cs/>
        </w:rPr>
        <w:t>ก</w:t>
      </w:r>
      <w:r w:rsidRPr="00235184">
        <w:rPr>
          <w:rFonts w:asciiTheme="majorBidi" w:hAnsiTheme="majorBidi"/>
          <w:sz w:val="30"/>
          <w:szCs w:val="30"/>
          <w:cs/>
        </w:rPr>
        <w:t>)</w:t>
      </w:r>
      <w:r w:rsidRPr="00235184">
        <w:rPr>
          <w:rFonts w:asciiTheme="majorBidi" w:hAnsiTheme="majorBidi"/>
          <w:sz w:val="30"/>
          <w:szCs w:val="30"/>
          <w:cs/>
        </w:rPr>
        <w:tab/>
      </w:r>
      <w:r w:rsidRPr="00235184">
        <w:rPr>
          <w:rFonts w:asciiTheme="majorBidi" w:hAnsiTheme="majorBidi" w:hint="cs"/>
          <w:sz w:val="30"/>
          <w:szCs w:val="30"/>
          <w:cs/>
        </w:rPr>
        <w:t>ประกาศหรือจ่ายเงินปันผล</w:t>
      </w:r>
    </w:p>
    <w:p w14:paraId="36E3BE16" w14:textId="7168A43A" w:rsidR="00F858E3" w:rsidRPr="00235184" w:rsidRDefault="00F858E3" w:rsidP="00D83F2F">
      <w:pPr>
        <w:tabs>
          <w:tab w:val="clear" w:pos="907"/>
          <w:tab w:val="clear" w:pos="1644"/>
          <w:tab w:val="clear" w:pos="1871"/>
          <w:tab w:val="left" w:pos="900"/>
          <w:tab w:val="left" w:pos="990"/>
          <w:tab w:val="left" w:pos="1620"/>
          <w:tab w:val="left" w:pos="1890"/>
          <w:tab w:val="left" w:pos="2070"/>
        </w:tabs>
        <w:ind w:left="1890" w:hanging="1260"/>
        <w:jc w:val="thaiDistribute"/>
        <w:rPr>
          <w:rFonts w:asciiTheme="majorBidi" w:hAnsiTheme="majorBidi"/>
          <w:sz w:val="30"/>
          <w:szCs w:val="30"/>
        </w:rPr>
      </w:pPr>
      <w:r w:rsidRPr="00235184">
        <w:rPr>
          <w:rFonts w:asciiTheme="majorBidi" w:hAnsiTheme="majorBidi"/>
          <w:sz w:val="30"/>
          <w:szCs w:val="30"/>
          <w:cs/>
        </w:rPr>
        <w:tab/>
      </w:r>
      <w:r w:rsidRPr="00235184">
        <w:rPr>
          <w:rFonts w:asciiTheme="majorBidi" w:hAnsiTheme="majorBidi"/>
          <w:sz w:val="30"/>
          <w:szCs w:val="30"/>
          <w:cs/>
        </w:rPr>
        <w:tab/>
        <w:t>(</w:t>
      </w:r>
      <w:r w:rsidRPr="00235184">
        <w:rPr>
          <w:rFonts w:asciiTheme="majorBidi" w:hAnsiTheme="majorBidi" w:hint="cs"/>
          <w:sz w:val="30"/>
          <w:szCs w:val="30"/>
          <w:cs/>
        </w:rPr>
        <w:t>ข</w:t>
      </w:r>
      <w:r w:rsidRPr="00235184">
        <w:rPr>
          <w:rFonts w:asciiTheme="majorBidi" w:hAnsiTheme="majorBidi"/>
          <w:sz w:val="30"/>
          <w:szCs w:val="30"/>
          <w:cs/>
        </w:rPr>
        <w:t>)</w:t>
      </w:r>
      <w:r w:rsidRPr="00235184">
        <w:rPr>
          <w:rFonts w:asciiTheme="majorBidi" w:hAnsiTheme="majorBidi"/>
          <w:sz w:val="30"/>
          <w:szCs w:val="30"/>
          <w:cs/>
        </w:rPr>
        <w:tab/>
      </w:r>
      <w:r w:rsidRPr="00235184">
        <w:rPr>
          <w:rFonts w:asciiTheme="majorBidi" w:hAnsiTheme="majorBidi" w:hint="cs"/>
          <w:spacing w:val="-4"/>
          <w:sz w:val="30"/>
          <w:szCs w:val="30"/>
          <w:cs/>
        </w:rPr>
        <w:t>ชำระดอกเบี้ยหรือแจกจ่ายทรัพย์สินใด</w:t>
      </w:r>
      <w:r w:rsidRPr="0023518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pacing w:val="-4"/>
          <w:sz w:val="30"/>
          <w:szCs w:val="30"/>
          <w:cs/>
        </w:rPr>
        <w:t>ๆ</w:t>
      </w:r>
      <w:r w:rsidRPr="0023518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pacing w:val="-4"/>
          <w:sz w:val="30"/>
          <w:szCs w:val="30"/>
          <w:cs/>
        </w:rPr>
        <w:t>ให้แก่ผู้ถือหลักทรัพย์ของผู้ออกหุ้นกู้ที่มีสถานะทางกฎหมายเท่าเทียมกับหุ้นกู้</w:t>
      </w:r>
      <w:r w:rsidRPr="0023518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pacing w:val="-4"/>
          <w:sz w:val="30"/>
          <w:szCs w:val="30"/>
          <w:cs/>
        </w:rPr>
        <w:t>หรือผู้ถือหลักทรัพย์ของผู้ออกหุ้นกู้ที่มีสถานะทางกฎหมายด้อยกว่าหุ้นกู้</w:t>
      </w:r>
      <w:r w:rsidRPr="0023518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pacing w:val="-4"/>
          <w:sz w:val="30"/>
          <w:szCs w:val="30"/>
          <w:cs/>
        </w:rPr>
        <w:t>และ</w:t>
      </w:r>
    </w:p>
    <w:p w14:paraId="2947E097" w14:textId="77777777" w:rsidR="003C713D" w:rsidRPr="00235184" w:rsidRDefault="00F858E3" w:rsidP="003C713D">
      <w:pPr>
        <w:tabs>
          <w:tab w:val="left" w:pos="2070"/>
        </w:tabs>
        <w:ind w:left="680" w:hanging="140"/>
        <w:jc w:val="thaiDistribute"/>
        <w:rPr>
          <w:rFonts w:asciiTheme="majorBidi" w:hAnsiTheme="majorBidi"/>
          <w:sz w:val="30"/>
          <w:szCs w:val="30"/>
        </w:rPr>
      </w:pPr>
      <w:r w:rsidRPr="00235184">
        <w:rPr>
          <w:rFonts w:asciiTheme="majorBidi" w:hAnsiTheme="majorBidi"/>
          <w:sz w:val="30"/>
          <w:szCs w:val="30"/>
          <w:cs/>
        </w:rPr>
        <w:tab/>
      </w:r>
      <w:r w:rsidRPr="00235184">
        <w:rPr>
          <w:rFonts w:asciiTheme="majorBidi" w:hAnsiTheme="majorBidi"/>
          <w:sz w:val="30"/>
          <w:szCs w:val="30"/>
          <w:cs/>
        </w:rPr>
        <w:tab/>
        <w:t>(</w:t>
      </w:r>
      <w:r w:rsidRPr="00235184">
        <w:rPr>
          <w:rFonts w:asciiTheme="majorBidi" w:hAnsiTheme="majorBidi" w:hint="cs"/>
          <w:sz w:val="30"/>
          <w:szCs w:val="30"/>
          <w:cs/>
        </w:rPr>
        <w:t>ค</w:t>
      </w:r>
      <w:r w:rsidRPr="00235184">
        <w:rPr>
          <w:rFonts w:asciiTheme="majorBidi" w:hAnsiTheme="majorBidi"/>
          <w:sz w:val="30"/>
          <w:szCs w:val="30"/>
          <w:cs/>
        </w:rPr>
        <w:t>)</w:t>
      </w:r>
      <w:r w:rsidRPr="00235184">
        <w:rPr>
          <w:rFonts w:asciiTheme="majorBidi" w:hAnsiTheme="majorBidi"/>
          <w:sz w:val="30"/>
          <w:szCs w:val="30"/>
          <w:cs/>
        </w:rPr>
        <w:tab/>
      </w:r>
      <w:r w:rsidRPr="00235184">
        <w:rPr>
          <w:rFonts w:asciiTheme="majorBidi" w:hAnsiTheme="majorBidi" w:hint="cs"/>
          <w:sz w:val="30"/>
          <w:szCs w:val="30"/>
          <w:cs/>
        </w:rPr>
        <w:t>ไถ่ถอน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ลด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ยกเลิก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ซื้อ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หรือ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ซื้อคืนซึ่งหลักทรัพย์ของผู้ออกหุ้นกู้ที่มีสถานะทางกฎหมายเท่าเทียมกับ</w:t>
      </w:r>
    </w:p>
    <w:p w14:paraId="428D39A7" w14:textId="3829C200" w:rsidR="005F17D1" w:rsidRPr="00235184" w:rsidRDefault="003C713D" w:rsidP="00D83F2F">
      <w:pPr>
        <w:tabs>
          <w:tab w:val="clear" w:pos="680"/>
          <w:tab w:val="clear" w:pos="907"/>
          <w:tab w:val="left" w:pos="1710"/>
          <w:tab w:val="left" w:pos="1800"/>
          <w:tab w:val="left" w:pos="2070"/>
        </w:tabs>
        <w:ind w:left="1530"/>
        <w:jc w:val="thaiDistribute"/>
        <w:rPr>
          <w:rFonts w:asciiTheme="majorBidi" w:hAnsiTheme="majorBidi"/>
          <w:sz w:val="30"/>
          <w:szCs w:val="30"/>
        </w:rPr>
      </w:pPr>
      <w:r w:rsidRPr="00235184">
        <w:rPr>
          <w:rFonts w:asciiTheme="majorBidi" w:hAnsiTheme="majorBidi" w:hint="cs"/>
          <w:sz w:val="30"/>
          <w:szCs w:val="30"/>
          <w:cs/>
        </w:rPr>
        <w:t xml:space="preserve">      </w:t>
      </w:r>
      <w:r w:rsidR="00F858E3" w:rsidRPr="00235184">
        <w:rPr>
          <w:rFonts w:asciiTheme="majorBidi" w:hAnsiTheme="majorBidi" w:hint="cs"/>
          <w:sz w:val="30"/>
          <w:szCs w:val="30"/>
          <w:cs/>
        </w:rPr>
        <w:t>หุ้นกู้</w:t>
      </w:r>
      <w:r w:rsidR="00F858E3" w:rsidRPr="00235184">
        <w:rPr>
          <w:rFonts w:asciiTheme="majorBidi" w:hAnsiTheme="majorBidi"/>
          <w:sz w:val="30"/>
          <w:szCs w:val="30"/>
          <w:cs/>
        </w:rPr>
        <w:t xml:space="preserve"> </w:t>
      </w:r>
      <w:r w:rsidR="00F858E3" w:rsidRPr="00235184">
        <w:rPr>
          <w:rFonts w:asciiTheme="majorBidi" w:hAnsiTheme="majorBidi" w:hint="cs"/>
          <w:sz w:val="30"/>
          <w:szCs w:val="30"/>
          <w:cs/>
        </w:rPr>
        <w:t>หรือหลักทรัพย์ของผู้ออกหุ้นกู้ที่มีสถานะทางกฎหมายด้อยกว่าหุ้นกู้โดยมีค่าตอบแทน</w:t>
      </w:r>
    </w:p>
    <w:p w14:paraId="0EDE5746" w14:textId="39AF127C" w:rsidR="00605481" w:rsidRPr="00235184" w:rsidRDefault="00605481" w:rsidP="00605481">
      <w:pPr>
        <w:tabs>
          <w:tab w:val="clear" w:pos="680"/>
          <w:tab w:val="clear" w:pos="907"/>
          <w:tab w:val="left" w:pos="1710"/>
          <w:tab w:val="left" w:pos="1800"/>
          <w:tab w:val="left" w:pos="2070"/>
        </w:tabs>
        <w:jc w:val="thaiDistribute"/>
        <w:rPr>
          <w:rFonts w:asciiTheme="majorBidi" w:hAnsiTheme="majorBidi"/>
          <w:sz w:val="30"/>
          <w:szCs w:val="30"/>
        </w:rPr>
      </w:pPr>
      <w:r w:rsidRPr="00235184">
        <w:rPr>
          <w:rFonts w:asciiTheme="majorBidi" w:hAnsiTheme="majorBidi"/>
          <w:sz w:val="30"/>
          <w:szCs w:val="30"/>
          <w:cs/>
        </w:rPr>
        <w:tab/>
      </w:r>
      <w:r w:rsidRPr="00235184">
        <w:rPr>
          <w:rFonts w:asciiTheme="majorBidi" w:hAnsiTheme="majorBidi"/>
          <w:sz w:val="30"/>
          <w:szCs w:val="30"/>
          <w:cs/>
        </w:rPr>
        <w:tab/>
      </w:r>
      <w:r w:rsidRPr="00235184">
        <w:rPr>
          <w:rFonts w:asciiTheme="majorBidi" w:hAnsiTheme="majorBidi" w:hint="cs"/>
          <w:sz w:val="30"/>
          <w:szCs w:val="30"/>
          <w:cs/>
        </w:rPr>
        <w:t xml:space="preserve">  ในระหว่างปี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="008707C0" w:rsidRPr="00235184">
        <w:rPr>
          <w:rFonts w:asciiTheme="majorBidi" w:hAnsiTheme="majorBidi"/>
          <w:sz w:val="30"/>
          <w:szCs w:val="30"/>
        </w:rPr>
        <w:t>2568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บริษัทได้ประกาศจ่ายดอกเบี้ยหุ้นกู้จำนวน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="008707C0" w:rsidRPr="00235184">
        <w:rPr>
          <w:rFonts w:asciiTheme="majorBidi" w:hAnsiTheme="majorBidi"/>
          <w:sz w:val="30"/>
          <w:szCs w:val="30"/>
        </w:rPr>
        <w:t>892</w:t>
      </w:r>
      <w:r w:rsidRPr="00235184">
        <w:rPr>
          <w:rFonts w:asciiTheme="majorBidi" w:hAnsiTheme="majorBidi"/>
          <w:sz w:val="30"/>
          <w:szCs w:val="30"/>
          <w:cs/>
        </w:rPr>
        <w:t>.</w:t>
      </w:r>
      <w:r w:rsidR="008707C0" w:rsidRPr="00235184">
        <w:rPr>
          <w:rFonts w:asciiTheme="majorBidi" w:hAnsiTheme="majorBidi"/>
          <w:sz w:val="30"/>
          <w:szCs w:val="30"/>
        </w:rPr>
        <w:t>5</w:t>
      </w:r>
      <w:r w:rsidRPr="00235184">
        <w:rPr>
          <w:rFonts w:asciiTheme="majorBidi" w:hAnsiTheme="majorBidi"/>
          <w:sz w:val="30"/>
          <w:szCs w:val="30"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4B93FD96" w14:textId="77777777" w:rsidR="00C94659" w:rsidRPr="00235184" w:rsidRDefault="00C94659" w:rsidP="005240FF">
      <w:pPr>
        <w:tabs>
          <w:tab w:val="clear" w:pos="680"/>
          <w:tab w:val="clear" w:pos="907"/>
          <w:tab w:val="left" w:pos="1710"/>
          <w:tab w:val="left" w:pos="1800"/>
          <w:tab w:val="left" w:pos="207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5A4C958" w14:textId="79BFBBC9" w:rsidR="008C687D" w:rsidRPr="00235184" w:rsidRDefault="008C687D" w:rsidP="005240FF">
      <w:pPr>
        <w:tabs>
          <w:tab w:val="clear" w:pos="680"/>
          <w:tab w:val="clear" w:pos="907"/>
          <w:tab w:val="left" w:pos="1710"/>
          <w:tab w:val="left" w:pos="1800"/>
          <w:tab w:val="left" w:pos="207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235184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="008707C0" w:rsidRPr="00235184">
        <w:rPr>
          <w:rFonts w:asciiTheme="majorBidi" w:hAnsiTheme="majorBidi"/>
          <w:sz w:val="30"/>
          <w:szCs w:val="30"/>
        </w:rPr>
        <w:t>10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กันยายน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="008707C0" w:rsidRPr="00235184">
        <w:rPr>
          <w:rFonts w:asciiTheme="majorBidi" w:hAnsiTheme="majorBidi"/>
          <w:sz w:val="30"/>
          <w:szCs w:val="30"/>
        </w:rPr>
        <w:t>2568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บริษัทย่อยได้ออกและเสนอขายหุ้นกู้ด้อยสิทธิที่มีลักษณะคล้ายทุนฯ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สกุลเงินเหรียญสหรัฐอเมริกา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ดังนี้</w:t>
      </w:r>
    </w:p>
    <w:p w14:paraId="3DCD036B" w14:textId="2091908B" w:rsidR="008C687D" w:rsidRPr="00235184" w:rsidRDefault="008C687D" w:rsidP="00235184">
      <w:pPr>
        <w:pStyle w:val="ListParagraph"/>
        <w:numPr>
          <w:ilvl w:val="0"/>
          <w:numId w:val="14"/>
        </w:numPr>
        <w:tabs>
          <w:tab w:val="left" w:pos="1710"/>
          <w:tab w:val="left" w:pos="1800"/>
          <w:tab w:val="left" w:pos="2070"/>
        </w:tabs>
        <w:ind w:left="990"/>
        <w:jc w:val="thaiDistribute"/>
        <w:rPr>
          <w:rFonts w:asciiTheme="majorBidi" w:hAnsiTheme="majorBidi"/>
          <w:sz w:val="30"/>
          <w:szCs w:val="30"/>
        </w:rPr>
      </w:pPr>
      <w:r w:rsidRPr="00235184">
        <w:rPr>
          <w:rFonts w:asciiTheme="majorBidi" w:hAnsiTheme="majorBidi" w:hint="cs"/>
          <w:sz w:val="30"/>
          <w:szCs w:val="30"/>
          <w:cs/>
        </w:rPr>
        <w:t>จำนวนเงิน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="008707C0" w:rsidRPr="00235184">
        <w:rPr>
          <w:rFonts w:asciiTheme="majorBidi" w:hAnsiTheme="majorBidi"/>
          <w:sz w:val="30"/>
          <w:szCs w:val="30"/>
        </w:rPr>
        <w:t>600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ล้านเหรียญสหรัฐอเมริกาหรือเทียบเท่า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="008707C0" w:rsidRPr="00235184">
        <w:rPr>
          <w:rFonts w:asciiTheme="majorBidi" w:hAnsiTheme="majorBidi"/>
          <w:sz w:val="30"/>
          <w:szCs w:val="30"/>
        </w:rPr>
        <w:t>19</w:t>
      </w:r>
      <w:r w:rsidRPr="00235184">
        <w:rPr>
          <w:rFonts w:asciiTheme="majorBidi" w:hAnsiTheme="majorBidi"/>
          <w:sz w:val="30"/>
          <w:szCs w:val="30"/>
          <w:cs/>
        </w:rPr>
        <w:t>,</w:t>
      </w:r>
      <w:r w:rsidR="008707C0" w:rsidRPr="00235184">
        <w:rPr>
          <w:rFonts w:asciiTheme="majorBidi" w:hAnsiTheme="majorBidi"/>
          <w:sz w:val="30"/>
          <w:szCs w:val="30"/>
        </w:rPr>
        <w:t>094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ล้านบาท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หุ้นกู้มีอัตราดอกเบี้ยสำหรับ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="008707C0" w:rsidRPr="00235184">
        <w:rPr>
          <w:rFonts w:asciiTheme="majorBidi" w:hAnsiTheme="majorBidi"/>
          <w:sz w:val="30"/>
          <w:szCs w:val="30"/>
        </w:rPr>
        <w:t>5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ปี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 xml:space="preserve">  </w:t>
      </w:r>
      <w:r w:rsidR="008707C0" w:rsidRPr="00235184">
        <w:rPr>
          <w:rFonts w:asciiTheme="majorBidi" w:hAnsiTheme="majorBidi" w:hint="cs"/>
          <w:sz w:val="30"/>
          <w:szCs w:val="30"/>
          <w:cs/>
        </w:rPr>
        <w:t xml:space="preserve">         </w:t>
      </w:r>
      <w:r w:rsidRPr="00235184">
        <w:rPr>
          <w:rFonts w:asciiTheme="majorBidi" w:hAnsiTheme="majorBidi" w:hint="cs"/>
          <w:sz w:val="30"/>
          <w:szCs w:val="30"/>
          <w:cs/>
        </w:rPr>
        <w:t xml:space="preserve">    </w:t>
      </w:r>
      <w:r w:rsidR="008707C0" w:rsidRPr="00235184">
        <w:rPr>
          <w:rFonts w:asciiTheme="majorBidi" w:hAnsiTheme="majorBidi"/>
          <w:sz w:val="30"/>
          <w:szCs w:val="30"/>
        </w:rPr>
        <w:t>3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เดือนแรก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อยู่ที่ร้อยละ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="008707C0" w:rsidRPr="00235184">
        <w:rPr>
          <w:rFonts w:asciiTheme="majorBidi" w:hAnsiTheme="majorBidi"/>
          <w:sz w:val="30"/>
          <w:szCs w:val="30"/>
        </w:rPr>
        <w:t>6</w:t>
      </w:r>
      <w:r w:rsidRPr="00235184">
        <w:rPr>
          <w:rFonts w:asciiTheme="majorBidi" w:hAnsiTheme="majorBidi"/>
          <w:sz w:val="30"/>
          <w:szCs w:val="30"/>
          <w:cs/>
        </w:rPr>
        <w:t>.</w:t>
      </w:r>
      <w:r w:rsidR="008707C0" w:rsidRPr="00235184">
        <w:rPr>
          <w:rFonts w:asciiTheme="majorBidi" w:hAnsiTheme="majorBidi"/>
          <w:sz w:val="30"/>
          <w:szCs w:val="30"/>
        </w:rPr>
        <w:t>50</w:t>
      </w:r>
      <w:r w:rsidRPr="00235184">
        <w:rPr>
          <w:rFonts w:asciiTheme="majorBidi" w:hAnsiTheme="majorBidi"/>
          <w:sz w:val="30"/>
          <w:szCs w:val="30"/>
          <w:cs/>
        </w:rPr>
        <w:t xml:space="preserve">  </w:t>
      </w:r>
      <w:r w:rsidRPr="00235184">
        <w:rPr>
          <w:rFonts w:asciiTheme="majorBidi" w:hAnsiTheme="majorBidi" w:hint="cs"/>
          <w:sz w:val="30"/>
          <w:szCs w:val="30"/>
          <w:cs/>
        </w:rPr>
        <w:t>ต่อปี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</w:p>
    <w:p w14:paraId="7D090086" w14:textId="6A7FD791" w:rsidR="008C687D" w:rsidRPr="00235184" w:rsidRDefault="008C687D" w:rsidP="00235184">
      <w:pPr>
        <w:pStyle w:val="ListParagraph"/>
        <w:numPr>
          <w:ilvl w:val="0"/>
          <w:numId w:val="14"/>
        </w:numPr>
        <w:tabs>
          <w:tab w:val="left" w:pos="1710"/>
          <w:tab w:val="left" w:pos="1800"/>
          <w:tab w:val="left" w:pos="2070"/>
        </w:tabs>
        <w:ind w:left="990"/>
        <w:jc w:val="thaiDistribute"/>
        <w:rPr>
          <w:rFonts w:asciiTheme="majorBidi" w:hAnsiTheme="majorBidi"/>
          <w:sz w:val="30"/>
          <w:szCs w:val="30"/>
        </w:rPr>
      </w:pPr>
      <w:r w:rsidRPr="00235184">
        <w:rPr>
          <w:rFonts w:asciiTheme="majorBidi" w:hAnsiTheme="majorBidi" w:hint="cs"/>
          <w:sz w:val="30"/>
          <w:szCs w:val="30"/>
          <w:cs/>
        </w:rPr>
        <w:t>จำนวนเงิน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="008707C0" w:rsidRPr="00235184">
        <w:rPr>
          <w:rFonts w:asciiTheme="majorBidi" w:hAnsiTheme="majorBidi"/>
          <w:sz w:val="30"/>
          <w:szCs w:val="30"/>
        </w:rPr>
        <w:t>500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ล้านเหรียญสหรัฐอเมริกาหรือเทียบเท่า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="008707C0" w:rsidRPr="00235184">
        <w:rPr>
          <w:rFonts w:asciiTheme="majorBidi" w:hAnsiTheme="majorBidi"/>
          <w:sz w:val="30"/>
          <w:szCs w:val="30"/>
        </w:rPr>
        <w:t>15</w:t>
      </w:r>
      <w:r w:rsidRPr="00235184">
        <w:rPr>
          <w:rFonts w:asciiTheme="majorBidi" w:hAnsiTheme="majorBidi"/>
          <w:sz w:val="30"/>
          <w:szCs w:val="30"/>
          <w:cs/>
        </w:rPr>
        <w:t>,</w:t>
      </w:r>
      <w:r w:rsidR="008707C0" w:rsidRPr="00235184">
        <w:rPr>
          <w:rFonts w:asciiTheme="majorBidi" w:hAnsiTheme="majorBidi"/>
          <w:sz w:val="30"/>
          <w:szCs w:val="30"/>
        </w:rPr>
        <w:t>912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ล้านบาท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หุ้นกู้มีอัตราดอกเบี้ยสำหรับ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="008707C0" w:rsidRPr="00235184">
        <w:rPr>
          <w:rFonts w:asciiTheme="majorBidi" w:hAnsiTheme="majorBidi"/>
          <w:sz w:val="30"/>
          <w:szCs w:val="30"/>
        </w:rPr>
        <w:t>10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ปีแรก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อยู่ที่ร้อยละ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="008707C0" w:rsidRPr="00235184">
        <w:rPr>
          <w:rFonts w:asciiTheme="majorBidi" w:hAnsiTheme="majorBidi"/>
          <w:sz w:val="30"/>
          <w:szCs w:val="30"/>
        </w:rPr>
        <w:t>7</w:t>
      </w:r>
      <w:r w:rsidRPr="00235184">
        <w:rPr>
          <w:rFonts w:asciiTheme="majorBidi" w:hAnsiTheme="majorBidi"/>
          <w:sz w:val="30"/>
          <w:szCs w:val="30"/>
          <w:cs/>
        </w:rPr>
        <w:t>.</w:t>
      </w:r>
      <w:r w:rsidR="008707C0" w:rsidRPr="00235184">
        <w:rPr>
          <w:rFonts w:asciiTheme="majorBidi" w:hAnsiTheme="majorBidi"/>
          <w:sz w:val="30"/>
          <w:szCs w:val="30"/>
        </w:rPr>
        <w:t>125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ต่อปี</w:t>
      </w:r>
    </w:p>
    <w:p w14:paraId="336888C2" w14:textId="77777777" w:rsidR="00235184" w:rsidRDefault="00235184" w:rsidP="005240FF">
      <w:pPr>
        <w:tabs>
          <w:tab w:val="clear" w:pos="680"/>
          <w:tab w:val="clear" w:pos="907"/>
          <w:tab w:val="left" w:pos="1710"/>
          <w:tab w:val="left" w:pos="1800"/>
          <w:tab w:val="left" w:pos="207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D662105" w14:textId="7A7BCC03" w:rsidR="008C687D" w:rsidRPr="00C327F6" w:rsidRDefault="008C687D" w:rsidP="005240FF">
      <w:pPr>
        <w:tabs>
          <w:tab w:val="clear" w:pos="680"/>
          <w:tab w:val="clear" w:pos="907"/>
          <w:tab w:val="left" w:pos="1710"/>
          <w:tab w:val="left" w:pos="1800"/>
          <w:tab w:val="left" w:pos="207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235184">
        <w:rPr>
          <w:rFonts w:asciiTheme="majorBidi" w:hAnsiTheme="majorBidi" w:hint="cs"/>
          <w:sz w:val="30"/>
          <w:szCs w:val="30"/>
          <w:cs/>
        </w:rPr>
        <w:t>ซึ่งจะชำระคืนเงินต้นเพียงครั้งเดียวเมื่อเลิกบริษัทย่อยหรือเมื่อมีการเลิกกิจการของผู้ค้ำประกัน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หรือเมื่อบริษัทย่อยใช้สิทธิไถ่ถอนหุ้นกู้ก่อนกำหนดตามเงื่อนไขที่ระบุไว้ในข้อกำหนดสิทธิของหุ้นกู้</w:t>
      </w:r>
      <w:r w:rsidRPr="00235184">
        <w:rPr>
          <w:rFonts w:asciiTheme="majorBidi" w:hAnsiTheme="majorBidi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z w:val="30"/>
          <w:szCs w:val="30"/>
          <w:cs/>
        </w:rPr>
        <w:t>หลังจากนั้นอัตราดอกเบี้ยของหุ้นกู้จะปรับเปลี่ยนตามข้อกำ</w:t>
      </w:r>
      <w:r w:rsidRPr="00C327F6">
        <w:rPr>
          <w:rFonts w:asciiTheme="majorBidi" w:hAnsiTheme="majorBidi" w:hint="cs"/>
          <w:sz w:val="30"/>
          <w:szCs w:val="30"/>
          <w:cs/>
        </w:rPr>
        <w:t>หนดสิทธิของหุ้นกู้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ดอกเบี้ยมีกำหนดชำระทุกๆ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หกเดือนตลอดอายุของหุ้นกู้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บริษัทย่อยมีสิทธิและดุลยพินิจแต่เพียงผู้เดียวที่จะเลื่อนการชำระดอกเบี้ยพร้อมกับสะสมดอกเบี้ยค้างชำระแก่ผู้ถือหุ้นกู้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โดยไม่จำกัดเวลาและจำนวนที่ค้างชำระ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การเลื่อนการจ่ายผลตอบแทนใดๆ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ที่ดำเนินการอย่างถูกต้องตามข้อกำหนดของตราสาร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จะถือเป็นผลตอบแทนค้างจ่าย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ซึ่งผลตอบแทนค้างจ่ายดังกล่าวจะมีสิทธิได้รับผลตอบแทนเพิ่มเติมตั้งแต่วันที่ครบ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="008707C0" w:rsidRPr="00C327F6">
        <w:rPr>
          <w:rFonts w:asciiTheme="majorBidi" w:hAnsiTheme="majorBidi"/>
          <w:sz w:val="30"/>
          <w:szCs w:val="30"/>
        </w:rPr>
        <w:t>12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เดือนนับจากวันที่มีการเลื่อนการจ่ายครั้งแรก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โดยให้ถือเสมือนว่าจำนวนผลตอบแทน</w:t>
      </w:r>
      <w:r w:rsidR="008F4478">
        <w:rPr>
          <w:rFonts w:asciiTheme="majorBidi" w:hAnsiTheme="majorBidi" w:hint="cs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ค้างจ่ายนั้นเป็นเงินต้นของตราสาร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และคำนวณผลตอบแทนเพิ่มเติมดังกล่าวโดยใช้อัตราผลตอบแทนที่ใช้บังคับ</w:t>
      </w:r>
      <w:r w:rsidR="008F4478">
        <w:rPr>
          <w:rFonts w:asciiTheme="majorBidi" w:hAnsiTheme="majorBidi" w:hint="cs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lastRenderedPageBreak/>
        <w:t>ในขณะนั้น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หากในวันจ่ายผลตอบแทนใด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การจ่ายผลตอบแทนที่ครบกำหนดในวันนั้นไม่ได้รับชำระเต็มจำนวน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บริษัทย่อยจะไม่สามารถกระทำการดังต่อไปนี้</w:t>
      </w:r>
    </w:p>
    <w:p w14:paraId="320D9EE6" w14:textId="792CFEE9" w:rsidR="008C687D" w:rsidRPr="00C327F6" w:rsidRDefault="008C687D" w:rsidP="008707C0">
      <w:pPr>
        <w:tabs>
          <w:tab w:val="clear" w:pos="454"/>
          <w:tab w:val="clear" w:pos="680"/>
          <w:tab w:val="clear" w:pos="907"/>
          <w:tab w:val="left" w:pos="810"/>
          <w:tab w:val="left" w:pos="1710"/>
          <w:tab w:val="left" w:pos="1800"/>
          <w:tab w:val="left" w:pos="2070"/>
        </w:tabs>
        <w:ind w:left="1170" w:hanging="900"/>
        <w:jc w:val="thaiDistribute"/>
        <w:rPr>
          <w:rFonts w:asciiTheme="majorBidi" w:hAnsiTheme="majorBidi"/>
          <w:sz w:val="30"/>
          <w:szCs w:val="30"/>
        </w:rPr>
      </w:pPr>
      <w:r w:rsidRPr="00C327F6">
        <w:rPr>
          <w:rFonts w:asciiTheme="majorBidi" w:hAnsiTheme="majorBidi"/>
          <w:sz w:val="30"/>
          <w:szCs w:val="30"/>
          <w:cs/>
        </w:rPr>
        <w:t xml:space="preserve">          (</w:t>
      </w:r>
      <w:r w:rsidRPr="00C327F6">
        <w:rPr>
          <w:rFonts w:asciiTheme="majorBidi" w:hAnsiTheme="majorBidi" w:hint="cs"/>
          <w:sz w:val="30"/>
          <w:szCs w:val="30"/>
          <w:cs/>
        </w:rPr>
        <w:t>ก</w:t>
      </w:r>
      <w:r w:rsidRPr="00C327F6">
        <w:rPr>
          <w:rFonts w:asciiTheme="majorBidi" w:hAnsiTheme="majorBidi"/>
          <w:sz w:val="30"/>
          <w:szCs w:val="30"/>
          <w:cs/>
        </w:rPr>
        <w:t xml:space="preserve">) </w:t>
      </w:r>
      <w:r w:rsidR="008707C0" w:rsidRPr="00C327F6">
        <w:rPr>
          <w:rFonts w:asciiTheme="majorBidi" w:hAnsiTheme="majorBidi" w:hint="cs"/>
          <w:sz w:val="30"/>
          <w:szCs w:val="30"/>
          <w:cs/>
        </w:rPr>
        <w:t xml:space="preserve">  </w:t>
      </w:r>
      <w:r w:rsidRPr="00C327F6">
        <w:rPr>
          <w:rFonts w:asciiTheme="majorBidi" w:hAnsiTheme="majorBidi" w:hint="cs"/>
          <w:sz w:val="30"/>
          <w:szCs w:val="30"/>
          <w:cs/>
        </w:rPr>
        <w:t>ประกาศหรือจ่ายเงินปันผล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ผลตอบแทน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หรือการชำระเงินอื่นใดให้แก่ตราสารที่มีอันดับต่ำกว่า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หรือ</w:t>
      </w:r>
      <w:r w:rsidRPr="00C327F6">
        <w:rPr>
          <w:rFonts w:asciiTheme="majorBidi" w:hAnsiTheme="majorBidi"/>
          <w:sz w:val="30"/>
          <w:szCs w:val="30"/>
          <w:cs/>
        </w:rPr>
        <w:t xml:space="preserve">   </w:t>
      </w:r>
      <w:r w:rsidR="008707C0" w:rsidRPr="00C327F6">
        <w:rPr>
          <w:rFonts w:asciiTheme="majorBidi" w:hAnsiTheme="majorBidi" w:hint="cs"/>
          <w:sz w:val="30"/>
          <w:szCs w:val="30"/>
          <w:cs/>
        </w:rPr>
        <w:t xml:space="preserve">      </w:t>
      </w:r>
      <w:r w:rsidRPr="00C327F6">
        <w:rPr>
          <w:rFonts w:asciiTheme="majorBidi" w:hAnsiTheme="majorBidi" w:hint="cs"/>
          <w:sz w:val="30"/>
          <w:szCs w:val="30"/>
          <w:cs/>
        </w:rPr>
        <w:t>ตราสารที่มีอันดับเท่ากัน</w:t>
      </w:r>
      <w:r w:rsidRPr="00C327F6">
        <w:rPr>
          <w:rFonts w:asciiTheme="majorBidi" w:hAnsiTheme="majorBidi"/>
          <w:sz w:val="30"/>
          <w:szCs w:val="30"/>
          <w:cs/>
        </w:rPr>
        <w:t xml:space="preserve"> (</w:t>
      </w:r>
      <w:r w:rsidRPr="00C327F6">
        <w:rPr>
          <w:rFonts w:asciiTheme="majorBidi" w:hAnsiTheme="majorBidi" w:hint="cs"/>
          <w:sz w:val="30"/>
          <w:szCs w:val="30"/>
          <w:cs/>
        </w:rPr>
        <w:t>ยกเว้นในกรณีของตราสารที่มีอันดับเท่ากันซึ่งการจ่ายผลตอบแทนจะกระทำโดยแบ่งสัดส่วนแบบโปร</w:t>
      </w:r>
      <w:r w:rsidRPr="00C327F6">
        <w:rPr>
          <w:rFonts w:asciiTheme="majorBidi" w:hAnsiTheme="majorBidi"/>
          <w:sz w:val="30"/>
          <w:szCs w:val="30"/>
          <w:cs/>
        </w:rPr>
        <w:t>-</w:t>
      </w:r>
      <w:r w:rsidRPr="00C327F6">
        <w:rPr>
          <w:rFonts w:asciiTheme="majorBidi" w:hAnsiTheme="majorBidi" w:hint="cs"/>
          <w:sz w:val="30"/>
          <w:szCs w:val="30"/>
          <w:cs/>
        </w:rPr>
        <w:t>ราตา</w:t>
      </w:r>
      <w:r w:rsidRPr="00C327F6">
        <w:rPr>
          <w:rFonts w:asciiTheme="majorBidi" w:hAnsiTheme="majorBidi"/>
          <w:sz w:val="30"/>
          <w:szCs w:val="30"/>
          <w:cs/>
        </w:rPr>
        <w:t xml:space="preserve"> (</w:t>
      </w:r>
      <w:r w:rsidRPr="00C327F6">
        <w:rPr>
          <w:rFonts w:asciiTheme="majorBidi" w:hAnsiTheme="majorBidi"/>
          <w:sz w:val="30"/>
          <w:szCs w:val="30"/>
        </w:rPr>
        <w:t xml:space="preserve">pro-rata) </w:t>
      </w:r>
      <w:r w:rsidRPr="00C327F6">
        <w:rPr>
          <w:rFonts w:asciiTheme="majorBidi" w:hAnsiTheme="majorBidi" w:hint="cs"/>
          <w:sz w:val="30"/>
          <w:szCs w:val="30"/>
          <w:cs/>
        </w:rPr>
        <w:t>ร่วมกับการจ่ายผลตอบแทนของตราสารชุดนี้</w:t>
      </w:r>
      <w:r w:rsidRPr="00C327F6">
        <w:rPr>
          <w:rFonts w:asciiTheme="majorBidi" w:hAnsiTheme="majorBidi"/>
          <w:sz w:val="30"/>
          <w:szCs w:val="30"/>
          <w:cs/>
        </w:rPr>
        <w:t>)</w:t>
      </w:r>
    </w:p>
    <w:p w14:paraId="4F95AE7A" w14:textId="12A4E2EF" w:rsidR="008C687D" w:rsidRPr="00C327F6" w:rsidRDefault="008C687D" w:rsidP="008707C0">
      <w:pPr>
        <w:tabs>
          <w:tab w:val="clear" w:pos="454"/>
          <w:tab w:val="clear" w:pos="680"/>
          <w:tab w:val="clear" w:pos="907"/>
          <w:tab w:val="left" w:pos="720"/>
          <w:tab w:val="left" w:pos="1710"/>
          <w:tab w:val="left" w:pos="1800"/>
          <w:tab w:val="left" w:pos="2070"/>
        </w:tabs>
        <w:ind w:left="1170" w:hanging="900"/>
        <w:jc w:val="thaiDistribute"/>
        <w:rPr>
          <w:rFonts w:asciiTheme="majorBidi" w:hAnsiTheme="majorBidi"/>
          <w:sz w:val="30"/>
          <w:szCs w:val="30"/>
        </w:rPr>
      </w:pPr>
      <w:r w:rsidRPr="00C327F6">
        <w:rPr>
          <w:rFonts w:asciiTheme="majorBidi" w:hAnsiTheme="majorBidi"/>
          <w:sz w:val="30"/>
          <w:szCs w:val="30"/>
          <w:cs/>
        </w:rPr>
        <w:t xml:space="preserve">          (</w:t>
      </w:r>
      <w:r w:rsidRPr="00C327F6">
        <w:rPr>
          <w:rFonts w:asciiTheme="majorBidi" w:hAnsiTheme="majorBidi" w:hint="cs"/>
          <w:sz w:val="30"/>
          <w:szCs w:val="30"/>
          <w:cs/>
        </w:rPr>
        <w:t>ข</w:t>
      </w:r>
      <w:r w:rsidRPr="00C327F6">
        <w:rPr>
          <w:rFonts w:asciiTheme="majorBidi" w:hAnsiTheme="majorBidi"/>
          <w:sz w:val="30"/>
          <w:szCs w:val="30"/>
          <w:cs/>
        </w:rPr>
        <w:t xml:space="preserve">) </w:t>
      </w:r>
      <w:r w:rsidR="008707C0" w:rsidRPr="00C327F6">
        <w:rPr>
          <w:rFonts w:asciiTheme="majorBidi" w:hAnsiTheme="majorBidi" w:hint="cs"/>
          <w:sz w:val="30"/>
          <w:szCs w:val="30"/>
          <w:cs/>
        </w:rPr>
        <w:t xml:space="preserve">  </w:t>
      </w:r>
      <w:r w:rsidRPr="00C327F6">
        <w:rPr>
          <w:rFonts w:asciiTheme="majorBidi" w:hAnsiTheme="majorBidi" w:hint="cs"/>
          <w:sz w:val="30"/>
          <w:szCs w:val="30"/>
          <w:cs/>
        </w:rPr>
        <w:t>ไถ่ถอน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ลดทุน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ยกเลิก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ซื้อคืน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หรือได้มาซึ่งตราสารที่มีอันดับต่ำกว่า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หรือที่มีอันดับเท่ากันด้วยค่าตอบแทนใด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ๆ</w:t>
      </w:r>
      <w:r w:rsidRPr="00C327F6">
        <w:rPr>
          <w:rFonts w:asciiTheme="majorBidi" w:hAnsiTheme="majorBidi"/>
          <w:sz w:val="30"/>
          <w:szCs w:val="30"/>
          <w:cs/>
        </w:rPr>
        <w:t xml:space="preserve"> (</w:t>
      </w:r>
      <w:r w:rsidRPr="00C327F6">
        <w:rPr>
          <w:rFonts w:asciiTheme="majorBidi" w:hAnsiTheme="majorBidi" w:hint="cs"/>
          <w:sz w:val="30"/>
          <w:szCs w:val="30"/>
          <w:cs/>
        </w:rPr>
        <w:t>ยกเว้นในกรณีของตราสารที่มีอันดับเท่ากันซึ่งดำเนินการโดยแบ่งสัดส่วนแบบโปร</w:t>
      </w:r>
      <w:r w:rsidRPr="00C327F6">
        <w:rPr>
          <w:rFonts w:asciiTheme="majorBidi" w:hAnsiTheme="majorBidi"/>
          <w:sz w:val="30"/>
          <w:szCs w:val="30"/>
          <w:cs/>
        </w:rPr>
        <w:t>-</w:t>
      </w:r>
      <w:r w:rsidRPr="00C327F6">
        <w:rPr>
          <w:rFonts w:asciiTheme="majorBidi" w:hAnsiTheme="majorBidi" w:hint="cs"/>
          <w:sz w:val="30"/>
          <w:szCs w:val="30"/>
          <w:cs/>
        </w:rPr>
        <w:t>ราตา</w:t>
      </w:r>
      <w:r w:rsidRPr="00C327F6">
        <w:rPr>
          <w:rFonts w:asciiTheme="majorBidi" w:hAnsiTheme="majorBidi"/>
          <w:sz w:val="30"/>
          <w:szCs w:val="30"/>
          <w:cs/>
        </w:rPr>
        <w:t xml:space="preserve"> (</w:t>
      </w:r>
      <w:r w:rsidRPr="00C327F6">
        <w:rPr>
          <w:rFonts w:asciiTheme="majorBidi" w:hAnsiTheme="majorBidi"/>
          <w:sz w:val="30"/>
          <w:szCs w:val="30"/>
        </w:rPr>
        <w:t xml:space="preserve">pro-rata) </w:t>
      </w:r>
      <w:r w:rsidRPr="00C327F6">
        <w:rPr>
          <w:rFonts w:asciiTheme="majorBidi" w:hAnsiTheme="majorBidi" w:hint="cs"/>
          <w:sz w:val="30"/>
          <w:szCs w:val="30"/>
          <w:cs/>
        </w:rPr>
        <w:t>ร่วมกับการซื้อคืนตราสารของผู้ออกหรือผู้ค้ำประกัน</w:t>
      </w:r>
      <w:r w:rsidRPr="00C327F6">
        <w:rPr>
          <w:rFonts w:asciiTheme="majorBidi" w:hAnsiTheme="majorBidi"/>
          <w:sz w:val="30"/>
          <w:szCs w:val="30"/>
          <w:cs/>
        </w:rPr>
        <w:t>)</w:t>
      </w:r>
    </w:p>
    <w:p w14:paraId="3C535EC1" w14:textId="77777777" w:rsidR="008C687D" w:rsidRPr="00C327F6" w:rsidRDefault="008C687D" w:rsidP="008707C0">
      <w:pPr>
        <w:tabs>
          <w:tab w:val="clear" w:pos="680"/>
          <w:tab w:val="clear" w:pos="907"/>
          <w:tab w:val="left" w:pos="1710"/>
          <w:tab w:val="left" w:pos="1800"/>
          <w:tab w:val="left" w:pos="2070"/>
        </w:tabs>
        <w:ind w:left="1080"/>
        <w:jc w:val="thaiDistribute"/>
        <w:rPr>
          <w:rFonts w:asciiTheme="majorBidi" w:hAnsiTheme="majorBidi"/>
          <w:sz w:val="30"/>
          <w:szCs w:val="30"/>
        </w:rPr>
      </w:pPr>
    </w:p>
    <w:p w14:paraId="6566E32F" w14:textId="6680645D" w:rsidR="008C687D" w:rsidRPr="00C327F6" w:rsidRDefault="008C687D" w:rsidP="005240FF">
      <w:pPr>
        <w:tabs>
          <w:tab w:val="clear" w:pos="680"/>
          <w:tab w:val="clear" w:pos="907"/>
          <w:tab w:val="left" w:pos="1710"/>
          <w:tab w:val="left" w:pos="1800"/>
          <w:tab w:val="left" w:pos="207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C327F6">
        <w:rPr>
          <w:rFonts w:asciiTheme="majorBidi" w:hAnsiTheme="majorBidi" w:hint="cs"/>
          <w:sz w:val="30"/>
          <w:szCs w:val="30"/>
          <w:cs/>
        </w:rPr>
        <w:t>ทั้งนี้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บริษัทเป็นผู้ค้ำประกัน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โดยความรับผิดสูงสุดจะถูกจำกัดไว้เบื้องต้นที่จำนวนไม่เกินร้อยละ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="008707C0" w:rsidRPr="00C327F6">
        <w:rPr>
          <w:rFonts w:asciiTheme="majorBidi" w:hAnsiTheme="majorBidi"/>
          <w:sz w:val="30"/>
          <w:szCs w:val="30"/>
        </w:rPr>
        <w:t>120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ของมูลค่าหุ้นกู้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ในกรณีที่ในวันจ่ายผลตอบแทน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จำนวนหนี้ที่ผู้ค้ำประกันต้องรับผิดชอบตามการค้ำประกัน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มีมูลค่าสูงกว่าวงเงินค้ำประกันสูงสุด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ผู้ค้ำประกันจะต้องดำเนินการเพิ่มวงเงินค้ำประกันสูงสุดขึ้นอีกร้อยละ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="008707C0" w:rsidRPr="00C327F6">
        <w:rPr>
          <w:rFonts w:asciiTheme="majorBidi" w:hAnsiTheme="majorBidi"/>
          <w:sz w:val="30"/>
          <w:szCs w:val="30"/>
        </w:rPr>
        <w:t>20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ของมูลค่าหุ้นกู้ที่ยังคงค้างอยู่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การค้ำประกันดังกล่าวถือเป็นภาระผูกพันโดยตรง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ไม่มีหลักประกัน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และอยู่ในลำดับชั้นรองของผู้ค้ำประกัน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ซึ่งมีลำดับเท่าเทียมกับตราสารหนี้ไม่มีประกันและด้อยสิทธิอื่นของผู้ค้ำประกันที่มีลำดับการชำระหนี้เท่ากัน</w:t>
      </w:r>
      <w:r w:rsidRPr="00C327F6">
        <w:rPr>
          <w:rFonts w:asciiTheme="majorBidi" w:hAnsiTheme="majorBidi"/>
          <w:sz w:val="30"/>
          <w:szCs w:val="30"/>
          <w:cs/>
        </w:rPr>
        <w:t xml:space="preserve"> (</w:t>
      </w:r>
      <w:r w:rsidRPr="00C327F6">
        <w:rPr>
          <w:rFonts w:asciiTheme="majorBidi" w:hAnsiTheme="majorBidi"/>
          <w:sz w:val="30"/>
          <w:szCs w:val="30"/>
        </w:rPr>
        <w:t xml:space="preserve">Parity Securities) </w:t>
      </w:r>
      <w:r w:rsidRPr="00C327F6">
        <w:rPr>
          <w:rFonts w:asciiTheme="majorBidi" w:hAnsiTheme="majorBidi" w:hint="cs"/>
          <w:sz w:val="30"/>
          <w:szCs w:val="30"/>
          <w:cs/>
        </w:rPr>
        <w:t>ซึ่งผู้ค้ำประกันจะชำระคืนเพียงครั้งเดียวเมื่อเลิกบริษัทย่อยหรือเมื่อมีการเลิกกิจการของผู้ค้ำประกัน</w:t>
      </w:r>
    </w:p>
    <w:p w14:paraId="7E76C891" w14:textId="77777777" w:rsidR="00B37F5D" w:rsidRDefault="00B37F5D" w:rsidP="005240FF">
      <w:pPr>
        <w:tabs>
          <w:tab w:val="clear" w:pos="680"/>
          <w:tab w:val="clear" w:pos="907"/>
          <w:tab w:val="left" w:pos="1710"/>
          <w:tab w:val="left" w:pos="1800"/>
          <w:tab w:val="left" w:pos="207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6B5DC15" w14:textId="67929BFB" w:rsidR="008C687D" w:rsidRPr="00C327F6" w:rsidRDefault="008C687D" w:rsidP="005240FF">
      <w:pPr>
        <w:tabs>
          <w:tab w:val="clear" w:pos="680"/>
          <w:tab w:val="clear" w:pos="907"/>
          <w:tab w:val="left" w:pos="1710"/>
          <w:tab w:val="left" w:pos="1800"/>
          <w:tab w:val="left" w:pos="207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C327F6">
        <w:rPr>
          <w:rFonts w:asciiTheme="majorBidi" w:hAnsiTheme="majorBidi" w:hint="cs"/>
          <w:sz w:val="30"/>
          <w:szCs w:val="30"/>
          <w:cs/>
        </w:rPr>
        <w:t>ภายหลังจากที่บริษัทย่อยได้ออกและเสนอขายหุ้นกู้ด้อยสิทธิที่มีลักษณะคล้ายทุนฯ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สกุลเงินเหรียญสหรัฐอเมริกา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บริษัทได้เข้าทำสัญญาเงินกู้ยืมระยะยาวกับบริษัทย่อย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และดำเนินการบริหารความเสี่ยงจากอัตราแลกเปลี่ยนและดอกเบี้ยของเงินกู้ยืมดังกล่าวโดยการเข้าทำสัญญาแลกเปลี่ยนสกุลเงินและอัตราดอกเบี้ยจากสกุลเงินเหรียญสหรัฐอเมริกาเป็นสกุลเงินบาทกับสถาบันการเงิน</w:t>
      </w:r>
      <w:r w:rsidR="00A42840" w:rsidRPr="00C327F6">
        <w:rPr>
          <w:rFonts w:asciiTheme="majorBidi" w:hAnsiTheme="majorBidi"/>
          <w:sz w:val="30"/>
          <w:szCs w:val="30"/>
        </w:rPr>
        <w:t xml:space="preserve"> </w:t>
      </w:r>
      <w:r w:rsidR="00A42840" w:rsidRPr="00C327F6">
        <w:rPr>
          <w:rFonts w:asciiTheme="majorBidi" w:hAnsiTheme="majorBidi" w:hint="cs"/>
          <w:sz w:val="30"/>
          <w:szCs w:val="30"/>
          <w:cs/>
        </w:rPr>
        <w:t xml:space="preserve">(หมายเหตุ </w:t>
      </w:r>
      <w:r w:rsidR="00A42840" w:rsidRPr="00C327F6">
        <w:rPr>
          <w:rFonts w:asciiTheme="majorBidi" w:hAnsiTheme="majorBidi"/>
          <w:sz w:val="30"/>
          <w:szCs w:val="30"/>
        </w:rPr>
        <w:t>26</w:t>
      </w:r>
      <w:r w:rsidR="00A42840" w:rsidRPr="00C327F6">
        <w:rPr>
          <w:rFonts w:asciiTheme="majorBidi" w:hAnsiTheme="majorBidi" w:hint="cs"/>
          <w:sz w:val="30"/>
          <w:szCs w:val="30"/>
          <w:cs/>
        </w:rPr>
        <w:t>)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ครอบคลุมตามจำนวนเงินกู้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สกุลเงินกู้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และระยะเวลากู้ยืมให้สอดคล้องกับภาระหนี้ที่มีกับบริษัทย่อย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โดยมีอัตราแลกเปลี่ยนของสัญญาเท่ากับอัตราแลกเปลี่ยน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ณ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วันเบิกเงินกู้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="008707C0" w:rsidRPr="00C327F6">
        <w:rPr>
          <w:rFonts w:asciiTheme="majorBidi" w:hAnsiTheme="majorBidi"/>
          <w:sz w:val="30"/>
          <w:szCs w:val="30"/>
        </w:rPr>
        <w:t>10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กันยายน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="008707C0" w:rsidRPr="00C327F6">
        <w:rPr>
          <w:rFonts w:asciiTheme="majorBidi" w:hAnsiTheme="majorBidi"/>
          <w:sz w:val="30"/>
          <w:szCs w:val="30"/>
        </w:rPr>
        <w:t>2568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ที่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="008707C0" w:rsidRPr="00C327F6">
        <w:rPr>
          <w:rFonts w:asciiTheme="majorBidi" w:hAnsiTheme="majorBidi"/>
          <w:sz w:val="30"/>
          <w:szCs w:val="30"/>
        </w:rPr>
        <w:t>31</w:t>
      </w:r>
      <w:r w:rsidRPr="00C327F6">
        <w:rPr>
          <w:rFonts w:asciiTheme="majorBidi" w:hAnsiTheme="majorBidi"/>
          <w:sz w:val="30"/>
          <w:szCs w:val="30"/>
          <w:cs/>
        </w:rPr>
        <w:t>.</w:t>
      </w:r>
      <w:r w:rsidR="008707C0" w:rsidRPr="00C327F6">
        <w:rPr>
          <w:rFonts w:asciiTheme="majorBidi" w:hAnsiTheme="majorBidi"/>
          <w:sz w:val="30"/>
          <w:szCs w:val="30"/>
        </w:rPr>
        <w:t>82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บาทต่อเหรียญสหรัฐอเมริกา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โดยกลุ่มบริษัทมีอัตราดอกเบี้ยที่ลดลงเมื่อเทียบเคียงกับหุ้นกู้ด้อยสิทธิที่มีลักษณะคล้ายทุนฯ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สกุลเงินเหรียญสหรัฐอเมริกาจากร้อยละ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="008707C0" w:rsidRPr="00C327F6">
        <w:rPr>
          <w:rFonts w:asciiTheme="majorBidi" w:hAnsiTheme="majorBidi"/>
          <w:sz w:val="30"/>
          <w:szCs w:val="30"/>
        </w:rPr>
        <w:t>6</w:t>
      </w:r>
      <w:r w:rsidRPr="00C327F6">
        <w:rPr>
          <w:rFonts w:asciiTheme="majorBidi" w:hAnsiTheme="majorBidi"/>
          <w:sz w:val="30"/>
          <w:szCs w:val="30"/>
          <w:cs/>
        </w:rPr>
        <w:t>.</w:t>
      </w:r>
      <w:r w:rsidR="008707C0" w:rsidRPr="00C327F6">
        <w:rPr>
          <w:rFonts w:asciiTheme="majorBidi" w:hAnsiTheme="majorBidi"/>
          <w:sz w:val="30"/>
          <w:szCs w:val="30"/>
        </w:rPr>
        <w:t>5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ถึง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="008707C0" w:rsidRPr="00C327F6">
        <w:rPr>
          <w:rFonts w:asciiTheme="majorBidi" w:hAnsiTheme="majorBidi"/>
          <w:sz w:val="30"/>
          <w:szCs w:val="30"/>
        </w:rPr>
        <w:t>7</w:t>
      </w:r>
      <w:r w:rsidRPr="00C327F6">
        <w:rPr>
          <w:rFonts w:asciiTheme="majorBidi" w:hAnsiTheme="majorBidi"/>
          <w:sz w:val="30"/>
          <w:szCs w:val="30"/>
          <w:cs/>
        </w:rPr>
        <w:t>.</w:t>
      </w:r>
      <w:r w:rsidR="008707C0" w:rsidRPr="00C327F6">
        <w:rPr>
          <w:rFonts w:asciiTheme="majorBidi" w:hAnsiTheme="majorBidi"/>
          <w:sz w:val="30"/>
          <w:szCs w:val="30"/>
        </w:rPr>
        <w:t>125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ต่อปี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เหลือร้อยละ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="008707C0" w:rsidRPr="00C327F6">
        <w:rPr>
          <w:rFonts w:asciiTheme="majorBidi" w:hAnsiTheme="majorBidi"/>
          <w:sz w:val="30"/>
          <w:szCs w:val="30"/>
        </w:rPr>
        <w:t>4</w:t>
      </w:r>
      <w:r w:rsidRPr="00C327F6">
        <w:rPr>
          <w:rFonts w:asciiTheme="majorBidi" w:hAnsiTheme="majorBidi"/>
          <w:sz w:val="30"/>
          <w:szCs w:val="30"/>
          <w:cs/>
        </w:rPr>
        <w:t>.</w:t>
      </w:r>
      <w:r w:rsidR="008707C0" w:rsidRPr="00C327F6">
        <w:rPr>
          <w:rFonts w:asciiTheme="majorBidi" w:hAnsiTheme="majorBidi"/>
          <w:sz w:val="30"/>
          <w:szCs w:val="30"/>
        </w:rPr>
        <w:t>19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ถึง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="008707C0" w:rsidRPr="00C327F6">
        <w:rPr>
          <w:rFonts w:asciiTheme="majorBidi" w:hAnsiTheme="majorBidi"/>
          <w:sz w:val="30"/>
          <w:szCs w:val="30"/>
        </w:rPr>
        <w:t>4</w:t>
      </w:r>
      <w:r w:rsidRPr="00C327F6">
        <w:rPr>
          <w:rFonts w:asciiTheme="majorBidi" w:hAnsiTheme="majorBidi"/>
          <w:sz w:val="30"/>
          <w:szCs w:val="30"/>
          <w:cs/>
        </w:rPr>
        <w:t>.</w:t>
      </w:r>
      <w:r w:rsidR="008707C0" w:rsidRPr="00C327F6">
        <w:rPr>
          <w:rFonts w:asciiTheme="majorBidi" w:hAnsiTheme="majorBidi"/>
          <w:sz w:val="30"/>
          <w:szCs w:val="30"/>
        </w:rPr>
        <w:t>48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ต่อปี</w:t>
      </w:r>
    </w:p>
    <w:p w14:paraId="31B94E53" w14:textId="77777777" w:rsidR="004A0E2E" w:rsidRPr="00C327F6" w:rsidRDefault="004A0E2E" w:rsidP="005240FF">
      <w:pPr>
        <w:tabs>
          <w:tab w:val="clear" w:pos="680"/>
          <w:tab w:val="clear" w:pos="907"/>
          <w:tab w:val="left" w:pos="1710"/>
          <w:tab w:val="left" w:pos="1800"/>
          <w:tab w:val="left" w:pos="207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5FD8E10" w14:textId="5A28273B" w:rsidR="004A0E2E" w:rsidRDefault="004A0E2E" w:rsidP="00235184">
      <w:pPr>
        <w:tabs>
          <w:tab w:val="clear" w:pos="680"/>
          <w:tab w:val="clear" w:pos="907"/>
          <w:tab w:val="left" w:pos="1710"/>
          <w:tab w:val="left" w:pos="1800"/>
          <w:tab w:val="left" w:pos="207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235184">
        <w:rPr>
          <w:rFonts w:asciiTheme="majorBidi" w:hAnsiTheme="majorBidi" w:hint="cs"/>
          <w:spacing w:val="-4"/>
          <w:sz w:val="30"/>
          <w:szCs w:val="30"/>
          <w:cs/>
        </w:rPr>
        <w:t>เมื่อวันที่</w:t>
      </w:r>
      <w:r w:rsidRPr="0023518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707C0" w:rsidRPr="00235184">
        <w:rPr>
          <w:rFonts w:asciiTheme="majorBidi" w:hAnsiTheme="majorBidi"/>
          <w:spacing w:val="-4"/>
          <w:sz w:val="30"/>
          <w:szCs w:val="30"/>
        </w:rPr>
        <w:t>4</w:t>
      </w:r>
      <w:r w:rsidRPr="0023518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pacing w:val="-4"/>
          <w:sz w:val="30"/>
          <w:szCs w:val="30"/>
          <w:cs/>
        </w:rPr>
        <w:t>ธันวาคม</w:t>
      </w:r>
      <w:r w:rsidRPr="0023518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707C0" w:rsidRPr="00235184">
        <w:rPr>
          <w:rFonts w:asciiTheme="majorBidi" w:hAnsiTheme="majorBidi"/>
          <w:spacing w:val="-4"/>
          <w:sz w:val="30"/>
          <w:szCs w:val="30"/>
        </w:rPr>
        <w:t>2568</w:t>
      </w:r>
      <w:r w:rsidRPr="0023518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pacing w:val="-4"/>
          <w:sz w:val="30"/>
          <w:szCs w:val="30"/>
          <w:cs/>
        </w:rPr>
        <w:t>บริษัทได้ออกและเสนอขายหุ้นกู้ด้อยสิทธิที่มีลักษณะคล้ายทุนฯ ครั้งที่</w:t>
      </w:r>
      <w:r w:rsidRPr="0023518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707C0" w:rsidRPr="00235184">
        <w:rPr>
          <w:rFonts w:asciiTheme="majorBidi" w:hAnsiTheme="majorBidi"/>
          <w:spacing w:val="-4"/>
          <w:sz w:val="30"/>
          <w:szCs w:val="30"/>
        </w:rPr>
        <w:t>1</w:t>
      </w:r>
      <w:r w:rsidRPr="00235184">
        <w:rPr>
          <w:rFonts w:asciiTheme="majorBidi" w:hAnsiTheme="majorBidi"/>
          <w:spacing w:val="-4"/>
          <w:sz w:val="30"/>
          <w:szCs w:val="30"/>
          <w:cs/>
        </w:rPr>
        <w:t>/</w:t>
      </w:r>
      <w:r w:rsidR="008707C0" w:rsidRPr="00235184">
        <w:rPr>
          <w:rFonts w:asciiTheme="majorBidi" w:hAnsiTheme="majorBidi"/>
          <w:spacing w:val="-4"/>
          <w:sz w:val="30"/>
          <w:szCs w:val="30"/>
        </w:rPr>
        <w:t>2568</w:t>
      </w:r>
      <w:r w:rsidRPr="00235184">
        <w:rPr>
          <w:rFonts w:asciiTheme="majorBidi" w:hAnsiTheme="majorBidi"/>
          <w:spacing w:val="-4"/>
          <w:sz w:val="30"/>
          <w:szCs w:val="30"/>
          <w:cs/>
        </w:rPr>
        <w:t xml:space="preserve"> (“</w:t>
      </w:r>
      <w:r w:rsidRPr="00235184">
        <w:rPr>
          <w:rFonts w:asciiTheme="majorBidi" w:hAnsiTheme="majorBidi" w:hint="cs"/>
          <w:spacing w:val="-4"/>
          <w:sz w:val="30"/>
          <w:szCs w:val="30"/>
          <w:cs/>
        </w:rPr>
        <w:t>หุ้นกู้</w:t>
      </w:r>
      <w:r w:rsidRPr="00235184">
        <w:rPr>
          <w:rFonts w:asciiTheme="majorBidi" w:hAnsiTheme="majorBidi" w:hint="eastAsia"/>
          <w:spacing w:val="-4"/>
          <w:sz w:val="30"/>
          <w:szCs w:val="30"/>
          <w:cs/>
        </w:rPr>
        <w:t>”</w:t>
      </w:r>
      <w:r w:rsidRPr="00235184">
        <w:rPr>
          <w:rFonts w:asciiTheme="majorBidi" w:hAnsiTheme="majorBidi"/>
          <w:spacing w:val="-4"/>
          <w:sz w:val="30"/>
          <w:szCs w:val="30"/>
          <w:cs/>
        </w:rPr>
        <w:t>)</w:t>
      </w:r>
      <w:r w:rsidRPr="00235184">
        <w:rPr>
          <w:rFonts w:asciiTheme="majorBidi" w:hAnsiTheme="majorBidi" w:hint="cs"/>
          <w:spacing w:val="-4"/>
          <w:sz w:val="30"/>
          <w:szCs w:val="30"/>
          <w:cs/>
        </w:rPr>
        <w:t xml:space="preserve"> จำนวนเงิน</w:t>
      </w:r>
      <w:r w:rsidRPr="0023518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707C0" w:rsidRPr="00235184">
        <w:rPr>
          <w:rFonts w:asciiTheme="majorBidi" w:hAnsiTheme="majorBidi"/>
          <w:spacing w:val="-4"/>
          <w:sz w:val="30"/>
          <w:szCs w:val="30"/>
        </w:rPr>
        <w:t>10</w:t>
      </w:r>
      <w:r w:rsidRPr="00235184">
        <w:rPr>
          <w:rFonts w:asciiTheme="majorBidi" w:hAnsiTheme="majorBidi"/>
          <w:spacing w:val="-4"/>
          <w:sz w:val="30"/>
          <w:szCs w:val="30"/>
        </w:rPr>
        <w:t>,</w:t>
      </w:r>
      <w:r w:rsidR="008707C0" w:rsidRPr="00235184">
        <w:rPr>
          <w:rFonts w:asciiTheme="majorBidi" w:hAnsiTheme="majorBidi"/>
          <w:spacing w:val="-4"/>
          <w:sz w:val="30"/>
          <w:szCs w:val="30"/>
        </w:rPr>
        <w:t>000</w:t>
      </w:r>
      <w:r w:rsidRPr="0023518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23518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pacing w:val="-4"/>
          <w:sz w:val="30"/>
          <w:szCs w:val="30"/>
          <w:cs/>
        </w:rPr>
        <w:t>ตามมูลค่าที่ตราไว้</w:t>
      </w:r>
      <w:r w:rsidRPr="0023518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pacing w:val="-4"/>
          <w:sz w:val="30"/>
          <w:szCs w:val="30"/>
          <w:cs/>
        </w:rPr>
        <w:t>ซึ่งจะชำระคืนเงินต้นเพียงครั้งเดียวเมื่อเลิกบริษัท</w:t>
      </w:r>
      <w:r w:rsidRPr="0023518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pacing w:val="-4"/>
          <w:sz w:val="30"/>
          <w:szCs w:val="30"/>
          <w:cs/>
        </w:rPr>
        <w:t>หรือเมื่อบริษัทใช้สิทธิไถ่ถอนหุ้นกู้ก่อนกำหนดตามเงื่อนไขที่ระบุไว้ในข้อกำหนดสิทธิของหุ้นกู้</w:t>
      </w:r>
      <w:r w:rsidRPr="0023518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pacing w:val="-4"/>
          <w:sz w:val="30"/>
          <w:szCs w:val="30"/>
          <w:cs/>
        </w:rPr>
        <w:t>หุ้นกู้ดังกล่าวไม่มีหลักประกันและไม่แปลงสภาพ</w:t>
      </w:r>
      <w:r w:rsidRPr="0023518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pacing w:val="-4"/>
          <w:sz w:val="30"/>
          <w:szCs w:val="30"/>
          <w:cs/>
        </w:rPr>
        <w:t>หุ้นกู้มีอัตราดอกเบี้ยสำหรับ</w:t>
      </w:r>
      <w:r w:rsidRPr="0023518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707C0" w:rsidRPr="00235184">
        <w:rPr>
          <w:rFonts w:asciiTheme="majorBidi" w:hAnsiTheme="majorBidi"/>
          <w:spacing w:val="-4"/>
          <w:sz w:val="30"/>
          <w:szCs w:val="30"/>
        </w:rPr>
        <w:t>5</w:t>
      </w:r>
      <w:r w:rsidRPr="0023518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pacing w:val="-4"/>
          <w:sz w:val="30"/>
          <w:szCs w:val="30"/>
          <w:cs/>
        </w:rPr>
        <w:t>ปี</w:t>
      </w:r>
      <w:r w:rsidRPr="0023518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707C0" w:rsidRPr="00235184">
        <w:rPr>
          <w:rFonts w:asciiTheme="majorBidi" w:hAnsiTheme="majorBidi"/>
          <w:spacing w:val="-4"/>
          <w:sz w:val="30"/>
          <w:szCs w:val="30"/>
        </w:rPr>
        <w:t>6</w:t>
      </w:r>
      <w:r w:rsidRPr="0023518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pacing w:val="-4"/>
          <w:sz w:val="30"/>
          <w:szCs w:val="30"/>
          <w:cs/>
        </w:rPr>
        <w:t>เดือนแรก ที่ร้อยละ</w:t>
      </w:r>
      <w:r w:rsidRPr="0023518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707C0" w:rsidRPr="00235184">
        <w:rPr>
          <w:rFonts w:asciiTheme="majorBidi" w:hAnsiTheme="majorBidi"/>
          <w:spacing w:val="-4"/>
          <w:sz w:val="30"/>
          <w:szCs w:val="30"/>
        </w:rPr>
        <w:t>4</w:t>
      </w:r>
      <w:r w:rsidRPr="00235184">
        <w:rPr>
          <w:rFonts w:asciiTheme="majorBidi" w:hAnsiTheme="majorBidi"/>
          <w:spacing w:val="-4"/>
          <w:sz w:val="30"/>
          <w:szCs w:val="30"/>
          <w:cs/>
        </w:rPr>
        <w:t>.</w:t>
      </w:r>
      <w:r w:rsidR="008707C0" w:rsidRPr="00235184">
        <w:rPr>
          <w:rFonts w:asciiTheme="majorBidi" w:hAnsiTheme="majorBidi"/>
          <w:spacing w:val="-4"/>
          <w:sz w:val="30"/>
          <w:szCs w:val="30"/>
        </w:rPr>
        <w:t>40</w:t>
      </w:r>
      <w:r w:rsidRPr="0023518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pacing w:val="-4"/>
          <w:sz w:val="30"/>
          <w:szCs w:val="30"/>
          <w:cs/>
        </w:rPr>
        <w:t>ต่อปี</w:t>
      </w:r>
      <w:r w:rsidRPr="0023518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pacing w:val="-4"/>
          <w:sz w:val="30"/>
          <w:szCs w:val="30"/>
          <w:cs/>
        </w:rPr>
        <w:t>หลังจากนั้นอัตราดอกเบี้ยของหุ้นกู้จะปรับเปลี่ยนตามข้อกำหนดสิทธิของหุ้นกู้ หุ้นกู้มีกำหนดชำระดอกเบี้ยทุกๆ หกเดือนตลอดอายุของหุ้นกู้</w:t>
      </w:r>
      <w:r w:rsidRPr="0023518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pacing w:val="-4"/>
          <w:sz w:val="30"/>
          <w:szCs w:val="30"/>
          <w:cs/>
        </w:rPr>
        <w:t>อย่างไร</w:t>
      </w:r>
      <w:r w:rsidR="00A85801" w:rsidRPr="00235184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235184">
        <w:rPr>
          <w:rFonts w:asciiTheme="majorBidi" w:hAnsiTheme="majorBidi" w:hint="cs"/>
          <w:spacing w:val="-4"/>
          <w:sz w:val="30"/>
          <w:szCs w:val="30"/>
          <w:cs/>
        </w:rPr>
        <w:t>ก็ตาม</w:t>
      </w:r>
      <w:r w:rsidRPr="0023518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pacing w:val="-4"/>
          <w:sz w:val="30"/>
          <w:szCs w:val="30"/>
          <w:cs/>
        </w:rPr>
        <w:t>บริษัทมีสิทธิและดุลยพินิจแต่เพียงผู้เดียวที่จะเลื่อนการชำระดอกเบี้ยพร้อมกับสะสมดอกเบี้ยค้างชำระแก่ผู้ถือหุ้นกู้</w:t>
      </w:r>
      <w:r w:rsidRPr="0023518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pacing w:val="-4"/>
          <w:sz w:val="30"/>
          <w:szCs w:val="30"/>
          <w:cs/>
        </w:rPr>
        <w:t>โดยไม่จำกัดเวลาและจำนวนที่ค้างชำระ ทั้งนี้</w:t>
      </w:r>
      <w:r w:rsidRPr="0023518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pacing w:val="-4"/>
          <w:sz w:val="30"/>
          <w:szCs w:val="30"/>
          <w:cs/>
        </w:rPr>
        <w:t>หากบริษัทเลื่อนการชำระดอกเบี้ย</w:t>
      </w:r>
      <w:r w:rsidRPr="0023518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235184">
        <w:rPr>
          <w:rFonts w:asciiTheme="majorBidi" w:hAnsiTheme="majorBidi" w:hint="cs"/>
          <w:spacing w:val="-4"/>
          <w:sz w:val="30"/>
          <w:szCs w:val="30"/>
          <w:cs/>
        </w:rPr>
        <w:t>บริษัทจะไม่สามารถกระทำการดังต่อไปนี้</w:t>
      </w:r>
    </w:p>
    <w:p w14:paraId="2F470B2D" w14:textId="77777777" w:rsidR="008F4478" w:rsidRPr="00235184" w:rsidRDefault="008F4478" w:rsidP="00235184">
      <w:pPr>
        <w:tabs>
          <w:tab w:val="clear" w:pos="680"/>
          <w:tab w:val="clear" w:pos="907"/>
          <w:tab w:val="left" w:pos="1710"/>
          <w:tab w:val="left" w:pos="1800"/>
          <w:tab w:val="left" w:pos="207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4B3FDF18" w14:textId="77777777" w:rsidR="004A0E2E" w:rsidRPr="00C327F6" w:rsidRDefault="004A0E2E" w:rsidP="00235184">
      <w:pPr>
        <w:pStyle w:val="ListParagraph"/>
        <w:numPr>
          <w:ilvl w:val="0"/>
          <w:numId w:val="17"/>
        </w:numPr>
        <w:spacing w:line="240" w:lineRule="atLeast"/>
        <w:ind w:left="1260" w:hanging="720"/>
        <w:rPr>
          <w:rFonts w:asciiTheme="majorBidi" w:hAnsiTheme="majorBidi"/>
          <w:sz w:val="30"/>
          <w:szCs w:val="30"/>
        </w:rPr>
      </w:pPr>
      <w:r w:rsidRPr="00C327F6">
        <w:rPr>
          <w:rFonts w:asciiTheme="majorBidi" w:hAnsiTheme="majorBidi" w:hint="cs"/>
          <w:sz w:val="30"/>
          <w:szCs w:val="30"/>
          <w:cs/>
        </w:rPr>
        <w:lastRenderedPageBreak/>
        <w:t>ประกาศหรือจ่ายเงินปันผล</w:t>
      </w:r>
    </w:p>
    <w:p w14:paraId="6C5E690B" w14:textId="77777777" w:rsidR="004A0E2E" w:rsidRPr="00C327F6" w:rsidRDefault="004A0E2E" w:rsidP="00235184">
      <w:pPr>
        <w:pStyle w:val="ListParagraph"/>
        <w:numPr>
          <w:ilvl w:val="0"/>
          <w:numId w:val="17"/>
        </w:numPr>
        <w:tabs>
          <w:tab w:val="left" w:pos="1260"/>
          <w:tab w:val="left" w:pos="1440"/>
          <w:tab w:val="left" w:pos="1530"/>
          <w:tab w:val="left" w:pos="1620"/>
          <w:tab w:val="left" w:pos="1710"/>
          <w:tab w:val="left" w:pos="1800"/>
          <w:tab w:val="left" w:pos="2070"/>
        </w:tabs>
        <w:spacing w:line="240" w:lineRule="atLeast"/>
        <w:ind w:left="1530" w:hanging="990"/>
        <w:jc w:val="thaiDistribute"/>
        <w:rPr>
          <w:rFonts w:asciiTheme="majorBidi" w:hAnsiTheme="majorBidi"/>
          <w:sz w:val="30"/>
          <w:szCs w:val="30"/>
        </w:rPr>
      </w:pPr>
      <w:r w:rsidRPr="00C327F6">
        <w:rPr>
          <w:rFonts w:asciiTheme="majorBidi" w:hAnsiTheme="majorBidi" w:hint="cs"/>
          <w:sz w:val="30"/>
          <w:szCs w:val="30"/>
          <w:cs/>
        </w:rPr>
        <w:t>ชำระดอกเบี้ยหรือแจกจ่ายทรัพย์สินใด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ๆ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ให้แก่ผู้ถือหลักทรัพย์ของผู้ออกหุ้นกู้ที่มีสถานะทางกฎหมายเท่าเทียมหรือด้อยกว่าหุ้นกู้ และ</w:t>
      </w:r>
    </w:p>
    <w:p w14:paraId="7CF0B637" w14:textId="77777777" w:rsidR="004A0E2E" w:rsidRPr="00C327F6" w:rsidRDefault="004A0E2E" w:rsidP="00235184">
      <w:pPr>
        <w:pStyle w:val="ListParagraph"/>
        <w:numPr>
          <w:ilvl w:val="0"/>
          <w:numId w:val="17"/>
        </w:numPr>
        <w:tabs>
          <w:tab w:val="left" w:pos="1260"/>
          <w:tab w:val="left" w:pos="1710"/>
          <w:tab w:val="left" w:pos="1800"/>
          <w:tab w:val="left" w:pos="2070"/>
        </w:tabs>
        <w:spacing w:line="240" w:lineRule="atLeast"/>
        <w:ind w:left="1530" w:hanging="990"/>
        <w:jc w:val="thaiDistribute"/>
        <w:rPr>
          <w:rFonts w:asciiTheme="majorBidi" w:hAnsiTheme="majorBidi"/>
          <w:sz w:val="30"/>
          <w:szCs w:val="30"/>
        </w:rPr>
      </w:pPr>
      <w:r w:rsidRPr="00C327F6">
        <w:rPr>
          <w:rFonts w:asciiTheme="majorBidi" w:hAnsiTheme="majorBidi" w:hint="cs"/>
          <w:sz w:val="30"/>
          <w:szCs w:val="30"/>
          <w:cs/>
        </w:rPr>
        <w:t>ไถ่ถอน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ลด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ยกเลิก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ซื้อ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หรือ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ซื้อคืนซึ่งหลักทรัพย์ของผู้ออกหุ้นกู้ที่มีสถานะทางกฎหมายเท่าเทียมกับหุ้นกู้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หรือหลักทรัพย์ของผู้ออกหุ้นกู้ที่มีสถานะทางกฎหมายด้อยกว่าหุ้นกู้โดยมีค่าตอบแทน</w:t>
      </w:r>
    </w:p>
    <w:p w14:paraId="4C8C7B5B" w14:textId="77777777" w:rsidR="00B05424" w:rsidRPr="008F4478" w:rsidRDefault="00B05424" w:rsidP="00235184">
      <w:pPr>
        <w:tabs>
          <w:tab w:val="left" w:pos="2070"/>
        </w:tabs>
        <w:jc w:val="thaiDistribute"/>
        <w:rPr>
          <w:rFonts w:asciiTheme="majorBidi" w:hAnsiTheme="majorBidi"/>
          <w:sz w:val="30"/>
          <w:szCs w:val="30"/>
        </w:rPr>
      </w:pPr>
    </w:p>
    <w:p w14:paraId="328D38A9" w14:textId="1AAFDCD3" w:rsidR="00B20300" w:rsidRPr="008F4478" w:rsidRDefault="00B20300" w:rsidP="00235184">
      <w:pPr>
        <w:pStyle w:val="ListParagraph"/>
        <w:numPr>
          <w:ilvl w:val="0"/>
          <w:numId w:val="7"/>
        </w:numPr>
        <w:tabs>
          <w:tab w:val="left" w:pos="2070"/>
        </w:tabs>
        <w:spacing w:line="240" w:lineRule="atLeast"/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 w:rsidRPr="008F4478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ส่วนงานดำเนินงาน</w:t>
      </w:r>
      <w:r w:rsidR="001D2AA7" w:rsidRPr="008F4478">
        <w:rPr>
          <w:rFonts w:asciiTheme="majorBidi" w:hAnsiTheme="majorBidi" w:hint="cs"/>
          <w:b/>
          <w:bCs/>
          <w:sz w:val="30"/>
          <w:szCs w:val="30"/>
          <w:cs/>
        </w:rPr>
        <w:t>และการจำแนกรายได้</w:t>
      </w:r>
    </w:p>
    <w:p w14:paraId="1A4A576D" w14:textId="77777777" w:rsidR="00BC4C7F" w:rsidRPr="008F4478" w:rsidRDefault="00BC4C7F" w:rsidP="00235184">
      <w:pPr>
        <w:pStyle w:val="ListParagraph"/>
        <w:tabs>
          <w:tab w:val="left" w:pos="2070"/>
        </w:tabs>
        <w:spacing w:line="160" w:lineRule="atLeast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83B9E19" w14:textId="08D470BD" w:rsidR="007E7A4A" w:rsidRPr="008F4478" w:rsidRDefault="0086407E" w:rsidP="00235184">
      <w:pPr>
        <w:pStyle w:val="ListParagraph"/>
        <w:numPr>
          <w:ilvl w:val="0"/>
          <w:numId w:val="15"/>
        </w:numPr>
        <w:tabs>
          <w:tab w:val="left" w:pos="2070"/>
        </w:tabs>
        <w:spacing w:line="24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F4478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ส่วนงานดำเนินงาน</w:t>
      </w:r>
    </w:p>
    <w:p w14:paraId="137782F4" w14:textId="77777777" w:rsidR="00700361" w:rsidRPr="008F4478" w:rsidRDefault="00700361" w:rsidP="00235184">
      <w:pPr>
        <w:tabs>
          <w:tab w:val="clear" w:pos="227"/>
          <w:tab w:val="clear" w:pos="454"/>
          <w:tab w:val="left" w:pos="2070"/>
        </w:tabs>
        <w:spacing w:line="160" w:lineRule="atLeast"/>
        <w:ind w:left="547" w:hanging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A64B966" w14:textId="77777777" w:rsidR="00FB0591" w:rsidRPr="008F4478" w:rsidRDefault="00263128" w:rsidP="00235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8F4478">
        <w:rPr>
          <w:rFonts w:asciiTheme="majorBidi" w:hAnsi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9A7C79" w:rsidRPr="008F4478">
        <w:rPr>
          <w:rFonts w:asciiTheme="majorBidi" w:hAnsiTheme="majorBidi"/>
          <w:sz w:val="30"/>
          <w:szCs w:val="30"/>
        </w:rPr>
        <w:t>6</w:t>
      </w:r>
      <w:r w:rsidRPr="008F4478">
        <w:rPr>
          <w:rFonts w:asciiTheme="majorBidi" w:hAnsiTheme="majorBidi"/>
          <w:sz w:val="30"/>
          <w:szCs w:val="30"/>
        </w:rPr>
        <w:t xml:space="preserve"> </w:t>
      </w:r>
      <w:r w:rsidRPr="008F4478">
        <w:rPr>
          <w:rFonts w:asciiTheme="majorBidi" w:hAnsiTheme="majorBidi" w:hint="cs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</w:t>
      </w:r>
      <w:r w:rsidR="0079326C" w:rsidRPr="008F4478">
        <w:rPr>
          <w:rFonts w:asciiTheme="majorBidi" w:hAnsiTheme="majorBidi" w:hint="cs"/>
          <w:sz w:val="30"/>
          <w:szCs w:val="30"/>
          <w:cs/>
        </w:rPr>
        <w:t>และมีการบริหารจัดการแยกต่างหาก</w:t>
      </w:r>
      <w:r w:rsidR="0079326C" w:rsidRPr="008F4478">
        <w:rPr>
          <w:rFonts w:asciiTheme="majorBidi" w:hAnsiTheme="majorBidi"/>
          <w:sz w:val="30"/>
          <w:szCs w:val="30"/>
          <w:cs/>
        </w:rPr>
        <w:t xml:space="preserve"> </w:t>
      </w:r>
      <w:r w:rsidR="0079326C" w:rsidRPr="008F4478">
        <w:rPr>
          <w:rFonts w:asciiTheme="majorBidi" w:hAnsiTheme="majorBidi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="0079326C" w:rsidRPr="008F4478">
        <w:rPr>
          <w:rFonts w:asciiTheme="majorBidi" w:hAnsiTheme="majorBidi"/>
          <w:sz w:val="30"/>
          <w:szCs w:val="30"/>
          <w:cs/>
        </w:rPr>
        <w:t xml:space="preserve"> </w:t>
      </w:r>
      <w:r w:rsidR="00FB0591" w:rsidRPr="008F4478">
        <w:rPr>
          <w:rFonts w:asciiTheme="majorBidi" w:hAnsiTheme="majorBidi" w:cstheme="majorBidi"/>
          <w:spacing w:val="-4"/>
          <w:sz w:val="30"/>
          <w:szCs w:val="30"/>
          <w:cs/>
        </w:rPr>
        <w:t>การดำเนินงานของแต่ละส่วนงานของกลุ่มบริษัท ดังนี้</w:t>
      </w:r>
    </w:p>
    <w:p w14:paraId="1E458C02" w14:textId="77777777" w:rsidR="0079326C" w:rsidRPr="008F4478" w:rsidRDefault="0079326C" w:rsidP="00235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8190"/>
      </w:tblGrid>
      <w:tr w:rsidR="004D5290" w:rsidRPr="008F4478" w14:paraId="5817926A" w14:textId="7BB11B5B" w:rsidTr="00193790">
        <w:tc>
          <w:tcPr>
            <w:tcW w:w="1080" w:type="dxa"/>
          </w:tcPr>
          <w:p w14:paraId="46210795" w14:textId="77777777" w:rsidR="00263128" w:rsidRPr="008F4478" w:rsidRDefault="00263128" w:rsidP="00235184">
            <w:pPr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44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8F447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190" w:type="dxa"/>
          </w:tcPr>
          <w:p w14:paraId="7C2CA735" w14:textId="4FC5590C" w:rsidR="00263128" w:rsidRPr="008F4478" w:rsidRDefault="00263128" w:rsidP="00235184">
            <w:pPr>
              <w:ind w:left="250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8F4478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="00382600" w:rsidRPr="008F4478">
              <w:rPr>
                <w:rFonts w:asciiTheme="majorBidi" w:hAnsiTheme="majorBidi" w:hint="cs"/>
                <w:sz w:val="30"/>
                <w:szCs w:val="30"/>
                <w:cs/>
              </w:rPr>
              <w:t>ปิโตรเคมีขั้นต้น</w:t>
            </w:r>
            <w:r w:rsidR="00092A37" w:rsidRPr="008F4478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="00092A37" w:rsidRPr="008F4478">
              <w:rPr>
                <w:rFonts w:asciiTheme="majorBidi" w:hAnsiTheme="majorBidi" w:hint="cs"/>
                <w:sz w:val="30"/>
                <w:szCs w:val="30"/>
                <w:cs/>
              </w:rPr>
              <w:t>ประกอบด้วยกลุ่มผลิตภัณฑ์ปิโตรเลียม กลุ่มผลิตภัณฑ์</w:t>
            </w:r>
            <w:r w:rsidR="00F463F6" w:rsidRPr="008F4478">
              <w:rPr>
                <w:rFonts w:asciiTheme="majorBidi" w:hAnsiTheme="majorBidi"/>
                <w:sz w:val="30"/>
                <w:szCs w:val="30"/>
              </w:rPr>
              <w:br/>
            </w:r>
            <w:r w:rsidR="00092A37" w:rsidRPr="008F4478">
              <w:rPr>
                <w:rFonts w:asciiTheme="majorBidi" w:hAnsiTheme="majorBidi" w:hint="cs"/>
                <w:sz w:val="30"/>
                <w:szCs w:val="30"/>
                <w:cs/>
              </w:rPr>
              <w:t>อะโรเมติกส์ และกลุ่มผลิตภัณฑ์โอเลฟินส์)</w:t>
            </w:r>
          </w:p>
        </w:tc>
      </w:tr>
      <w:tr w:rsidR="004D5290" w:rsidRPr="008F4478" w14:paraId="25A2209B" w14:textId="6D96F334" w:rsidTr="00193790">
        <w:tc>
          <w:tcPr>
            <w:tcW w:w="1080" w:type="dxa"/>
          </w:tcPr>
          <w:p w14:paraId="1B58D795" w14:textId="77777777" w:rsidR="00263128" w:rsidRPr="008F4478" w:rsidRDefault="00263128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44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8F447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190" w:type="dxa"/>
          </w:tcPr>
          <w:p w14:paraId="3A533842" w14:textId="32529294" w:rsidR="00092A37" w:rsidRPr="008F4478" w:rsidRDefault="00263128" w:rsidP="00B40CA3">
            <w:pPr>
              <w:spacing w:line="240" w:lineRule="auto"/>
              <w:ind w:left="250" w:hanging="274"/>
              <w:rPr>
                <w:rFonts w:asciiTheme="majorBidi" w:hAnsiTheme="majorBidi"/>
                <w:sz w:val="30"/>
                <w:szCs w:val="30"/>
              </w:rPr>
            </w:pPr>
            <w:r w:rsidRPr="008F4478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="00382600" w:rsidRPr="008F4478">
              <w:rPr>
                <w:rFonts w:asciiTheme="majorBidi" w:hAnsiTheme="majorBidi" w:hint="cs"/>
                <w:sz w:val="30"/>
                <w:szCs w:val="30"/>
                <w:cs/>
              </w:rPr>
              <w:t>ปิโตรเคมีขั้นกลาง</w:t>
            </w:r>
            <w:r w:rsidR="00092A37" w:rsidRPr="008F4478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="00092A37" w:rsidRPr="008F4478">
              <w:rPr>
                <w:rFonts w:asciiTheme="majorBidi" w:hAnsiTheme="majorBidi" w:hint="cs"/>
                <w:sz w:val="30"/>
                <w:szCs w:val="30"/>
                <w:cs/>
              </w:rPr>
              <w:t>ประกอบด้วยกลุ่มผลิตภัณฑ์เอทิลีนออกไซด์</w:t>
            </w:r>
            <w:r w:rsidR="00A10B51" w:rsidRPr="008F4478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92A37" w:rsidRPr="008F4478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092A37" w:rsidRPr="008F4478">
              <w:rPr>
                <w:rFonts w:asciiTheme="majorBidi" w:hAnsiTheme="majorBidi" w:hint="cs"/>
                <w:sz w:val="30"/>
                <w:szCs w:val="30"/>
                <w:cs/>
              </w:rPr>
              <w:t>กลุ่มผลิตภัณฑ์ฟีนอล</w:t>
            </w:r>
            <w:r w:rsidR="00A10B51" w:rsidRPr="008F4478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A10B51" w:rsidRPr="008F4478">
              <w:rPr>
                <w:rFonts w:asciiTheme="majorBidi" w:hAnsiTheme="majorBidi" w:hint="cs"/>
                <w:sz w:val="30"/>
                <w:szCs w:val="30"/>
                <w:cs/>
              </w:rPr>
              <w:t>และกลุ่มผลิตภัณฑ์อื่นๆ</w:t>
            </w:r>
            <w:r w:rsidR="00092A37" w:rsidRPr="008F4478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</w:tr>
      <w:tr w:rsidR="004D5290" w:rsidRPr="008F4478" w14:paraId="55930DE1" w14:textId="4EB7F667" w:rsidTr="00193790">
        <w:tc>
          <w:tcPr>
            <w:tcW w:w="1080" w:type="dxa"/>
          </w:tcPr>
          <w:p w14:paraId="57C9B1F9" w14:textId="77777777" w:rsidR="00263128" w:rsidRPr="008F4478" w:rsidRDefault="00263128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44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8F447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190" w:type="dxa"/>
          </w:tcPr>
          <w:p w14:paraId="6FBD8B39" w14:textId="50E71E67" w:rsidR="00263128" w:rsidRPr="008F4478" w:rsidRDefault="00263128" w:rsidP="00193790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4478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="00382600" w:rsidRPr="008F4478">
              <w:rPr>
                <w:rFonts w:asciiTheme="majorBidi" w:hAnsiTheme="majorBidi" w:cstheme="majorBidi"/>
                <w:sz w:val="30"/>
                <w:szCs w:val="30"/>
                <w:cs/>
              </w:rPr>
              <w:t>โพลิเมอร์และเคมีภัณฑ์</w:t>
            </w:r>
          </w:p>
        </w:tc>
      </w:tr>
      <w:tr w:rsidR="004D5290" w:rsidRPr="008F4478" w14:paraId="27A20FE6" w14:textId="51A2F0BE" w:rsidTr="00193790">
        <w:tc>
          <w:tcPr>
            <w:tcW w:w="1080" w:type="dxa"/>
          </w:tcPr>
          <w:p w14:paraId="05885A77" w14:textId="77777777" w:rsidR="00263128" w:rsidRPr="008F4478" w:rsidRDefault="00263128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44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8F447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190" w:type="dxa"/>
          </w:tcPr>
          <w:p w14:paraId="5B034605" w14:textId="32AB5678" w:rsidR="00263128" w:rsidRPr="008F4478" w:rsidRDefault="00263128" w:rsidP="00193790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4478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="00382600" w:rsidRPr="008F4478">
              <w:rPr>
                <w:rFonts w:asciiTheme="majorBidi" w:hAnsiTheme="majorBidi" w:cstheme="majorBidi"/>
                <w:sz w:val="30"/>
                <w:szCs w:val="30"/>
                <w:cs/>
              </w:rPr>
              <w:t>พลาสติกชีวภาพและผลิตภัณฑ์เพื่อความยั่งยืน</w:t>
            </w:r>
          </w:p>
        </w:tc>
      </w:tr>
      <w:tr w:rsidR="004D5290" w:rsidRPr="008F4478" w14:paraId="4C95182F" w14:textId="0E30AFD6" w:rsidTr="00193790">
        <w:tc>
          <w:tcPr>
            <w:tcW w:w="1080" w:type="dxa"/>
          </w:tcPr>
          <w:p w14:paraId="0F48BB7B" w14:textId="77777777" w:rsidR="00263128" w:rsidRPr="008F4478" w:rsidRDefault="00263128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44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8F447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90" w:type="dxa"/>
          </w:tcPr>
          <w:p w14:paraId="744D17C0" w14:textId="06515989" w:rsidR="00263128" w:rsidRPr="008F4478" w:rsidRDefault="00263128" w:rsidP="00193790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4478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="00382600" w:rsidRPr="008F4478">
              <w:rPr>
                <w:rFonts w:asciiTheme="majorBidi" w:hAnsiTheme="majorBidi" w:cstheme="majorBidi"/>
                <w:sz w:val="30"/>
                <w:szCs w:val="30"/>
                <w:cs/>
              </w:rPr>
              <w:t>เคมีภัณฑ์ชนิดพิเศษ</w:t>
            </w:r>
          </w:p>
        </w:tc>
      </w:tr>
      <w:tr w:rsidR="001C790E" w:rsidRPr="008F4478" w14:paraId="4A9DAC6C" w14:textId="46A426C6" w:rsidTr="00193790">
        <w:tc>
          <w:tcPr>
            <w:tcW w:w="1080" w:type="dxa"/>
          </w:tcPr>
          <w:p w14:paraId="0ECDB199" w14:textId="77777777" w:rsidR="00263128" w:rsidRPr="008F4478" w:rsidRDefault="00263128" w:rsidP="00235184">
            <w:pPr>
              <w:spacing w:line="200" w:lineRule="atLeast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44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8F447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190" w:type="dxa"/>
          </w:tcPr>
          <w:p w14:paraId="0422EAFD" w14:textId="77777777" w:rsidR="00263128" w:rsidRPr="008F4478" w:rsidRDefault="00263128" w:rsidP="00235184">
            <w:pPr>
              <w:spacing w:line="200" w:lineRule="atLeast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478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กลุ่มธุรกิจบริการและอื่น ๆ</w:t>
            </w:r>
          </w:p>
        </w:tc>
      </w:tr>
    </w:tbl>
    <w:p w14:paraId="3603AE51" w14:textId="77777777" w:rsidR="00825627" w:rsidRPr="008F4478" w:rsidRDefault="00825627" w:rsidP="00235184">
      <w:pPr>
        <w:tabs>
          <w:tab w:val="clear" w:pos="680"/>
          <w:tab w:val="clear" w:pos="907"/>
          <w:tab w:val="left" w:pos="900"/>
          <w:tab w:val="num" w:pos="1080"/>
        </w:tabs>
        <w:spacing w:line="16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1E2B7C9" w14:textId="50009FC0" w:rsidR="00ED6AC0" w:rsidRPr="00235184" w:rsidRDefault="00B20300" w:rsidP="00235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F4478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ผลการดำเนินงานของแต่ละส่วนงานดำเนินงาน วัดโดยใช้กำไรก่อนหักต้นทุนทางการเงิน ภาษีเงินได้ ค่าเสื่อมราคา ค่าตัดจำหน่าย และอื่นๆ ซึ่งนำเสนอในรายงานการจัดการภายในและสอบทานโดยผู้มีอำนาจตัดสินใจสูงสุดด้านการดำเนินงานของกลุ่ม</w:t>
      </w:r>
      <w:r w:rsidRPr="00235184">
        <w:rPr>
          <w:rFonts w:asciiTheme="majorBidi" w:hAnsiTheme="majorBidi" w:cstheme="majorBidi"/>
          <w:sz w:val="30"/>
          <w:szCs w:val="30"/>
          <w:cs/>
        </w:rPr>
        <w:t>บริษัท ผู้บริหารเชื่อว่าการใช้กำไรก่อนหักต้นทุนทางการเงิน ภาษีเงินได้ ค่าเสื่อมราคา ค่าตัดจำหน่าย และอื่นๆ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E355626" w14:textId="77777777" w:rsidR="00B20300" w:rsidRPr="00C327F6" w:rsidRDefault="00B2030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  <w:sectPr w:rsidR="00B20300" w:rsidRPr="00C327F6" w:rsidSect="000A30D8"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099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1"/>
        <w:gridCol w:w="1350"/>
        <w:gridCol w:w="186"/>
        <w:gridCol w:w="1265"/>
        <w:gridCol w:w="181"/>
        <w:gridCol w:w="1275"/>
        <w:gridCol w:w="180"/>
        <w:gridCol w:w="1529"/>
        <w:gridCol w:w="180"/>
        <w:gridCol w:w="1439"/>
        <w:gridCol w:w="179"/>
        <w:gridCol w:w="1170"/>
        <w:gridCol w:w="179"/>
        <w:gridCol w:w="1095"/>
        <w:gridCol w:w="178"/>
        <w:gridCol w:w="1112"/>
      </w:tblGrid>
      <w:tr w:rsidR="004D5290" w:rsidRPr="00C327F6" w14:paraId="6A03F479" w14:textId="77777777" w:rsidTr="00182BE0">
        <w:trPr>
          <w:cantSplit/>
          <w:trHeight w:val="270"/>
        </w:trPr>
        <w:tc>
          <w:tcPr>
            <w:tcW w:w="3601" w:type="dxa"/>
          </w:tcPr>
          <w:p w14:paraId="1C8E8658" w14:textId="77777777" w:rsidR="00A960F6" w:rsidRPr="00C327F6" w:rsidRDefault="00A960F6" w:rsidP="00C32C8B">
            <w:pPr>
              <w:spacing w:line="350" w:lineRule="exact"/>
              <w:ind w:right="-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498" w:type="dxa"/>
            <w:gridSpan w:val="15"/>
          </w:tcPr>
          <w:p w14:paraId="22C49139" w14:textId="77777777" w:rsidR="00A960F6" w:rsidRPr="00C327F6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D5290" w:rsidRPr="00C327F6" w14:paraId="7D51BC4F" w14:textId="77777777" w:rsidTr="00C32C8B">
        <w:trPr>
          <w:cantSplit/>
        </w:trPr>
        <w:tc>
          <w:tcPr>
            <w:tcW w:w="3601" w:type="dxa"/>
          </w:tcPr>
          <w:p w14:paraId="34C6ABB6" w14:textId="0C86024C" w:rsidR="00A960F6" w:rsidRPr="00C327F6" w:rsidRDefault="00A960F6" w:rsidP="00C32C8B">
            <w:pPr>
              <w:spacing w:line="35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327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BD2F2E" w:rsidRPr="00C327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1350" w:type="dxa"/>
          </w:tcPr>
          <w:p w14:paraId="44B63238" w14:textId="77777777" w:rsidR="00A960F6" w:rsidRPr="00C327F6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CB164AA" w14:textId="77777777" w:rsidR="00A960F6" w:rsidRPr="00C327F6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5C6F8AD3" w14:textId="77777777" w:rsidR="00A960F6" w:rsidRPr="00C327F6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ปิโตรเคมีขั้นต้น</w:t>
            </w:r>
          </w:p>
        </w:tc>
        <w:tc>
          <w:tcPr>
            <w:tcW w:w="186" w:type="dxa"/>
          </w:tcPr>
          <w:p w14:paraId="3E2D9BEA" w14:textId="77777777" w:rsidR="00A960F6" w:rsidRPr="00C327F6" w:rsidRDefault="00A960F6" w:rsidP="00C32C8B">
            <w:pPr>
              <w:pStyle w:val="acctfourfigures"/>
              <w:tabs>
                <w:tab w:val="clear" w:pos="765"/>
                <w:tab w:val="decimal" w:pos="374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76C342FC" w14:textId="77777777" w:rsidR="00A960F6" w:rsidRPr="00C327F6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BEDBBBA" w14:textId="77777777" w:rsidR="00A960F6" w:rsidRPr="00C327F6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2A47A3EA" w14:textId="77777777" w:rsidR="00A960F6" w:rsidRPr="00C327F6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ปิโตรเคมีขั้นกลาง</w:t>
            </w:r>
          </w:p>
        </w:tc>
        <w:tc>
          <w:tcPr>
            <w:tcW w:w="181" w:type="dxa"/>
          </w:tcPr>
          <w:p w14:paraId="19681D94" w14:textId="77777777" w:rsidR="00A960F6" w:rsidRPr="00C327F6" w:rsidRDefault="00A960F6" w:rsidP="00C32C8B">
            <w:pPr>
              <w:pStyle w:val="acctfourfigures"/>
              <w:tabs>
                <w:tab w:val="clear" w:pos="765"/>
                <w:tab w:val="decimal" w:pos="374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</w:tcPr>
          <w:p w14:paraId="4A437AE0" w14:textId="77777777" w:rsidR="00A960F6" w:rsidRPr="00C327F6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19CDC17D" w14:textId="77777777" w:rsidR="00A960F6" w:rsidRPr="00C327F6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โพลิเมอร์และเคมีภัณฑ์</w:t>
            </w:r>
          </w:p>
        </w:tc>
        <w:tc>
          <w:tcPr>
            <w:tcW w:w="180" w:type="dxa"/>
          </w:tcPr>
          <w:p w14:paraId="05849149" w14:textId="77777777" w:rsidR="00A960F6" w:rsidRPr="00C327F6" w:rsidRDefault="00A960F6" w:rsidP="00C32C8B">
            <w:pPr>
              <w:pStyle w:val="acctfourfigures"/>
              <w:tabs>
                <w:tab w:val="clear" w:pos="765"/>
                <w:tab w:val="decimal" w:pos="374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49C64BD3" w14:textId="77777777" w:rsidR="00A960F6" w:rsidRPr="00C327F6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ผลิตภัณฑ์ </w:t>
            </w:r>
            <w:r w:rsidRPr="00C327F6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พลาสติกชีวภาพและผลิตภัณฑ์เพื่อความยั่งยืน</w:t>
            </w:r>
          </w:p>
        </w:tc>
        <w:tc>
          <w:tcPr>
            <w:tcW w:w="180" w:type="dxa"/>
          </w:tcPr>
          <w:p w14:paraId="5757C13B" w14:textId="77777777" w:rsidR="00A960F6" w:rsidRPr="00C327F6" w:rsidRDefault="00A960F6" w:rsidP="00C32C8B">
            <w:pPr>
              <w:pStyle w:val="acctfourfigures"/>
              <w:tabs>
                <w:tab w:val="clear" w:pos="765"/>
                <w:tab w:val="decimal" w:pos="374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</w:tcPr>
          <w:p w14:paraId="5C9CDDA2" w14:textId="77777777" w:rsidR="00A960F6" w:rsidRPr="00C327F6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8EF6A98" w14:textId="77777777" w:rsidR="00A960F6" w:rsidRPr="00C327F6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C327F6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เคมีภัณฑ์ชนิดพิเศษ</w:t>
            </w:r>
          </w:p>
        </w:tc>
        <w:tc>
          <w:tcPr>
            <w:tcW w:w="179" w:type="dxa"/>
          </w:tcPr>
          <w:p w14:paraId="63D8FB6B" w14:textId="77777777" w:rsidR="00A960F6" w:rsidRPr="00C327F6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16322C8A" w14:textId="77777777" w:rsidR="00A960F6" w:rsidRPr="00C327F6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DE3567E" w14:textId="77777777" w:rsidR="00A960F6" w:rsidRPr="00C327F6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ธุรกิจบริการ</w:t>
            </w:r>
          </w:p>
          <w:p w14:paraId="3579E7A1" w14:textId="77777777" w:rsidR="00A960F6" w:rsidRPr="00C327F6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และอื่น ๆ</w:t>
            </w:r>
          </w:p>
        </w:tc>
        <w:tc>
          <w:tcPr>
            <w:tcW w:w="179" w:type="dxa"/>
          </w:tcPr>
          <w:p w14:paraId="20B7ECBF" w14:textId="77777777" w:rsidR="00A960F6" w:rsidRPr="00C327F6" w:rsidRDefault="00A960F6" w:rsidP="00C32C8B">
            <w:pPr>
              <w:pStyle w:val="acctfourfigures"/>
              <w:spacing w:line="350" w:lineRule="exact"/>
              <w:ind w:lef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4B022C62" w14:textId="77777777" w:rsidR="00A960F6" w:rsidRPr="00C327F6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D6D9301" w14:textId="77777777" w:rsidR="00A960F6" w:rsidRPr="00C327F6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ตัดรายการ</w:t>
            </w:r>
          </w:p>
          <w:p w14:paraId="5FAD5A50" w14:textId="77777777" w:rsidR="00A960F6" w:rsidRPr="00C327F6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8" w:type="dxa"/>
          </w:tcPr>
          <w:p w14:paraId="186E9DCF" w14:textId="77777777" w:rsidR="00A960F6" w:rsidRPr="00C327F6" w:rsidRDefault="00A960F6" w:rsidP="00C32C8B">
            <w:pPr>
              <w:pStyle w:val="acctfourfigures"/>
              <w:tabs>
                <w:tab w:val="clear" w:pos="765"/>
                <w:tab w:val="decimal" w:pos="374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</w:tcPr>
          <w:p w14:paraId="66A8D381" w14:textId="77777777" w:rsidR="00A960F6" w:rsidRPr="00C327F6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5C6FCBD" w14:textId="77777777" w:rsidR="00A960F6" w:rsidRPr="00C327F6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DDAC8AE" w14:textId="77777777" w:rsidR="00A960F6" w:rsidRPr="00C327F6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D5290" w:rsidRPr="00C327F6" w14:paraId="296BC0DE" w14:textId="77777777" w:rsidTr="00C32C8B">
        <w:trPr>
          <w:cantSplit/>
          <w:trHeight w:val="288"/>
        </w:trPr>
        <w:tc>
          <w:tcPr>
            <w:tcW w:w="3601" w:type="dxa"/>
            <w:vAlign w:val="bottom"/>
          </w:tcPr>
          <w:p w14:paraId="43B221B4" w14:textId="77777777" w:rsidR="00A960F6" w:rsidRPr="00C327F6" w:rsidRDefault="00A960F6" w:rsidP="00C32C8B">
            <w:pPr>
              <w:spacing w:line="35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498" w:type="dxa"/>
            <w:gridSpan w:val="15"/>
          </w:tcPr>
          <w:p w14:paraId="23C3CBBC" w14:textId="77777777" w:rsidR="00A960F6" w:rsidRPr="00C327F6" w:rsidRDefault="00A960F6" w:rsidP="00C32C8B">
            <w:pPr>
              <w:spacing w:line="35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4D5290" w:rsidRPr="00C327F6" w14:paraId="057409C4" w14:textId="77777777" w:rsidTr="00763445">
        <w:trPr>
          <w:cantSplit/>
          <w:trHeight w:val="288"/>
        </w:trPr>
        <w:tc>
          <w:tcPr>
            <w:tcW w:w="3601" w:type="dxa"/>
            <w:vAlign w:val="bottom"/>
          </w:tcPr>
          <w:p w14:paraId="25D2C8C3" w14:textId="77777777" w:rsidR="00A348F6" w:rsidRPr="00C327F6" w:rsidRDefault="00A348F6" w:rsidP="00A348F6">
            <w:pPr>
              <w:spacing w:line="350" w:lineRule="exac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226C9897" w14:textId="479D580B" w:rsidR="00A348F6" w:rsidRPr="00C327F6" w:rsidRDefault="00A348F6" w:rsidP="00A348F6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 xml:space="preserve">241,787 </w:t>
            </w:r>
          </w:p>
        </w:tc>
        <w:tc>
          <w:tcPr>
            <w:tcW w:w="186" w:type="dxa"/>
          </w:tcPr>
          <w:p w14:paraId="3B2691BA" w14:textId="77777777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</w:tcPr>
          <w:p w14:paraId="51B1613D" w14:textId="20EA3425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 xml:space="preserve">59,870 </w:t>
            </w:r>
          </w:p>
        </w:tc>
        <w:tc>
          <w:tcPr>
            <w:tcW w:w="181" w:type="dxa"/>
          </w:tcPr>
          <w:p w14:paraId="1CEC44BE" w14:textId="77777777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F15EFDC" w14:textId="3284E075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 xml:space="preserve">87,285 </w:t>
            </w:r>
          </w:p>
        </w:tc>
        <w:tc>
          <w:tcPr>
            <w:tcW w:w="180" w:type="dxa"/>
          </w:tcPr>
          <w:p w14:paraId="779FA5A8" w14:textId="77777777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9" w:type="dxa"/>
          </w:tcPr>
          <w:p w14:paraId="42A31CF6" w14:textId="5A77C63E" w:rsidR="00A348F6" w:rsidRPr="00B37F5D" w:rsidRDefault="00A348F6" w:rsidP="00A348F6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 xml:space="preserve">18,705 </w:t>
            </w:r>
          </w:p>
        </w:tc>
        <w:tc>
          <w:tcPr>
            <w:tcW w:w="180" w:type="dxa"/>
          </w:tcPr>
          <w:p w14:paraId="069AD7D2" w14:textId="77777777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</w:tcPr>
          <w:p w14:paraId="7D564D94" w14:textId="6F4B16B1" w:rsidR="00A348F6" w:rsidRPr="00B37F5D" w:rsidRDefault="00A348F6" w:rsidP="00A348F6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 xml:space="preserve">77,638 </w:t>
            </w:r>
          </w:p>
        </w:tc>
        <w:tc>
          <w:tcPr>
            <w:tcW w:w="179" w:type="dxa"/>
          </w:tcPr>
          <w:p w14:paraId="72EB331B" w14:textId="77777777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41474E4" w14:textId="0CBE1239" w:rsidR="00A348F6" w:rsidRPr="00B37F5D" w:rsidRDefault="00A348F6" w:rsidP="00A348F6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 xml:space="preserve">2,300 </w:t>
            </w:r>
          </w:p>
        </w:tc>
        <w:tc>
          <w:tcPr>
            <w:tcW w:w="179" w:type="dxa"/>
          </w:tcPr>
          <w:p w14:paraId="5FD51FD3" w14:textId="77777777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</w:tcPr>
          <w:p w14:paraId="0E32C90F" w14:textId="5D994CD2" w:rsidR="00A348F6" w:rsidRPr="00B37F5D" w:rsidRDefault="00A348F6" w:rsidP="00A348F6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D57EB09" w14:textId="77777777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40E0A704" w14:textId="6D7CB1E6" w:rsidR="00A348F6" w:rsidRPr="00C327F6" w:rsidRDefault="00A348F6" w:rsidP="00A348F6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 xml:space="preserve">487,585 </w:t>
            </w:r>
          </w:p>
        </w:tc>
      </w:tr>
      <w:tr w:rsidR="004D5290" w:rsidRPr="00C327F6" w14:paraId="27603FDE" w14:textId="77777777" w:rsidTr="003D25F5">
        <w:trPr>
          <w:cantSplit/>
          <w:trHeight w:val="288"/>
        </w:trPr>
        <w:tc>
          <w:tcPr>
            <w:tcW w:w="3601" w:type="dxa"/>
            <w:vAlign w:val="bottom"/>
          </w:tcPr>
          <w:p w14:paraId="4FA7585A" w14:textId="77777777" w:rsidR="00A348F6" w:rsidRPr="00C327F6" w:rsidRDefault="00A348F6" w:rsidP="00A348F6">
            <w:pPr>
              <w:spacing w:line="35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1F55EB8" w14:textId="0EA1FB58" w:rsidR="00A348F6" w:rsidRPr="00C327F6" w:rsidRDefault="00A348F6" w:rsidP="00A348F6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 xml:space="preserve">100,355 </w:t>
            </w:r>
          </w:p>
        </w:tc>
        <w:tc>
          <w:tcPr>
            <w:tcW w:w="186" w:type="dxa"/>
            <w:vAlign w:val="center"/>
          </w:tcPr>
          <w:p w14:paraId="1D3F9382" w14:textId="77341224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14:paraId="2B0AB3D3" w14:textId="23498AF9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 xml:space="preserve">5,936 </w:t>
            </w:r>
          </w:p>
        </w:tc>
        <w:tc>
          <w:tcPr>
            <w:tcW w:w="181" w:type="dxa"/>
            <w:vAlign w:val="center"/>
          </w:tcPr>
          <w:p w14:paraId="54A17813" w14:textId="576526C2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188433F" w14:textId="56985553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 xml:space="preserve">3,214 </w:t>
            </w:r>
          </w:p>
        </w:tc>
        <w:tc>
          <w:tcPr>
            <w:tcW w:w="180" w:type="dxa"/>
            <w:vAlign w:val="center"/>
          </w:tcPr>
          <w:p w14:paraId="7388B9A0" w14:textId="2D0E2380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center"/>
          </w:tcPr>
          <w:p w14:paraId="5F4624FC" w14:textId="21B2773D" w:rsidR="00A348F6" w:rsidRPr="00B37F5D" w:rsidRDefault="00A348F6" w:rsidP="00A348F6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 xml:space="preserve">2,838 </w:t>
            </w:r>
          </w:p>
        </w:tc>
        <w:tc>
          <w:tcPr>
            <w:tcW w:w="180" w:type="dxa"/>
            <w:vAlign w:val="center"/>
          </w:tcPr>
          <w:p w14:paraId="2105CD1D" w14:textId="56952E49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center"/>
          </w:tcPr>
          <w:p w14:paraId="769A84C8" w14:textId="69BE2782" w:rsidR="00A348F6" w:rsidRPr="00B37F5D" w:rsidRDefault="00A348F6" w:rsidP="00A348F6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20E4F627" w14:textId="3EFE8B9B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AC3F5A3" w14:textId="683E5A62" w:rsidR="00A348F6" w:rsidRPr="00B37F5D" w:rsidRDefault="00A348F6" w:rsidP="00A348F6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 xml:space="preserve">3,197 </w:t>
            </w:r>
          </w:p>
        </w:tc>
        <w:tc>
          <w:tcPr>
            <w:tcW w:w="179" w:type="dxa"/>
            <w:vAlign w:val="center"/>
          </w:tcPr>
          <w:p w14:paraId="1AB31BEC" w14:textId="3B1E4329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center"/>
          </w:tcPr>
          <w:p w14:paraId="6442FEEE" w14:textId="7F174055" w:rsidR="00A348F6" w:rsidRPr="00B37F5D" w:rsidRDefault="00A348F6" w:rsidP="00A348F6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(115,540)</w:t>
            </w:r>
          </w:p>
        </w:tc>
        <w:tc>
          <w:tcPr>
            <w:tcW w:w="178" w:type="dxa"/>
            <w:vAlign w:val="center"/>
          </w:tcPr>
          <w:p w14:paraId="793AD443" w14:textId="3A0BF1B1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center"/>
          </w:tcPr>
          <w:p w14:paraId="60EE0C71" w14:textId="04F5C3DB" w:rsidR="00A348F6" w:rsidRPr="00C327F6" w:rsidRDefault="00A348F6" w:rsidP="00A348F6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D5290" w:rsidRPr="00C327F6" w14:paraId="2DC9CA89" w14:textId="77777777" w:rsidTr="003D25F5">
        <w:trPr>
          <w:cantSplit/>
          <w:trHeight w:val="288"/>
        </w:trPr>
        <w:tc>
          <w:tcPr>
            <w:tcW w:w="3601" w:type="dxa"/>
            <w:vAlign w:val="bottom"/>
          </w:tcPr>
          <w:p w14:paraId="327EE1F2" w14:textId="539F33AA" w:rsidR="00A348F6" w:rsidRPr="00C327F6" w:rsidRDefault="00A348F6" w:rsidP="00A348F6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รายได้รวม</w:t>
            </w: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*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EC087" w14:textId="0FE38FB4" w:rsidR="00A348F6" w:rsidRPr="00C327F6" w:rsidRDefault="00A348F6" w:rsidP="00A348F6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342,142 </w:t>
            </w:r>
          </w:p>
        </w:tc>
        <w:tc>
          <w:tcPr>
            <w:tcW w:w="186" w:type="dxa"/>
            <w:vAlign w:val="center"/>
          </w:tcPr>
          <w:p w14:paraId="731CDD0C" w14:textId="280C9ED2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905AE" w14:textId="2E8D2DB6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65,806 </w:t>
            </w:r>
          </w:p>
        </w:tc>
        <w:tc>
          <w:tcPr>
            <w:tcW w:w="181" w:type="dxa"/>
            <w:vAlign w:val="center"/>
          </w:tcPr>
          <w:p w14:paraId="333BA27A" w14:textId="791F6818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4F9FD" w14:textId="47BF54EA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90,499 </w:t>
            </w:r>
          </w:p>
        </w:tc>
        <w:tc>
          <w:tcPr>
            <w:tcW w:w="180" w:type="dxa"/>
            <w:vAlign w:val="center"/>
          </w:tcPr>
          <w:p w14:paraId="32872651" w14:textId="122962A3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5CF3D" w14:textId="69445E13" w:rsidR="00A348F6" w:rsidRPr="00B37F5D" w:rsidRDefault="00A348F6" w:rsidP="00A348F6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21,543 </w:t>
            </w:r>
          </w:p>
        </w:tc>
        <w:tc>
          <w:tcPr>
            <w:tcW w:w="180" w:type="dxa"/>
            <w:vAlign w:val="center"/>
          </w:tcPr>
          <w:p w14:paraId="767C1A85" w14:textId="7ED9DCC9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24579" w14:textId="72805626" w:rsidR="00A348F6" w:rsidRPr="00B37F5D" w:rsidRDefault="00A348F6" w:rsidP="00A348F6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77,638 </w:t>
            </w:r>
          </w:p>
        </w:tc>
        <w:tc>
          <w:tcPr>
            <w:tcW w:w="179" w:type="dxa"/>
            <w:vAlign w:val="center"/>
          </w:tcPr>
          <w:p w14:paraId="61FFEED3" w14:textId="4075D243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9F383" w14:textId="1CF10198" w:rsidR="00A348F6" w:rsidRPr="00B37F5D" w:rsidRDefault="00A348F6" w:rsidP="00A348F6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5,497 </w:t>
            </w:r>
          </w:p>
        </w:tc>
        <w:tc>
          <w:tcPr>
            <w:tcW w:w="179" w:type="dxa"/>
            <w:vAlign w:val="center"/>
          </w:tcPr>
          <w:p w14:paraId="0B7FC0C9" w14:textId="64D6EEEC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38A7A" w14:textId="1447040A" w:rsidR="00A348F6" w:rsidRPr="00B37F5D" w:rsidRDefault="00A348F6" w:rsidP="00A348F6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(115,540)</w:t>
            </w:r>
          </w:p>
        </w:tc>
        <w:tc>
          <w:tcPr>
            <w:tcW w:w="178" w:type="dxa"/>
            <w:vAlign w:val="center"/>
          </w:tcPr>
          <w:p w14:paraId="6BB451A5" w14:textId="03729D5F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D1349" w14:textId="6A5BA812" w:rsidR="00A348F6" w:rsidRPr="00C327F6" w:rsidRDefault="00A348F6" w:rsidP="00A348F6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487,585 </w:t>
            </w:r>
          </w:p>
        </w:tc>
      </w:tr>
      <w:tr w:rsidR="004D5290" w:rsidRPr="00C327F6" w14:paraId="0D675FA5" w14:textId="77777777" w:rsidTr="003D25F5">
        <w:trPr>
          <w:cantSplit/>
          <w:trHeight w:val="288"/>
        </w:trPr>
        <w:tc>
          <w:tcPr>
            <w:tcW w:w="3601" w:type="dxa"/>
            <w:vAlign w:val="bottom"/>
          </w:tcPr>
          <w:p w14:paraId="316BBCB7" w14:textId="77777777" w:rsidR="00A348F6" w:rsidRPr="00C327F6" w:rsidRDefault="00A348F6" w:rsidP="00A348F6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D33953F" w14:textId="45FDA296" w:rsidR="00A348F6" w:rsidRPr="00C327F6" w:rsidRDefault="00A348F6" w:rsidP="00A348F6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(334,914)</w:t>
            </w:r>
          </w:p>
        </w:tc>
        <w:tc>
          <w:tcPr>
            <w:tcW w:w="186" w:type="dxa"/>
            <w:vAlign w:val="center"/>
          </w:tcPr>
          <w:p w14:paraId="0EF1406C" w14:textId="2E534017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65" w:type="dxa"/>
            <w:vAlign w:val="center"/>
          </w:tcPr>
          <w:p w14:paraId="58411AFE" w14:textId="6FF3B6B2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(62,930)</w:t>
            </w:r>
          </w:p>
        </w:tc>
        <w:tc>
          <w:tcPr>
            <w:tcW w:w="181" w:type="dxa"/>
            <w:vAlign w:val="center"/>
          </w:tcPr>
          <w:p w14:paraId="54B55F1C" w14:textId="73B4CB50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center"/>
          </w:tcPr>
          <w:p w14:paraId="4D0E9109" w14:textId="6FD91677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(80,205)</w:t>
            </w:r>
          </w:p>
        </w:tc>
        <w:tc>
          <w:tcPr>
            <w:tcW w:w="180" w:type="dxa"/>
            <w:vAlign w:val="center"/>
          </w:tcPr>
          <w:p w14:paraId="42DED445" w14:textId="763FCCFC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529" w:type="dxa"/>
            <w:vAlign w:val="center"/>
          </w:tcPr>
          <w:p w14:paraId="79823846" w14:textId="2C36CF60" w:rsidR="00A348F6" w:rsidRPr="00B37F5D" w:rsidRDefault="00A348F6" w:rsidP="00A348F6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(20,031)</w:t>
            </w:r>
          </w:p>
        </w:tc>
        <w:tc>
          <w:tcPr>
            <w:tcW w:w="180" w:type="dxa"/>
            <w:vAlign w:val="center"/>
          </w:tcPr>
          <w:p w14:paraId="13B5D423" w14:textId="4DBE6D17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439" w:type="dxa"/>
            <w:vAlign w:val="center"/>
          </w:tcPr>
          <w:p w14:paraId="4197FC2F" w14:textId="51BCE462" w:rsidR="00A348F6" w:rsidRPr="00B37F5D" w:rsidRDefault="00A348F6" w:rsidP="00A348F6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(57,812)</w:t>
            </w:r>
          </w:p>
        </w:tc>
        <w:tc>
          <w:tcPr>
            <w:tcW w:w="179" w:type="dxa"/>
            <w:vAlign w:val="center"/>
          </w:tcPr>
          <w:p w14:paraId="7EB27D20" w14:textId="56926B14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70" w:type="dxa"/>
            <w:vAlign w:val="center"/>
          </w:tcPr>
          <w:p w14:paraId="20771D9A" w14:textId="301A9FB3" w:rsidR="00A348F6" w:rsidRPr="00B37F5D" w:rsidRDefault="00A348F6" w:rsidP="00A348F6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(4,570)</w:t>
            </w:r>
          </w:p>
        </w:tc>
        <w:tc>
          <w:tcPr>
            <w:tcW w:w="179" w:type="dxa"/>
            <w:vAlign w:val="center"/>
          </w:tcPr>
          <w:p w14:paraId="14B762DB" w14:textId="086D5BB7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095" w:type="dxa"/>
            <w:vAlign w:val="center"/>
          </w:tcPr>
          <w:p w14:paraId="5A583117" w14:textId="2BFD0397" w:rsidR="00A348F6" w:rsidRPr="00B37F5D" w:rsidRDefault="00A348F6" w:rsidP="00A348F6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 xml:space="preserve">115,213 </w:t>
            </w:r>
          </w:p>
        </w:tc>
        <w:tc>
          <w:tcPr>
            <w:tcW w:w="178" w:type="dxa"/>
            <w:vAlign w:val="center"/>
          </w:tcPr>
          <w:p w14:paraId="04602EC7" w14:textId="247F9465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12" w:type="dxa"/>
            <w:vAlign w:val="center"/>
          </w:tcPr>
          <w:p w14:paraId="78EF3F96" w14:textId="5C433FB2" w:rsidR="00A348F6" w:rsidRPr="00C327F6" w:rsidRDefault="00A348F6" w:rsidP="00A348F6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(445,249)</w:t>
            </w:r>
          </w:p>
        </w:tc>
      </w:tr>
      <w:tr w:rsidR="004D5290" w:rsidRPr="00C327F6" w14:paraId="667B1EA7" w14:textId="77777777" w:rsidTr="003D25F5">
        <w:trPr>
          <w:cantSplit/>
          <w:trHeight w:val="288"/>
        </w:trPr>
        <w:tc>
          <w:tcPr>
            <w:tcW w:w="3601" w:type="dxa"/>
            <w:vAlign w:val="bottom"/>
          </w:tcPr>
          <w:p w14:paraId="51CD040C" w14:textId="77777777" w:rsidR="00A348F6" w:rsidRPr="00C327F6" w:rsidRDefault="00A348F6" w:rsidP="00A348F6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350" w:type="dxa"/>
            <w:vAlign w:val="center"/>
          </w:tcPr>
          <w:p w14:paraId="412128A9" w14:textId="6DF7284D" w:rsidR="00A348F6" w:rsidRPr="00C327F6" w:rsidRDefault="00A348F6" w:rsidP="00A348F6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(3,495)</w:t>
            </w:r>
          </w:p>
        </w:tc>
        <w:tc>
          <w:tcPr>
            <w:tcW w:w="186" w:type="dxa"/>
            <w:vAlign w:val="center"/>
          </w:tcPr>
          <w:p w14:paraId="3021AF3E" w14:textId="3DD1F76D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65" w:type="dxa"/>
            <w:vAlign w:val="center"/>
          </w:tcPr>
          <w:p w14:paraId="174C9AD1" w14:textId="1F971FFC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(3,144)</w:t>
            </w:r>
          </w:p>
        </w:tc>
        <w:tc>
          <w:tcPr>
            <w:tcW w:w="181" w:type="dxa"/>
            <w:vAlign w:val="center"/>
          </w:tcPr>
          <w:p w14:paraId="70DC0DBA" w14:textId="03B2B9E0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center"/>
          </w:tcPr>
          <w:p w14:paraId="4507958D" w14:textId="3C6C35CE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(4,648)</w:t>
            </w:r>
          </w:p>
        </w:tc>
        <w:tc>
          <w:tcPr>
            <w:tcW w:w="180" w:type="dxa"/>
            <w:vAlign w:val="center"/>
          </w:tcPr>
          <w:p w14:paraId="4F011B29" w14:textId="1E58ED64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529" w:type="dxa"/>
            <w:vAlign w:val="center"/>
          </w:tcPr>
          <w:p w14:paraId="787BE508" w14:textId="5DFC78A3" w:rsidR="00A348F6" w:rsidRPr="00B37F5D" w:rsidRDefault="00A348F6" w:rsidP="00A348F6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(870)</w:t>
            </w:r>
          </w:p>
        </w:tc>
        <w:tc>
          <w:tcPr>
            <w:tcW w:w="180" w:type="dxa"/>
            <w:vAlign w:val="center"/>
          </w:tcPr>
          <w:p w14:paraId="440E6EC0" w14:textId="39ACE2BA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439" w:type="dxa"/>
            <w:vAlign w:val="center"/>
          </w:tcPr>
          <w:p w14:paraId="78BB858D" w14:textId="0C294983" w:rsidR="00A348F6" w:rsidRPr="00B37F5D" w:rsidRDefault="00A348F6" w:rsidP="00A348F6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(14,049)</w:t>
            </w:r>
          </w:p>
        </w:tc>
        <w:tc>
          <w:tcPr>
            <w:tcW w:w="179" w:type="dxa"/>
            <w:vAlign w:val="center"/>
          </w:tcPr>
          <w:p w14:paraId="4CFF6F34" w14:textId="26F5E0D0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70" w:type="dxa"/>
            <w:vAlign w:val="center"/>
          </w:tcPr>
          <w:p w14:paraId="7E59F6D4" w14:textId="3B4B8B62" w:rsidR="00A348F6" w:rsidRPr="00B37F5D" w:rsidRDefault="00A348F6" w:rsidP="00A348F6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(1,826)</w:t>
            </w:r>
          </w:p>
        </w:tc>
        <w:tc>
          <w:tcPr>
            <w:tcW w:w="179" w:type="dxa"/>
            <w:vAlign w:val="center"/>
          </w:tcPr>
          <w:p w14:paraId="5C5F1428" w14:textId="5C2EF82E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095" w:type="dxa"/>
            <w:vAlign w:val="center"/>
          </w:tcPr>
          <w:p w14:paraId="46952729" w14:textId="779CD852" w:rsidR="00A348F6" w:rsidRPr="00B37F5D" w:rsidRDefault="00A348F6" w:rsidP="00A348F6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 xml:space="preserve">437 </w:t>
            </w:r>
          </w:p>
        </w:tc>
        <w:tc>
          <w:tcPr>
            <w:tcW w:w="178" w:type="dxa"/>
            <w:vAlign w:val="center"/>
          </w:tcPr>
          <w:p w14:paraId="630C278F" w14:textId="5723B1CE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12" w:type="dxa"/>
            <w:vAlign w:val="center"/>
          </w:tcPr>
          <w:p w14:paraId="645686B8" w14:textId="4E3BEACA" w:rsidR="00A348F6" w:rsidRPr="00C327F6" w:rsidRDefault="00A348F6" w:rsidP="00A348F6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(27,595)</w:t>
            </w:r>
          </w:p>
        </w:tc>
      </w:tr>
      <w:tr w:rsidR="004D5290" w:rsidRPr="00C327F6" w14:paraId="18DCD267" w14:textId="77777777" w:rsidTr="00BC6627">
        <w:trPr>
          <w:cantSplit/>
          <w:trHeight w:val="288"/>
        </w:trPr>
        <w:tc>
          <w:tcPr>
            <w:tcW w:w="3601" w:type="dxa"/>
            <w:vAlign w:val="bottom"/>
          </w:tcPr>
          <w:p w14:paraId="1C53D665" w14:textId="70E191EC" w:rsidR="00C50BFA" w:rsidRPr="00C327F6" w:rsidRDefault="00C50BFA" w:rsidP="00C50BFA">
            <w:pPr>
              <w:spacing w:line="350" w:lineRule="exact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C327F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C327F6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/>
              </w:rPr>
              <w:t xml:space="preserve">(ขาดทุน) </w:t>
            </w: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ก่อนหักต้นทุนทางการเงิน</w:t>
            </w: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350" w:type="dxa"/>
          </w:tcPr>
          <w:p w14:paraId="57549F7B" w14:textId="67AE37C5" w:rsidR="00C50BFA" w:rsidRPr="00C327F6" w:rsidRDefault="00C50BFA" w:rsidP="00C50BFA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</w:tcPr>
          <w:p w14:paraId="647713C3" w14:textId="77777777" w:rsidR="00C50BFA" w:rsidRPr="00B37F5D" w:rsidRDefault="00C50BFA" w:rsidP="00C50BFA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</w:tcPr>
          <w:p w14:paraId="473E1720" w14:textId="33A8A427" w:rsidR="00C50BFA" w:rsidRPr="00B37F5D" w:rsidRDefault="00C50BFA" w:rsidP="00C50BFA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340A070F" w14:textId="77777777" w:rsidR="00C50BFA" w:rsidRPr="00B37F5D" w:rsidRDefault="00C50BFA" w:rsidP="00C50BFA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7FBD9B85" w14:textId="2ACA72F3" w:rsidR="00C50BFA" w:rsidRPr="00B37F5D" w:rsidRDefault="00C50BFA" w:rsidP="00C50BFA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8042BB0" w14:textId="77777777" w:rsidR="00C50BFA" w:rsidRPr="00B37F5D" w:rsidRDefault="00C50BFA" w:rsidP="00C50BFA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</w:tcPr>
          <w:p w14:paraId="430CC7D8" w14:textId="174E1D65" w:rsidR="00C50BFA" w:rsidRPr="00B37F5D" w:rsidRDefault="00C50BFA" w:rsidP="00C50BFA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C5B7931" w14:textId="77777777" w:rsidR="00C50BFA" w:rsidRPr="00B37F5D" w:rsidRDefault="00C50BFA" w:rsidP="00C50BFA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</w:tcPr>
          <w:p w14:paraId="3C4530D5" w14:textId="13CF6B25" w:rsidR="00C50BFA" w:rsidRPr="00B37F5D" w:rsidRDefault="00C50BFA" w:rsidP="00C50BFA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456F21A9" w14:textId="77777777" w:rsidR="00C50BFA" w:rsidRPr="00B37F5D" w:rsidRDefault="00C50BFA" w:rsidP="00C50BFA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536B38C5" w14:textId="380786E9" w:rsidR="00C50BFA" w:rsidRPr="00B37F5D" w:rsidRDefault="00C50BFA" w:rsidP="00C50BFA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536DB861" w14:textId="77777777" w:rsidR="00C50BFA" w:rsidRPr="00B37F5D" w:rsidRDefault="00C50BFA" w:rsidP="00C50BFA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</w:tcPr>
          <w:p w14:paraId="334740C6" w14:textId="75C5958F" w:rsidR="00C50BFA" w:rsidRPr="00B37F5D" w:rsidRDefault="00C50BFA" w:rsidP="00C50BFA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F8CB61C" w14:textId="77777777" w:rsidR="00C50BFA" w:rsidRPr="00B37F5D" w:rsidRDefault="00C50BFA" w:rsidP="00C50BFA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</w:tcPr>
          <w:p w14:paraId="64332344" w14:textId="22496C1F" w:rsidR="00C50BFA" w:rsidRPr="00C327F6" w:rsidRDefault="00C50BFA" w:rsidP="00C50BFA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D5290" w:rsidRPr="00C327F6" w14:paraId="4386515B" w14:textId="77777777" w:rsidTr="001F07C0">
        <w:trPr>
          <w:cantSplit/>
          <w:trHeight w:val="288"/>
        </w:trPr>
        <w:tc>
          <w:tcPr>
            <w:tcW w:w="3601" w:type="dxa"/>
            <w:vAlign w:val="bottom"/>
          </w:tcPr>
          <w:p w14:paraId="6A808611" w14:textId="77777777" w:rsidR="00A348F6" w:rsidRPr="00C327F6" w:rsidRDefault="00A348F6" w:rsidP="00A348F6">
            <w:pPr>
              <w:spacing w:line="350" w:lineRule="exact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ค่าเสื่อมราคา</w:t>
            </w: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ค่าตัดจำหน่าย และอื่น</w:t>
            </w: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350" w:type="dxa"/>
            <w:vAlign w:val="center"/>
          </w:tcPr>
          <w:p w14:paraId="5FA43368" w14:textId="77B6A593" w:rsidR="00A348F6" w:rsidRPr="00C327F6" w:rsidRDefault="00A348F6" w:rsidP="00A348F6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5,419 </w:t>
            </w:r>
          </w:p>
        </w:tc>
        <w:tc>
          <w:tcPr>
            <w:tcW w:w="186" w:type="dxa"/>
            <w:vAlign w:val="center"/>
          </w:tcPr>
          <w:p w14:paraId="395518F0" w14:textId="34FB027F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65" w:type="dxa"/>
            <w:vAlign w:val="center"/>
          </w:tcPr>
          <w:p w14:paraId="10AA8835" w14:textId="1762A704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(116)</w:t>
            </w:r>
          </w:p>
        </w:tc>
        <w:tc>
          <w:tcPr>
            <w:tcW w:w="181" w:type="dxa"/>
            <w:vAlign w:val="center"/>
          </w:tcPr>
          <w:p w14:paraId="793804A2" w14:textId="3EADF349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center"/>
          </w:tcPr>
          <w:p w14:paraId="7516C192" w14:textId="67FB4785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5,917 </w:t>
            </w:r>
          </w:p>
        </w:tc>
        <w:tc>
          <w:tcPr>
            <w:tcW w:w="180" w:type="dxa"/>
            <w:vAlign w:val="center"/>
          </w:tcPr>
          <w:p w14:paraId="050CEEA9" w14:textId="2DF396AE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9" w:type="dxa"/>
            <w:vAlign w:val="center"/>
          </w:tcPr>
          <w:p w14:paraId="5C2C7D2B" w14:textId="0F7D1025" w:rsidR="00A348F6" w:rsidRPr="00B37F5D" w:rsidRDefault="00A348F6" w:rsidP="00A348F6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715 </w:t>
            </w:r>
          </w:p>
        </w:tc>
        <w:tc>
          <w:tcPr>
            <w:tcW w:w="180" w:type="dxa"/>
            <w:vAlign w:val="center"/>
          </w:tcPr>
          <w:p w14:paraId="31CAC82B" w14:textId="4BE114E9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9" w:type="dxa"/>
            <w:vAlign w:val="center"/>
          </w:tcPr>
          <w:p w14:paraId="4B6DE287" w14:textId="3FE2D9A4" w:rsidR="00A348F6" w:rsidRPr="00B37F5D" w:rsidRDefault="00A348F6" w:rsidP="00A348F6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6,105 </w:t>
            </w:r>
          </w:p>
        </w:tc>
        <w:tc>
          <w:tcPr>
            <w:tcW w:w="179" w:type="dxa"/>
            <w:vAlign w:val="center"/>
          </w:tcPr>
          <w:p w14:paraId="519824C4" w14:textId="7CC42E68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0" w:type="dxa"/>
            <w:vAlign w:val="center"/>
          </w:tcPr>
          <w:p w14:paraId="54C7573B" w14:textId="525A4127" w:rsidR="00A348F6" w:rsidRPr="00B37F5D" w:rsidRDefault="00A348F6" w:rsidP="00A348F6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577 </w:t>
            </w:r>
          </w:p>
        </w:tc>
        <w:tc>
          <w:tcPr>
            <w:tcW w:w="179" w:type="dxa"/>
            <w:vAlign w:val="center"/>
          </w:tcPr>
          <w:p w14:paraId="7E6A5F13" w14:textId="6B82596B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95" w:type="dxa"/>
            <w:vAlign w:val="center"/>
          </w:tcPr>
          <w:p w14:paraId="51CE6AA4" w14:textId="50328E52" w:rsidR="00A348F6" w:rsidRPr="00B37F5D" w:rsidRDefault="00A348F6" w:rsidP="00A348F6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(312)</w:t>
            </w:r>
          </w:p>
        </w:tc>
        <w:tc>
          <w:tcPr>
            <w:tcW w:w="178" w:type="dxa"/>
            <w:vAlign w:val="center"/>
          </w:tcPr>
          <w:p w14:paraId="76DDF077" w14:textId="3E8AC2B2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2" w:type="dxa"/>
            <w:vAlign w:val="center"/>
          </w:tcPr>
          <w:p w14:paraId="3B5EEBBC" w14:textId="22A5AE5A" w:rsidR="00A348F6" w:rsidRPr="00C327F6" w:rsidRDefault="00A348F6" w:rsidP="00A348F6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18,305 </w:t>
            </w:r>
          </w:p>
        </w:tc>
      </w:tr>
      <w:tr w:rsidR="004D5290" w:rsidRPr="00C327F6" w14:paraId="359DBB42" w14:textId="77777777" w:rsidTr="00570D96">
        <w:trPr>
          <w:cantSplit/>
          <w:trHeight w:val="288"/>
        </w:trPr>
        <w:tc>
          <w:tcPr>
            <w:tcW w:w="3601" w:type="dxa"/>
            <w:vAlign w:val="bottom"/>
          </w:tcPr>
          <w:p w14:paraId="12EBE388" w14:textId="77777777" w:rsidR="00A348F6" w:rsidRPr="00C327F6" w:rsidRDefault="00A348F6" w:rsidP="00A348F6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รายได้จากการลงทุน</w:t>
            </w:r>
          </w:p>
        </w:tc>
        <w:tc>
          <w:tcPr>
            <w:tcW w:w="1350" w:type="dxa"/>
            <w:vAlign w:val="center"/>
          </w:tcPr>
          <w:p w14:paraId="7E849937" w14:textId="121F31DB" w:rsidR="00A348F6" w:rsidRPr="00C327F6" w:rsidRDefault="00A348F6" w:rsidP="00A348F6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 xml:space="preserve">526 </w:t>
            </w:r>
          </w:p>
        </w:tc>
        <w:tc>
          <w:tcPr>
            <w:tcW w:w="186" w:type="dxa"/>
            <w:vAlign w:val="center"/>
          </w:tcPr>
          <w:p w14:paraId="3FF6D7C1" w14:textId="51C85BED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65" w:type="dxa"/>
            <w:vAlign w:val="center"/>
          </w:tcPr>
          <w:p w14:paraId="7BBFDBDB" w14:textId="2EB33482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 xml:space="preserve">236 </w:t>
            </w:r>
          </w:p>
        </w:tc>
        <w:tc>
          <w:tcPr>
            <w:tcW w:w="181" w:type="dxa"/>
            <w:vAlign w:val="center"/>
          </w:tcPr>
          <w:p w14:paraId="0A624B1C" w14:textId="2BF2388B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center"/>
          </w:tcPr>
          <w:p w14:paraId="77E83009" w14:textId="0FE702FD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 xml:space="preserve">120 </w:t>
            </w:r>
          </w:p>
        </w:tc>
        <w:tc>
          <w:tcPr>
            <w:tcW w:w="180" w:type="dxa"/>
            <w:vAlign w:val="center"/>
          </w:tcPr>
          <w:p w14:paraId="2187B252" w14:textId="2C6A6F84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529" w:type="dxa"/>
            <w:vAlign w:val="center"/>
          </w:tcPr>
          <w:p w14:paraId="6DD0C0BD" w14:textId="0E457167" w:rsidR="00A348F6" w:rsidRPr="00B37F5D" w:rsidRDefault="00A348F6" w:rsidP="00A348F6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 xml:space="preserve">22 </w:t>
            </w:r>
          </w:p>
        </w:tc>
        <w:tc>
          <w:tcPr>
            <w:tcW w:w="180" w:type="dxa"/>
            <w:vAlign w:val="center"/>
          </w:tcPr>
          <w:p w14:paraId="7C7F0167" w14:textId="191C29D4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439" w:type="dxa"/>
            <w:vAlign w:val="center"/>
          </w:tcPr>
          <w:p w14:paraId="2F65B83E" w14:textId="2CE5B788" w:rsidR="00A348F6" w:rsidRPr="00B37F5D" w:rsidRDefault="00A348F6" w:rsidP="00A348F6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 xml:space="preserve">147 </w:t>
            </w:r>
          </w:p>
        </w:tc>
        <w:tc>
          <w:tcPr>
            <w:tcW w:w="179" w:type="dxa"/>
            <w:vAlign w:val="center"/>
          </w:tcPr>
          <w:p w14:paraId="6C59E4AF" w14:textId="03BEB2A7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70" w:type="dxa"/>
            <w:vAlign w:val="center"/>
          </w:tcPr>
          <w:p w14:paraId="4FA6F653" w14:textId="19EB4C97" w:rsidR="00A348F6" w:rsidRPr="00B37F5D" w:rsidRDefault="00A348F6" w:rsidP="00A348F6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 xml:space="preserve">2,250 </w:t>
            </w:r>
          </w:p>
        </w:tc>
        <w:tc>
          <w:tcPr>
            <w:tcW w:w="179" w:type="dxa"/>
            <w:vAlign w:val="center"/>
          </w:tcPr>
          <w:p w14:paraId="5344A598" w14:textId="72E5F918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095" w:type="dxa"/>
            <w:vAlign w:val="center"/>
          </w:tcPr>
          <w:p w14:paraId="0B919116" w14:textId="2D6665E5" w:rsidR="00A348F6" w:rsidRPr="00B37F5D" w:rsidRDefault="00A348F6" w:rsidP="00A348F6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(1,932)</w:t>
            </w:r>
          </w:p>
        </w:tc>
        <w:tc>
          <w:tcPr>
            <w:tcW w:w="178" w:type="dxa"/>
            <w:vAlign w:val="center"/>
          </w:tcPr>
          <w:p w14:paraId="6A77BCCD" w14:textId="4C5FDCEE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12" w:type="dxa"/>
            <w:vAlign w:val="center"/>
          </w:tcPr>
          <w:p w14:paraId="0E92ED13" w14:textId="0FCF2DD9" w:rsidR="00A348F6" w:rsidRPr="00C327F6" w:rsidRDefault="00A348F6" w:rsidP="00A348F6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 xml:space="preserve">1,369 </w:t>
            </w:r>
          </w:p>
        </w:tc>
      </w:tr>
      <w:tr w:rsidR="004D5290" w:rsidRPr="00C327F6" w14:paraId="3D253203" w14:textId="77777777" w:rsidTr="00570D96">
        <w:trPr>
          <w:cantSplit/>
          <w:trHeight w:val="288"/>
        </w:trPr>
        <w:tc>
          <w:tcPr>
            <w:tcW w:w="3601" w:type="dxa"/>
            <w:vAlign w:val="bottom"/>
          </w:tcPr>
          <w:p w14:paraId="7F25A625" w14:textId="77777777" w:rsidR="00A348F6" w:rsidRPr="00C327F6" w:rsidRDefault="00A348F6" w:rsidP="00A348F6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350" w:type="dxa"/>
            <w:vAlign w:val="center"/>
          </w:tcPr>
          <w:p w14:paraId="6263CB1B" w14:textId="20A841A9" w:rsidR="00A348F6" w:rsidRPr="00C327F6" w:rsidRDefault="00A348F6" w:rsidP="00A348F6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(2,402)</w:t>
            </w:r>
          </w:p>
        </w:tc>
        <w:tc>
          <w:tcPr>
            <w:tcW w:w="186" w:type="dxa"/>
            <w:vAlign w:val="center"/>
          </w:tcPr>
          <w:p w14:paraId="2973B9C7" w14:textId="71EBAB49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65" w:type="dxa"/>
            <w:vAlign w:val="center"/>
          </w:tcPr>
          <w:p w14:paraId="57AAE181" w14:textId="036FCD38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(797)</w:t>
            </w:r>
          </w:p>
        </w:tc>
        <w:tc>
          <w:tcPr>
            <w:tcW w:w="181" w:type="dxa"/>
            <w:vAlign w:val="center"/>
          </w:tcPr>
          <w:p w14:paraId="519A0660" w14:textId="73208AF9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center"/>
          </w:tcPr>
          <w:p w14:paraId="1CF37C06" w14:textId="528B0849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(1,150)</w:t>
            </w:r>
          </w:p>
        </w:tc>
        <w:tc>
          <w:tcPr>
            <w:tcW w:w="180" w:type="dxa"/>
            <w:vAlign w:val="center"/>
          </w:tcPr>
          <w:p w14:paraId="43E9C247" w14:textId="3AC9AFE3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529" w:type="dxa"/>
            <w:vAlign w:val="center"/>
          </w:tcPr>
          <w:p w14:paraId="79CEFE4C" w14:textId="0E6FDCB8" w:rsidR="00A348F6" w:rsidRPr="00B37F5D" w:rsidRDefault="00A348F6" w:rsidP="00A348F6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(135)</w:t>
            </w:r>
          </w:p>
        </w:tc>
        <w:tc>
          <w:tcPr>
            <w:tcW w:w="180" w:type="dxa"/>
            <w:vAlign w:val="center"/>
          </w:tcPr>
          <w:p w14:paraId="14FEA804" w14:textId="747340B4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439" w:type="dxa"/>
            <w:vAlign w:val="center"/>
          </w:tcPr>
          <w:p w14:paraId="0880656B" w14:textId="2A6B046A" w:rsidR="00A348F6" w:rsidRPr="00B37F5D" w:rsidRDefault="00A348F6" w:rsidP="00A348F6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(2,663)</w:t>
            </w:r>
          </w:p>
        </w:tc>
        <w:tc>
          <w:tcPr>
            <w:tcW w:w="179" w:type="dxa"/>
            <w:vAlign w:val="center"/>
          </w:tcPr>
          <w:p w14:paraId="40BF63AE" w14:textId="66952DDF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70" w:type="dxa"/>
            <w:vAlign w:val="center"/>
          </w:tcPr>
          <w:p w14:paraId="095FF1B1" w14:textId="1DFC915D" w:rsidR="00A348F6" w:rsidRPr="00B37F5D" w:rsidRDefault="00A348F6" w:rsidP="00A348F6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(2,651)</w:t>
            </w:r>
          </w:p>
        </w:tc>
        <w:tc>
          <w:tcPr>
            <w:tcW w:w="179" w:type="dxa"/>
            <w:vAlign w:val="center"/>
          </w:tcPr>
          <w:p w14:paraId="40C7C0DC" w14:textId="7D615EA5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095" w:type="dxa"/>
            <w:vAlign w:val="center"/>
          </w:tcPr>
          <w:p w14:paraId="4A3E7C2E" w14:textId="054A73A4" w:rsidR="00A348F6" w:rsidRPr="00B37F5D" w:rsidRDefault="00A348F6" w:rsidP="00A348F6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 xml:space="preserve">1,000 </w:t>
            </w:r>
          </w:p>
        </w:tc>
        <w:tc>
          <w:tcPr>
            <w:tcW w:w="178" w:type="dxa"/>
            <w:vAlign w:val="center"/>
          </w:tcPr>
          <w:p w14:paraId="5A2EDCC2" w14:textId="14430B96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12" w:type="dxa"/>
            <w:vAlign w:val="center"/>
          </w:tcPr>
          <w:p w14:paraId="52D7D578" w14:textId="4B394579" w:rsidR="00A348F6" w:rsidRPr="00C327F6" w:rsidRDefault="00A348F6" w:rsidP="00A348F6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(8,798)</w:t>
            </w:r>
          </w:p>
        </w:tc>
      </w:tr>
      <w:tr w:rsidR="004D5290" w:rsidRPr="00C327F6" w14:paraId="79028C07" w14:textId="77777777" w:rsidTr="00570D96">
        <w:trPr>
          <w:cantSplit/>
          <w:trHeight w:val="288"/>
        </w:trPr>
        <w:tc>
          <w:tcPr>
            <w:tcW w:w="3601" w:type="dxa"/>
            <w:vAlign w:val="bottom"/>
          </w:tcPr>
          <w:p w14:paraId="56FC79A0" w14:textId="77777777" w:rsidR="00A348F6" w:rsidRPr="00C327F6" w:rsidRDefault="00A348F6" w:rsidP="00A348F6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50" w:type="dxa"/>
            <w:vAlign w:val="center"/>
          </w:tcPr>
          <w:p w14:paraId="2ED2D57A" w14:textId="63BEA6F3" w:rsidR="00A348F6" w:rsidRPr="00C327F6" w:rsidRDefault="00A348F6" w:rsidP="00A348F6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(11,851)</w:t>
            </w:r>
          </w:p>
        </w:tc>
        <w:tc>
          <w:tcPr>
            <w:tcW w:w="186" w:type="dxa"/>
            <w:vAlign w:val="center"/>
          </w:tcPr>
          <w:p w14:paraId="695487CD" w14:textId="2417A034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65" w:type="dxa"/>
            <w:vAlign w:val="center"/>
          </w:tcPr>
          <w:p w14:paraId="6AEAC58C" w14:textId="294E2FE0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(3,666)</w:t>
            </w:r>
          </w:p>
        </w:tc>
        <w:tc>
          <w:tcPr>
            <w:tcW w:w="181" w:type="dxa"/>
            <w:vAlign w:val="center"/>
          </w:tcPr>
          <w:p w14:paraId="4BA97249" w14:textId="378F6C4F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center"/>
          </w:tcPr>
          <w:p w14:paraId="3E92400C" w14:textId="2FF96531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(2,832)</w:t>
            </w:r>
          </w:p>
        </w:tc>
        <w:tc>
          <w:tcPr>
            <w:tcW w:w="180" w:type="dxa"/>
            <w:vAlign w:val="center"/>
          </w:tcPr>
          <w:p w14:paraId="0BAFEAEC" w14:textId="0DABCA37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529" w:type="dxa"/>
            <w:vAlign w:val="center"/>
          </w:tcPr>
          <w:p w14:paraId="76D41C0C" w14:textId="56CDBB48" w:rsidR="00A348F6" w:rsidRPr="00B37F5D" w:rsidRDefault="00A348F6" w:rsidP="00A348F6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(683)</w:t>
            </w:r>
          </w:p>
        </w:tc>
        <w:tc>
          <w:tcPr>
            <w:tcW w:w="180" w:type="dxa"/>
            <w:vAlign w:val="center"/>
          </w:tcPr>
          <w:p w14:paraId="42450107" w14:textId="2D96A6B4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439" w:type="dxa"/>
            <w:vAlign w:val="center"/>
          </w:tcPr>
          <w:p w14:paraId="6C454F5E" w14:textId="3D2C0355" w:rsidR="00A348F6" w:rsidRPr="00B37F5D" w:rsidRDefault="00A348F6" w:rsidP="00A348F6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(7,533)</w:t>
            </w:r>
          </w:p>
        </w:tc>
        <w:tc>
          <w:tcPr>
            <w:tcW w:w="179" w:type="dxa"/>
            <w:vAlign w:val="center"/>
          </w:tcPr>
          <w:p w14:paraId="3A02C395" w14:textId="5C88B7E8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70" w:type="dxa"/>
            <w:vAlign w:val="center"/>
          </w:tcPr>
          <w:p w14:paraId="1715FD7A" w14:textId="2F160B79" w:rsidR="00A348F6" w:rsidRPr="00B37F5D" w:rsidRDefault="00A348F6" w:rsidP="00A348F6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(260)</w:t>
            </w:r>
          </w:p>
        </w:tc>
        <w:tc>
          <w:tcPr>
            <w:tcW w:w="179" w:type="dxa"/>
            <w:vAlign w:val="center"/>
          </w:tcPr>
          <w:p w14:paraId="41A9FCB3" w14:textId="7BC2FBC4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095" w:type="dxa"/>
            <w:vAlign w:val="center"/>
          </w:tcPr>
          <w:p w14:paraId="31502E87" w14:textId="28DB73B3" w:rsidR="00A348F6" w:rsidRPr="00B37F5D" w:rsidRDefault="00A348F6" w:rsidP="00A348F6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 xml:space="preserve">301 </w:t>
            </w:r>
          </w:p>
        </w:tc>
        <w:tc>
          <w:tcPr>
            <w:tcW w:w="178" w:type="dxa"/>
            <w:vAlign w:val="center"/>
          </w:tcPr>
          <w:p w14:paraId="6C15C02A" w14:textId="05F27419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12" w:type="dxa"/>
            <w:vAlign w:val="center"/>
          </w:tcPr>
          <w:p w14:paraId="197A0445" w14:textId="17A42226" w:rsidR="00A348F6" w:rsidRPr="00C327F6" w:rsidRDefault="00A348F6" w:rsidP="00A348F6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(26,524)</w:t>
            </w:r>
          </w:p>
        </w:tc>
      </w:tr>
      <w:tr w:rsidR="004D5290" w:rsidRPr="00C327F6" w14:paraId="4DD567E0" w14:textId="77777777" w:rsidTr="00A348F6">
        <w:trPr>
          <w:cantSplit/>
          <w:trHeight w:val="288"/>
        </w:trPr>
        <w:tc>
          <w:tcPr>
            <w:tcW w:w="3601" w:type="dxa"/>
            <w:vAlign w:val="bottom"/>
          </w:tcPr>
          <w:p w14:paraId="71C2D4E3" w14:textId="07BAF24C" w:rsidR="00A348F6" w:rsidRPr="00C327F6" w:rsidRDefault="00A42840" w:rsidP="00A348F6">
            <w:pPr>
              <w:spacing w:line="350" w:lineRule="exact"/>
              <w:ind w:left="90" w:right="-79" w:hanging="90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C327F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 xml:space="preserve">กำไร </w:t>
            </w:r>
            <w:r w:rsidR="001701F4" w:rsidRPr="00C327F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(</w:t>
            </w:r>
            <w:r w:rsidR="00A348F6" w:rsidRPr="00C327F6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ขาดทุน</w:t>
            </w:r>
            <w:r w:rsidR="001701F4" w:rsidRPr="00C327F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)</w:t>
            </w:r>
            <w:r w:rsidRPr="00C327F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 xml:space="preserve"> </w:t>
            </w:r>
            <w:r w:rsidR="00A348F6" w:rsidRPr="00C327F6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จากการด้อยค่าของสินทรัพย์</w:t>
            </w:r>
            <w:r w:rsidR="00A348F6" w:rsidRPr="00C327F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 xml:space="preserve"> ประมาณการหนี้สิน</w:t>
            </w:r>
            <w:r w:rsidR="00A348F6" w:rsidRPr="00C327F6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และการจำหน่ายสินทรัพย์</w:t>
            </w:r>
          </w:p>
        </w:tc>
        <w:tc>
          <w:tcPr>
            <w:tcW w:w="1350" w:type="dxa"/>
            <w:vAlign w:val="bottom"/>
          </w:tcPr>
          <w:p w14:paraId="5A6DFB7A" w14:textId="346CACC6" w:rsidR="00A348F6" w:rsidRPr="00C327F6" w:rsidRDefault="00A348F6" w:rsidP="00A348F6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(24)</w:t>
            </w:r>
          </w:p>
        </w:tc>
        <w:tc>
          <w:tcPr>
            <w:tcW w:w="186" w:type="dxa"/>
            <w:vAlign w:val="bottom"/>
          </w:tcPr>
          <w:p w14:paraId="485570A1" w14:textId="602C212C" w:rsidR="00A348F6" w:rsidRPr="00B37F5D" w:rsidRDefault="00A348F6" w:rsidP="00A348F6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</w:tcPr>
          <w:p w14:paraId="10CEAD41" w14:textId="116288DF" w:rsidR="00A348F6" w:rsidRPr="00B37F5D" w:rsidRDefault="00CF7808" w:rsidP="00A348F6">
            <w:pPr>
              <w:pStyle w:val="acctfourfigures"/>
              <w:tabs>
                <w:tab w:val="clear" w:pos="765"/>
                <w:tab w:val="decimal" w:pos="1038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2,034</w:t>
            </w:r>
          </w:p>
        </w:tc>
        <w:tc>
          <w:tcPr>
            <w:tcW w:w="181" w:type="dxa"/>
            <w:vAlign w:val="bottom"/>
          </w:tcPr>
          <w:p w14:paraId="63D94524" w14:textId="18017858" w:rsidR="00A348F6" w:rsidRPr="00B37F5D" w:rsidRDefault="00A348F6" w:rsidP="00A348F6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13E6E91" w14:textId="2A1BDCFD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F7808" w:rsidRPr="00B37F5D">
              <w:rPr>
                <w:rFonts w:asciiTheme="majorBidi" w:hAnsiTheme="majorBidi" w:cstheme="majorBidi"/>
                <w:sz w:val="24"/>
                <w:szCs w:val="24"/>
              </w:rPr>
              <w:t>3,018</w:t>
            </w:r>
            <w:r w:rsidRPr="00B37F5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73246725" w14:textId="0B7275E7" w:rsidR="00A348F6" w:rsidRPr="00B37F5D" w:rsidRDefault="00A348F6" w:rsidP="00A348F6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5695F8AA" w14:textId="4A032102" w:rsidR="00A348F6" w:rsidRPr="00B37F5D" w:rsidRDefault="00A348F6" w:rsidP="00A348F6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F7808" w:rsidRPr="00B37F5D">
              <w:rPr>
                <w:rFonts w:asciiTheme="majorBidi" w:hAnsiTheme="majorBidi" w:cstheme="majorBidi"/>
                <w:sz w:val="24"/>
                <w:szCs w:val="24"/>
              </w:rPr>
              <w:t>773</w:t>
            </w:r>
            <w:r w:rsidRPr="00B37F5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52718645" w14:textId="4121DFA8" w:rsidR="00A348F6" w:rsidRPr="00B37F5D" w:rsidRDefault="00A348F6" w:rsidP="00A348F6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6838F036" w14:textId="21334663" w:rsidR="00A348F6" w:rsidRPr="00B37F5D" w:rsidRDefault="00CF7808" w:rsidP="00A348F6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(283)</w:t>
            </w:r>
          </w:p>
        </w:tc>
        <w:tc>
          <w:tcPr>
            <w:tcW w:w="179" w:type="dxa"/>
            <w:vAlign w:val="bottom"/>
          </w:tcPr>
          <w:p w14:paraId="6B643E14" w14:textId="22C185D3" w:rsidR="00A348F6" w:rsidRPr="00B37F5D" w:rsidRDefault="00A348F6" w:rsidP="00A348F6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FAE65C5" w14:textId="467015A2" w:rsidR="00A348F6" w:rsidRPr="00B37F5D" w:rsidRDefault="00CF7808" w:rsidP="00A348F6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179" w:type="dxa"/>
            <w:vAlign w:val="bottom"/>
          </w:tcPr>
          <w:p w14:paraId="608334F8" w14:textId="7537B376" w:rsidR="00A348F6" w:rsidRPr="00B37F5D" w:rsidRDefault="00A348F6" w:rsidP="00A348F6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2493F86B" w14:textId="357D7719" w:rsidR="00A348F6" w:rsidRPr="00B37F5D" w:rsidRDefault="00CF7808" w:rsidP="00A348F6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BADF10B" w14:textId="34882AF3" w:rsidR="00A348F6" w:rsidRPr="00B37F5D" w:rsidRDefault="00A348F6" w:rsidP="00A348F6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3B051A79" w14:textId="3789C90C" w:rsidR="00A348F6" w:rsidRPr="00C327F6" w:rsidRDefault="00A348F6" w:rsidP="00A348F6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(2,017)</w:t>
            </w:r>
          </w:p>
        </w:tc>
      </w:tr>
      <w:tr w:rsidR="004D5290" w:rsidRPr="00C327F6" w14:paraId="7F732D55" w14:textId="77777777" w:rsidTr="00A348F6">
        <w:trPr>
          <w:cantSplit/>
          <w:trHeight w:val="288"/>
        </w:trPr>
        <w:tc>
          <w:tcPr>
            <w:tcW w:w="3601" w:type="dxa"/>
            <w:vAlign w:val="bottom"/>
          </w:tcPr>
          <w:p w14:paraId="3FB5ECD5" w14:textId="77777777" w:rsidR="00A348F6" w:rsidRPr="00C327F6" w:rsidRDefault="00A348F6" w:rsidP="00A348F6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ส่วนแบ่งกำไร </w:t>
            </w:r>
            <w:r w:rsidRPr="00C327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ขาดทุน) </w:t>
            </w: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ของการร่วมค้าและ    </w:t>
            </w:r>
          </w:p>
          <w:p w14:paraId="0EFEE700" w14:textId="07FE8E15" w:rsidR="00A348F6" w:rsidRPr="00C327F6" w:rsidRDefault="00A348F6" w:rsidP="00A348F6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</w:t>
            </w: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บริษัทร่วมที่ใช้วิธีส่วนได้เสีย</w:t>
            </w:r>
          </w:p>
        </w:tc>
        <w:tc>
          <w:tcPr>
            <w:tcW w:w="1350" w:type="dxa"/>
            <w:vAlign w:val="bottom"/>
          </w:tcPr>
          <w:p w14:paraId="63F0B0AE" w14:textId="18813972" w:rsidR="00A348F6" w:rsidRPr="00C327F6" w:rsidRDefault="00A348F6" w:rsidP="00A348F6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vAlign w:val="bottom"/>
          </w:tcPr>
          <w:p w14:paraId="23B70091" w14:textId="274EA951" w:rsidR="00A348F6" w:rsidRPr="00B37F5D" w:rsidRDefault="00A348F6" w:rsidP="00A348F6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</w:tcPr>
          <w:p w14:paraId="3E9D9018" w14:textId="4F689396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3DADC541" w14:textId="0FC2566E" w:rsidR="00A348F6" w:rsidRPr="00B37F5D" w:rsidRDefault="00A348F6" w:rsidP="00A348F6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E7534F7" w14:textId="116AFC16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60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(668)</w:t>
            </w:r>
          </w:p>
        </w:tc>
        <w:tc>
          <w:tcPr>
            <w:tcW w:w="180" w:type="dxa"/>
            <w:vAlign w:val="bottom"/>
          </w:tcPr>
          <w:p w14:paraId="017DC638" w14:textId="2D7A70CF" w:rsidR="00A348F6" w:rsidRPr="00B37F5D" w:rsidRDefault="00A348F6" w:rsidP="00A348F6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512A07B1" w14:textId="674E9CB9" w:rsidR="00A348F6" w:rsidRPr="00B37F5D" w:rsidRDefault="00A348F6" w:rsidP="00A348F6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(1,388)</w:t>
            </w:r>
          </w:p>
        </w:tc>
        <w:tc>
          <w:tcPr>
            <w:tcW w:w="180" w:type="dxa"/>
            <w:vAlign w:val="bottom"/>
          </w:tcPr>
          <w:p w14:paraId="5475F7BA" w14:textId="4D468D8A" w:rsidR="00A348F6" w:rsidRPr="00B37F5D" w:rsidRDefault="00A348F6" w:rsidP="00A348F6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4CAD8B7D" w14:textId="5D7D3F48" w:rsidR="00A348F6" w:rsidRPr="00B37F5D" w:rsidRDefault="00A348F6" w:rsidP="00A348F6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(45)</w:t>
            </w:r>
          </w:p>
        </w:tc>
        <w:tc>
          <w:tcPr>
            <w:tcW w:w="179" w:type="dxa"/>
            <w:vAlign w:val="bottom"/>
          </w:tcPr>
          <w:p w14:paraId="38CD09FC" w14:textId="26B0C6E5" w:rsidR="00A348F6" w:rsidRPr="00B37F5D" w:rsidRDefault="00A348F6" w:rsidP="00A348F6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D04DEA4" w14:textId="66CAF7E9" w:rsidR="00A348F6" w:rsidRPr="00B37F5D" w:rsidRDefault="00A348F6" w:rsidP="00A348F6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533</w:t>
            </w:r>
          </w:p>
        </w:tc>
        <w:tc>
          <w:tcPr>
            <w:tcW w:w="179" w:type="dxa"/>
            <w:vAlign w:val="bottom"/>
          </w:tcPr>
          <w:p w14:paraId="2EDE081B" w14:textId="139592BE" w:rsidR="00A348F6" w:rsidRPr="00B37F5D" w:rsidRDefault="00A348F6" w:rsidP="00A348F6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16E9B513" w14:textId="6C2B487B" w:rsidR="00A348F6" w:rsidRPr="00B37F5D" w:rsidRDefault="00A348F6" w:rsidP="00A348F6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78" w:type="dxa"/>
            <w:vAlign w:val="bottom"/>
          </w:tcPr>
          <w:p w14:paraId="1ED45566" w14:textId="53887F22" w:rsidR="00A348F6" w:rsidRPr="00B37F5D" w:rsidRDefault="00A348F6" w:rsidP="00A348F6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52DCE612" w14:textId="16796729" w:rsidR="00A348F6" w:rsidRPr="00C327F6" w:rsidRDefault="00A348F6" w:rsidP="00A348F6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>(1,547)</w:t>
            </w:r>
          </w:p>
        </w:tc>
      </w:tr>
      <w:tr w:rsidR="004D5290" w:rsidRPr="00C327F6" w14:paraId="09A833C9" w14:textId="77777777" w:rsidTr="008865E5">
        <w:trPr>
          <w:cantSplit/>
          <w:trHeight w:val="288"/>
        </w:trPr>
        <w:tc>
          <w:tcPr>
            <w:tcW w:w="3601" w:type="dxa"/>
            <w:vAlign w:val="bottom"/>
          </w:tcPr>
          <w:p w14:paraId="009F0C32" w14:textId="77777777" w:rsidR="00A348F6" w:rsidRPr="00C327F6" w:rsidRDefault="00A348F6" w:rsidP="00A348F6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350" w:type="dxa"/>
            <w:vAlign w:val="center"/>
          </w:tcPr>
          <w:p w14:paraId="70A38672" w14:textId="3D6DB491" w:rsidR="00A348F6" w:rsidRPr="00C327F6" w:rsidRDefault="00A348F6" w:rsidP="00A348F6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 xml:space="preserve">714 </w:t>
            </w:r>
          </w:p>
        </w:tc>
        <w:tc>
          <w:tcPr>
            <w:tcW w:w="186" w:type="dxa"/>
            <w:vAlign w:val="center"/>
          </w:tcPr>
          <w:p w14:paraId="4C69AAAA" w14:textId="34B4F153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65" w:type="dxa"/>
            <w:vAlign w:val="center"/>
          </w:tcPr>
          <w:p w14:paraId="0CC52CAE" w14:textId="77796B02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(124)</w:t>
            </w:r>
          </w:p>
        </w:tc>
        <w:tc>
          <w:tcPr>
            <w:tcW w:w="181" w:type="dxa"/>
            <w:vAlign w:val="center"/>
          </w:tcPr>
          <w:p w14:paraId="034FB86D" w14:textId="080B22B7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center"/>
          </w:tcPr>
          <w:p w14:paraId="2462DD54" w14:textId="56C5E030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(29)</w:t>
            </w:r>
          </w:p>
        </w:tc>
        <w:tc>
          <w:tcPr>
            <w:tcW w:w="180" w:type="dxa"/>
            <w:vAlign w:val="center"/>
          </w:tcPr>
          <w:p w14:paraId="7FD1AE0A" w14:textId="00367E50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529" w:type="dxa"/>
            <w:vAlign w:val="center"/>
          </w:tcPr>
          <w:p w14:paraId="2A0EB443" w14:textId="049842DB" w:rsidR="00A348F6" w:rsidRPr="00B37F5D" w:rsidRDefault="00A348F6" w:rsidP="00A348F6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(37)</w:t>
            </w:r>
          </w:p>
        </w:tc>
        <w:tc>
          <w:tcPr>
            <w:tcW w:w="180" w:type="dxa"/>
            <w:vAlign w:val="center"/>
          </w:tcPr>
          <w:p w14:paraId="11264748" w14:textId="60496DE0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439" w:type="dxa"/>
            <w:vAlign w:val="center"/>
          </w:tcPr>
          <w:p w14:paraId="04895FF0" w14:textId="3577C145" w:rsidR="00A348F6" w:rsidRPr="00B37F5D" w:rsidRDefault="00A348F6" w:rsidP="00A348F6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2,50</w:t>
            </w:r>
            <w:r w:rsidR="00CF7808" w:rsidRPr="00B37F5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B37F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9" w:type="dxa"/>
            <w:vAlign w:val="center"/>
          </w:tcPr>
          <w:p w14:paraId="2532384E" w14:textId="50030057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70" w:type="dxa"/>
            <w:vAlign w:val="center"/>
          </w:tcPr>
          <w:p w14:paraId="12A6D212" w14:textId="585569C3" w:rsidR="00A348F6" w:rsidRPr="00B37F5D" w:rsidRDefault="00A348F6" w:rsidP="00A348F6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 xml:space="preserve">1,013 </w:t>
            </w:r>
          </w:p>
        </w:tc>
        <w:tc>
          <w:tcPr>
            <w:tcW w:w="179" w:type="dxa"/>
            <w:vAlign w:val="center"/>
          </w:tcPr>
          <w:p w14:paraId="24D5A5D4" w14:textId="5FC7550D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095" w:type="dxa"/>
            <w:vAlign w:val="center"/>
          </w:tcPr>
          <w:p w14:paraId="33476CB7" w14:textId="5124AAE5" w:rsidR="00A348F6" w:rsidRPr="00B37F5D" w:rsidRDefault="00A348F6" w:rsidP="00A348F6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CF7808" w:rsidRPr="00B37F5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37F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center"/>
          </w:tcPr>
          <w:p w14:paraId="562272E2" w14:textId="71D6118E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12" w:type="dxa"/>
            <w:vAlign w:val="center"/>
          </w:tcPr>
          <w:p w14:paraId="029E301B" w14:textId="26CF264F" w:rsidR="00A348F6" w:rsidRPr="00C327F6" w:rsidRDefault="00A348F6" w:rsidP="00A348F6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</w:rPr>
              <w:t xml:space="preserve">4,217 </w:t>
            </w:r>
          </w:p>
        </w:tc>
      </w:tr>
      <w:tr w:rsidR="004D5290" w:rsidRPr="00C327F6" w14:paraId="1241F335" w14:textId="77777777" w:rsidTr="00F32E7A">
        <w:trPr>
          <w:cantSplit/>
          <w:trHeight w:val="288"/>
        </w:trPr>
        <w:tc>
          <w:tcPr>
            <w:tcW w:w="3601" w:type="dxa"/>
            <w:vAlign w:val="bottom"/>
          </w:tcPr>
          <w:p w14:paraId="14D74D70" w14:textId="77777777" w:rsidR="00A348F6" w:rsidRPr="00C327F6" w:rsidRDefault="00A348F6" w:rsidP="00A348F6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 (</w:t>
            </w: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ขาดทุน) </w:t>
            </w: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1350" w:type="dxa"/>
            <w:vAlign w:val="center"/>
          </w:tcPr>
          <w:p w14:paraId="22C27AA0" w14:textId="39748572" w:rsidR="00A348F6" w:rsidRPr="00C327F6" w:rsidRDefault="00A348F6" w:rsidP="00A348F6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(7,618)</w:t>
            </w:r>
          </w:p>
        </w:tc>
        <w:tc>
          <w:tcPr>
            <w:tcW w:w="186" w:type="dxa"/>
            <w:vAlign w:val="center"/>
          </w:tcPr>
          <w:p w14:paraId="19E71884" w14:textId="46303816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65" w:type="dxa"/>
            <w:vAlign w:val="center"/>
          </w:tcPr>
          <w:p w14:paraId="51A44D9E" w14:textId="64DBC337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CF7808"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2,433</w:t>
            </w: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center"/>
          </w:tcPr>
          <w:p w14:paraId="2742776F" w14:textId="01661EC6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center"/>
          </w:tcPr>
          <w:p w14:paraId="3BECB4FE" w14:textId="35AE7EB9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CF7808"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1,660</w:t>
            </w: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14:paraId="02E83BAF" w14:textId="00AD593A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9" w:type="dxa"/>
            <w:vAlign w:val="center"/>
          </w:tcPr>
          <w:p w14:paraId="22466006" w14:textId="633D34B7" w:rsidR="00A348F6" w:rsidRPr="00B37F5D" w:rsidRDefault="00A348F6" w:rsidP="00A348F6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CF7808"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2,279</w:t>
            </w: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14:paraId="00DE898C" w14:textId="3A65371F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9" w:type="dxa"/>
            <w:vAlign w:val="center"/>
          </w:tcPr>
          <w:p w14:paraId="744F6F49" w14:textId="0EFC7DE5" w:rsidR="00A348F6" w:rsidRPr="00B37F5D" w:rsidRDefault="00CF7808" w:rsidP="00A348F6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(1,764)</w:t>
            </w:r>
            <w:r w:rsidR="00A348F6"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9" w:type="dxa"/>
            <w:vAlign w:val="center"/>
          </w:tcPr>
          <w:p w14:paraId="266D42E7" w14:textId="508D78EC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0" w:type="dxa"/>
            <w:vAlign w:val="center"/>
          </w:tcPr>
          <w:p w14:paraId="48AC4ED7" w14:textId="6F4048BB" w:rsidR="00A348F6" w:rsidRPr="00B37F5D" w:rsidRDefault="00CF7808" w:rsidP="00A348F6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1,509</w:t>
            </w:r>
          </w:p>
        </w:tc>
        <w:tc>
          <w:tcPr>
            <w:tcW w:w="179" w:type="dxa"/>
            <w:vAlign w:val="center"/>
          </w:tcPr>
          <w:p w14:paraId="15596D6B" w14:textId="0D98E7D2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95" w:type="dxa"/>
            <w:vAlign w:val="center"/>
          </w:tcPr>
          <w:p w14:paraId="22C75726" w14:textId="46276A7E" w:rsidR="00A348F6" w:rsidRPr="00B37F5D" w:rsidRDefault="00CF7808" w:rsidP="00A348F6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(750)</w:t>
            </w:r>
            <w:r w:rsidR="00A348F6"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center"/>
          </w:tcPr>
          <w:p w14:paraId="546705E6" w14:textId="30ADB34F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2" w:type="dxa"/>
            <w:vAlign w:val="center"/>
          </w:tcPr>
          <w:p w14:paraId="0F5A3222" w14:textId="1DF60F80" w:rsidR="00A348F6" w:rsidRPr="00C327F6" w:rsidRDefault="00A348F6" w:rsidP="00A348F6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(14,995)</w:t>
            </w:r>
          </w:p>
        </w:tc>
      </w:tr>
      <w:tr w:rsidR="004D5290" w:rsidRPr="00C327F6" w14:paraId="612A9DC1" w14:textId="77777777" w:rsidTr="00F32E7A">
        <w:trPr>
          <w:cantSplit/>
          <w:trHeight w:val="80"/>
        </w:trPr>
        <w:tc>
          <w:tcPr>
            <w:tcW w:w="3601" w:type="dxa"/>
            <w:vAlign w:val="bottom"/>
          </w:tcPr>
          <w:p w14:paraId="7FA9FD75" w14:textId="2703E9A6" w:rsidR="00A348F6" w:rsidRPr="00C327F6" w:rsidRDefault="00A348F6" w:rsidP="00A348F6">
            <w:pPr>
              <w:tabs>
                <w:tab w:val="clear" w:pos="227"/>
                <w:tab w:val="left" w:pos="200"/>
              </w:tabs>
              <w:spacing w:line="35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C327F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(ขาดทุน) </w:t>
            </w: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ตามส่วนงานสุทธิส่วนที่เป็นของบริษัท</w:t>
            </w:r>
          </w:p>
        </w:tc>
        <w:tc>
          <w:tcPr>
            <w:tcW w:w="1350" w:type="dxa"/>
            <w:vAlign w:val="center"/>
          </w:tcPr>
          <w:p w14:paraId="376D72AE" w14:textId="127480DB" w:rsidR="00A348F6" w:rsidRPr="00C327F6" w:rsidRDefault="00A348F6" w:rsidP="00A348F6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(6,987)</w:t>
            </w:r>
          </w:p>
        </w:tc>
        <w:tc>
          <w:tcPr>
            <w:tcW w:w="186" w:type="dxa"/>
            <w:vAlign w:val="center"/>
          </w:tcPr>
          <w:p w14:paraId="7CD55CBE" w14:textId="1A801153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65" w:type="dxa"/>
            <w:vAlign w:val="center"/>
          </w:tcPr>
          <w:p w14:paraId="2053D591" w14:textId="3BE2FC02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(5,001)</w:t>
            </w:r>
          </w:p>
        </w:tc>
        <w:tc>
          <w:tcPr>
            <w:tcW w:w="181" w:type="dxa"/>
            <w:vAlign w:val="center"/>
          </w:tcPr>
          <w:p w14:paraId="4B34EEEC" w14:textId="0DEABE08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center"/>
          </w:tcPr>
          <w:p w14:paraId="48BEA601" w14:textId="356249E1" w:rsidR="00A348F6" w:rsidRPr="00B37F5D" w:rsidRDefault="00A348F6" w:rsidP="00A348F6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CF7808"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1,182</w:t>
            </w: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14:paraId="54F35F23" w14:textId="6962EF74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9" w:type="dxa"/>
            <w:vAlign w:val="center"/>
          </w:tcPr>
          <w:p w14:paraId="17959556" w14:textId="112AE5F6" w:rsidR="00A348F6" w:rsidRPr="00B37F5D" w:rsidRDefault="00A348F6" w:rsidP="00A348F6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(1,456)</w:t>
            </w:r>
          </w:p>
        </w:tc>
        <w:tc>
          <w:tcPr>
            <w:tcW w:w="180" w:type="dxa"/>
            <w:vAlign w:val="center"/>
          </w:tcPr>
          <w:p w14:paraId="608ED2FD" w14:textId="1A94AAFC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  <w:r w:rsidR="00CF7808"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39" w:type="dxa"/>
            <w:vAlign w:val="center"/>
          </w:tcPr>
          <w:p w14:paraId="62413070" w14:textId="3D5B48CA" w:rsidR="00A348F6" w:rsidRPr="00B37F5D" w:rsidRDefault="00CF7808" w:rsidP="00A348F6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(1,881)</w:t>
            </w:r>
          </w:p>
        </w:tc>
        <w:tc>
          <w:tcPr>
            <w:tcW w:w="179" w:type="dxa"/>
            <w:vAlign w:val="center"/>
          </w:tcPr>
          <w:p w14:paraId="79EC348A" w14:textId="19B50DC8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0" w:type="dxa"/>
            <w:vAlign w:val="center"/>
          </w:tcPr>
          <w:p w14:paraId="75A89BFF" w14:textId="5C5ED513" w:rsidR="00A348F6" w:rsidRPr="00B37F5D" w:rsidRDefault="00A348F6" w:rsidP="00A348F6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(4,415)</w:t>
            </w:r>
          </w:p>
        </w:tc>
        <w:tc>
          <w:tcPr>
            <w:tcW w:w="179" w:type="dxa"/>
            <w:vAlign w:val="center"/>
          </w:tcPr>
          <w:p w14:paraId="60758E3B" w14:textId="3D21158A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95" w:type="dxa"/>
            <w:vAlign w:val="center"/>
          </w:tcPr>
          <w:p w14:paraId="18DE4C5F" w14:textId="07BC406F" w:rsidR="00A348F6" w:rsidRPr="00B37F5D" w:rsidRDefault="00A348F6" w:rsidP="00A348F6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6,322 </w:t>
            </w:r>
          </w:p>
        </w:tc>
        <w:tc>
          <w:tcPr>
            <w:tcW w:w="178" w:type="dxa"/>
            <w:vAlign w:val="center"/>
          </w:tcPr>
          <w:p w14:paraId="2324914F" w14:textId="5C00932D" w:rsidR="00A348F6" w:rsidRPr="00B37F5D" w:rsidRDefault="00A348F6" w:rsidP="00A348F6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7F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2" w:type="dxa"/>
            <w:vAlign w:val="center"/>
          </w:tcPr>
          <w:p w14:paraId="4CE75166" w14:textId="323509A9" w:rsidR="00A348F6" w:rsidRPr="00C327F6" w:rsidRDefault="00A348F6" w:rsidP="00A348F6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(14,600)</w:t>
            </w:r>
          </w:p>
        </w:tc>
      </w:tr>
      <w:tr w:rsidR="004D5290" w:rsidRPr="00C327F6" w14:paraId="02BCB129" w14:textId="77777777" w:rsidTr="004F0990">
        <w:trPr>
          <w:cantSplit/>
          <w:trHeight w:val="80"/>
        </w:trPr>
        <w:tc>
          <w:tcPr>
            <w:tcW w:w="15099" w:type="dxa"/>
            <w:gridSpan w:val="16"/>
            <w:vAlign w:val="bottom"/>
          </w:tcPr>
          <w:p w14:paraId="405AF9B7" w14:textId="77777777" w:rsidR="00A960F6" w:rsidRPr="00C327F6" w:rsidRDefault="00A960F6" w:rsidP="00AA0F54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72" w:right="-58"/>
              <w:rPr>
                <w:rFonts w:asciiTheme="majorBidi" w:eastAsia="Calibri" w:hAnsiTheme="majorBidi"/>
                <w:i/>
                <w:iCs/>
                <w:sz w:val="6"/>
                <w:szCs w:val="6"/>
                <w:lang w:val="en-US" w:bidi="th-TH"/>
              </w:rPr>
            </w:pPr>
          </w:p>
          <w:p w14:paraId="57D0DD0A" w14:textId="13D3D339" w:rsidR="00A960F6" w:rsidRPr="00C327F6" w:rsidRDefault="00A960F6" w:rsidP="00AA0F54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72"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27F6">
              <w:rPr>
                <w:rFonts w:asciiTheme="majorBidi" w:eastAsia="Calibri" w:hAnsiTheme="majorBidi"/>
                <w:i/>
                <w:iCs/>
                <w:sz w:val="20"/>
                <w:lang w:val="en-US" w:bidi="th-TH"/>
              </w:rPr>
              <w:t>*</w:t>
            </w:r>
            <w:r w:rsidRPr="00C327F6">
              <w:rPr>
                <w:rFonts w:asciiTheme="majorBidi" w:eastAsia="Calibri" w:hAnsiTheme="majorBidi"/>
                <w:i/>
                <w:iCs/>
                <w:sz w:val="20"/>
                <w:cs/>
                <w:lang w:val="en-US" w:bidi="th-TH"/>
              </w:rPr>
              <w:t>รายได้ตามส่วนงานที่รายงานของกลุ่มบริษัทข้างต้น</w:t>
            </w:r>
            <w:r w:rsidRPr="00C327F6">
              <w:rPr>
                <w:rFonts w:asciiTheme="majorBidi" w:eastAsia="Calibri" w:hAnsiTheme="majorBidi"/>
                <w:i/>
                <w:iCs/>
                <w:sz w:val="20"/>
                <w:lang w:val="en-US" w:bidi="th-TH"/>
              </w:rPr>
              <w:t xml:space="preserve"> </w:t>
            </w:r>
            <w:r w:rsidRPr="00C327F6">
              <w:rPr>
                <w:rFonts w:asciiTheme="majorBidi" w:eastAsia="Calibri" w:hAnsiTheme="majorBidi"/>
                <w:i/>
                <w:iCs/>
                <w:sz w:val="20"/>
                <w:cs/>
                <w:lang w:val="en-US" w:bidi="th-TH"/>
              </w:rPr>
              <w:t>เป็นการเปิดเผยข้อมูลในลักษณะเดียวกับการจำแนกรายได้ตามสินค้าและบริการ</w:t>
            </w:r>
            <w:r w:rsidRPr="00C327F6">
              <w:rPr>
                <w:rFonts w:asciiTheme="majorBidi" w:eastAsia="Calibri" w:hAnsiTheme="majorBidi"/>
                <w:i/>
                <w:iCs/>
                <w:sz w:val="20"/>
                <w:lang w:val="en-US" w:bidi="th-TH"/>
              </w:rPr>
              <w:t xml:space="preserve"> (</w:t>
            </w:r>
            <w:r w:rsidRPr="00C327F6">
              <w:rPr>
                <w:rFonts w:asciiTheme="majorBidi" w:eastAsia="Calibri" w:hAnsiTheme="majorBidi"/>
                <w:i/>
                <w:iCs/>
                <w:sz w:val="20"/>
                <w:cs/>
                <w:lang w:val="en-US" w:bidi="th-TH"/>
              </w:rPr>
              <w:t>กลุ่มผลิตภัณฑ์หลัก</w:t>
            </w:r>
            <w:r w:rsidRPr="00C327F6">
              <w:rPr>
                <w:rFonts w:asciiTheme="majorBidi" w:eastAsia="Calibri" w:hAnsiTheme="majorBidi"/>
                <w:i/>
                <w:iCs/>
                <w:sz w:val="20"/>
                <w:lang w:val="en-US" w:bidi="th-TH"/>
              </w:rPr>
              <w:t>) </w:t>
            </w:r>
          </w:p>
        </w:tc>
      </w:tr>
      <w:tr w:rsidR="004D5290" w:rsidRPr="00C327F6" w14:paraId="20A3A39C" w14:textId="77777777" w:rsidTr="00F809E9">
        <w:trPr>
          <w:cantSplit/>
        </w:trPr>
        <w:tc>
          <w:tcPr>
            <w:tcW w:w="3601" w:type="dxa"/>
          </w:tcPr>
          <w:p w14:paraId="07A7C409" w14:textId="77777777" w:rsidR="00580E62" w:rsidRPr="00C327F6" w:rsidRDefault="00580E62" w:rsidP="00F809E9">
            <w:pPr>
              <w:spacing w:line="350" w:lineRule="exact"/>
              <w:ind w:right="-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498" w:type="dxa"/>
            <w:gridSpan w:val="15"/>
          </w:tcPr>
          <w:p w14:paraId="4A18488A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D5290" w:rsidRPr="00C327F6" w14:paraId="25F16706" w14:textId="77777777" w:rsidTr="00F809E9">
        <w:trPr>
          <w:cantSplit/>
        </w:trPr>
        <w:tc>
          <w:tcPr>
            <w:tcW w:w="3601" w:type="dxa"/>
          </w:tcPr>
          <w:p w14:paraId="40C86A78" w14:textId="6C456559" w:rsidR="00580E62" w:rsidRPr="00C327F6" w:rsidRDefault="00580E62" w:rsidP="00F809E9">
            <w:pPr>
              <w:spacing w:line="35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327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350" w:type="dxa"/>
          </w:tcPr>
          <w:p w14:paraId="63A94C6B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0E58201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2FB9581A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ปิโตรเคมีขั้นต้น</w:t>
            </w:r>
          </w:p>
        </w:tc>
        <w:tc>
          <w:tcPr>
            <w:tcW w:w="186" w:type="dxa"/>
          </w:tcPr>
          <w:p w14:paraId="74759B1C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374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5ECC6DD1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39DD373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38C5CB87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ปิโตรเคมีขั้นกลาง</w:t>
            </w:r>
          </w:p>
        </w:tc>
        <w:tc>
          <w:tcPr>
            <w:tcW w:w="181" w:type="dxa"/>
          </w:tcPr>
          <w:p w14:paraId="171DD156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374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</w:tcPr>
          <w:p w14:paraId="6DF49B2B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5BF1B309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โพลิเมอร์และเคมีภัณฑ์</w:t>
            </w:r>
          </w:p>
        </w:tc>
        <w:tc>
          <w:tcPr>
            <w:tcW w:w="180" w:type="dxa"/>
          </w:tcPr>
          <w:p w14:paraId="626E4831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374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3BD47D88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ผลิตภัณฑ์ </w:t>
            </w:r>
            <w:r w:rsidRPr="00C327F6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พลาสติกชีวภาพและผลิตภัณฑ์เพื่อความยั่งยืน</w:t>
            </w:r>
          </w:p>
        </w:tc>
        <w:tc>
          <w:tcPr>
            <w:tcW w:w="180" w:type="dxa"/>
          </w:tcPr>
          <w:p w14:paraId="61E09C4D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374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</w:tcPr>
          <w:p w14:paraId="00D92445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5512CEE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C327F6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เคมีภัณฑ์ชนิดพิเศษ</w:t>
            </w:r>
          </w:p>
        </w:tc>
        <w:tc>
          <w:tcPr>
            <w:tcW w:w="179" w:type="dxa"/>
          </w:tcPr>
          <w:p w14:paraId="36357357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3B969D85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C25CF6F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ธุรกิจบริการ</w:t>
            </w:r>
          </w:p>
          <w:p w14:paraId="7193A02D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และอื่น ๆ</w:t>
            </w:r>
          </w:p>
        </w:tc>
        <w:tc>
          <w:tcPr>
            <w:tcW w:w="179" w:type="dxa"/>
          </w:tcPr>
          <w:p w14:paraId="4774C9CB" w14:textId="77777777" w:rsidR="00580E62" w:rsidRPr="00C327F6" w:rsidRDefault="00580E62" w:rsidP="00F809E9">
            <w:pPr>
              <w:pStyle w:val="acctfourfigures"/>
              <w:spacing w:line="350" w:lineRule="exact"/>
              <w:ind w:lef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666E5CDE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2ED8E9C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ตัดรายการ</w:t>
            </w:r>
          </w:p>
          <w:p w14:paraId="5E84C7F8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8" w:type="dxa"/>
          </w:tcPr>
          <w:p w14:paraId="26F85202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374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</w:tcPr>
          <w:p w14:paraId="1F6ED332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A8EF0A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E75694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D5290" w:rsidRPr="00C327F6" w14:paraId="73F96A0F" w14:textId="77777777" w:rsidTr="00F809E9">
        <w:trPr>
          <w:cantSplit/>
          <w:trHeight w:val="288"/>
        </w:trPr>
        <w:tc>
          <w:tcPr>
            <w:tcW w:w="3601" w:type="dxa"/>
            <w:vAlign w:val="bottom"/>
          </w:tcPr>
          <w:p w14:paraId="390A234D" w14:textId="77777777" w:rsidR="00580E62" w:rsidRPr="00C327F6" w:rsidRDefault="00580E62" w:rsidP="00F809E9">
            <w:pPr>
              <w:spacing w:line="35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498" w:type="dxa"/>
            <w:gridSpan w:val="15"/>
          </w:tcPr>
          <w:p w14:paraId="54F91DCF" w14:textId="77777777" w:rsidR="00580E62" w:rsidRPr="00C327F6" w:rsidRDefault="00580E62" w:rsidP="00F809E9">
            <w:pPr>
              <w:spacing w:line="35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4D5290" w:rsidRPr="00C327F6" w14:paraId="059C665D" w14:textId="77777777" w:rsidTr="00F809E9">
        <w:trPr>
          <w:cantSplit/>
          <w:trHeight w:val="288"/>
        </w:trPr>
        <w:tc>
          <w:tcPr>
            <w:tcW w:w="3601" w:type="dxa"/>
            <w:vAlign w:val="bottom"/>
          </w:tcPr>
          <w:p w14:paraId="4266B5D0" w14:textId="77777777" w:rsidR="00580E62" w:rsidRPr="00C327F6" w:rsidRDefault="00580E62" w:rsidP="00F809E9">
            <w:pPr>
              <w:spacing w:line="350" w:lineRule="exac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7959C9D8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320,492 </w:t>
            </w:r>
          </w:p>
        </w:tc>
        <w:tc>
          <w:tcPr>
            <w:tcW w:w="186" w:type="dxa"/>
            <w:vAlign w:val="bottom"/>
          </w:tcPr>
          <w:p w14:paraId="04A16925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  <w:vAlign w:val="bottom"/>
          </w:tcPr>
          <w:p w14:paraId="3F4B65B7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77,528 </w:t>
            </w:r>
          </w:p>
        </w:tc>
        <w:tc>
          <w:tcPr>
            <w:tcW w:w="181" w:type="dxa"/>
            <w:vAlign w:val="bottom"/>
          </w:tcPr>
          <w:p w14:paraId="4A89FCF0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2AB96CC3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98,750 </w:t>
            </w:r>
          </w:p>
        </w:tc>
        <w:tc>
          <w:tcPr>
            <w:tcW w:w="180" w:type="dxa"/>
            <w:vAlign w:val="bottom"/>
          </w:tcPr>
          <w:p w14:paraId="268E4C0F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  <w:vAlign w:val="bottom"/>
          </w:tcPr>
          <w:p w14:paraId="3C089F69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16,686 </w:t>
            </w:r>
          </w:p>
        </w:tc>
        <w:tc>
          <w:tcPr>
            <w:tcW w:w="180" w:type="dxa"/>
            <w:vAlign w:val="bottom"/>
          </w:tcPr>
          <w:p w14:paraId="31D84F52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  <w:vAlign w:val="bottom"/>
          </w:tcPr>
          <w:p w14:paraId="5267BDE7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91,395 </w:t>
            </w:r>
          </w:p>
        </w:tc>
        <w:tc>
          <w:tcPr>
            <w:tcW w:w="179" w:type="dxa"/>
            <w:vAlign w:val="bottom"/>
          </w:tcPr>
          <w:p w14:paraId="70ED1AD6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32B6E5D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3,699 </w:t>
            </w:r>
          </w:p>
        </w:tc>
        <w:tc>
          <w:tcPr>
            <w:tcW w:w="179" w:type="dxa"/>
            <w:vAlign w:val="bottom"/>
          </w:tcPr>
          <w:p w14:paraId="4435D1E8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  <w:vAlign w:val="bottom"/>
          </w:tcPr>
          <w:p w14:paraId="5FC28F3D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5FE0ED2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  <w:vAlign w:val="bottom"/>
          </w:tcPr>
          <w:p w14:paraId="3E8B6B33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608,550 </w:t>
            </w:r>
          </w:p>
        </w:tc>
      </w:tr>
      <w:tr w:rsidR="004D5290" w:rsidRPr="00C327F6" w14:paraId="047204B2" w14:textId="77777777" w:rsidTr="00F809E9">
        <w:trPr>
          <w:cantSplit/>
          <w:trHeight w:val="288"/>
        </w:trPr>
        <w:tc>
          <w:tcPr>
            <w:tcW w:w="3601" w:type="dxa"/>
            <w:vAlign w:val="bottom"/>
          </w:tcPr>
          <w:p w14:paraId="5C0FA14D" w14:textId="77777777" w:rsidR="00580E62" w:rsidRPr="00C327F6" w:rsidRDefault="00580E62" w:rsidP="00F809E9">
            <w:pPr>
              <w:spacing w:line="35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ABE48E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126,600 </w:t>
            </w:r>
          </w:p>
        </w:tc>
        <w:tc>
          <w:tcPr>
            <w:tcW w:w="186" w:type="dxa"/>
          </w:tcPr>
          <w:p w14:paraId="036C16C6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64B24EB8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9,692 </w:t>
            </w:r>
          </w:p>
        </w:tc>
        <w:tc>
          <w:tcPr>
            <w:tcW w:w="181" w:type="dxa"/>
          </w:tcPr>
          <w:p w14:paraId="2782C9CE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F8498F5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4,252 </w:t>
            </w:r>
          </w:p>
        </w:tc>
        <w:tc>
          <w:tcPr>
            <w:tcW w:w="180" w:type="dxa"/>
          </w:tcPr>
          <w:p w14:paraId="7CECE6E3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27628448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3,394 </w:t>
            </w:r>
          </w:p>
        </w:tc>
        <w:tc>
          <w:tcPr>
            <w:tcW w:w="180" w:type="dxa"/>
          </w:tcPr>
          <w:p w14:paraId="097994B4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184A6900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79AAF3E5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5BA2A9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3,253 </w:t>
            </w:r>
          </w:p>
        </w:tc>
        <w:tc>
          <w:tcPr>
            <w:tcW w:w="179" w:type="dxa"/>
          </w:tcPr>
          <w:p w14:paraId="0C7BFAA6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0B4B7033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(147,191)</w:t>
            </w:r>
          </w:p>
        </w:tc>
        <w:tc>
          <w:tcPr>
            <w:tcW w:w="178" w:type="dxa"/>
          </w:tcPr>
          <w:p w14:paraId="681C095A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169F9DB6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4D5290" w:rsidRPr="00C327F6" w14:paraId="6D79779E" w14:textId="77777777" w:rsidTr="00F809E9">
        <w:trPr>
          <w:cantSplit/>
          <w:trHeight w:val="288"/>
        </w:trPr>
        <w:tc>
          <w:tcPr>
            <w:tcW w:w="3601" w:type="dxa"/>
            <w:vAlign w:val="bottom"/>
          </w:tcPr>
          <w:p w14:paraId="252ACF45" w14:textId="77777777" w:rsidR="00580E62" w:rsidRPr="00C327F6" w:rsidRDefault="00580E62" w:rsidP="00F809E9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รายได้รวม</w:t>
            </w: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*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65E6327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447,092 </w:t>
            </w:r>
          </w:p>
        </w:tc>
        <w:tc>
          <w:tcPr>
            <w:tcW w:w="186" w:type="dxa"/>
          </w:tcPr>
          <w:p w14:paraId="1E0ECE40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390B2320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87,220 </w:t>
            </w:r>
          </w:p>
        </w:tc>
        <w:tc>
          <w:tcPr>
            <w:tcW w:w="181" w:type="dxa"/>
          </w:tcPr>
          <w:p w14:paraId="7B4F4D1A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C4DCD6A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103,002 </w:t>
            </w:r>
          </w:p>
        </w:tc>
        <w:tc>
          <w:tcPr>
            <w:tcW w:w="180" w:type="dxa"/>
          </w:tcPr>
          <w:p w14:paraId="3FCE35CC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64F2A83A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20,080 </w:t>
            </w:r>
          </w:p>
        </w:tc>
        <w:tc>
          <w:tcPr>
            <w:tcW w:w="180" w:type="dxa"/>
          </w:tcPr>
          <w:p w14:paraId="4C2CA019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6706AF8E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91,395 </w:t>
            </w:r>
          </w:p>
        </w:tc>
        <w:tc>
          <w:tcPr>
            <w:tcW w:w="179" w:type="dxa"/>
          </w:tcPr>
          <w:p w14:paraId="0689B793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C5445D6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6,952 </w:t>
            </w:r>
          </w:p>
        </w:tc>
        <w:tc>
          <w:tcPr>
            <w:tcW w:w="179" w:type="dxa"/>
          </w:tcPr>
          <w:p w14:paraId="78080EDC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682F1251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(147,191)</w:t>
            </w:r>
          </w:p>
        </w:tc>
        <w:tc>
          <w:tcPr>
            <w:tcW w:w="178" w:type="dxa"/>
          </w:tcPr>
          <w:p w14:paraId="70DEAC20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14:paraId="297E4DC0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608,550 </w:t>
            </w:r>
          </w:p>
        </w:tc>
      </w:tr>
      <w:tr w:rsidR="004D5290" w:rsidRPr="00C327F6" w14:paraId="325B33AD" w14:textId="77777777" w:rsidTr="00F809E9">
        <w:trPr>
          <w:cantSplit/>
          <w:trHeight w:val="288"/>
        </w:trPr>
        <w:tc>
          <w:tcPr>
            <w:tcW w:w="3601" w:type="dxa"/>
            <w:vAlign w:val="bottom"/>
          </w:tcPr>
          <w:p w14:paraId="67EEE36E" w14:textId="77777777" w:rsidR="00580E62" w:rsidRPr="00C327F6" w:rsidRDefault="00580E62" w:rsidP="00F809E9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297D6B1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(425,974)</w:t>
            </w:r>
          </w:p>
        </w:tc>
        <w:tc>
          <w:tcPr>
            <w:tcW w:w="186" w:type="dxa"/>
          </w:tcPr>
          <w:p w14:paraId="26141513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</w:tcPr>
          <w:p w14:paraId="6B794C65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(82,688)</w:t>
            </w:r>
          </w:p>
        </w:tc>
        <w:tc>
          <w:tcPr>
            <w:tcW w:w="181" w:type="dxa"/>
          </w:tcPr>
          <w:p w14:paraId="2774BE5F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44B809C5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(94,974)</w:t>
            </w:r>
          </w:p>
        </w:tc>
        <w:tc>
          <w:tcPr>
            <w:tcW w:w="180" w:type="dxa"/>
          </w:tcPr>
          <w:p w14:paraId="635B9A70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</w:tcPr>
          <w:p w14:paraId="4C40ACA7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(18,576)</w:t>
            </w:r>
          </w:p>
        </w:tc>
        <w:tc>
          <w:tcPr>
            <w:tcW w:w="180" w:type="dxa"/>
          </w:tcPr>
          <w:p w14:paraId="682C6712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</w:tcPr>
          <w:p w14:paraId="0A7B06AB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(71,134)</w:t>
            </w:r>
          </w:p>
        </w:tc>
        <w:tc>
          <w:tcPr>
            <w:tcW w:w="179" w:type="dxa"/>
          </w:tcPr>
          <w:p w14:paraId="2CBB7B87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2F7EC6BB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(5,987)</w:t>
            </w:r>
          </w:p>
        </w:tc>
        <w:tc>
          <w:tcPr>
            <w:tcW w:w="179" w:type="dxa"/>
          </w:tcPr>
          <w:p w14:paraId="2D9AC1DC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</w:tcPr>
          <w:p w14:paraId="250BEB2B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147,009 </w:t>
            </w:r>
          </w:p>
        </w:tc>
        <w:tc>
          <w:tcPr>
            <w:tcW w:w="178" w:type="dxa"/>
          </w:tcPr>
          <w:p w14:paraId="554986B8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</w:tcPr>
          <w:p w14:paraId="00C2203B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(552,324)</w:t>
            </w:r>
          </w:p>
        </w:tc>
      </w:tr>
      <w:tr w:rsidR="004D5290" w:rsidRPr="00C327F6" w14:paraId="13B07FE0" w14:textId="77777777" w:rsidTr="00F809E9">
        <w:trPr>
          <w:cantSplit/>
          <w:trHeight w:val="288"/>
        </w:trPr>
        <w:tc>
          <w:tcPr>
            <w:tcW w:w="3601" w:type="dxa"/>
            <w:vAlign w:val="bottom"/>
          </w:tcPr>
          <w:p w14:paraId="6FDA4F2F" w14:textId="77777777" w:rsidR="00580E62" w:rsidRPr="00C327F6" w:rsidRDefault="00580E62" w:rsidP="00F809E9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350" w:type="dxa"/>
          </w:tcPr>
          <w:p w14:paraId="251CB387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(3,811)</w:t>
            </w:r>
          </w:p>
        </w:tc>
        <w:tc>
          <w:tcPr>
            <w:tcW w:w="186" w:type="dxa"/>
          </w:tcPr>
          <w:p w14:paraId="591FFE0F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</w:tcPr>
          <w:p w14:paraId="3B62723F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(3,275)</w:t>
            </w:r>
          </w:p>
        </w:tc>
        <w:tc>
          <w:tcPr>
            <w:tcW w:w="181" w:type="dxa"/>
          </w:tcPr>
          <w:p w14:paraId="4AC5AAD6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1C37A651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(4,915)</w:t>
            </w:r>
          </w:p>
        </w:tc>
        <w:tc>
          <w:tcPr>
            <w:tcW w:w="180" w:type="dxa"/>
          </w:tcPr>
          <w:p w14:paraId="1DF42B59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</w:tcPr>
          <w:p w14:paraId="3B2FB878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(949)</w:t>
            </w:r>
          </w:p>
        </w:tc>
        <w:tc>
          <w:tcPr>
            <w:tcW w:w="180" w:type="dxa"/>
          </w:tcPr>
          <w:p w14:paraId="30C4A3D8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</w:tcPr>
          <w:p w14:paraId="02CE5D8E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(14,140)</w:t>
            </w:r>
          </w:p>
        </w:tc>
        <w:tc>
          <w:tcPr>
            <w:tcW w:w="179" w:type="dxa"/>
          </w:tcPr>
          <w:p w14:paraId="41E7BA06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71D83CD0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(2,036)</w:t>
            </w:r>
          </w:p>
        </w:tc>
        <w:tc>
          <w:tcPr>
            <w:tcW w:w="179" w:type="dxa"/>
          </w:tcPr>
          <w:p w14:paraId="0FA1F718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</w:tcPr>
          <w:p w14:paraId="53910D30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400 </w:t>
            </w:r>
          </w:p>
        </w:tc>
        <w:tc>
          <w:tcPr>
            <w:tcW w:w="178" w:type="dxa"/>
          </w:tcPr>
          <w:p w14:paraId="7EB3D07D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</w:tcPr>
          <w:p w14:paraId="53523462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(28,726)</w:t>
            </w:r>
          </w:p>
        </w:tc>
      </w:tr>
      <w:tr w:rsidR="004D5290" w:rsidRPr="00C327F6" w14:paraId="7799F47F" w14:textId="77777777" w:rsidTr="00F809E9">
        <w:trPr>
          <w:cantSplit/>
          <w:trHeight w:val="288"/>
        </w:trPr>
        <w:tc>
          <w:tcPr>
            <w:tcW w:w="3601" w:type="dxa"/>
            <w:vAlign w:val="bottom"/>
          </w:tcPr>
          <w:p w14:paraId="752679E8" w14:textId="77777777" w:rsidR="00580E62" w:rsidRPr="00C327F6" w:rsidRDefault="00580E62" w:rsidP="00F809E9">
            <w:pPr>
              <w:spacing w:line="350" w:lineRule="exact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C327F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C327F6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/>
              </w:rPr>
              <w:t xml:space="preserve">(ขาดทุน) </w:t>
            </w: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ก่อนหักต้นทุนทางการเงิน</w:t>
            </w: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350" w:type="dxa"/>
          </w:tcPr>
          <w:p w14:paraId="601FA8B3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</w:tcPr>
          <w:p w14:paraId="3997B8C3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</w:tcPr>
          <w:p w14:paraId="0C97F399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3C68F77E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21EB7E7B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2600920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</w:tcPr>
          <w:p w14:paraId="194B05AA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E2519F4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</w:tcPr>
          <w:p w14:paraId="2061A59F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5D1B8187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0344FDCD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08C94837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</w:tcPr>
          <w:p w14:paraId="2CE415F0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52A6C3F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</w:tcPr>
          <w:p w14:paraId="07879634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</w:tr>
      <w:tr w:rsidR="004D5290" w:rsidRPr="00C327F6" w14:paraId="73A1B087" w14:textId="77777777" w:rsidTr="00F809E9">
        <w:trPr>
          <w:cantSplit/>
          <w:trHeight w:val="288"/>
        </w:trPr>
        <w:tc>
          <w:tcPr>
            <w:tcW w:w="3601" w:type="dxa"/>
            <w:vAlign w:val="bottom"/>
          </w:tcPr>
          <w:p w14:paraId="6845A166" w14:textId="77777777" w:rsidR="00580E62" w:rsidRPr="00C327F6" w:rsidRDefault="00580E62" w:rsidP="00F809E9">
            <w:pPr>
              <w:spacing w:line="350" w:lineRule="exact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ค่าเสื่อมราคา</w:t>
            </w: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ค่าตัดจำหน่าย และอื่น</w:t>
            </w: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350" w:type="dxa"/>
          </w:tcPr>
          <w:p w14:paraId="524DAA3C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18,992 </w:t>
            </w:r>
          </w:p>
        </w:tc>
        <w:tc>
          <w:tcPr>
            <w:tcW w:w="186" w:type="dxa"/>
          </w:tcPr>
          <w:p w14:paraId="08889405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</w:tcPr>
          <w:p w14:paraId="7AA33D95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C327F6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1,367 </w:t>
            </w:r>
          </w:p>
        </w:tc>
        <w:tc>
          <w:tcPr>
            <w:tcW w:w="181" w:type="dxa"/>
          </w:tcPr>
          <w:p w14:paraId="637E7F0E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06DD14BB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3,327 </w:t>
            </w:r>
          </w:p>
        </w:tc>
        <w:tc>
          <w:tcPr>
            <w:tcW w:w="180" w:type="dxa"/>
          </w:tcPr>
          <w:p w14:paraId="6A70F8D6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</w:tcPr>
          <w:p w14:paraId="0B071EB5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619 </w:t>
            </w:r>
          </w:p>
        </w:tc>
        <w:tc>
          <w:tcPr>
            <w:tcW w:w="180" w:type="dxa"/>
          </w:tcPr>
          <w:p w14:paraId="2B31CDFD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</w:tcPr>
          <w:p w14:paraId="30B81A49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6,838 </w:t>
            </w:r>
          </w:p>
        </w:tc>
        <w:tc>
          <w:tcPr>
            <w:tcW w:w="179" w:type="dxa"/>
          </w:tcPr>
          <w:p w14:paraId="21D51EEA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080FB9EC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3,536 </w:t>
            </w:r>
          </w:p>
        </w:tc>
        <w:tc>
          <w:tcPr>
            <w:tcW w:w="179" w:type="dxa"/>
          </w:tcPr>
          <w:p w14:paraId="5E5C4E13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</w:tcPr>
          <w:p w14:paraId="162C29B6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(924)</w:t>
            </w:r>
          </w:p>
        </w:tc>
        <w:tc>
          <w:tcPr>
            <w:tcW w:w="178" w:type="dxa"/>
          </w:tcPr>
          <w:p w14:paraId="3748F9CB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</w:tcPr>
          <w:p w14:paraId="05A3AFF3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33,755 </w:t>
            </w:r>
          </w:p>
        </w:tc>
      </w:tr>
      <w:tr w:rsidR="004D5290" w:rsidRPr="00C327F6" w14:paraId="22DE5415" w14:textId="77777777" w:rsidTr="00F809E9">
        <w:trPr>
          <w:cantSplit/>
          <w:trHeight w:val="288"/>
        </w:trPr>
        <w:tc>
          <w:tcPr>
            <w:tcW w:w="3601" w:type="dxa"/>
            <w:vAlign w:val="bottom"/>
          </w:tcPr>
          <w:p w14:paraId="1CFE0E2D" w14:textId="77777777" w:rsidR="00580E62" w:rsidRPr="00C327F6" w:rsidRDefault="00580E62" w:rsidP="00F809E9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รายได้จากการลงทุน</w:t>
            </w:r>
          </w:p>
        </w:tc>
        <w:tc>
          <w:tcPr>
            <w:tcW w:w="1350" w:type="dxa"/>
          </w:tcPr>
          <w:p w14:paraId="597293D0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506 </w:t>
            </w:r>
          </w:p>
        </w:tc>
        <w:tc>
          <w:tcPr>
            <w:tcW w:w="186" w:type="dxa"/>
          </w:tcPr>
          <w:p w14:paraId="1B9D66A2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</w:tcPr>
          <w:p w14:paraId="0077270D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41 </w:t>
            </w:r>
          </w:p>
        </w:tc>
        <w:tc>
          <w:tcPr>
            <w:tcW w:w="181" w:type="dxa"/>
          </w:tcPr>
          <w:p w14:paraId="7621DB29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0BE1B201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213 </w:t>
            </w:r>
          </w:p>
        </w:tc>
        <w:tc>
          <w:tcPr>
            <w:tcW w:w="180" w:type="dxa"/>
          </w:tcPr>
          <w:p w14:paraId="6C7683FD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</w:tcPr>
          <w:p w14:paraId="19B26085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68 </w:t>
            </w:r>
          </w:p>
        </w:tc>
        <w:tc>
          <w:tcPr>
            <w:tcW w:w="180" w:type="dxa"/>
          </w:tcPr>
          <w:p w14:paraId="6B2D9F76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</w:tcPr>
          <w:p w14:paraId="504B6734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351 </w:t>
            </w:r>
          </w:p>
        </w:tc>
        <w:tc>
          <w:tcPr>
            <w:tcW w:w="179" w:type="dxa"/>
          </w:tcPr>
          <w:p w14:paraId="77C3211C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13DA2C9B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1,646 </w:t>
            </w:r>
          </w:p>
        </w:tc>
        <w:tc>
          <w:tcPr>
            <w:tcW w:w="179" w:type="dxa"/>
          </w:tcPr>
          <w:p w14:paraId="33EDEC7C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</w:tcPr>
          <w:p w14:paraId="49961109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(1,263)</w:t>
            </w:r>
          </w:p>
        </w:tc>
        <w:tc>
          <w:tcPr>
            <w:tcW w:w="178" w:type="dxa"/>
          </w:tcPr>
          <w:p w14:paraId="1D1864C2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</w:tcPr>
          <w:p w14:paraId="4BDE1BD3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1,562 </w:t>
            </w:r>
          </w:p>
        </w:tc>
      </w:tr>
      <w:tr w:rsidR="004D5290" w:rsidRPr="00C327F6" w14:paraId="111286CF" w14:textId="77777777" w:rsidTr="00F809E9">
        <w:trPr>
          <w:cantSplit/>
          <w:trHeight w:val="288"/>
        </w:trPr>
        <w:tc>
          <w:tcPr>
            <w:tcW w:w="3601" w:type="dxa"/>
            <w:vAlign w:val="bottom"/>
          </w:tcPr>
          <w:p w14:paraId="464C68B8" w14:textId="77777777" w:rsidR="00580E62" w:rsidRPr="00C327F6" w:rsidRDefault="00580E62" w:rsidP="00F809E9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350" w:type="dxa"/>
          </w:tcPr>
          <w:p w14:paraId="7C5A326E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(2,309)</w:t>
            </w:r>
          </w:p>
        </w:tc>
        <w:tc>
          <w:tcPr>
            <w:tcW w:w="186" w:type="dxa"/>
          </w:tcPr>
          <w:p w14:paraId="2B4DB321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</w:tcPr>
          <w:p w14:paraId="5EDDB48E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(1,010)</w:t>
            </w:r>
          </w:p>
        </w:tc>
        <w:tc>
          <w:tcPr>
            <w:tcW w:w="181" w:type="dxa"/>
          </w:tcPr>
          <w:p w14:paraId="7A6494EF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7FB27D7F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(2,052)</w:t>
            </w:r>
          </w:p>
        </w:tc>
        <w:tc>
          <w:tcPr>
            <w:tcW w:w="180" w:type="dxa"/>
          </w:tcPr>
          <w:p w14:paraId="7D8567E5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</w:tcPr>
          <w:p w14:paraId="01EFB8A7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(198)</w:t>
            </w:r>
          </w:p>
        </w:tc>
        <w:tc>
          <w:tcPr>
            <w:tcW w:w="180" w:type="dxa"/>
          </w:tcPr>
          <w:p w14:paraId="648B86E7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</w:tcPr>
          <w:p w14:paraId="57C33A83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(3,484)</w:t>
            </w:r>
          </w:p>
        </w:tc>
        <w:tc>
          <w:tcPr>
            <w:tcW w:w="179" w:type="dxa"/>
          </w:tcPr>
          <w:p w14:paraId="77A8A853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1C4E7835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(3,981)</w:t>
            </w:r>
          </w:p>
        </w:tc>
        <w:tc>
          <w:tcPr>
            <w:tcW w:w="179" w:type="dxa"/>
          </w:tcPr>
          <w:p w14:paraId="09664D11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</w:tcPr>
          <w:p w14:paraId="34A7476A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876 </w:t>
            </w:r>
          </w:p>
        </w:tc>
        <w:tc>
          <w:tcPr>
            <w:tcW w:w="178" w:type="dxa"/>
          </w:tcPr>
          <w:p w14:paraId="106B76DE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</w:tcPr>
          <w:p w14:paraId="05BBCF76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(12,158)</w:t>
            </w:r>
          </w:p>
        </w:tc>
      </w:tr>
      <w:tr w:rsidR="004D5290" w:rsidRPr="00C327F6" w14:paraId="381934FC" w14:textId="77777777" w:rsidTr="00F809E9">
        <w:trPr>
          <w:cantSplit/>
          <w:trHeight w:val="288"/>
        </w:trPr>
        <w:tc>
          <w:tcPr>
            <w:tcW w:w="3601" w:type="dxa"/>
            <w:vAlign w:val="bottom"/>
          </w:tcPr>
          <w:p w14:paraId="0ECA7BBC" w14:textId="77777777" w:rsidR="00580E62" w:rsidRPr="00C327F6" w:rsidRDefault="00580E62" w:rsidP="00F809E9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50" w:type="dxa"/>
          </w:tcPr>
          <w:p w14:paraId="08F9882F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(11,942)</w:t>
            </w:r>
          </w:p>
        </w:tc>
        <w:tc>
          <w:tcPr>
            <w:tcW w:w="186" w:type="dxa"/>
          </w:tcPr>
          <w:p w14:paraId="67EA1EFB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</w:tcPr>
          <w:p w14:paraId="1BB36DF5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(4,131)</w:t>
            </w:r>
          </w:p>
        </w:tc>
        <w:tc>
          <w:tcPr>
            <w:tcW w:w="181" w:type="dxa"/>
          </w:tcPr>
          <w:p w14:paraId="4D8E23A0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60F97FDF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(3,000)</w:t>
            </w:r>
          </w:p>
        </w:tc>
        <w:tc>
          <w:tcPr>
            <w:tcW w:w="180" w:type="dxa"/>
          </w:tcPr>
          <w:p w14:paraId="5EAB8A8A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</w:tcPr>
          <w:p w14:paraId="75EECBFC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(643)</w:t>
            </w:r>
          </w:p>
        </w:tc>
        <w:tc>
          <w:tcPr>
            <w:tcW w:w="180" w:type="dxa"/>
          </w:tcPr>
          <w:p w14:paraId="65148C6A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</w:tcPr>
          <w:p w14:paraId="605BA0BD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(9,944)</w:t>
            </w:r>
          </w:p>
        </w:tc>
        <w:tc>
          <w:tcPr>
            <w:tcW w:w="179" w:type="dxa"/>
          </w:tcPr>
          <w:p w14:paraId="36325185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436E3382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(294)</w:t>
            </w:r>
          </w:p>
        </w:tc>
        <w:tc>
          <w:tcPr>
            <w:tcW w:w="179" w:type="dxa"/>
          </w:tcPr>
          <w:p w14:paraId="75BAD40C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</w:tcPr>
          <w:p w14:paraId="1B65B7B0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357 </w:t>
            </w:r>
          </w:p>
        </w:tc>
        <w:tc>
          <w:tcPr>
            <w:tcW w:w="178" w:type="dxa"/>
          </w:tcPr>
          <w:p w14:paraId="2844A0FF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</w:tcPr>
          <w:p w14:paraId="6BE12A1B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(29,597)</w:t>
            </w:r>
          </w:p>
        </w:tc>
      </w:tr>
      <w:tr w:rsidR="004D5290" w:rsidRPr="00C327F6" w14:paraId="691F0C4E" w14:textId="77777777" w:rsidTr="00F809E9">
        <w:trPr>
          <w:cantSplit/>
          <w:trHeight w:val="288"/>
        </w:trPr>
        <w:tc>
          <w:tcPr>
            <w:tcW w:w="3601" w:type="dxa"/>
            <w:vAlign w:val="bottom"/>
          </w:tcPr>
          <w:p w14:paraId="3A128608" w14:textId="77777777" w:rsidR="00580E62" w:rsidRPr="00C327F6" w:rsidRDefault="00580E62" w:rsidP="00F809E9">
            <w:pPr>
              <w:spacing w:line="350" w:lineRule="exact"/>
              <w:ind w:left="90" w:right="-79" w:hanging="90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C327F6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กำไร (ขาดทุน) จากการด้อยค่าของสินทรัพย์</w:t>
            </w:r>
            <w:r w:rsidRPr="00C327F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 xml:space="preserve"> ประมาณการหนี้สิน</w:t>
            </w:r>
            <w:r w:rsidRPr="00C327F6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และการจำหน่ายสินทรัพย์</w:t>
            </w:r>
          </w:p>
        </w:tc>
        <w:tc>
          <w:tcPr>
            <w:tcW w:w="1350" w:type="dxa"/>
          </w:tcPr>
          <w:p w14:paraId="73ACBC9E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  <w:p w14:paraId="44CCDFD3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(200)</w:t>
            </w:r>
          </w:p>
        </w:tc>
        <w:tc>
          <w:tcPr>
            <w:tcW w:w="186" w:type="dxa"/>
          </w:tcPr>
          <w:p w14:paraId="02B3872F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</w:tcPr>
          <w:p w14:paraId="3C55CE45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38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  <w:p w14:paraId="42D70FC0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38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(3,079)</w:t>
            </w:r>
          </w:p>
        </w:tc>
        <w:tc>
          <w:tcPr>
            <w:tcW w:w="181" w:type="dxa"/>
          </w:tcPr>
          <w:p w14:paraId="4F840BB2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17C1886E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  <w:p w14:paraId="769B927D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(24)</w:t>
            </w:r>
          </w:p>
        </w:tc>
        <w:tc>
          <w:tcPr>
            <w:tcW w:w="180" w:type="dxa"/>
          </w:tcPr>
          <w:p w14:paraId="494FBDE5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</w:tcPr>
          <w:p w14:paraId="1334D708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  <w:p w14:paraId="6D2A0367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35 </w:t>
            </w:r>
          </w:p>
        </w:tc>
        <w:tc>
          <w:tcPr>
            <w:tcW w:w="180" w:type="dxa"/>
          </w:tcPr>
          <w:p w14:paraId="7FD17AC7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</w:tcPr>
          <w:p w14:paraId="226027F2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  <w:p w14:paraId="5DE927EF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(11,196)</w:t>
            </w:r>
          </w:p>
        </w:tc>
        <w:tc>
          <w:tcPr>
            <w:tcW w:w="179" w:type="dxa"/>
          </w:tcPr>
          <w:p w14:paraId="54ADDE6E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2D3AFD4D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  <w:p w14:paraId="4B14368F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3 </w:t>
            </w:r>
          </w:p>
        </w:tc>
        <w:tc>
          <w:tcPr>
            <w:tcW w:w="179" w:type="dxa"/>
          </w:tcPr>
          <w:p w14:paraId="617DDFA4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</w:tcPr>
          <w:p w14:paraId="34F992A9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  <w:p w14:paraId="657C2F70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834D7EB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</w:tcPr>
          <w:p w14:paraId="4E4C325B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  <w:p w14:paraId="5C349AAF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(14,461)</w:t>
            </w:r>
          </w:p>
        </w:tc>
      </w:tr>
      <w:tr w:rsidR="004D5290" w:rsidRPr="00C327F6" w14:paraId="55049861" w14:textId="77777777" w:rsidTr="00F809E9">
        <w:trPr>
          <w:cantSplit/>
          <w:trHeight w:val="288"/>
        </w:trPr>
        <w:tc>
          <w:tcPr>
            <w:tcW w:w="3601" w:type="dxa"/>
            <w:vAlign w:val="bottom"/>
          </w:tcPr>
          <w:p w14:paraId="6727F948" w14:textId="77777777" w:rsidR="00580E62" w:rsidRPr="00C327F6" w:rsidRDefault="00580E62" w:rsidP="00F809E9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ส่วนแบ่งกำไร </w:t>
            </w:r>
            <w:r w:rsidRPr="00C327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327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ขาดทุน) </w:t>
            </w: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ของการร่วมค้าและ    </w:t>
            </w:r>
          </w:p>
          <w:p w14:paraId="03931D0C" w14:textId="77777777" w:rsidR="00580E62" w:rsidRPr="00C327F6" w:rsidRDefault="00580E62" w:rsidP="00F809E9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</w:t>
            </w: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บริษัทร่วมที่ใช้วิธีส่วนได้เสีย</w:t>
            </w:r>
          </w:p>
        </w:tc>
        <w:tc>
          <w:tcPr>
            <w:tcW w:w="1350" w:type="dxa"/>
          </w:tcPr>
          <w:p w14:paraId="3DCDF953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  <w:p w14:paraId="21E2C630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</w:tcPr>
          <w:p w14:paraId="13D9DB88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</w:tcPr>
          <w:p w14:paraId="27C7BDCF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  <w:p w14:paraId="34C97A07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(9,450)</w:t>
            </w:r>
          </w:p>
        </w:tc>
        <w:tc>
          <w:tcPr>
            <w:tcW w:w="181" w:type="dxa"/>
          </w:tcPr>
          <w:p w14:paraId="305B317D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3586652C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60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  <w:p w14:paraId="7FE41DE0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60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(278)</w:t>
            </w:r>
          </w:p>
        </w:tc>
        <w:tc>
          <w:tcPr>
            <w:tcW w:w="180" w:type="dxa"/>
          </w:tcPr>
          <w:p w14:paraId="6D5B12DB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</w:tcPr>
          <w:p w14:paraId="59EF5EC2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  <w:p w14:paraId="4F13146A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(1,368)</w:t>
            </w:r>
          </w:p>
        </w:tc>
        <w:tc>
          <w:tcPr>
            <w:tcW w:w="180" w:type="dxa"/>
          </w:tcPr>
          <w:p w14:paraId="2A02FB7A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</w:tcPr>
          <w:p w14:paraId="4F765069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  <w:p w14:paraId="08F7A4DD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(108)</w:t>
            </w:r>
          </w:p>
        </w:tc>
        <w:tc>
          <w:tcPr>
            <w:tcW w:w="179" w:type="dxa"/>
          </w:tcPr>
          <w:p w14:paraId="1F7C6829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02B4B761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  <w:p w14:paraId="69EBA67A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532 </w:t>
            </w:r>
          </w:p>
        </w:tc>
        <w:tc>
          <w:tcPr>
            <w:tcW w:w="179" w:type="dxa"/>
          </w:tcPr>
          <w:p w14:paraId="105E96E7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</w:tcPr>
          <w:p w14:paraId="17CFDAB6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  <w:p w14:paraId="1C0633D6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5 </w:t>
            </w:r>
          </w:p>
        </w:tc>
        <w:tc>
          <w:tcPr>
            <w:tcW w:w="178" w:type="dxa"/>
          </w:tcPr>
          <w:p w14:paraId="34FF69AA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</w:tcPr>
          <w:p w14:paraId="45857F31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  <w:p w14:paraId="2D6D4BE0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(10,667)</w:t>
            </w:r>
          </w:p>
        </w:tc>
      </w:tr>
      <w:tr w:rsidR="004D5290" w:rsidRPr="00C327F6" w14:paraId="6BE6B7E0" w14:textId="77777777" w:rsidTr="00F809E9">
        <w:trPr>
          <w:cantSplit/>
          <w:trHeight w:val="288"/>
        </w:trPr>
        <w:tc>
          <w:tcPr>
            <w:tcW w:w="3601" w:type="dxa"/>
            <w:vAlign w:val="bottom"/>
          </w:tcPr>
          <w:p w14:paraId="2C56B06F" w14:textId="77777777" w:rsidR="00580E62" w:rsidRPr="00C327F6" w:rsidRDefault="00580E62" w:rsidP="00F809E9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350" w:type="dxa"/>
          </w:tcPr>
          <w:p w14:paraId="14BB5B15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1,859 </w:t>
            </w:r>
          </w:p>
        </w:tc>
        <w:tc>
          <w:tcPr>
            <w:tcW w:w="186" w:type="dxa"/>
          </w:tcPr>
          <w:p w14:paraId="72A1F66A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</w:tcPr>
          <w:p w14:paraId="4A772CC7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328 </w:t>
            </w:r>
          </w:p>
        </w:tc>
        <w:tc>
          <w:tcPr>
            <w:tcW w:w="181" w:type="dxa"/>
          </w:tcPr>
          <w:p w14:paraId="58FDBA43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18DF92BB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630 </w:t>
            </w:r>
          </w:p>
        </w:tc>
        <w:tc>
          <w:tcPr>
            <w:tcW w:w="180" w:type="dxa"/>
          </w:tcPr>
          <w:p w14:paraId="540CC31C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</w:tcPr>
          <w:p w14:paraId="08A5E556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28 </w:t>
            </w:r>
          </w:p>
        </w:tc>
        <w:tc>
          <w:tcPr>
            <w:tcW w:w="180" w:type="dxa"/>
          </w:tcPr>
          <w:p w14:paraId="5F5BD7C0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</w:tcPr>
          <w:p w14:paraId="6170D3D7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(369)</w:t>
            </w:r>
          </w:p>
        </w:tc>
        <w:tc>
          <w:tcPr>
            <w:tcW w:w="179" w:type="dxa"/>
          </w:tcPr>
          <w:p w14:paraId="407BB8F2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6572ED95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(2,004)</w:t>
            </w:r>
          </w:p>
        </w:tc>
        <w:tc>
          <w:tcPr>
            <w:tcW w:w="179" w:type="dxa"/>
          </w:tcPr>
          <w:p w14:paraId="05116CE3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</w:tcPr>
          <w:p w14:paraId="088AE855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>(88)</w:t>
            </w:r>
          </w:p>
        </w:tc>
        <w:tc>
          <w:tcPr>
            <w:tcW w:w="178" w:type="dxa"/>
          </w:tcPr>
          <w:p w14:paraId="53FFAA44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</w:tcPr>
          <w:p w14:paraId="1233E50C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384 </w:t>
            </w:r>
          </w:p>
        </w:tc>
      </w:tr>
      <w:tr w:rsidR="004D5290" w:rsidRPr="00C327F6" w14:paraId="65CADDBA" w14:textId="77777777" w:rsidTr="00F809E9">
        <w:trPr>
          <w:cantSplit/>
          <w:trHeight w:val="288"/>
        </w:trPr>
        <w:tc>
          <w:tcPr>
            <w:tcW w:w="3601" w:type="dxa"/>
            <w:vAlign w:val="bottom"/>
          </w:tcPr>
          <w:p w14:paraId="0D290743" w14:textId="77777777" w:rsidR="00580E62" w:rsidRPr="00C327F6" w:rsidRDefault="00580E62" w:rsidP="00F809E9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 (</w:t>
            </w: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ขาดทุน) </w:t>
            </w: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1350" w:type="dxa"/>
          </w:tcPr>
          <w:p w14:paraId="7A08449E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6,906 </w:t>
            </w:r>
          </w:p>
        </w:tc>
        <w:tc>
          <w:tcPr>
            <w:tcW w:w="186" w:type="dxa"/>
          </w:tcPr>
          <w:p w14:paraId="2A3D52D7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</w:tcPr>
          <w:p w14:paraId="0D9FDC3F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(15,934)</w:t>
            </w:r>
          </w:p>
        </w:tc>
        <w:tc>
          <w:tcPr>
            <w:tcW w:w="181" w:type="dxa"/>
          </w:tcPr>
          <w:p w14:paraId="48D12412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1A618F72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(1,184)</w:t>
            </w:r>
          </w:p>
        </w:tc>
        <w:tc>
          <w:tcPr>
            <w:tcW w:w="180" w:type="dxa"/>
          </w:tcPr>
          <w:p w14:paraId="2BC8D824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</w:tcPr>
          <w:p w14:paraId="53189ABE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(1,459)</w:t>
            </w:r>
          </w:p>
        </w:tc>
        <w:tc>
          <w:tcPr>
            <w:tcW w:w="180" w:type="dxa"/>
          </w:tcPr>
          <w:p w14:paraId="71F557AB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</w:tcPr>
          <w:p w14:paraId="6C31237E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(17,912)</w:t>
            </w:r>
          </w:p>
        </w:tc>
        <w:tc>
          <w:tcPr>
            <w:tcW w:w="179" w:type="dxa"/>
          </w:tcPr>
          <w:p w14:paraId="342B9A07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07C0BEC3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(562)</w:t>
            </w:r>
          </w:p>
        </w:tc>
        <w:tc>
          <w:tcPr>
            <w:tcW w:w="179" w:type="dxa"/>
          </w:tcPr>
          <w:p w14:paraId="0862E582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</w:tcPr>
          <w:p w14:paraId="550B5536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(1,037)</w:t>
            </w:r>
          </w:p>
        </w:tc>
        <w:tc>
          <w:tcPr>
            <w:tcW w:w="178" w:type="dxa"/>
          </w:tcPr>
          <w:p w14:paraId="2ED0E02B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</w:tcPr>
          <w:p w14:paraId="1E34AC83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(31,182)</w:t>
            </w:r>
          </w:p>
        </w:tc>
      </w:tr>
      <w:tr w:rsidR="004D5290" w:rsidRPr="00C327F6" w14:paraId="480DA88C" w14:textId="77777777" w:rsidTr="00F809E9">
        <w:trPr>
          <w:cantSplit/>
          <w:trHeight w:val="80"/>
        </w:trPr>
        <w:tc>
          <w:tcPr>
            <w:tcW w:w="3601" w:type="dxa"/>
            <w:vAlign w:val="bottom"/>
          </w:tcPr>
          <w:p w14:paraId="32A914FE" w14:textId="77777777" w:rsidR="00580E62" w:rsidRPr="00C327F6" w:rsidRDefault="00580E62" w:rsidP="00F809E9">
            <w:pPr>
              <w:tabs>
                <w:tab w:val="clear" w:pos="227"/>
                <w:tab w:val="left" w:pos="200"/>
              </w:tabs>
              <w:spacing w:line="35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C327F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(ขาดทุน) </w:t>
            </w:r>
            <w:r w:rsidRPr="00C3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ตามส่วนงานสุทธิส่วนที่เป็นของบริษัท</w:t>
            </w:r>
          </w:p>
        </w:tc>
        <w:tc>
          <w:tcPr>
            <w:tcW w:w="1350" w:type="dxa"/>
          </w:tcPr>
          <w:p w14:paraId="1B9727BF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8,002 </w:t>
            </w:r>
          </w:p>
        </w:tc>
        <w:tc>
          <w:tcPr>
            <w:tcW w:w="186" w:type="dxa"/>
          </w:tcPr>
          <w:p w14:paraId="10DC8B34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</w:tcPr>
          <w:p w14:paraId="77D501EF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(13,252)</w:t>
            </w:r>
          </w:p>
        </w:tc>
        <w:tc>
          <w:tcPr>
            <w:tcW w:w="181" w:type="dxa"/>
          </w:tcPr>
          <w:p w14:paraId="41B828EE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51071D15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(2,322)</w:t>
            </w:r>
          </w:p>
        </w:tc>
        <w:tc>
          <w:tcPr>
            <w:tcW w:w="180" w:type="dxa"/>
          </w:tcPr>
          <w:p w14:paraId="18F39AAE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</w:tcPr>
          <w:p w14:paraId="5481B5D7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(1,267)</w:t>
            </w:r>
          </w:p>
        </w:tc>
        <w:tc>
          <w:tcPr>
            <w:tcW w:w="180" w:type="dxa"/>
          </w:tcPr>
          <w:p w14:paraId="0F29CE87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</w:tcPr>
          <w:p w14:paraId="51E4C737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(17,346)</w:t>
            </w:r>
          </w:p>
        </w:tc>
        <w:tc>
          <w:tcPr>
            <w:tcW w:w="179" w:type="dxa"/>
          </w:tcPr>
          <w:p w14:paraId="50BB6F55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41AAEE5D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(2,482)</w:t>
            </w:r>
          </w:p>
        </w:tc>
        <w:tc>
          <w:tcPr>
            <w:tcW w:w="179" w:type="dxa"/>
          </w:tcPr>
          <w:p w14:paraId="5587417F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</w:tcPr>
          <w:p w14:paraId="40E88B90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(1,144)</w:t>
            </w:r>
          </w:p>
        </w:tc>
        <w:tc>
          <w:tcPr>
            <w:tcW w:w="178" w:type="dxa"/>
          </w:tcPr>
          <w:p w14:paraId="343EF8C4" w14:textId="77777777" w:rsidR="00580E62" w:rsidRPr="00C327F6" w:rsidRDefault="00580E62" w:rsidP="00F809E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</w:tcPr>
          <w:p w14:paraId="6EDA4ECB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C327F6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(29,811)</w:t>
            </w:r>
          </w:p>
        </w:tc>
      </w:tr>
      <w:tr w:rsidR="004D5290" w:rsidRPr="00C327F6" w14:paraId="5F32A89B" w14:textId="77777777" w:rsidTr="00F809E9">
        <w:trPr>
          <w:cantSplit/>
          <w:trHeight w:val="80"/>
        </w:trPr>
        <w:tc>
          <w:tcPr>
            <w:tcW w:w="15099" w:type="dxa"/>
            <w:gridSpan w:val="16"/>
            <w:vAlign w:val="bottom"/>
          </w:tcPr>
          <w:p w14:paraId="4F07E4CA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72" w:right="-58"/>
              <w:rPr>
                <w:rFonts w:asciiTheme="majorBidi" w:eastAsia="Calibri" w:hAnsiTheme="majorBidi"/>
                <w:i/>
                <w:iCs/>
                <w:sz w:val="6"/>
                <w:szCs w:val="6"/>
                <w:lang w:val="en-US" w:bidi="th-TH"/>
              </w:rPr>
            </w:pPr>
          </w:p>
          <w:p w14:paraId="7CE102BB" w14:textId="77777777" w:rsidR="00580E62" w:rsidRPr="00C327F6" w:rsidRDefault="00580E62" w:rsidP="00F809E9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72"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27F6">
              <w:rPr>
                <w:rFonts w:asciiTheme="majorBidi" w:eastAsia="Calibri" w:hAnsiTheme="majorBidi"/>
                <w:i/>
                <w:iCs/>
                <w:sz w:val="20"/>
                <w:lang w:val="en-US" w:bidi="th-TH"/>
              </w:rPr>
              <w:t>*</w:t>
            </w:r>
            <w:r w:rsidRPr="00C327F6">
              <w:rPr>
                <w:rFonts w:asciiTheme="majorBidi" w:eastAsia="Calibri" w:hAnsiTheme="majorBidi"/>
                <w:i/>
                <w:iCs/>
                <w:sz w:val="20"/>
                <w:cs/>
                <w:lang w:val="en-US" w:bidi="th-TH"/>
              </w:rPr>
              <w:t>รายได้ตามส่วนงานที่รายงานของกลุ่มบริษัทข้างต้น</w:t>
            </w:r>
            <w:r w:rsidRPr="00C327F6">
              <w:rPr>
                <w:rFonts w:asciiTheme="majorBidi" w:eastAsia="Calibri" w:hAnsiTheme="majorBidi"/>
                <w:i/>
                <w:iCs/>
                <w:sz w:val="20"/>
                <w:lang w:val="en-US" w:bidi="th-TH"/>
              </w:rPr>
              <w:t xml:space="preserve"> </w:t>
            </w:r>
            <w:r w:rsidRPr="00C327F6">
              <w:rPr>
                <w:rFonts w:asciiTheme="majorBidi" w:eastAsia="Calibri" w:hAnsiTheme="majorBidi"/>
                <w:i/>
                <w:iCs/>
                <w:sz w:val="20"/>
                <w:cs/>
                <w:lang w:val="en-US" w:bidi="th-TH"/>
              </w:rPr>
              <w:t>เป็นการเปิดเผยข้อมูลในลักษณะเดียวกับการจำแนกรายได้ตามสินค้าและบริการ</w:t>
            </w:r>
            <w:r w:rsidRPr="00C327F6">
              <w:rPr>
                <w:rFonts w:asciiTheme="majorBidi" w:eastAsia="Calibri" w:hAnsiTheme="majorBidi"/>
                <w:i/>
                <w:iCs/>
                <w:sz w:val="20"/>
                <w:lang w:val="en-US" w:bidi="th-TH"/>
              </w:rPr>
              <w:t xml:space="preserve"> (</w:t>
            </w:r>
            <w:r w:rsidRPr="00C327F6">
              <w:rPr>
                <w:rFonts w:asciiTheme="majorBidi" w:eastAsia="Calibri" w:hAnsiTheme="majorBidi"/>
                <w:i/>
                <w:iCs/>
                <w:sz w:val="20"/>
                <w:cs/>
                <w:lang w:val="en-US" w:bidi="th-TH"/>
              </w:rPr>
              <w:t>กลุ่มผลิตภัณฑ์หลัก</w:t>
            </w:r>
            <w:r w:rsidRPr="00C327F6">
              <w:rPr>
                <w:rFonts w:asciiTheme="majorBidi" w:eastAsia="Calibri" w:hAnsiTheme="majorBidi"/>
                <w:i/>
                <w:iCs/>
                <w:sz w:val="20"/>
                <w:lang w:val="en-US" w:bidi="th-TH"/>
              </w:rPr>
              <w:t>) </w:t>
            </w:r>
          </w:p>
        </w:tc>
      </w:tr>
    </w:tbl>
    <w:p w14:paraId="33E0F905" w14:textId="758BF64F" w:rsidR="00A960F6" w:rsidRPr="00C327F6" w:rsidRDefault="00A960F6" w:rsidP="00755A56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b/>
          <w:bCs/>
          <w:szCs w:val="22"/>
          <w:lang w:val="en-US" w:bidi="th-TH"/>
        </w:rPr>
        <w:sectPr w:rsidR="00A960F6" w:rsidRPr="00C327F6" w:rsidSect="00C70AA9">
          <w:pgSz w:w="16840" w:h="11907" w:code="9"/>
          <w:pgMar w:top="691" w:right="1152" w:bottom="576" w:left="1152" w:header="720" w:footer="720" w:gutter="0"/>
          <w:cols w:space="708"/>
          <w:docGrid w:linePitch="360"/>
        </w:sectPr>
      </w:pPr>
    </w:p>
    <w:p w14:paraId="2C5B0DC3" w14:textId="4AE7186D" w:rsidR="00DC7F4F" w:rsidRPr="00C327F6" w:rsidRDefault="0086407E" w:rsidP="00700361">
      <w:pPr>
        <w:tabs>
          <w:tab w:val="clear" w:pos="227"/>
          <w:tab w:val="clear" w:pos="454"/>
          <w:tab w:val="clear" w:pos="907"/>
          <w:tab w:val="left" w:pos="900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lang w:val="x-none" w:eastAsia="x-none"/>
        </w:rPr>
      </w:pPr>
      <w:r w:rsidRPr="00C327F6">
        <w:rPr>
          <w:rFonts w:asciiTheme="majorBidi" w:hAnsiTheme="majorBidi" w:cstheme="majorBidi"/>
          <w:i/>
          <w:iCs/>
          <w:sz w:val="30"/>
          <w:szCs w:val="30"/>
          <w:lang w:eastAsia="x-none"/>
        </w:rPr>
        <w:lastRenderedPageBreak/>
        <w:t>(</w:t>
      </w:r>
      <w:r w:rsidRPr="00C327F6">
        <w:rPr>
          <w:rFonts w:asciiTheme="majorBidi" w:hAnsiTheme="majorBidi" w:cstheme="majorBidi" w:hint="cs"/>
          <w:i/>
          <w:iCs/>
          <w:sz w:val="30"/>
          <w:szCs w:val="30"/>
          <w:cs/>
          <w:lang w:eastAsia="x-none"/>
        </w:rPr>
        <w:t>ข</w:t>
      </w:r>
      <w:r w:rsidRPr="00C327F6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) </w:t>
      </w:r>
      <w:r w:rsidR="00700361" w:rsidRPr="00C327F6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ab/>
      </w:r>
      <w:r w:rsidR="00DC7F4F" w:rsidRPr="00C327F6">
        <w:rPr>
          <w:rFonts w:asciiTheme="majorBidi" w:hAnsiTheme="majorBidi" w:cstheme="majorBidi"/>
          <w:i/>
          <w:iCs/>
          <w:sz w:val="30"/>
          <w:szCs w:val="30"/>
          <w:cs/>
        </w:rPr>
        <w:t>ส่วน</w:t>
      </w:r>
      <w:r w:rsidR="00DC7F4F" w:rsidRPr="00C327F6">
        <w:rPr>
          <w:rFonts w:asciiTheme="majorBidi" w:hAnsiTheme="majorBidi" w:cstheme="majorBidi"/>
          <w:i/>
          <w:iCs/>
          <w:sz w:val="30"/>
          <w:szCs w:val="30"/>
          <w:cs/>
          <w:lang w:val="x-none" w:eastAsia="x-none"/>
        </w:rPr>
        <w:t>งานภูมิศาสตร์</w:t>
      </w:r>
    </w:p>
    <w:p w14:paraId="3C2BBCFE" w14:textId="77777777" w:rsidR="00DC7F4F" w:rsidRPr="00C327F6" w:rsidRDefault="00DC7F4F" w:rsidP="00DC7F4F">
      <w:pPr>
        <w:spacing w:line="240" w:lineRule="auto"/>
        <w:ind w:left="547" w:right="-43"/>
        <w:jc w:val="thaiDistribute"/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</w:pPr>
    </w:p>
    <w:p w14:paraId="74FE3D3A" w14:textId="098FDA4F" w:rsidR="00DC7F4F" w:rsidRPr="00C327F6" w:rsidRDefault="00DC7F4F" w:rsidP="00DC7F4F">
      <w:pPr>
        <w:spacing w:line="240" w:lineRule="auto"/>
        <w:ind w:left="547" w:right="-43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C327F6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ในการนำเสนอจำแนกส่วนงานภูมิศาสตร์รายได้</w:t>
      </w:r>
      <w:r w:rsidR="0086407E" w:rsidRPr="00C327F6">
        <w:rPr>
          <w:rFonts w:asciiTheme="majorBidi" w:hAnsiTheme="majorBidi" w:cstheme="majorBidi" w:hint="cs"/>
          <w:snapToGrid w:val="0"/>
          <w:spacing w:val="-2"/>
          <w:sz w:val="30"/>
          <w:szCs w:val="30"/>
          <w:cs/>
          <w:lang w:eastAsia="th-TH"/>
        </w:rPr>
        <w:t>ตามส่วนงาน</w:t>
      </w:r>
      <w:r w:rsidRPr="00C327F6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 xml:space="preserve"> </w:t>
      </w:r>
      <w:r w:rsidRPr="00C327F6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แยกแสดงตามสถานที่ตั้งทางภูมิศาสตร์ของลูกค้า และสินทรัพย์ไม่หมุนเวียน (ไม่รวมตราสาร</w:t>
      </w:r>
      <w:r w:rsidRPr="00C327F6">
        <w:rPr>
          <w:rFonts w:asciiTheme="majorBidi" w:hAnsiTheme="majorBidi" w:cstheme="majorBidi"/>
          <w:snapToGrid w:val="0"/>
          <w:spacing w:val="-6"/>
          <w:sz w:val="30"/>
          <w:szCs w:val="30"/>
          <w:cs/>
          <w:lang w:eastAsia="th-TH"/>
        </w:rPr>
        <w:t>อนุพันธ์และ</w:t>
      </w:r>
      <w:r w:rsidRPr="00C327F6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</w:t>
      </w:r>
      <w:r w:rsidRPr="00C327F6">
        <w:rPr>
          <w:rFonts w:asciiTheme="majorBidi" w:hAnsiTheme="majorBidi" w:cstheme="majorBidi"/>
          <w:snapToGrid w:val="0"/>
          <w:spacing w:val="-6"/>
          <w:sz w:val="30"/>
          <w:szCs w:val="30"/>
          <w:cs/>
          <w:lang w:eastAsia="th-TH"/>
        </w:rPr>
        <w:t>ภาษีเงินได้รอการตัดบัญชี) แยกแสดงตามสถาน</w:t>
      </w:r>
      <w:r w:rsidRPr="00C327F6">
        <w:rPr>
          <w:rFonts w:asciiTheme="majorBidi" w:hAnsiTheme="majorBidi" w:cstheme="majorBidi"/>
          <w:snapToGrid w:val="0"/>
          <w:spacing w:val="6"/>
          <w:sz w:val="30"/>
          <w:szCs w:val="30"/>
          <w:cs/>
          <w:lang w:eastAsia="th-TH"/>
        </w:rPr>
        <w:t>ที่ตั้ง</w:t>
      </w:r>
      <w:r w:rsidRPr="00C327F6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ทางภูมิศาสตร์ของสินทรัพย์</w:t>
      </w:r>
    </w:p>
    <w:p w14:paraId="587FDBEB" w14:textId="77777777" w:rsidR="00DC7F4F" w:rsidRPr="00C327F6" w:rsidRDefault="00DC7F4F" w:rsidP="00DC7F4F">
      <w:pPr>
        <w:spacing w:line="240" w:lineRule="auto"/>
        <w:ind w:left="547" w:right="-43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3C24BE55" w14:textId="77777777" w:rsidR="00DC7F4F" w:rsidRPr="00C327F6" w:rsidRDefault="00DC7F4F" w:rsidP="00DC7F4F">
      <w:pPr>
        <w:spacing w:line="240" w:lineRule="auto"/>
        <w:ind w:left="540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C327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  <w:r w:rsidRPr="00C327F6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 </w:t>
      </w:r>
    </w:p>
    <w:p w14:paraId="68A6954C" w14:textId="77777777" w:rsidR="00DC7F4F" w:rsidRPr="00C327F6" w:rsidRDefault="00DC7F4F" w:rsidP="00DC7F4F">
      <w:pPr>
        <w:spacing w:line="240" w:lineRule="auto"/>
        <w:ind w:left="540"/>
        <w:jc w:val="both"/>
        <w:rPr>
          <w:rFonts w:asciiTheme="majorBidi" w:hAnsiTheme="majorBidi" w:cstheme="majorBidi"/>
          <w:snapToGrid w:val="0"/>
          <w:sz w:val="16"/>
          <w:szCs w:val="16"/>
          <w:lang w:eastAsia="th-TH"/>
        </w:rPr>
      </w:pPr>
    </w:p>
    <w:tbl>
      <w:tblPr>
        <w:tblW w:w="91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01"/>
        <w:gridCol w:w="1350"/>
        <w:gridCol w:w="269"/>
        <w:gridCol w:w="1351"/>
      </w:tblGrid>
      <w:tr w:rsidR="004D5290" w:rsidRPr="00C327F6" w14:paraId="3C34FF63" w14:textId="77777777" w:rsidTr="00411C91">
        <w:tc>
          <w:tcPr>
            <w:tcW w:w="6201" w:type="dxa"/>
          </w:tcPr>
          <w:p w14:paraId="59BA7D51" w14:textId="77777777" w:rsidR="00411C91" w:rsidRPr="00C327F6" w:rsidRDefault="00411C91" w:rsidP="00C278B6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970" w:type="dxa"/>
            <w:gridSpan w:val="3"/>
          </w:tcPr>
          <w:p w14:paraId="11030720" w14:textId="77777777" w:rsidR="00411C91" w:rsidRPr="00C327F6" w:rsidRDefault="00411C91" w:rsidP="00C278B6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</w:p>
        </w:tc>
      </w:tr>
      <w:tr w:rsidR="004D5290" w:rsidRPr="00C327F6" w14:paraId="5C20CEB2" w14:textId="77777777" w:rsidTr="00411C91">
        <w:tc>
          <w:tcPr>
            <w:tcW w:w="6201" w:type="dxa"/>
          </w:tcPr>
          <w:p w14:paraId="58364B9C" w14:textId="77777777" w:rsidR="00411C91" w:rsidRPr="00C327F6" w:rsidRDefault="00411C91" w:rsidP="00C278B6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26E7F11D" w14:textId="48D50BB3" w:rsidR="00411C91" w:rsidRPr="00C327F6" w:rsidRDefault="00BD2F2E" w:rsidP="00C278B6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69" w:type="dxa"/>
          </w:tcPr>
          <w:p w14:paraId="2B19B629" w14:textId="77777777" w:rsidR="00411C91" w:rsidRPr="00C327F6" w:rsidRDefault="00411C91" w:rsidP="00C278B6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146E0775" w14:textId="22E14B57" w:rsidR="00411C91" w:rsidRPr="00C327F6" w:rsidRDefault="00BD2F2E" w:rsidP="00C278B6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2567</w:t>
            </w:r>
          </w:p>
        </w:tc>
      </w:tr>
      <w:tr w:rsidR="004D5290" w:rsidRPr="00C327F6" w14:paraId="16BC65A0" w14:textId="77777777" w:rsidTr="00411C91">
        <w:tc>
          <w:tcPr>
            <w:tcW w:w="6201" w:type="dxa"/>
          </w:tcPr>
          <w:p w14:paraId="71A66F88" w14:textId="77777777" w:rsidR="00411C91" w:rsidRPr="00C327F6" w:rsidRDefault="00411C91" w:rsidP="00C278B6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970" w:type="dxa"/>
            <w:gridSpan w:val="3"/>
          </w:tcPr>
          <w:p w14:paraId="56DA7B63" w14:textId="77777777" w:rsidR="00411C91" w:rsidRPr="00C327F6" w:rsidRDefault="00411C91" w:rsidP="00C278B6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5290" w:rsidRPr="00C327F6" w14:paraId="1AA5F86C" w14:textId="77777777" w:rsidTr="005B1865">
        <w:tc>
          <w:tcPr>
            <w:tcW w:w="6201" w:type="dxa"/>
            <w:vAlign w:val="center"/>
          </w:tcPr>
          <w:p w14:paraId="54936ABD" w14:textId="504CF41B" w:rsidR="00A50020" w:rsidRPr="00C327F6" w:rsidRDefault="00A50020" w:rsidP="00A50020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327F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69D68813" w14:textId="20A20E96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289,304 </w:t>
            </w:r>
          </w:p>
        </w:tc>
        <w:tc>
          <w:tcPr>
            <w:tcW w:w="269" w:type="dxa"/>
          </w:tcPr>
          <w:p w14:paraId="662F2574" w14:textId="77777777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39BCCA34" w14:textId="3EE1D819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340,505 </w:t>
            </w:r>
          </w:p>
        </w:tc>
      </w:tr>
      <w:tr w:rsidR="004D5290" w:rsidRPr="00C327F6" w14:paraId="60CBA33A" w14:textId="77777777" w:rsidTr="005B1865">
        <w:tc>
          <w:tcPr>
            <w:tcW w:w="6201" w:type="dxa"/>
            <w:vAlign w:val="center"/>
          </w:tcPr>
          <w:p w14:paraId="6C37FE4E" w14:textId="5BCACBFC" w:rsidR="00A50020" w:rsidRPr="00C327F6" w:rsidRDefault="00A50020" w:rsidP="00A50020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="Angsana New" w:hAnsi="Angsana New" w:hint="cs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350" w:type="dxa"/>
          </w:tcPr>
          <w:p w14:paraId="6ADE9EAC" w14:textId="041656C7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34,131 </w:t>
            </w:r>
          </w:p>
        </w:tc>
        <w:tc>
          <w:tcPr>
            <w:tcW w:w="269" w:type="dxa"/>
          </w:tcPr>
          <w:p w14:paraId="797A1AA0" w14:textId="77777777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5C5C6CED" w14:textId="792C08D3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39,949 </w:t>
            </w:r>
          </w:p>
        </w:tc>
      </w:tr>
      <w:tr w:rsidR="004D5290" w:rsidRPr="00C327F6" w14:paraId="0767FB94" w14:textId="77777777" w:rsidTr="005B1865">
        <w:tc>
          <w:tcPr>
            <w:tcW w:w="6201" w:type="dxa"/>
            <w:vAlign w:val="center"/>
          </w:tcPr>
          <w:p w14:paraId="4D264C40" w14:textId="3E133D14" w:rsidR="00A50020" w:rsidRPr="00C327F6" w:rsidRDefault="00A50020" w:rsidP="00A50020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327F6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350" w:type="dxa"/>
          </w:tcPr>
          <w:p w14:paraId="51481B53" w14:textId="680BD24D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17,334 </w:t>
            </w:r>
          </w:p>
        </w:tc>
        <w:tc>
          <w:tcPr>
            <w:tcW w:w="269" w:type="dxa"/>
          </w:tcPr>
          <w:p w14:paraId="564D2474" w14:textId="77777777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687C6628" w14:textId="295B8D60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23,486 </w:t>
            </w:r>
          </w:p>
        </w:tc>
      </w:tr>
      <w:tr w:rsidR="004D5290" w:rsidRPr="00C327F6" w14:paraId="37F1A13D" w14:textId="77777777" w:rsidTr="005B1865">
        <w:tc>
          <w:tcPr>
            <w:tcW w:w="6201" w:type="dxa"/>
            <w:vAlign w:val="center"/>
          </w:tcPr>
          <w:p w14:paraId="7AD93F2F" w14:textId="3D3282BB" w:rsidR="00A50020" w:rsidRPr="00C327F6" w:rsidRDefault="00A50020" w:rsidP="00A50020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327F6">
              <w:rPr>
                <w:rFonts w:ascii="Angsana New" w:hAnsi="Angsana New" w:hint="cs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350" w:type="dxa"/>
          </w:tcPr>
          <w:p w14:paraId="7B59E369" w14:textId="288FD527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15,826 </w:t>
            </w:r>
          </w:p>
        </w:tc>
        <w:tc>
          <w:tcPr>
            <w:tcW w:w="269" w:type="dxa"/>
          </w:tcPr>
          <w:p w14:paraId="42761E5E" w14:textId="77777777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4877D34A" w14:textId="384B6621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22,219 </w:t>
            </w:r>
          </w:p>
        </w:tc>
      </w:tr>
      <w:tr w:rsidR="004D5290" w:rsidRPr="00C327F6" w14:paraId="69C8802B" w14:textId="77777777" w:rsidTr="005B1865">
        <w:tc>
          <w:tcPr>
            <w:tcW w:w="6201" w:type="dxa"/>
            <w:vAlign w:val="center"/>
          </w:tcPr>
          <w:p w14:paraId="3ABB20C7" w14:textId="60AB337D" w:rsidR="00A50020" w:rsidRPr="00C327F6" w:rsidRDefault="00A50020" w:rsidP="00A50020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327F6">
              <w:rPr>
                <w:rFonts w:ascii="Angsana New" w:hAnsi="Angsana New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350" w:type="dxa"/>
          </w:tcPr>
          <w:p w14:paraId="37E54F0E" w14:textId="30F0F257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15,628 </w:t>
            </w:r>
          </w:p>
        </w:tc>
        <w:tc>
          <w:tcPr>
            <w:tcW w:w="269" w:type="dxa"/>
          </w:tcPr>
          <w:p w14:paraId="7316A0FA" w14:textId="77777777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462A8F4E" w14:textId="3F99DA0D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18,388 </w:t>
            </w:r>
          </w:p>
        </w:tc>
      </w:tr>
      <w:tr w:rsidR="004D5290" w:rsidRPr="00C327F6" w14:paraId="537A9EDA" w14:textId="77777777" w:rsidTr="005B1865">
        <w:tc>
          <w:tcPr>
            <w:tcW w:w="6201" w:type="dxa"/>
            <w:vAlign w:val="center"/>
          </w:tcPr>
          <w:p w14:paraId="1B1DB43B" w14:textId="7FF2FB92" w:rsidR="00A50020" w:rsidRPr="00C327F6" w:rsidRDefault="00A50020" w:rsidP="00A50020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327F6"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0" w:type="dxa"/>
          </w:tcPr>
          <w:p w14:paraId="5D980CBB" w14:textId="268DBDC9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11,270 </w:t>
            </w:r>
          </w:p>
        </w:tc>
        <w:tc>
          <w:tcPr>
            <w:tcW w:w="269" w:type="dxa"/>
          </w:tcPr>
          <w:p w14:paraId="2D2D3ED9" w14:textId="77777777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3BD0C74D" w14:textId="0C4F0B4E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24,929 </w:t>
            </w:r>
          </w:p>
        </w:tc>
      </w:tr>
      <w:tr w:rsidR="004D5290" w:rsidRPr="00C327F6" w14:paraId="62EE9735" w14:textId="77777777" w:rsidTr="005B1865">
        <w:tc>
          <w:tcPr>
            <w:tcW w:w="6201" w:type="dxa"/>
            <w:vAlign w:val="center"/>
          </w:tcPr>
          <w:p w14:paraId="2DFD5B5E" w14:textId="41DC30AB" w:rsidR="00A50020" w:rsidRPr="00C327F6" w:rsidRDefault="00A50020" w:rsidP="00A50020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327F6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350" w:type="dxa"/>
          </w:tcPr>
          <w:p w14:paraId="01125BC4" w14:textId="26B69B1E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10,739 </w:t>
            </w:r>
          </w:p>
        </w:tc>
        <w:tc>
          <w:tcPr>
            <w:tcW w:w="269" w:type="dxa"/>
          </w:tcPr>
          <w:p w14:paraId="385727AD" w14:textId="77777777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0299D78B" w14:textId="4F715600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13,536 </w:t>
            </w:r>
          </w:p>
        </w:tc>
      </w:tr>
      <w:tr w:rsidR="004D5290" w:rsidRPr="00C327F6" w14:paraId="2F62619A" w14:textId="77777777" w:rsidTr="005B1865">
        <w:tc>
          <w:tcPr>
            <w:tcW w:w="6201" w:type="dxa"/>
            <w:vAlign w:val="center"/>
          </w:tcPr>
          <w:p w14:paraId="3C4D967E" w14:textId="426DBFCF" w:rsidR="00A50020" w:rsidRPr="00C327F6" w:rsidRDefault="00A50020" w:rsidP="00A50020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327F6"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350" w:type="dxa"/>
          </w:tcPr>
          <w:p w14:paraId="07932D07" w14:textId="3A0C1795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 9,864 </w:t>
            </w:r>
          </w:p>
        </w:tc>
        <w:tc>
          <w:tcPr>
            <w:tcW w:w="269" w:type="dxa"/>
          </w:tcPr>
          <w:p w14:paraId="3433236F" w14:textId="77777777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28E33484" w14:textId="49FD0D59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10,889 </w:t>
            </w:r>
          </w:p>
        </w:tc>
      </w:tr>
      <w:tr w:rsidR="004D5290" w:rsidRPr="00C327F6" w14:paraId="396119EE" w14:textId="77777777" w:rsidTr="005B1865">
        <w:tc>
          <w:tcPr>
            <w:tcW w:w="6201" w:type="dxa"/>
            <w:vAlign w:val="center"/>
          </w:tcPr>
          <w:p w14:paraId="4715AAAC" w14:textId="2AEA7AF4" w:rsidR="00A50020" w:rsidRPr="00C327F6" w:rsidRDefault="00A50020" w:rsidP="00A50020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="Angsana New" w:hAnsi="Angsana New" w:hint="cs"/>
                <w:sz w:val="30"/>
                <w:szCs w:val="30"/>
                <w:cs/>
              </w:rPr>
              <w:t>เยอรมนี</w:t>
            </w:r>
          </w:p>
        </w:tc>
        <w:tc>
          <w:tcPr>
            <w:tcW w:w="1350" w:type="dxa"/>
          </w:tcPr>
          <w:p w14:paraId="25415A75" w14:textId="4669923C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8,512 </w:t>
            </w:r>
          </w:p>
        </w:tc>
        <w:tc>
          <w:tcPr>
            <w:tcW w:w="269" w:type="dxa"/>
          </w:tcPr>
          <w:p w14:paraId="57380967" w14:textId="77777777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1BCD9886" w14:textId="0BF5F6E3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9,843 </w:t>
            </w:r>
          </w:p>
        </w:tc>
      </w:tr>
      <w:tr w:rsidR="004D5290" w:rsidRPr="00C327F6" w14:paraId="4F48259B" w14:textId="77777777" w:rsidTr="005B1865">
        <w:tc>
          <w:tcPr>
            <w:tcW w:w="6201" w:type="dxa"/>
            <w:vAlign w:val="center"/>
          </w:tcPr>
          <w:p w14:paraId="330A8A1E" w14:textId="25E66D43" w:rsidR="00A50020" w:rsidRPr="00C327F6" w:rsidRDefault="00A50020" w:rsidP="00A50020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327F6"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350" w:type="dxa"/>
          </w:tcPr>
          <w:p w14:paraId="36616D8D" w14:textId="5B1BD472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8,347 </w:t>
            </w:r>
          </w:p>
        </w:tc>
        <w:tc>
          <w:tcPr>
            <w:tcW w:w="269" w:type="dxa"/>
          </w:tcPr>
          <w:p w14:paraId="52B48D18" w14:textId="77777777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7395A782" w14:textId="760D16FD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18,490 </w:t>
            </w:r>
          </w:p>
        </w:tc>
      </w:tr>
      <w:tr w:rsidR="004D5290" w:rsidRPr="00C327F6" w14:paraId="0298DCD9" w14:textId="77777777" w:rsidTr="005B1865">
        <w:tc>
          <w:tcPr>
            <w:tcW w:w="6201" w:type="dxa"/>
            <w:vAlign w:val="center"/>
          </w:tcPr>
          <w:p w14:paraId="37903484" w14:textId="0A22DC17" w:rsidR="00A50020" w:rsidRPr="00C327F6" w:rsidRDefault="00A50020" w:rsidP="00A50020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="Angsana New" w:hAnsi="Angsana New" w:hint="cs"/>
                <w:sz w:val="30"/>
                <w:szCs w:val="30"/>
                <w:cs/>
              </w:rPr>
              <w:t xml:space="preserve">ประเทศอื่น ๆ </w:t>
            </w:r>
          </w:p>
        </w:tc>
        <w:tc>
          <w:tcPr>
            <w:tcW w:w="1350" w:type="dxa"/>
          </w:tcPr>
          <w:p w14:paraId="2F91598B" w14:textId="55B212A6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66,630 </w:t>
            </w:r>
          </w:p>
        </w:tc>
        <w:tc>
          <w:tcPr>
            <w:tcW w:w="269" w:type="dxa"/>
          </w:tcPr>
          <w:p w14:paraId="7624E5A9" w14:textId="77777777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008B7F22" w14:textId="6F37CE69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86,316 </w:t>
            </w:r>
          </w:p>
        </w:tc>
      </w:tr>
      <w:tr w:rsidR="00A50020" w:rsidRPr="00C327F6" w14:paraId="161192E0" w14:textId="77777777" w:rsidTr="00411C91">
        <w:tc>
          <w:tcPr>
            <w:tcW w:w="6201" w:type="dxa"/>
          </w:tcPr>
          <w:p w14:paraId="3D5D2BBA" w14:textId="77777777" w:rsidR="00A50020" w:rsidRPr="00C327F6" w:rsidRDefault="00A50020" w:rsidP="00A5002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A97A43" w14:textId="2B824019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487,585 </w:t>
            </w:r>
          </w:p>
        </w:tc>
        <w:tc>
          <w:tcPr>
            <w:tcW w:w="269" w:type="dxa"/>
          </w:tcPr>
          <w:p w14:paraId="50C42312" w14:textId="77777777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0F82555D" w14:textId="4AF67E91" w:rsidR="00A50020" w:rsidRPr="00C327F6" w:rsidRDefault="00A50020" w:rsidP="00A5002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608,550 </w:t>
            </w:r>
          </w:p>
        </w:tc>
      </w:tr>
    </w:tbl>
    <w:p w14:paraId="3B3C56CB" w14:textId="77777777" w:rsidR="00DC7F4F" w:rsidRPr="00C327F6" w:rsidRDefault="00DC7F4F" w:rsidP="00DC7F4F">
      <w:pPr>
        <w:spacing w:line="240" w:lineRule="auto"/>
        <w:ind w:firstLine="540"/>
        <w:outlineLvl w:val="0"/>
        <w:rPr>
          <w:rFonts w:asciiTheme="majorBidi" w:hAnsiTheme="majorBidi" w:cstheme="majorBidi"/>
          <w:sz w:val="30"/>
          <w:szCs w:val="30"/>
          <w:cs/>
          <w:lang w:val="en-GB"/>
        </w:rPr>
      </w:pPr>
    </w:p>
    <w:tbl>
      <w:tblPr>
        <w:tblW w:w="91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01"/>
        <w:gridCol w:w="1351"/>
        <w:gridCol w:w="270"/>
        <w:gridCol w:w="1350"/>
      </w:tblGrid>
      <w:tr w:rsidR="004D5290" w:rsidRPr="00C327F6" w14:paraId="1AA16BE9" w14:textId="77777777" w:rsidTr="00411C91">
        <w:tc>
          <w:tcPr>
            <w:tcW w:w="6201" w:type="dxa"/>
          </w:tcPr>
          <w:p w14:paraId="14DA8529" w14:textId="77777777" w:rsidR="00411C91" w:rsidRPr="00C327F6" w:rsidRDefault="00411C91" w:rsidP="00C278B6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971" w:type="dxa"/>
            <w:gridSpan w:val="3"/>
          </w:tcPr>
          <w:p w14:paraId="6A9CC0E8" w14:textId="4FF09E0F" w:rsidR="00411C91" w:rsidRPr="00C327F6" w:rsidRDefault="00411C91" w:rsidP="0086407E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327F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สินทรัพย์ไม่หมุนเวียน</w:t>
            </w:r>
          </w:p>
        </w:tc>
      </w:tr>
      <w:tr w:rsidR="004D5290" w:rsidRPr="00C327F6" w14:paraId="4EFCC0CD" w14:textId="77777777" w:rsidTr="00411C91">
        <w:tc>
          <w:tcPr>
            <w:tcW w:w="6201" w:type="dxa"/>
          </w:tcPr>
          <w:p w14:paraId="3DB58523" w14:textId="77777777" w:rsidR="00486827" w:rsidRPr="00C327F6" w:rsidRDefault="00486827" w:rsidP="00486827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49EB6AE7" w14:textId="08A3FF69" w:rsidR="00486827" w:rsidRPr="00C327F6" w:rsidRDefault="00BD2F2E" w:rsidP="00486827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70" w:type="dxa"/>
          </w:tcPr>
          <w:p w14:paraId="6770F27D" w14:textId="77777777" w:rsidR="00486827" w:rsidRPr="00C327F6" w:rsidRDefault="00486827" w:rsidP="00486827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731385B1" w14:textId="74A8C18B" w:rsidR="00486827" w:rsidRPr="00C327F6" w:rsidRDefault="00BD2F2E" w:rsidP="00486827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2567</w:t>
            </w:r>
          </w:p>
        </w:tc>
      </w:tr>
      <w:tr w:rsidR="004D5290" w:rsidRPr="00C327F6" w14:paraId="355702C8" w14:textId="77777777" w:rsidTr="00411C91">
        <w:tc>
          <w:tcPr>
            <w:tcW w:w="6201" w:type="dxa"/>
          </w:tcPr>
          <w:p w14:paraId="517D48B8" w14:textId="77777777" w:rsidR="00411C91" w:rsidRPr="00C327F6" w:rsidRDefault="00411C91" w:rsidP="00C278B6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971" w:type="dxa"/>
            <w:gridSpan w:val="3"/>
          </w:tcPr>
          <w:p w14:paraId="47B63D35" w14:textId="77777777" w:rsidR="00411C91" w:rsidRPr="00C327F6" w:rsidRDefault="00411C91" w:rsidP="00C278B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5290" w:rsidRPr="00C327F6" w14:paraId="6B66004D" w14:textId="77777777" w:rsidTr="00411C91">
        <w:tc>
          <w:tcPr>
            <w:tcW w:w="6201" w:type="dxa"/>
          </w:tcPr>
          <w:p w14:paraId="6612750A" w14:textId="77777777" w:rsidR="00DD38E4" w:rsidRPr="00C327F6" w:rsidRDefault="00DD38E4" w:rsidP="00DD38E4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351" w:type="dxa"/>
          </w:tcPr>
          <w:p w14:paraId="0AAC229E" w14:textId="0D4444C9" w:rsidR="00DD38E4" w:rsidRPr="00C327F6" w:rsidRDefault="00DD38E4" w:rsidP="00DD38E4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 296,157 </w:t>
            </w:r>
          </w:p>
        </w:tc>
        <w:tc>
          <w:tcPr>
            <w:tcW w:w="270" w:type="dxa"/>
          </w:tcPr>
          <w:p w14:paraId="08B8C8E4" w14:textId="77777777" w:rsidR="00DD38E4" w:rsidRPr="00C327F6" w:rsidRDefault="00DD38E4" w:rsidP="00DD38E4">
            <w:pPr>
              <w:tabs>
                <w:tab w:val="decimal" w:pos="1087"/>
              </w:tabs>
              <w:spacing w:line="340" w:lineRule="exact"/>
              <w:ind w:right="-11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33FF7CDD" w14:textId="3E88EC54" w:rsidR="00DD38E4" w:rsidRPr="00C327F6" w:rsidRDefault="00DD38E4" w:rsidP="00DD38E4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 317,273 </w:t>
            </w:r>
          </w:p>
        </w:tc>
      </w:tr>
      <w:tr w:rsidR="004D5290" w:rsidRPr="00C327F6" w14:paraId="28DB33DC" w14:textId="77777777" w:rsidTr="00411C91">
        <w:tc>
          <w:tcPr>
            <w:tcW w:w="6201" w:type="dxa"/>
          </w:tcPr>
          <w:p w14:paraId="432677E5" w14:textId="77777777" w:rsidR="00DD38E4" w:rsidRPr="00C327F6" w:rsidRDefault="00DD38E4" w:rsidP="00DD38E4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327F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เนเธอร์แลนด์</w:t>
            </w:r>
          </w:p>
        </w:tc>
        <w:tc>
          <w:tcPr>
            <w:tcW w:w="1351" w:type="dxa"/>
          </w:tcPr>
          <w:p w14:paraId="0A820EE6" w14:textId="609F13B4" w:rsidR="00DD38E4" w:rsidRPr="00C327F6" w:rsidRDefault="00DD38E4" w:rsidP="00DD38E4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 84,735 </w:t>
            </w:r>
          </w:p>
        </w:tc>
        <w:tc>
          <w:tcPr>
            <w:tcW w:w="270" w:type="dxa"/>
          </w:tcPr>
          <w:p w14:paraId="3A82429B" w14:textId="77777777" w:rsidR="00DD38E4" w:rsidRPr="00C327F6" w:rsidRDefault="00DD38E4" w:rsidP="00DD38E4">
            <w:pPr>
              <w:tabs>
                <w:tab w:val="decimal" w:pos="1087"/>
              </w:tabs>
              <w:spacing w:line="340" w:lineRule="exact"/>
              <w:ind w:right="-11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3241FEDD" w14:textId="7FB519B5" w:rsidR="00DD38E4" w:rsidRPr="00C327F6" w:rsidRDefault="00DD38E4" w:rsidP="00DD38E4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 81,748 </w:t>
            </w:r>
          </w:p>
        </w:tc>
      </w:tr>
      <w:tr w:rsidR="004D5290" w:rsidRPr="00C327F6" w14:paraId="60B77B6F" w14:textId="77777777" w:rsidTr="00411C91">
        <w:tc>
          <w:tcPr>
            <w:tcW w:w="6201" w:type="dxa"/>
          </w:tcPr>
          <w:p w14:paraId="7C615503" w14:textId="77777777" w:rsidR="00DD38E4" w:rsidRPr="00C327F6" w:rsidRDefault="00DD38E4" w:rsidP="00DD38E4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เยอรมนี</w:t>
            </w:r>
          </w:p>
        </w:tc>
        <w:tc>
          <w:tcPr>
            <w:tcW w:w="1351" w:type="dxa"/>
          </w:tcPr>
          <w:p w14:paraId="793DA544" w14:textId="61CE416D" w:rsidR="00DD38E4" w:rsidRPr="00C327F6" w:rsidRDefault="00DD38E4" w:rsidP="00DD38E4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 47,200 </w:t>
            </w:r>
          </w:p>
        </w:tc>
        <w:tc>
          <w:tcPr>
            <w:tcW w:w="270" w:type="dxa"/>
          </w:tcPr>
          <w:p w14:paraId="4CFA2A72" w14:textId="77777777" w:rsidR="00DD38E4" w:rsidRPr="00C327F6" w:rsidRDefault="00DD38E4" w:rsidP="00DD38E4">
            <w:pPr>
              <w:tabs>
                <w:tab w:val="decimal" w:pos="1087"/>
              </w:tabs>
              <w:spacing w:line="340" w:lineRule="exact"/>
              <w:ind w:right="-11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343B4449" w14:textId="0C40F58C" w:rsidR="00DD38E4" w:rsidRPr="00C327F6" w:rsidRDefault="00DD38E4" w:rsidP="00DD38E4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 47,222 </w:t>
            </w:r>
          </w:p>
        </w:tc>
      </w:tr>
      <w:tr w:rsidR="004D5290" w:rsidRPr="00C327F6" w14:paraId="70DA5127" w14:textId="77777777" w:rsidTr="00411C91">
        <w:tc>
          <w:tcPr>
            <w:tcW w:w="6201" w:type="dxa"/>
          </w:tcPr>
          <w:p w14:paraId="7A074622" w14:textId="77777777" w:rsidR="00DD38E4" w:rsidRPr="00C327F6" w:rsidRDefault="00DD38E4" w:rsidP="00DD38E4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สหรัฐอเมริกา</w:t>
            </w:r>
          </w:p>
        </w:tc>
        <w:tc>
          <w:tcPr>
            <w:tcW w:w="1351" w:type="dxa"/>
          </w:tcPr>
          <w:p w14:paraId="00FE6C29" w14:textId="5A12B12F" w:rsidR="00DD38E4" w:rsidRPr="00C327F6" w:rsidRDefault="00DD38E4" w:rsidP="00DD38E4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 19,172 </w:t>
            </w:r>
          </w:p>
        </w:tc>
        <w:tc>
          <w:tcPr>
            <w:tcW w:w="270" w:type="dxa"/>
          </w:tcPr>
          <w:p w14:paraId="3B88229B" w14:textId="77777777" w:rsidR="00DD38E4" w:rsidRPr="00C327F6" w:rsidRDefault="00DD38E4" w:rsidP="00DD38E4">
            <w:pPr>
              <w:tabs>
                <w:tab w:val="decimal" w:pos="1087"/>
              </w:tabs>
              <w:spacing w:line="340" w:lineRule="exact"/>
              <w:ind w:right="-11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70A4799C" w14:textId="57C5C87D" w:rsidR="00DD38E4" w:rsidRPr="00C327F6" w:rsidRDefault="00DD38E4" w:rsidP="00DD38E4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 19,814 </w:t>
            </w:r>
          </w:p>
        </w:tc>
      </w:tr>
      <w:tr w:rsidR="004D5290" w:rsidRPr="00C327F6" w14:paraId="75D36196" w14:textId="77777777" w:rsidTr="00411C91">
        <w:tc>
          <w:tcPr>
            <w:tcW w:w="6201" w:type="dxa"/>
          </w:tcPr>
          <w:p w14:paraId="45B403B1" w14:textId="4462E57E" w:rsidR="00DD38E4" w:rsidRPr="00C327F6" w:rsidRDefault="00DD38E4" w:rsidP="00DD38E4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327F6">
              <w:rPr>
                <w:rFonts w:asciiTheme="majorBidi" w:hAnsiTheme="majorBidi" w:hint="cs"/>
                <w:snapToGrid w:val="0"/>
                <w:sz w:val="30"/>
                <w:szCs w:val="30"/>
                <w:cs/>
                <w:lang w:eastAsia="th-TH"/>
              </w:rPr>
              <w:t>สาธารณรัฐประชาชนจีน</w:t>
            </w:r>
          </w:p>
        </w:tc>
        <w:tc>
          <w:tcPr>
            <w:tcW w:w="1351" w:type="dxa"/>
          </w:tcPr>
          <w:p w14:paraId="25FE89B9" w14:textId="7D9541E5" w:rsidR="00DD38E4" w:rsidRPr="00C327F6" w:rsidRDefault="00DD38E4" w:rsidP="00DD38E4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 5,522 </w:t>
            </w:r>
          </w:p>
        </w:tc>
        <w:tc>
          <w:tcPr>
            <w:tcW w:w="270" w:type="dxa"/>
          </w:tcPr>
          <w:p w14:paraId="30F651AE" w14:textId="77777777" w:rsidR="00DD38E4" w:rsidRPr="00C327F6" w:rsidRDefault="00DD38E4" w:rsidP="00DD38E4">
            <w:pPr>
              <w:tabs>
                <w:tab w:val="decimal" w:pos="1087"/>
              </w:tabs>
              <w:spacing w:line="340" w:lineRule="exact"/>
              <w:ind w:right="-11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74A84105" w14:textId="4BF5F98D" w:rsidR="00DD38E4" w:rsidRPr="00C327F6" w:rsidRDefault="00DD38E4" w:rsidP="00DD38E4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  <w:r w:rsidRPr="00C327F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,</w:t>
            </w:r>
            <w:r w:rsidRPr="00C327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812</w:t>
            </w:r>
          </w:p>
        </w:tc>
      </w:tr>
      <w:tr w:rsidR="004D5290" w:rsidRPr="00C327F6" w14:paraId="750A1D23" w14:textId="77777777" w:rsidTr="00411C91">
        <w:tc>
          <w:tcPr>
            <w:tcW w:w="6201" w:type="dxa"/>
          </w:tcPr>
          <w:p w14:paraId="7DA1BD5D" w14:textId="77777777" w:rsidR="00DD38E4" w:rsidRPr="00C327F6" w:rsidRDefault="00DD38E4" w:rsidP="00DD38E4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ประเทศอื่น ๆ </w:t>
            </w:r>
          </w:p>
        </w:tc>
        <w:tc>
          <w:tcPr>
            <w:tcW w:w="1351" w:type="dxa"/>
          </w:tcPr>
          <w:p w14:paraId="6B5060B9" w14:textId="4B45ED06" w:rsidR="00DD38E4" w:rsidRPr="00C327F6" w:rsidRDefault="00DD38E4" w:rsidP="00DD38E4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 13,970 </w:t>
            </w:r>
          </w:p>
        </w:tc>
        <w:tc>
          <w:tcPr>
            <w:tcW w:w="270" w:type="dxa"/>
          </w:tcPr>
          <w:p w14:paraId="059B7B4B" w14:textId="77777777" w:rsidR="00DD38E4" w:rsidRPr="00C327F6" w:rsidRDefault="00DD38E4" w:rsidP="00DD38E4">
            <w:pPr>
              <w:tabs>
                <w:tab w:val="decimal" w:pos="1087"/>
              </w:tabs>
              <w:spacing w:line="340" w:lineRule="exact"/>
              <w:ind w:right="-11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38D596E2" w14:textId="6EA253F4" w:rsidR="00DD38E4" w:rsidRPr="00C327F6" w:rsidRDefault="00DD38E4" w:rsidP="00DD38E4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14,223</w:t>
            </w:r>
          </w:p>
        </w:tc>
      </w:tr>
      <w:tr w:rsidR="00F21324" w:rsidRPr="00C327F6" w14:paraId="670DA69C" w14:textId="77777777" w:rsidTr="00411C91">
        <w:tc>
          <w:tcPr>
            <w:tcW w:w="6201" w:type="dxa"/>
          </w:tcPr>
          <w:p w14:paraId="200CBB08" w14:textId="77777777" w:rsidR="00F21324" w:rsidRPr="00C327F6" w:rsidRDefault="00F21324" w:rsidP="00F21324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744E4234" w14:textId="012089ED" w:rsidR="00F21324" w:rsidRPr="00C327F6" w:rsidRDefault="00F21324" w:rsidP="00F21324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DD38E4" w:rsidRPr="00C327F6">
              <w:rPr>
                <w:rFonts w:asciiTheme="majorBidi" w:hAnsi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466,756</w:t>
            </w:r>
          </w:p>
        </w:tc>
        <w:tc>
          <w:tcPr>
            <w:tcW w:w="270" w:type="dxa"/>
          </w:tcPr>
          <w:p w14:paraId="794EAF49" w14:textId="77777777" w:rsidR="00F21324" w:rsidRPr="00C327F6" w:rsidRDefault="00F21324" w:rsidP="00F21324">
            <w:pPr>
              <w:tabs>
                <w:tab w:val="decimal" w:pos="1087"/>
              </w:tabs>
              <w:spacing w:line="340" w:lineRule="exact"/>
              <w:ind w:right="-11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A78106" w14:textId="021C1932" w:rsidR="00F21324" w:rsidRPr="00C327F6" w:rsidRDefault="00F21324" w:rsidP="00F21324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hAnsi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486,092 </w:t>
            </w:r>
          </w:p>
        </w:tc>
      </w:tr>
    </w:tbl>
    <w:p w14:paraId="77336604" w14:textId="77777777" w:rsidR="005A1B03" w:rsidRPr="00C327F6" w:rsidRDefault="005A1B03" w:rsidP="00700361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90C2841" w14:textId="77777777" w:rsidR="00F21324" w:rsidRPr="00C327F6" w:rsidRDefault="00F21324" w:rsidP="00700361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1BD89F0" w14:textId="4BD9A247" w:rsidR="00DC7F4F" w:rsidRPr="00C327F6" w:rsidRDefault="0086407E" w:rsidP="00700361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327F6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C327F6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C327F6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700361" w:rsidRPr="00C327F6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DC7F4F" w:rsidRPr="00C327F6">
        <w:rPr>
          <w:rFonts w:asciiTheme="majorBidi" w:hAnsiTheme="majorBidi" w:cstheme="majorBidi"/>
          <w:i/>
          <w:iCs/>
          <w:sz w:val="30"/>
          <w:szCs w:val="30"/>
          <w:cs/>
          <w:lang w:val="x-none" w:eastAsia="x-none"/>
        </w:rPr>
        <w:t>ลูกค้า</w:t>
      </w:r>
      <w:r w:rsidR="00DC7F4F" w:rsidRPr="00C327F6">
        <w:rPr>
          <w:rFonts w:asciiTheme="majorBidi" w:hAnsiTheme="majorBidi" w:cstheme="majorBidi"/>
          <w:i/>
          <w:iCs/>
          <w:sz w:val="30"/>
          <w:szCs w:val="30"/>
          <w:cs/>
        </w:rPr>
        <w:t>รายใหญ่</w:t>
      </w:r>
      <w:r w:rsidR="00DC7F4F" w:rsidRPr="00C327F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F6178CE" w14:textId="77777777" w:rsidR="00DC7F4F" w:rsidRPr="00C327F6" w:rsidRDefault="00DC7F4F" w:rsidP="00DC7F4F">
      <w:pPr>
        <w:spacing w:line="240" w:lineRule="auto"/>
        <w:ind w:left="547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49644EA7" w14:textId="0BDD6F1C" w:rsidR="00DC7F4F" w:rsidRPr="00C327F6" w:rsidRDefault="00DC7F4F" w:rsidP="00DC7F4F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รายได้จาก</w:t>
      </w:r>
      <w:r w:rsidRPr="00C327F6">
        <w:rPr>
          <w:rFonts w:asciiTheme="majorBidi" w:hAnsiTheme="majorBidi" w:cstheme="majorBidi"/>
          <w:spacing w:val="6"/>
          <w:sz w:val="30"/>
          <w:szCs w:val="30"/>
          <w:cs/>
        </w:rPr>
        <w:t>ลูกค้ารายหนึ่งซึ่งเป็นบริษัทที่เกี่ยวข้องกันจาก</w:t>
      </w:r>
      <w:r w:rsidR="00E0404D" w:rsidRPr="00C327F6">
        <w:rPr>
          <w:rFonts w:asciiTheme="majorBidi" w:hAnsiTheme="majorBidi" w:hint="cs"/>
          <w:spacing w:val="6"/>
          <w:sz w:val="30"/>
          <w:szCs w:val="30"/>
          <w:cs/>
        </w:rPr>
        <w:t>ส่วนงานผลิตภัณฑ์ปิโตรเคมีขั้นต้น</w:t>
      </w:r>
      <w:r w:rsidR="00E0404D" w:rsidRPr="00C327F6">
        <w:rPr>
          <w:rFonts w:asciiTheme="majorBidi" w:hAnsiTheme="majorBidi" w:cstheme="majorBidi" w:hint="cs"/>
          <w:spacing w:val="6"/>
          <w:sz w:val="30"/>
          <w:szCs w:val="30"/>
          <w:cs/>
        </w:rPr>
        <w:t>และ</w:t>
      </w:r>
      <w:r w:rsidR="00E0404D" w:rsidRPr="00C327F6">
        <w:rPr>
          <w:rFonts w:asciiTheme="majorBidi" w:hAnsiTheme="majorBidi" w:hint="cs"/>
          <w:spacing w:val="6"/>
          <w:sz w:val="30"/>
          <w:szCs w:val="30"/>
          <w:cs/>
        </w:rPr>
        <w:t>ส่วนงานผลิตภัณฑ์พลาสติกชีวภาพและผลิตภัณฑ์เพื่อความยั่งยืน</w:t>
      </w:r>
      <w:r w:rsidRPr="00C327F6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>เป็นจำนวนเงิ</w:t>
      </w:r>
      <w:r w:rsidR="002A176B" w:rsidRPr="00C327F6">
        <w:rPr>
          <w:rFonts w:asciiTheme="majorBidi" w:hAnsiTheme="majorBidi" w:cstheme="majorBidi" w:hint="cs"/>
          <w:sz w:val="30"/>
          <w:szCs w:val="30"/>
          <w:cs/>
        </w:rPr>
        <w:t>น</w:t>
      </w:r>
      <w:bookmarkStart w:id="15" w:name="_Hlk187928020"/>
      <w:r w:rsidR="00AF0154" w:rsidRPr="00C327F6">
        <w:rPr>
          <w:rFonts w:asciiTheme="majorBidi" w:hAnsiTheme="majorBidi" w:cstheme="majorBidi"/>
          <w:sz w:val="30"/>
          <w:szCs w:val="30"/>
        </w:rPr>
        <w:t xml:space="preserve"> </w:t>
      </w:r>
      <w:bookmarkStart w:id="16" w:name="_Hlk219749097"/>
      <w:r w:rsidR="00AF0154" w:rsidRPr="00C327F6">
        <w:rPr>
          <w:rFonts w:asciiTheme="majorBidi" w:hAnsiTheme="majorBidi" w:cstheme="majorBidi"/>
          <w:sz w:val="30"/>
          <w:szCs w:val="30"/>
        </w:rPr>
        <w:t>148,967</w:t>
      </w:r>
      <w:r w:rsidRPr="00C327F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bookmarkEnd w:id="15"/>
      <w:bookmarkEnd w:id="16"/>
      <w:r w:rsidRPr="00C327F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D2F2E" w:rsidRPr="00C327F6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C327F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80E62" w:rsidRPr="00C327F6">
        <w:rPr>
          <w:rFonts w:asciiTheme="majorBidi" w:hAnsiTheme="majorBidi" w:cstheme="majorBidi"/>
          <w:i/>
          <w:iCs/>
          <w:sz w:val="30"/>
          <w:szCs w:val="30"/>
        </w:rPr>
        <w:t>180,074</w:t>
      </w:r>
      <w:r w:rsidR="00886E01">
        <w:rPr>
          <w:rFonts w:asciiTheme="majorBidi" w:hAnsiTheme="majorBidi" w:cstheme="majorBidi"/>
          <w:i/>
          <w:iCs/>
          <w:sz w:val="30"/>
          <w:szCs w:val="30"/>
        </w:rPr>
        <w:t xml:space="preserve">                 </w:t>
      </w:r>
      <w:r w:rsidR="00580E62" w:rsidRPr="00C327F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86407E" w:rsidRPr="00C327F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6407E" w:rsidRPr="00C327F6">
        <w:rPr>
          <w:rFonts w:asciiTheme="majorBidi" w:hAnsiTheme="majorBidi" w:cstheme="majorBidi" w:hint="cs"/>
          <w:sz w:val="30"/>
          <w:szCs w:val="30"/>
          <w:cs/>
        </w:rPr>
        <w:t>จากรายได้รวมของกลุ่มบริษัท</w:t>
      </w:r>
    </w:p>
    <w:p w14:paraId="2F8C36EE" w14:textId="77777777" w:rsidR="00DC7F4F" w:rsidRPr="00C327F6" w:rsidRDefault="00DC7F4F" w:rsidP="00D55CA5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D195BC7" w14:textId="07F08522" w:rsidR="00D55CA5" w:rsidRPr="00C327F6" w:rsidRDefault="00E53C8A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327F6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ค่าใช้จ่ายตามธรรมชาติ</w:t>
      </w:r>
    </w:p>
    <w:p w14:paraId="0C7F48D9" w14:textId="77777777" w:rsidR="00D55CA5" w:rsidRPr="00C327F6" w:rsidRDefault="00D55CA5" w:rsidP="00D55CA5">
      <w:pPr>
        <w:spacing w:line="240" w:lineRule="auto"/>
        <w:ind w:left="547" w:right="-117" w:hanging="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07"/>
        <w:gridCol w:w="267"/>
        <w:gridCol w:w="1135"/>
        <w:gridCol w:w="267"/>
        <w:gridCol w:w="1151"/>
        <w:gridCol w:w="267"/>
        <w:gridCol w:w="1094"/>
      </w:tblGrid>
      <w:tr w:rsidR="004D5290" w:rsidRPr="00C327F6" w14:paraId="05ED63B0" w14:textId="77777777" w:rsidTr="00C278B6">
        <w:trPr>
          <w:trHeight w:val="389"/>
          <w:tblHeader/>
        </w:trPr>
        <w:tc>
          <w:tcPr>
            <w:tcW w:w="4050" w:type="dxa"/>
          </w:tcPr>
          <w:p w14:paraId="0A1A700C" w14:textId="77777777" w:rsidR="00D55CA5" w:rsidRPr="00C327F6" w:rsidRDefault="00D55CA5" w:rsidP="00C278B6">
            <w:pPr>
              <w:spacing w:line="240" w:lineRule="auto"/>
              <w:ind w:left="342"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14:paraId="33492D37" w14:textId="77777777" w:rsidR="00D55CA5" w:rsidRPr="00C327F6" w:rsidRDefault="00D55CA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</w:tcPr>
          <w:p w14:paraId="19585AF1" w14:textId="77777777" w:rsidR="00D55CA5" w:rsidRPr="00C327F6" w:rsidRDefault="00D55CA5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12" w:type="dxa"/>
            <w:gridSpan w:val="3"/>
          </w:tcPr>
          <w:p w14:paraId="6DA59FB9" w14:textId="77777777" w:rsidR="00D55CA5" w:rsidRPr="00C327F6" w:rsidRDefault="00D55CA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4D5290" w:rsidRPr="00C327F6" w14:paraId="7C3CBCDB" w14:textId="77777777" w:rsidTr="00C278B6">
        <w:trPr>
          <w:trHeight w:val="389"/>
          <w:tblHeader/>
        </w:trPr>
        <w:tc>
          <w:tcPr>
            <w:tcW w:w="4050" w:type="dxa"/>
            <w:vAlign w:val="center"/>
          </w:tcPr>
          <w:p w14:paraId="7F160491" w14:textId="77777777" w:rsidR="00486827" w:rsidRPr="00C327F6" w:rsidRDefault="00486827" w:rsidP="0048682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0ABA2045" w14:textId="4C15971F" w:rsidR="00486827" w:rsidRPr="00C327F6" w:rsidRDefault="00BD2F2E" w:rsidP="00486827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2568</w:t>
            </w:r>
          </w:p>
        </w:tc>
        <w:tc>
          <w:tcPr>
            <w:tcW w:w="267" w:type="dxa"/>
          </w:tcPr>
          <w:p w14:paraId="2174B8A1" w14:textId="77777777" w:rsidR="00486827" w:rsidRPr="00C327F6" w:rsidRDefault="00486827" w:rsidP="0048682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5DBCFDC" w14:textId="4D10CACF" w:rsidR="00486827" w:rsidRPr="00C327F6" w:rsidRDefault="00BD2F2E" w:rsidP="00486827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67" w:type="dxa"/>
            <w:vAlign w:val="center"/>
          </w:tcPr>
          <w:p w14:paraId="2CC1D675" w14:textId="77777777" w:rsidR="00486827" w:rsidRPr="00C327F6" w:rsidRDefault="00486827" w:rsidP="0048682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</w:tcPr>
          <w:p w14:paraId="234D0E70" w14:textId="5E83B6D3" w:rsidR="00486827" w:rsidRPr="00C327F6" w:rsidRDefault="00BD2F2E" w:rsidP="00486827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2568</w:t>
            </w:r>
          </w:p>
        </w:tc>
        <w:tc>
          <w:tcPr>
            <w:tcW w:w="267" w:type="dxa"/>
          </w:tcPr>
          <w:p w14:paraId="5E2FA08C" w14:textId="77777777" w:rsidR="00486827" w:rsidRPr="00C327F6" w:rsidRDefault="00486827" w:rsidP="0048682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</w:tcPr>
          <w:p w14:paraId="642F0E19" w14:textId="1A1B51CD" w:rsidR="00486827" w:rsidRPr="00C327F6" w:rsidRDefault="00BD2F2E" w:rsidP="00486827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</w:tr>
      <w:tr w:rsidR="004D5290" w:rsidRPr="00C327F6" w14:paraId="4DFB4BEC" w14:textId="77777777" w:rsidTr="00C278B6">
        <w:trPr>
          <w:trHeight w:val="389"/>
          <w:tblHeader/>
        </w:trPr>
        <w:tc>
          <w:tcPr>
            <w:tcW w:w="4050" w:type="dxa"/>
            <w:vAlign w:val="center"/>
          </w:tcPr>
          <w:p w14:paraId="41260D5A" w14:textId="77777777" w:rsidR="00D55CA5" w:rsidRPr="00C327F6" w:rsidRDefault="00D55CA5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88" w:type="dxa"/>
            <w:gridSpan w:val="7"/>
          </w:tcPr>
          <w:p w14:paraId="6BDB0FD5" w14:textId="77777777" w:rsidR="00D55CA5" w:rsidRPr="00C327F6" w:rsidRDefault="00D55CA5" w:rsidP="00C278B6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5290" w:rsidRPr="00C327F6" w14:paraId="7F1AE4A5" w14:textId="77777777" w:rsidTr="00C278B6">
        <w:trPr>
          <w:trHeight w:val="389"/>
        </w:trPr>
        <w:tc>
          <w:tcPr>
            <w:tcW w:w="4050" w:type="dxa"/>
          </w:tcPr>
          <w:p w14:paraId="3C9C8C27" w14:textId="77777777" w:rsidR="00D55CA5" w:rsidRPr="00C327F6" w:rsidRDefault="00D55CA5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107" w:type="dxa"/>
          </w:tcPr>
          <w:p w14:paraId="5CB991D4" w14:textId="77777777" w:rsidR="00D55CA5" w:rsidRPr="00C327F6" w:rsidRDefault="00D55CA5" w:rsidP="00C278B6">
            <w:pPr>
              <w:tabs>
                <w:tab w:val="decimal" w:pos="792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</w:tcPr>
          <w:p w14:paraId="561C4DCD" w14:textId="77777777" w:rsidR="00D55CA5" w:rsidRPr="00C327F6" w:rsidRDefault="00D55CA5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5" w:type="dxa"/>
          </w:tcPr>
          <w:p w14:paraId="16E19EDF" w14:textId="77777777" w:rsidR="00D55CA5" w:rsidRPr="00C327F6" w:rsidRDefault="00D55CA5" w:rsidP="00C278B6">
            <w:pPr>
              <w:tabs>
                <w:tab w:val="decimal" w:pos="792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</w:tcPr>
          <w:p w14:paraId="68988BFA" w14:textId="77777777" w:rsidR="00D55CA5" w:rsidRPr="00C327F6" w:rsidRDefault="00D55CA5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1" w:type="dxa"/>
          </w:tcPr>
          <w:p w14:paraId="3F3EF426" w14:textId="77777777" w:rsidR="00D55CA5" w:rsidRPr="00C327F6" w:rsidRDefault="00D55CA5" w:rsidP="00C278B6">
            <w:pPr>
              <w:tabs>
                <w:tab w:val="decimal" w:pos="855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</w:tcPr>
          <w:p w14:paraId="6D293915" w14:textId="77777777" w:rsidR="00D55CA5" w:rsidRPr="00C327F6" w:rsidRDefault="00D55CA5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617FCE51" w14:textId="77777777" w:rsidR="00D55CA5" w:rsidRPr="00C327F6" w:rsidRDefault="00D55CA5" w:rsidP="00C278B6">
            <w:pPr>
              <w:tabs>
                <w:tab w:val="decimal" w:pos="855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D5290" w:rsidRPr="00C327F6" w14:paraId="5FA30D94" w14:textId="77777777" w:rsidTr="00FF0864">
        <w:trPr>
          <w:trHeight w:val="389"/>
        </w:trPr>
        <w:tc>
          <w:tcPr>
            <w:tcW w:w="4050" w:type="dxa"/>
          </w:tcPr>
          <w:p w14:paraId="45C28B5F" w14:textId="77777777" w:rsidR="00683856" w:rsidRPr="00C327F6" w:rsidRDefault="00683856" w:rsidP="00683856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14:paraId="5369980C" w14:textId="77777777" w:rsidR="00683856" w:rsidRPr="00C327F6" w:rsidRDefault="00683856" w:rsidP="00683856">
            <w:pPr>
              <w:tabs>
                <w:tab w:val="left" w:pos="165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 และสินค้าระหว่างทาง</w:t>
            </w:r>
          </w:p>
        </w:tc>
        <w:tc>
          <w:tcPr>
            <w:tcW w:w="1107" w:type="dxa"/>
          </w:tcPr>
          <w:p w14:paraId="2BE78616" w14:textId="77777777" w:rsidR="00683856" w:rsidRPr="00C327F6" w:rsidRDefault="00683856" w:rsidP="00683856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14FAEAB7" w14:textId="6C0FC8E4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4,356</w:t>
            </w:r>
          </w:p>
        </w:tc>
        <w:tc>
          <w:tcPr>
            <w:tcW w:w="267" w:type="dxa"/>
          </w:tcPr>
          <w:p w14:paraId="790B2699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</w:tcPr>
          <w:p w14:paraId="3B62F387" w14:textId="77777777" w:rsidR="00683856" w:rsidRPr="00C327F6" w:rsidRDefault="00683856" w:rsidP="00683856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B7CBC75" w14:textId="5E255643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(1,615)</w:t>
            </w:r>
          </w:p>
        </w:tc>
        <w:tc>
          <w:tcPr>
            <w:tcW w:w="267" w:type="dxa"/>
          </w:tcPr>
          <w:p w14:paraId="2B56B9F5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453D157F" w14:textId="77777777" w:rsidR="00683856" w:rsidRPr="00C327F6" w:rsidRDefault="00683856" w:rsidP="00683856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3928C3BF" w14:textId="536E8406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2,839</w:t>
            </w:r>
          </w:p>
        </w:tc>
        <w:tc>
          <w:tcPr>
            <w:tcW w:w="267" w:type="dxa"/>
          </w:tcPr>
          <w:p w14:paraId="6BEA44C2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94" w:type="dxa"/>
          </w:tcPr>
          <w:p w14:paraId="15ABFF72" w14:textId="77777777" w:rsidR="00683856" w:rsidRPr="00C327F6" w:rsidRDefault="00683856" w:rsidP="00683856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23391338" w14:textId="027379C1" w:rsidR="00683856" w:rsidRPr="00C327F6" w:rsidRDefault="00683856" w:rsidP="00683856">
            <w:pPr>
              <w:tabs>
                <w:tab w:val="clear" w:pos="680"/>
                <w:tab w:val="clear" w:pos="907"/>
                <w:tab w:val="decimal" w:pos="647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554</w:t>
            </w:r>
            <w:r w:rsidRPr="00C327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4D5290" w:rsidRPr="00C327F6" w14:paraId="12ABCAE0" w14:textId="77777777" w:rsidTr="00C278B6">
        <w:trPr>
          <w:trHeight w:val="389"/>
        </w:trPr>
        <w:tc>
          <w:tcPr>
            <w:tcW w:w="4050" w:type="dxa"/>
          </w:tcPr>
          <w:p w14:paraId="0D4CD67D" w14:textId="77777777" w:rsidR="00683856" w:rsidRPr="00C327F6" w:rsidRDefault="00683856" w:rsidP="006838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วัตถุดิบใช้ไป</w:t>
            </w:r>
          </w:p>
        </w:tc>
        <w:tc>
          <w:tcPr>
            <w:tcW w:w="1107" w:type="dxa"/>
          </w:tcPr>
          <w:p w14:paraId="57CD2637" w14:textId="349AB6EF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319,826</w:t>
            </w:r>
          </w:p>
        </w:tc>
        <w:tc>
          <w:tcPr>
            <w:tcW w:w="267" w:type="dxa"/>
          </w:tcPr>
          <w:p w14:paraId="743FFDA5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</w:tcPr>
          <w:p w14:paraId="55F291D6" w14:textId="7EFC8584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433,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046</w:t>
            </w:r>
          </w:p>
        </w:tc>
        <w:tc>
          <w:tcPr>
            <w:tcW w:w="267" w:type="dxa"/>
          </w:tcPr>
          <w:p w14:paraId="55D191FD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63DA692E" w14:textId="51CBC0AE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264,286</w:t>
            </w:r>
          </w:p>
        </w:tc>
        <w:tc>
          <w:tcPr>
            <w:tcW w:w="267" w:type="dxa"/>
          </w:tcPr>
          <w:p w14:paraId="4D01F47C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5F0D0CAA" w14:textId="1D1A1CAB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362,579</w:t>
            </w:r>
          </w:p>
        </w:tc>
      </w:tr>
      <w:tr w:rsidR="004D5290" w:rsidRPr="00C327F6" w14:paraId="11FCCF02" w14:textId="77777777" w:rsidTr="00C278B6">
        <w:trPr>
          <w:trHeight w:val="389"/>
        </w:trPr>
        <w:tc>
          <w:tcPr>
            <w:tcW w:w="4050" w:type="dxa"/>
          </w:tcPr>
          <w:p w14:paraId="6392A32D" w14:textId="77777777" w:rsidR="00683856" w:rsidRPr="00C327F6" w:rsidRDefault="00683856" w:rsidP="006838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07" w:type="dxa"/>
          </w:tcPr>
          <w:p w14:paraId="0B8AF135" w14:textId="2E68BC14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16,419</w:t>
            </w:r>
          </w:p>
        </w:tc>
        <w:tc>
          <w:tcPr>
            <w:tcW w:w="267" w:type="dxa"/>
          </w:tcPr>
          <w:p w14:paraId="6C543B65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</w:tcPr>
          <w:p w14:paraId="767773EB" w14:textId="30ED279B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18,562</w:t>
            </w:r>
          </w:p>
        </w:tc>
        <w:tc>
          <w:tcPr>
            <w:tcW w:w="267" w:type="dxa"/>
          </w:tcPr>
          <w:p w14:paraId="5FA703AB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2544965B" w14:textId="10ABBFA3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5,801</w:t>
            </w:r>
          </w:p>
        </w:tc>
        <w:tc>
          <w:tcPr>
            <w:tcW w:w="267" w:type="dxa"/>
          </w:tcPr>
          <w:p w14:paraId="5348F5BA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3107C427" w14:textId="2D263B67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6,115</w:t>
            </w:r>
          </w:p>
        </w:tc>
      </w:tr>
      <w:tr w:rsidR="004D5290" w:rsidRPr="00C327F6" w14:paraId="742B9DB3" w14:textId="77777777" w:rsidTr="00C278B6">
        <w:trPr>
          <w:trHeight w:val="389"/>
        </w:trPr>
        <w:tc>
          <w:tcPr>
            <w:tcW w:w="4050" w:type="dxa"/>
          </w:tcPr>
          <w:p w14:paraId="2A9E341A" w14:textId="77777777" w:rsidR="00683856" w:rsidRPr="00C327F6" w:rsidRDefault="00683856" w:rsidP="006838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ค่าเสื่อมราคาที่ดิน อาคารและอุปกรณ์</w:t>
            </w:r>
          </w:p>
        </w:tc>
        <w:tc>
          <w:tcPr>
            <w:tcW w:w="1107" w:type="dxa"/>
          </w:tcPr>
          <w:p w14:paraId="1241A203" w14:textId="03040929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18,223</w:t>
            </w:r>
          </w:p>
        </w:tc>
        <w:tc>
          <w:tcPr>
            <w:tcW w:w="267" w:type="dxa"/>
          </w:tcPr>
          <w:p w14:paraId="7AF11B63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</w:tcPr>
          <w:p w14:paraId="0EB49E0D" w14:textId="6BBCBF9F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20,629</w:t>
            </w:r>
          </w:p>
        </w:tc>
        <w:tc>
          <w:tcPr>
            <w:tcW w:w="267" w:type="dxa"/>
          </w:tcPr>
          <w:p w14:paraId="42202094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658EAF05" w14:textId="27E37D53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13,971</w:t>
            </w:r>
          </w:p>
        </w:tc>
        <w:tc>
          <w:tcPr>
            <w:tcW w:w="267" w:type="dxa"/>
          </w:tcPr>
          <w:p w14:paraId="2DDD4A2E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1D7387C0" w14:textId="54B8DC56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14,484</w:t>
            </w:r>
          </w:p>
        </w:tc>
      </w:tr>
      <w:tr w:rsidR="004D5290" w:rsidRPr="00C327F6" w14:paraId="48B5C65F" w14:textId="77777777" w:rsidTr="00C278B6">
        <w:trPr>
          <w:trHeight w:val="389"/>
        </w:trPr>
        <w:tc>
          <w:tcPr>
            <w:tcW w:w="4050" w:type="dxa"/>
          </w:tcPr>
          <w:p w14:paraId="484DCAC5" w14:textId="77777777" w:rsidR="00683856" w:rsidRPr="00C327F6" w:rsidRDefault="00683856" w:rsidP="006838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107" w:type="dxa"/>
          </w:tcPr>
          <w:p w14:paraId="6B68D363" w14:textId="4CE01EB8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1,461</w:t>
            </w:r>
          </w:p>
        </w:tc>
        <w:tc>
          <w:tcPr>
            <w:tcW w:w="267" w:type="dxa"/>
          </w:tcPr>
          <w:p w14:paraId="2F82656B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</w:tcPr>
          <w:p w14:paraId="38797571" w14:textId="5C0BC23D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1,665</w:t>
            </w:r>
          </w:p>
        </w:tc>
        <w:tc>
          <w:tcPr>
            <w:tcW w:w="267" w:type="dxa"/>
          </w:tcPr>
          <w:p w14:paraId="269B330A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2B01C8F2" w14:textId="5D4B99F7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267" w:type="dxa"/>
          </w:tcPr>
          <w:p w14:paraId="7E86BC3C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11F03F36" w14:textId="67B24BB0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</w:tr>
      <w:tr w:rsidR="004D5290" w:rsidRPr="00C327F6" w14:paraId="698E7763" w14:textId="77777777" w:rsidTr="00C278B6">
        <w:trPr>
          <w:trHeight w:val="389"/>
        </w:trPr>
        <w:tc>
          <w:tcPr>
            <w:tcW w:w="4050" w:type="dxa"/>
          </w:tcPr>
          <w:p w14:paraId="0087F67E" w14:textId="77777777" w:rsidR="00683856" w:rsidRPr="00C327F6" w:rsidRDefault="00683856" w:rsidP="006838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107" w:type="dxa"/>
          </w:tcPr>
          <w:p w14:paraId="7B07FA4A" w14:textId="4D0754DC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267" w:type="dxa"/>
          </w:tcPr>
          <w:p w14:paraId="7C19E3C3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</w:tcPr>
          <w:p w14:paraId="0843B764" w14:textId="67F40101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477</w:t>
            </w:r>
          </w:p>
        </w:tc>
        <w:tc>
          <w:tcPr>
            <w:tcW w:w="267" w:type="dxa"/>
          </w:tcPr>
          <w:p w14:paraId="28DF1B12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121E4DAB" w14:textId="385E7724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  <w:tc>
          <w:tcPr>
            <w:tcW w:w="267" w:type="dxa"/>
          </w:tcPr>
          <w:p w14:paraId="2F966194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372A370B" w14:textId="50ABA8E1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</w:tr>
      <w:tr w:rsidR="004D5290" w:rsidRPr="00C327F6" w14:paraId="6DD8610A" w14:textId="77777777" w:rsidTr="00C278B6">
        <w:trPr>
          <w:trHeight w:val="68"/>
        </w:trPr>
        <w:tc>
          <w:tcPr>
            <w:tcW w:w="4050" w:type="dxa"/>
          </w:tcPr>
          <w:p w14:paraId="1986FB5E" w14:textId="77777777" w:rsidR="00683856" w:rsidRPr="00C327F6" w:rsidRDefault="00683856" w:rsidP="006838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6A65F5ED" w14:textId="77777777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64986873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</w:tcPr>
          <w:p w14:paraId="45EBFE6F" w14:textId="77777777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098CCF6E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79FE6009" w14:textId="77777777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2EB73880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45FF4A76" w14:textId="77777777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D5290" w:rsidRPr="00C327F6" w14:paraId="75B256DC" w14:textId="77777777" w:rsidTr="00C278B6">
        <w:trPr>
          <w:trHeight w:val="389"/>
        </w:trPr>
        <w:tc>
          <w:tcPr>
            <w:tcW w:w="4050" w:type="dxa"/>
          </w:tcPr>
          <w:p w14:paraId="210FA41C" w14:textId="77777777" w:rsidR="00683856" w:rsidRPr="00C327F6" w:rsidRDefault="00683856" w:rsidP="006838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รวมอยู่ในค่าใช้จ่ายในการขายและจัดจำหน่าย</w:t>
            </w:r>
          </w:p>
        </w:tc>
        <w:tc>
          <w:tcPr>
            <w:tcW w:w="1107" w:type="dxa"/>
          </w:tcPr>
          <w:p w14:paraId="70179A2A" w14:textId="77777777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54822ED9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</w:tcPr>
          <w:p w14:paraId="214C22C3" w14:textId="77777777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00DE43D9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69DD875D" w14:textId="77777777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729EE914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556097F4" w14:textId="77777777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D5290" w:rsidRPr="00C327F6" w14:paraId="16E5C966" w14:textId="77777777" w:rsidTr="00C278B6">
        <w:trPr>
          <w:trHeight w:val="389"/>
        </w:trPr>
        <w:tc>
          <w:tcPr>
            <w:tcW w:w="4050" w:type="dxa"/>
          </w:tcPr>
          <w:p w14:paraId="55BB335A" w14:textId="77777777" w:rsidR="00683856" w:rsidRPr="00C327F6" w:rsidRDefault="00683856" w:rsidP="006838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327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1107" w:type="dxa"/>
          </w:tcPr>
          <w:p w14:paraId="09ADE03C" w14:textId="77777777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6E801DC8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</w:tcPr>
          <w:p w14:paraId="44038681" w14:textId="77777777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564BDEA6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37A973B3" w14:textId="77777777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7AC87B5B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78315062" w14:textId="77777777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D5290" w:rsidRPr="00C327F6" w14:paraId="42CC6EEA" w14:textId="77777777" w:rsidTr="00C278B6">
        <w:trPr>
          <w:trHeight w:val="389"/>
        </w:trPr>
        <w:tc>
          <w:tcPr>
            <w:tcW w:w="4050" w:type="dxa"/>
          </w:tcPr>
          <w:p w14:paraId="086C0308" w14:textId="77777777" w:rsidR="00683856" w:rsidRPr="00C327F6" w:rsidRDefault="00683856" w:rsidP="006838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07" w:type="dxa"/>
          </w:tcPr>
          <w:p w14:paraId="32BD0D7E" w14:textId="2D4F4880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10,640</w:t>
            </w:r>
          </w:p>
        </w:tc>
        <w:tc>
          <w:tcPr>
            <w:tcW w:w="267" w:type="dxa"/>
          </w:tcPr>
          <w:p w14:paraId="19BB6E79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</w:tcPr>
          <w:p w14:paraId="4689C750" w14:textId="63AB912F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11,458</w:t>
            </w:r>
          </w:p>
        </w:tc>
        <w:tc>
          <w:tcPr>
            <w:tcW w:w="267" w:type="dxa"/>
          </w:tcPr>
          <w:p w14:paraId="2EB01A1C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34E67A0A" w14:textId="1B0D74D3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3,579</w:t>
            </w:r>
          </w:p>
        </w:tc>
        <w:tc>
          <w:tcPr>
            <w:tcW w:w="267" w:type="dxa"/>
          </w:tcPr>
          <w:p w14:paraId="08E4B19F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487EC806" w14:textId="5195CF94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3,873</w:t>
            </w:r>
          </w:p>
        </w:tc>
      </w:tr>
      <w:tr w:rsidR="004D5290" w:rsidRPr="00C327F6" w14:paraId="2C456A3A" w14:textId="77777777" w:rsidTr="00C278B6">
        <w:trPr>
          <w:trHeight w:val="389"/>
        </w:trPr>
        <w:tc>
          <w:tcPr>
            <w:tcW w:w="4050" w:type="dxa"/>
          </w:tcPr>
          <w:p w14:paraId="37C7CD97" w14:textId="77777777" w:rsidR="00683856" w:rsidRPr="00C327F6" w:rsidRDefault="00683856" w:rsidP="006838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ค่าเสื่อมราคาที่ดิน อาคารและอุปกรณ์</w:t>
            </w:r>
          </w:p>
        </w:tc>
        <w:tc>
          <w:tcPr>
            <w:tcW w:w="1107" w:type="dxa"/>
          </w:tcPr>
          <w:p w14:paraId="0726F7BF" w14:textId="559D2267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  <w:tc>
          <w:tcPr>
            <w:tcW w:w="267" w:type="dxa"/>
          </w:tcPr>
          <w:p w14:paraId="7CFAFE59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</w:tcPr>
          <w:p w14:paraId="43FCA3BA" w14:textId="02C98FBD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1,103</w:t>
            </w:r>
          </w:p>
        </w:tc>
        <w:tc>
          <w:tcPr>
            <w:tcW w:w="267" w:type="dxa"/>
          </w:tcPr>
          <w:p w14:paraId="4E21F91A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085E2ED1" w14:textId="6E4786D6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  <w:tc>
          <w:tcPr>
            <w:tcW w:w="267" w:type="dxa"/>
          </w:tcPr>
          <w:p w14:paraId="2036CFA2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71C84D2B" w14:textId="457F2547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</w:tr>
      <w:tr w:rsidR="004D5290" w:rsidRPr="00C327F6" w14:paraId="236CA7E1" w14:textId="77777777" w:rsidTr="00C278B6">
        <w:trPr>
          <w:trHeight w:val="389"/>
        </w:trPr>
        <w:tc>
          <w:tcPr>
            <w:tcW w:w="4050" w:type="dxa"/>
          </w:tcPr>
          <w:p w14:paraId="7E08F36E" w14:textId="77777777" w:rsidR="00683856" w:rsidRPr="00C327F6" w:rsidRDefault="00683856" w:rsidP="006838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107" w:type="dxa"/>
          </w:tcPr>
          <w:p w14:paraId="386FC44A" w14:textId="083DA356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1,570</w:t>
            </w:r>
          </w:p>
        </w:tc>
        <w:tc>
          <w:tcPr>
            <w:tcW w:w="267" w:type="dxa"/>
          </w:tcPr>
          <w:p w14:paraId="32CA1224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</w:tcPr>
          <w:p w14:paraId="0D26BEF5" w14:textId="424F4742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1,329</w:t>
            </w:r>
          </w:p>
        </w:tc>
        <w:tc>
          <w:tcPr>
            <w:tcW w:w="267" w:type="dxa"/>
          </w:tcPr>
          <w:p w14:paraId="2278623F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7F5DC8EC" w14:textId="490CA4D2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921</w:t>
            </w:r>
          </w:p>
        </w:tc>
        <w:tc>
          <w:tcPr>
            <w:tcW w:w="267" w:type="dxa"/>
          </w:tcPr>
          <w:p w14:paraId="4BF21539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2124FF8E" w14:textId="7C182F39" w:rsidR="00683856" w:rsidRPr="00C327F6" w:rsidRDefault="00683856" w:rsidP="00683856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928</w:t>
            </w:r>
          </w:p>
        </w:tc>
      </w:tr>
      <w:tr w:rsidR="004D5290" w:rsidRPr="00C327F6" w14:paraId="195354F1" w14:textId="77777777" w:rsidTr="00C278B6">
        <w:trPr>
          <w:trHeight w:val="389"/>
        </w:trPr>
        <w:tc>
          <w:tcPr>
            <w:tcW w:w="4050" w:type="dxa"/>
          </w:tcPr>
          <w:p w14:paraId="1A712C8C" w14:textId="77777777" w:rsidR="00683856" w:rsidRPr="00C327F6" w:rsidRDefault="00683856" w:rsidP="006838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107" w:type="dxa"/>
          </w:tcPr>
          <w:p w14:paraId="02C6A71E" w14:textId="3FAFCC85" w:rsidR="00683856" w:rsidRPr="00C327F6" w:rsidRDefault="00683856" w:rsidP="00683856">
            <w:pPr>
              <w:tabs>
                <w:tab w:val="clear" w:pos="907"/>
              </w:tabs>
              <w:spacing w:line="240" w:lineRule="auto"/>
              <w:ind w:left="-26" w:right="-3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3,364</w:t>
            </w:r>
          </w:p>
        </w:tc>
        <w:tc>
          <w:tcPr>
            <w:tcW w:w="267" w:type="dxa"/>
          </w:tcPr>
          <w:p w14:paraId="1A05DC7A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</w:tcPr>
          <w:p w14:paraId="6DE7FF19" w14:textId="609C8CD0" w:rsidR="00683856" w:rsidRPr="00C327F6" w:rsidRDefault="00683856" w:rsidP="00683856">
            <w:pPr>
              <w:tabs>
                <w:tab w:val="clear" w:pos="907"/>
                <w:tab w:val="left" w:pos="592"/>
                <w:tab w:val="decimal" w:pos="781"/>
              </w:tabs>
              <w:spacing w:line="240" w:lineRule="auto"/>
              <w:ind w:left="-79" w:right="-4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3,538</w:t>
            </w:r>
          </w:p>
        </w:tc>
        <w:tc>
          <w:tcPr>
            <w:tcW w:w="267" w:type="dxa"/>
          </w:tcPr>
          <w:p w14:paraId="78325D90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3F3C4457" w14:textId="051BE77B" w:rsidR="00683856" w:rsidRPr="00C327F6" w:rsidRDefault="00683856" w:rsidP="00683856">
            <w:pPr>
              <w:tabs>
                <w:tab w:val="clear" w:pos="454"/>
                <w:tab w:val="clear" w:pos="907"/>
                <w:tab w:val="decimal" w:pos="439"/>
                <w:tab w:val="left" w:pos="709"/>
              </w:tabs>
              <w:spacing w:line="240" w:lineRule="auto"/>
              <w:ind w:left="-79" w:right="-59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267" w:type="dxa"/>
          </w:tcPr>
          <w:p w14:paraId="06168E28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2A585220" w14:textId="7F2345E8" w:rsidR="00683856" w:rsidRPr="00C327F6" w:rsidRDefault="00683856" w:rsidP="00683856">
            <w:pPr>
              <w:tabs>
                <w:tab w:val="clear" w:pos="454"/>
                <w:tab w:val="clear" w:pos="907"/>
                <w:tab w:val="decimal" w:pos="467"/>
                <w:tab w:val="left" w:pos="647"/>
              </w:tabs>
              <w:spacing w:line="240" w:lineRule="auto"/>
              <w:ind w:left="-79" w:right="-57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251</w:t>
            </w:r>
          </w:p>
        </w:tc>
      </w:tr>
      <w:tr w:rsidR="00683856" w:rsidRPr="00C327F6" w14:paraId="50BFF33F" w14:textId="77777777" w:rsidTr="00C278B6">
        <w:trPr>
          <w:trHeight w:val="389"/>
        </w:trPr>
        <w:tc>
          <w:tcPr>
            <w:tcW w:w="4050" w:type="dxa"/>
          </w:tcPr>
          <w:p w14:paraId="2CEE67AF" w14:textId="77777777" w:rsidR="00683856" w:rsidRPr="00C327F6" w:rsidRDefault="00683856" w:rsidP="00683856">
            <w:pPr>
              <w:spacing w:line="240" w:lineRule="auto"/>
              <w:ind w:left="160" w:right="-102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ค่าเช่าขั้นต่ำที่ต้องจ่ายตามสัญญาเช่า</w:t>
            </w:r>
          </w:p>
        </w:tc>
        <w:tc>
          <w:tcPr>
            <w:tcW w:w="1107" w:type="dxa"/>
            <w:vAlign w:val="bottom"/>
          </w:tcPr>
          <w:p w14:paraId="510C7F03" w14:textId="5645DF95" w:rsidR="00683856" w:rsidRPr="00C327F6" w:rsidRDefault="00683856" w:rsidP="00683856">
            <w:pPr>
              <w:tabs>
                <w:tab w:val="clear" w:pos="907"/>
              </w:tabs>
              <w:spacing w:line="240" w:lineRule="auto"/>
              <w:ind w:left="-26" w:right="-52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311</w:t>
            </w:r>
          </w:p>
        </w:tc>
        <w:tc>
          <w:tcPr>
            <w:tcW w:w="267" w:type="dxa"/>
            <w:vAlign w:val="bottom"/>
          </w:tcPr>
          <w:p w14:paraId="67717925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vAlign w:val="bottom"/>
          </w:tcPr>
          <w:p w14:paraId="07415F3B" w14:textId="6654701F" w:rsidR="00683856" w:rsidRPr="00C327F6" w:rsidRDefault="00683856" w:rsidP="00683856">
            <w:pPr>
              <w:tabs>
                <w:tab w:val="clear" w:pos="680"/>
                <w:tab w:val="clear" w:pos="907"/>
                <w:tab w:val="left" w:pos="682"/>
              </w:tabs>
              <w:spacing w:line="240" w:lineRule="auto"/>
              <w:ind w:left="-79" w:right="-56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328</w:t>
            </w:r>
          </w:p>
        </w:tc>
        <w:tc>
          <w:tcPr>
            <w:tcW w:w="267" w:type="dxa"/>
            <w:vAlign w:val="bottom"/>
          </w:tcPr>
          <w:p w14:paraId="71EF054A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79AAE430" w14:textId="1A8C0F56" w:rsidR="00683856" w:rsidRPr="00C327F6" w:rsidRDefault="00683856" w:rsidP="00683856">
            <w:pPr>
              <w:tabs>
                <w:tab w:val="clear" w:pos="454"/>
                <w:tab w:val="clear" w:pos="907"/>
                <w:tab w:val="decimal" w:pos="439"/>
                <w:tab w:val="left" w:pos="709"/>
              </w:tabs>
              <w:spacing w:line="240" w:lineRule="auto"/>
              <w:ind w:left="-79" w:right="-5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98</w:t>
            </w:r>
          </w:p>
        </w:tc>
        <w:tc>
          <w:tcPr>
            <w:tcW w:w="267" w:type="dxa"/>
            <w:vAlign w:val="bottom"/>
          </w:tcPr>
          <w:p w14:paraId="2C00EC77" w14:textId="77777777" w:rsidR="00683856" w:rsidRPr="00C327F6" w:rsidRDefault="00683856" w:rsidP="00683856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3A7C61C7" w14:textId="67E68261" w:rsidR="00683856" w:rsidRPr="00C327F6" w:rsidRDefault="00683856" w:rsidP="00683856">
            <w:pPr>
              <w:tabs>
                <w:tab w:val="clear" w:pos="454"/>
                <w:tab w:val="clear" w:pos="907"/>
                <w:tab w:val="decimal" w:pos="467"/>
                <w:tab w:val="left" w:pos="647"/>
              </w:tabs>
              <w:spacing w:line="240" w:lineRule="auto"/>
              <w:ind w:left="-79" w:right="-57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</w:tr>
    </w:tbl>
    <w:p w14:paraId="327E12A3" w14:textId="633B5575" w:rsidR="00D55CA5" w:rsidRPr="00C327F6" w:rsidRDefault="00D55CA5" w:rsidP="00EA29CF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6E51C477" w14:textId="7EA9988E" w:rsidR="00052FED" w:rsidRPr="00C327F6" w:rsidRDefault="003611E2" w:rsidP="00142E74">
      <w:pPr>
        <w:tabs>
          <w:tab w:val="left" w:pos="540"/>
          <w:tab w:val="left" w:pos="9360"/>
        </w:tabs>
        <w:spacing w:line="240" w:lineRule="auto"/>
        <w:ind w:left="547" w:right="101"/>
        <w:jc w:val="thaiDistribute"/>
        <w:rPr>
          <w:rFonts w:asciiTheme="majorBidi" w:hAnsiTheme="majorBidi"/>
          <w:sz w:val="30"/>
          <w:szCs w:val="30"/>
        </w:rPr>
      </w:pPr>
      <w:r w:rsidRPr="00C327F6">
        <w:rPr>
          <w:rFonts w:asciiTheme="majorBidi" w:hAnsiTheme="majorBidi"/>
          <w:spacing w:val="4"/>
          <w:sz w:val="30"/>
          <w:szCs w:val="30"/>
          <w:cs/>
        </w:rPr>
        <w:t xml:space="preserve">ในระหว่างปี </w:t>
      </w:r>
      <w:r w:rsidR="00BD2F2E" w:rsidRPr="00C327F6">
        <w:rPr>
          <w:rFonts w:asciiTheme="majorBidi" w:hAnsiTheme="majorBidi"/>
          <w:spacing w:val="4"/>
          <w:sz w:val="30"/>
          <w:szCs w:val="30"/>
        </w:rPr>
        <w:t>2568</w:t>
      </w:r>
      <w:r w:rsidRPr="00C327F6">
        <w:rPr>
          <w:rFonts w:asciiTheme="majorBidi" w:hAnsiTheme="majorBidi"/>
          <w:spacing w:val="4"/>
          <w:sz w:val="30"/>
          <w:szCs w:val="30"/>
          <w:cs/>
        </w:rPr>
        <w:t xml:space="preserve"> กลุ่มบริษัทและบริษัทจ่ายเงินสมทบกองทุนสำรองเลี้ยงชีพสำหรับพนักงานของกลุ่มบริษัท</w:t>
      </w:r>
      <w:r w:rsidRPr="00C327F6">
        <w:rPr>
          <w:rFonts w:asciiTheme="majorBidi" w:hAnsiTheme="majorBidi" w:hint="cs"/>
          <w:sz w:val="30"/>
          <w:szCs w:val="30"/>
          <w:cs/>
        </w:rPr>
        <w:t>เป็น</w:t>
      </w:r>
      <w:r w:rsidRPr="00C327F6">
        <w:rPr>
          <w:rFonts w:asciiTheme="majorBidi" w:hAnsiTheme="majorBidi"/>
          <w:sz w:val="30"/>
          <w:szCs w:val="30"/>
          <w:cs/>
        </w:rPr>
        <w:t xml:space="preserve">จำนวน </w:t>
      </w:r>
      <w:r w:rsidR="00683856" w:rsidRPr="00C327F6">
        <w:rPr>
          <w:rFonts w:asciiTheme="majorBidi" w:hAnsiTheme="majorBidi"/>
          <w:sz w:val="30"/>
          <w:szCs w:val="30"/>
        </w:rPr>
        <w:t>977</w:t>
      </w:r>
      <w:r w:rsidR="00A47A49" w:rsidRPr="00C327F6">
        <w:rPr>
          <w:rFonts w:asciiTheme="majorBidi" w:hAnsiTheme="majorBidi"/>
          <w:sz w:val="30"/>
          <w:szCs w:val="30"/>
        </w:rPr>
        <w:t xml:space="preserve"> </w:t>
      </w:r>
      <w:r w:rsidRPr="00C327F6">
        <w:rPr>
          <w:rFonts w:asciiTheme="majorBidi" w:hAnsiTheme="majorBidi"/>
          <w:sz w:val="30"/>
          <w:szCs w:val="30"/>
          <w:cs/>
        </w:rPr>
        <w:t>ล้านบาทและ</w:t>
      </w:r>
      <w:r w:rsidR="00683856" w:rsidRPr="00C327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83856" w:rsidRPr="00C327F6">
        <w:rPr>
          <w:rFonts w:asciiTheme="majorBidi" w:hAnsiTheme="majorBidi" w:cstheme="majorBidi"/>
          <w:sz w:val="30"/>
          <w:szCs w:val="30"/>
        </w:rPr>
        <w:t>582</w:t>
      </w:r>
      <w:r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Pr="00C327F6">
        <w:rPr>
          <w:rFonts w:asciiTheme="majorBidi" w:hAnsiTheme="majorBidi"/>
          <w:sz w:val="30"/>
          <w:szCs w:val="30"/>
          <w:cs/>
        </w:rPr>
        <w:t xml:space="preserve">ล้านบาท ตามลำดับ </w:t>
      </w:r>
      <w:r w:rsidRPr="00C327F6">
        <w:rPr>
          <w:rFonts w:asciiTheme="majorBidi" w:hAnsiTheme="majorBidi"/>
          <w:i/>
          <w:iCs/>
          <w:sz w:val="30"/>
          <w:szCs w:val="30"/>
          <w:cs/>
        </w:rPr>
        <w:t>(</w:t>
      </w:r>
      <w:r w:rsidR="00BD2F2E" w:rsidRPr="00C327F6">
        <w:rPr>
          <w:rFonts w:asciiTheme="majorBidi" w:hAnsiTheme="majorBidi"/>
          <w:i/>
          <w:iCs/>
          <w:sz w:val="30"/>
          <w:szCs w:val="30"/>
        </w:rPr>
        <w:t>2567</w:t>
      </w:r>
      <w:r w:rsidRPr="00C327F6">
        <w:rPr>
          <w:rFonts w:asciiTheme="majorBidi" w:hAnsiTheme="majorBidi"/>
          <w:i/>
          <w:iCs/>
          <w:sz w:val="30"/>
          <w:szCs w:val="30"/>
          <w:cs/>
        </w:rPr>
        <w:t xml:space="preserve">: จำนวน </w:t>
      </w:r>
      <w:r w:rsidR="00411C91" w:rsidRPr="00C327F6">
        <w:rPr>
          <w:rFonts w:asciiTheme="majorBidi" w:hAnsiTheme="majorBidi"/>
          <w:i/>
          <w:iCs/>
          <w:sz w:val="30"/>
          <w:szCs w:val="30"/>
        </w:rPr>
        <w:t>1,0</w:t>
      </w:r>
      <w:r w:rsidR="00693389" w:rsidRPr="00C327F6">
        <w:rPr>
          <w:rFonts w:asciiTheme="majorBidi" w:hAnsiTheme="majorBidi"/>
          <w:i/>
          <w:iCs/>
          <w:sz w:val="30"/>
          <w:szCs w:val="30"/>
        </w:rPr>
        <w:t>45</w:t>
      </w:r>
      <w:r w:rsidR="00A9789C" w:rsidRPr="00C327F6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C327F6">
        <w:rPr>
          <w:rFonts w:asciiTheme="majorBidi" w:hAnsiTheme="majorBidi"/>
          <w:i/>
          <w:iCs/>
          <w:sz w:val="30"/>
          <w:szCs w:val="30"/>
          <w:cs/>
        </w:rPr>
        <w:t xml:space="preserve">ล้านบาทและ </w:t>
      </w:r>
      <w:r w:rsidR="00AF41B3" w:rsidRPr="00C327F6">
        <w:rPr>
          <w:rFonts w:asciiTheme="majorBidi" w:hAnsiTheme="majorBidi"/>
          <w:i/>
          <w:iCs/>
          <w:sz w:val="30"/>
          <w:szCs w:val="30"/>
        </w:rPr>
        <w:t>5</w:t>
      </w:r>
      <w:r w:rsidR="00486827" w:rsidRPr="00C327F6">
        <w:rPr>
          <w:rFonts w:asciiTheme="majorBidi" w:hAnsiTheme="majorBidi"/>
          <w:i/>
          <w:iCs/>
          <w:sz w:val="30"/>
          <w:szCs w:val="30"/>
        </w:rPr>
        <w:t>9</w:t>
      </w:r>
      <w:r w:rsidR="00693389" w:rsidRPr="00C327F6">
        <w:rPr>
          <w:rFonts w:asciiTheme="majorBidi" w:hAnsiTheme="majorBidi"/>
          <w:i/>
          <w:iCs/>
          <w:sz w:val="30"/>
          <w:szCs w:val="30"/>
        </w:rPr>
        <w:t>6</w:t>
      </w:r>
      <w:r w:rsidR="00A9789C" w:rsidRPr="00C327F6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C327F6">
        <w:rPr>
          <w:rFonts w:asciiTheme="majorBidi" w:hAnsiTheme="majorBidi"/>
          <w:i/>
          <w:iCs/>
          <w:sz w:val="30"/>
          <w:szCs w:val="30"/>
          <w:cs/>
        </w:rPr>
        <w:t>ล้านบาท ตามลำดับ)</w:t>
      </w:r>
      <w:r w:rsidR="006517C6" w:rsidRPr="00C327F6">
        <w:rPr>
          <w:rFonts w:asciiTheme="majorBidi" w:hAnsiTheme="majorBidi"/>
          <w:sz w:val="30"/>
          <w:szCs w:val="30"/>
        </w:rPr>
        <w:t xml:space="preserve"> </w:t>
      </w:r>
      <w:r w:rsidRPr="00C327F6">
        <w:rPr>
          <w:rFonts w:asciiTheme="majorBidi" w:hAnsiTheme="majorBidi"/>
          <w:sz w:val="30"/>
          <w:szCs w:val="30"/>
          <w:cs/>
        </w:rPr>
        <w:t>ซึ่งแสดง</w:t>
      </w:r>
      <w:r w:rsidRPr="00C327F6">
        <w:rPr>
          <w:rFonts w:asciiTheme="majorBidi" w:hAnsiTheme="majorBidi" w:hint="cs"/>
          <w:sz w:val="30"/>
          <w:szCs w:val="30"/>
          <w:cs/>
        </w:rPr>
        <w:t>เป็นส่วนหนึ่งของค่าใช้จ่ายผลประโยชน์ของพนักงาน</w:t>
      </w:r>
    </w:p>
    <w:p w14:paraId="69A25D82" w14:textId="77777777" w:rsidR="00D83F2F" w:rsidRPr="00C327F6" w:rsidRDefault="00D83F2F" w:rsidP="00142E74">
      <w:pPr>
        <w:tabs>
          <w:tab w:val="left" w:pos="540"/>
          <w:tab w:val="left" w:pos="9360"/>
        </w:tabs>
        <w:spacing w:line="240" w:lineRule="auto"/>
        <w:ind w:left="547" w:right="101"/>
        <w:jc w:val="thaiDistribute"/>
        <w:rPr>
          <w:rFonts w:asciiTheme="majorBidi" w:hAnsiTheme="majorBidi"/>
          <w:sz w:val="30"/>
          <w:szCs w:val="30"/>
          <w:cs/>
        </w:rPr>
      </w:pPr>
    </w:p>
    <w:p w14:paraId="6302E779" w14:textId="73CFE893" w:rsidR="00EA29CF" w:rsidRPr="00C327F6" w:rsidRDefault="00EA29CF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327F6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ภาษีเงินได้</w:t>
      </w:r>
    </w:p>
    <w:p w14:paraId="32C4AE0E" w14:textId="77777777" w:rsidR="00EA29CF" w:rsidRPr="00C327F6" w:rsidRDefault="00EA29CF" w:rsidP="00EA29CF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16"/>
        <w:gridCol w:w="265"/>
        <w:gridCol w:w="1083"/>
        <w:gridCol w:w="266"/>
        <w:gridCol w:w="1150"/>
        <w:gridCol w:w="265"/>
        <w:gridCol w:w="1109"/>
      </w:tblGrid>
      <w:tr w:rsidR="004D5290" w:rsidRPr="00C327F6" w14:paraId="16F4DDDA" w14:textId="77777777" w:rsidTr="00C278B6">
        <w:tc>
          <w:tcPr>
            <w:tcW w:w="3960" w:type="dxa"/>
          </w:tcPr>
          <w:p w14:paraId="3E561F1C" w14:textId="5C30FE4B" w:rsidR="00EA29CF" w:rsidRPr="00C327F6" w:rsidRDefault="00EA29CF" w:rsidP="00C278B6">
            <w:pPr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327F6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64" w:type="dxa"/>
            <w:gridSpan w:val="3"/>
          </w:tcPr>
          <w:p w14:paraId="08F44EB7" w14:textId="77777777" w:rsidR="00EA29CF" w:rsidRPr="00C327F6" w:rsidRDefault="00EA29CF" w:rsidP="00C278B6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6" w:type="dxa"/>
          </w:tcPr>
          <w:p w14:paraId="1F7C7848" w14:textId="77777777" w:rsidR="00EA29CF" w:rsidRPr="00C327F6" w:rsidRDefault="00EA29CF" w:rsidP="00C278B6">
            <w:pPr>
              <w:spacing w:line="34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14:paraId="051F25AC" w14:textId="77777777" w:rsidR="00EA29CF" w:rsidRPr="00C327F6" w:rsidRDefault="00EA29CF" w:rsidP="00C278B6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4D5290" w:rsidRPr="00C327F6" w14:paraId="63085798" w14:textId="77777777" w:rsidTr="00C278B6">
        <w:tc>
          <w:tcPr>
            <w:tcW w:w="3960" w:type="dxa"/>
          </w:tcPr>
          <w:p w14:paraId="4AEFA7AC" w14:textId="77777777" w:rsidR="00486827" w:rsidRPr="00C327F6" w:rsidRDefault="00486827" w:rsidP="00486827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67004327" w14:textId="350B82BC" w:rsidR="00486827" w:rsidRPr="00C327F6" w:rsidRDefault="00BD2F2E" w:rsidP="00486827">
            <w:pPr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2568</w:t>
            </w:r>
          </w:p>
        </w:tc>
        <w:tc>
          <w:tcPr>
            <w:tcW w:w="265" w:type="dxa"/>
          </w:tcPr>
          <w:p w14:paraId="101D2EED" w14:textId="77777777" w:rsidR="00486827" w:rsidRPr="00C327F6" w:rsidRDefault="00486827" w:rsidP="00486827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A9DE1F6" w14:textId="598B74CA" w:rsidR="00486827" w:rsidRPr="00C327F6" w:rsidRDefault="00BD2F2E" w:rsidP="00486827">
            <w:pPr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66" w:type="dxa"/>
            <w:vAlign w:val="center"/>
          </w:tcPr>
          <w:p w14:paraId="25F2661F" w14:textId="77777777" w:rsidR="00486827" w:rsidRPr="00C327F6" w:rsidRDefault="00486827" w:rsidP="00486827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F447F3D" w14:textId="31AF9E19" w:rsidR="00486827" w:rsidRPr="00C327F6" w:rsidRDefault="00BD2F2E" w:rsidP="00486827">
            <w:pPr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2568</w:t>
            </w:r>
          </w:p>
        </w:tc>
        <w:tc>
          <w:tcPr>
            <w:tcW w:w="265" w:type="dxa"/>
          </w:tcPr>
          <w:p w14:paraId="61D2280A" w14:textId="77777777" w:rsidR="00486827" w:rsidRPr="00C327F6" w:rsidRDefault="00486827" w:rsidP="00486827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6570284" w14:textId="2EB55C4E" w:rsidR="00486827" w:rsidRPr="00C327F6" w:rsidRDefault="00BD2F2E" w:rsidP="00486827">
            <w:pPr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</w:tr>
      <w:tr w:rsidR="004D5290" w:rsidRPr="00C327F6" w14:paraId="40AD1336" w14:textId="77777777" w:rsidTr="00C278B6">
        <w:tc>
          <w:tcPr>
            <w:tcW w:w="3960" w:type="dxa"/>
          </w:tcPr>
          <w:p w14:paraId="521553A9" w14:textId="77777777" w:rsidR="00EA29CF" w:rsidRPr="00C327F6" w:rsidRDefault="00EA29CF" w:rsidP="00C278B6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54" w:type="dxa"/>
            <w:gridSpan w:val="7"/>
          </w:tcPr>
          <w:p w14:paraId="17375463" w14:textId="77777777" w:rsidR="00EA29CF" w:rsidRPr="00C327F6" w:rsidRDefault="00EA29CF" w:rsidP="00C278B6">
            <w:pPr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5290" w:rsidRPr="00C327F6" w14:paraId="79DD5163" w14:textId="77777777" w:rsidTr="00C278B6">
        <w:tc>
          <w:tcPr>
            <w:tcW w:w="3960" w:type="dxa"/>
          </w:tcPr>
          <w:p w14:paraId="4AC6CFC4" w14:textId="5F9DC6BD" w:rsidR="00EA29CF" w:rsidRPr="00C327F6" w:rsidRDefault="00213E5C" w:rsidP="00C278B6">
            <w:pPr>
              <w:spacing w:line="340" w:lineRule="exact"/>
              <w:ind w:left="7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ภาษีเงินได้ปีปัจจุบัน</w:t>
            </w:r>
          </w:p>
        </w:tc>
        <w:tc>
          <w:tcPr>
            <w:tcW w:w="1116" w:type="dxa"/>
          </w:tcPr>
          <w:p w14:paraId="481D612D" w14:textId="77777777" w:rsidR="00EA29CF" w:rsidRPr="00C327F6" w:rsidRDefault="00EA29CF" w:rsidP="00C278B6">
            <w:pPr>
              <w:tabs>
                <w:tab w:val="decimal" w:pos="794"/>
              </w:tabs>
              <w:spacing w:line="340" w:lineRule="exact"/>
              <w:ind w:left="-79" w:right="-14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5" w:type="dxa"/>
          </w:tcPr>
          <w:p w14:paraId="2A25E66C" w14:textId="77777777" w:rsidR="00EA29CF" w:rsidRPr="00C327F6" w:rsidRDefault="00EA29CF" w:rsidP="00C278B6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0B05865E" w14:textId="77777777" w:rsidR="00EA29CF" w:rsidRPr="00C327F6" w:rsidRDefault="00EA29CF" w:rsidP="00C278B6">
            <w:pPr>
              <w:tabs>
                <w:tab w:val="clear" w:pos="907"/>
                <w:tab w:val="decimal" w:pos="911"/>
              </w:tabs>
              <w:spacing w:line="340" w:lineRule="exact"/>
              <w:ind w:left="-79" w:right="-14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6" w:type="dxa"/>
          </w:tcPr>
          <w:p w14:paraId="6E008269" w14:textId="77777777" w:rsidR="00EA29CF" w:rsidRPr="00C327F6" w:rsidRDefault="00EA29CF" w:rsidP="00C278B6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2497F42D" w14:textId="77777777" w:rsidR="00EA29CF" w:rsidRPr="00C327F6" w:rsidRDefault="00EA29CF" w:rsidP="00C278B6">
            <w:pPr>
              <w:tabs>
                <w:tab w:val="clear" w:pos="907"/>
                <w:tab w:val="decimal" w:pos="882"/>
              </w:tabs>
              <w:spacing w:line="340" w:lineRule="exact"/>
              <w:ind w:left="-79" w:right="7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5" w:type="dxa"/>
          </w:tcPr>
          <w:p w14:paraId="747F29E7" w14:textId="77777777" w:rsidR="00EA29CF" w:rsidRPr="00C327F6" w:rsidRDefault="00EA29CF" w:rsidP="00C278B6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9" w:type="dxa"/>
          </w:tcPr>
          <w:p w14:paraId="4D776EAA" w14:textId="77777777" w:rsidR="00EA29CF" w:rsidRPr="00C327F6" w:rsidRDefault="00EA29CF" w:rsidP="00C278B6">
            <w:pPr>
              <w:tabs>
                <w:tab w:val="clear" w:pos="907"/>
                <w:tab w:val="decimal" w:pos="882"/>
              </w:tabs>
              <w:spacing w:line="340" w:lineRule="exact"/>
              <w:ind w:left="-79" w:right="7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4D5290" w:rsidRPr="00C327F6" w14:paraId="29C2B6E5" w14:textId="77777777" w:rsidTr="00C278B6">
        <w:tc>
          <w:tcPr>
            <w:tcW w:w="3960" w:type="dxa"/>
          </w:tcPr>
          <w:p w14:paraId="3A8836CE" w14:textId="77777777" w:rsidR="00A51D7E" w:rsidRPr="00C327F6" w:rsidRDefault="00A51D7E" w:rsidP="00A51D7E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1116" w:type="dxa"/>
          </w:tcPr>
          <w:p w14:paraId="16AB4FC9" w14:textId="7175EE8C" w:rsidR="00A51D7E" w:rsidRPr="00C327F6" w:rsidRDefault="00A51D7E" w:rsidP="00A51D7E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1,142</w:t>
            </w:r>
          </w:p>
        </w:tc>
        <w:tc>
          <w:tcPr>
            <w:tcW w:w="265" w:type="dxa"/>
          </w:tcPr>
          <w:p w14:paraId="4520886B" w14:textId="77777777" w:rsidR="00A51D7E" w:rsidRPr="00C327F6" w:rsidRDefault="00A51D7E" w:rsidP="00A51D7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0C1E45C5" w14:textId="777104D0" w:rsidR="00A51D7E" w:rsidRPr="00C327F6" w:rsidRDefault="00A51D7E" w:rsidP="00A51D7E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1,324</w:t>
            </w:r>
          </w:p>
        </w:tc>
        <w:tc>
          <w:tcPr>
            <w:tcW w:w="266" w:type="dxa"/>
          </w:tcPr>
          <w:p w14:paraId="00674254" w14:textId="77777777" w:rsidR="00A51D7E" w:rsidRPr="00C327F6" w:rsidRDefault="00A51D7E" w:rsidP="00A51D7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146846FE" w14:textId="4A79709D" w:rsidR="00A51D7E" w:rsidRPr="00C327F6" w:rsidRDefault="00A51D7E" w:rsidP="008E2B21">
            <w:pPr>
              <w:tabs>
                <w:tab w:val="clear" w:pos="680"/>
                <w:tab w:val="clear" w:pos="907"/>
                <w:tab w:val="left" w:pos="575"/>
                <w:tab w:val="decimal" w:pos="665"/>
              </w:tabs>
              <w:spacing w:line="340" w:lineRule="exact"/>
              <w:ind w:left="-7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F7833C5" w14:textId="77777777" w:rsidR="00A51D7E" w:rsidRPr="00C327F6" w:rsidRDefault="00A51D7E" w:rsidP="00A51D7E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1670F4C" w14:textId="702481D1" w:rsidR="00A51D7E" w:rsidRPr="00C327F6" w:rsidRDefault="00A51D7E" w:rsidP="008E2B21">
            <w:pPr>
              <w:tabs>
                <w:tab w:val="clear" w:pos="680"/>
                <w:tab w:val="clear" w:pos="907"/>
                <w:tab w:val="decimal" w:pos="603"/>
              </w:tabs>
              <w:spacing w:line="340" w:lineRule="exact"/>
              <w:ind w:left="-79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290" w:rsidRPr="00C327F6" w14:paraId="2B40DF9B" w14:textId="77777777" w:rsidTr="00C278B6">
        <w:tc>
          <w:tcPr>
            <w:tcW w:w="3960" w:type="dxa"/>
          </w:tcPr>
          <w:p w14:paraId="2DEF3254" w14:textId="5175EE41" w:rsidR="00A51D7E" w:rsidRPr="00C327F6" w:rsidRDefault="00A51D7E" w:rsidP="00A51D7E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ภาษีปีก่อน ๆ ที่บันทึก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ต่ำไป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C6A90C3" w14:textId="544D74BB" w:rsidR="00A51D7E" w:rsidRPr="00C327F6" w:rsidRDefault="00A51D7E" w:rsidP="00A51D7E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672</w:t>
            </w:r>
          </w:p>
        </w:tc>
        <w:tc>
          <w:tcPr>
            <w:tcW w:w="265" w:type="dxa"/>
          </w:tcPr>
          <w:p w14:paraId="2F407749" w14:textId="77777777" w:rsidR="00A51D7E" w:rsidRPr="00C327F6" w:rsidRDefault="00A51D7E" w:rsidP="00A51D7E">
            <w:pPr>
              <w:tabs>
                <w:tab w:val="decimal" w:pos="794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72CFB51" w14:textId="39625551" w:rsidR="00A51D7E" w:rsidRPr="00C327F6" w:rsidRDefault="00A51D7E" w:rsidP="00A51D7E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             16</w:t>
            </w:r>
          </w:p>
        </w:tc>
        <w:tc>
          <w:tcPr>
            <w:tcW w:w="266" w:type="dxa"/>
          </w:tcPr>
          <w:p w14:paraId="73B23D6C" w14:textId="77777777" w:rsidR="00A51D7E" w:rsidRPr="00C327F6" w:rsidRDefault="00A51D7E" w:rsidP="00A51D7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7EB40C3" w14:textId="2FE213CC" w:rsidR="00A51D7E" w:rsidRPr="00C327F6" w:rsidRDefault="00A51D7E" w:rsidP="008E2B21">
            <w:pPr>
              <w:tabs>
                <w:tab w:val="clear" w:pos="680"/>
                <w:tab w:val="clear" w:pos="907"/>
                <w:tab w:val="left" w:pos="575"/>
                <w:tab w:val="decimal" w:pos="665"/>
              </w:tabs>
              <w:spacing w:line="340" w:lineRule="exact"/>
              <w:ind w:left="-7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7203B4D" w14:textId="77777777" w:rsidR="00A51D7E" w:rsidRPr="00C327F6" w:rsidRDefault="00A51D7E" w:rsidP="00A51D7E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6A8FD73B" w14:textId="48C2EA43" w:rsidR="00A51D7E" w:rsidRPr="00C327F6" w:rsidRDefault="00A51D7E" w:rsidP="008E2B21">
            <w:pPr>
              <w:tabs>
                <w:tab w:val="clear" w:pos="680"/>
                <w:tab w:val="clear" w:pos="907"/>
                <w:tab w:val="decimal" w:pos="603"/>
              </w:tabs>
              <w:spacing w:line="340" w:lineRule="exact"/>
              <w:ind w:left="-79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290" w:rsidRPr="00C327F6" w14:paraId="7B2BEB0C" w14:textId="77777777" w:rsidTr="00C278B6">
        <w:tc>
          <w:tcPr>
            <w:tcW w:w="3960" w:type="dxa"/>
          </w:tcPr>
          <w:p w14:paraId="72CF09BC" w14:textId="77777777" w:rsidR="00A51D7E" w:rsidRPr="00C327F6" w:rsidRDefault="00A51D7E" w:rsidP="00A51D7E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0BB555A1" w14:textId="3A841E26" w:rsidR="00A51D7E" w:rsidRPr="00C327F6" w:rsidRDefault="00A51D7E" w:rsidP="00A51D7E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1,814</w:t>
            </w:r>
          </w:p>
        </w:tc>
        <w:tc>
          <w:tcPr>
            <w:tcW w:w="265" w:type="dxa"/>
          </w:tcPr>
          <w:p w14:paraId="46A2BD5B" w14:textId="77777777" w:rsidR="00A51D7E" w:rsidRPr="00C327F6" w:rsidRDefault="00A51D7E" w:rsidP="00A51D7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6C472AEA" w14:textId="3A051002" w:rsidR="00A51D7E" w:rsidRPr="00C327F6" w:rsidRDefault="00A51D7E" w:rsidP="00A51D7E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1,340</w:t>
            </w:r>
          </w:p>
        </w:tc>
        <w:tc>
          <w:tcPr>
            <w:tcW w:w="266" w:type="dxa"/>
          </w:tcPr>
          <w:p w14:paraId="01465191" w14:textId="77777777" w:rsidR="00A51D7E" w:rsidRPr="00C327F6" w:rsidRDefault="00A51D7E" w:rsidP="00A51D7E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1B3D337" w14:textId="0F1E4E02" w:rsidR="00A51D7E" w:rsidRPr="00C327F6" w:rsidRDefault="00A51D7E" w:rsidP="008E2B21">
            <w:pPr>
              <w:tabs>
                <w:tab w:val="clear" w:pos="680"/>
                <w:tab w:val="clear" w:pos="907"/>
                <w:tab w:val="left" w:pos="575"/>
                <w:tab w:val="decimal" w:pos="665"/>
              </w:tabs>
              <w:spacing w:line="340" w:lineRule="exact"/>
              <w:ind w:left="-7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ABA868C" w14:textId="77777777" w:rsidR="00A51D7E" w:rsidRPr="00C327F6" w:rsidRDefault="00A51D7E" w:rsidP="00A51D7E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10C89C96" w14:textId="752AEE57" w:rsidR="00A51D7E" w:rsidRPr="00C327F6" w:rsidRDefault="00A51D7E" w:rsidP="008E2B21">
            <w:pPr>
              <w:tabs>
                <w:tab w:val="clear" w:pos="680"/>
                <w:tab w:val="clear" w:pos="907"/>
                <w:tab w:val="decimal" w:pos="603"/>
              </w:tabs>
              <w:spacing w:line="340" w:lineRule="exact"/>
              <w:ind w:left="-79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290" w:rsidRPr="00C327F6" w14:paraId="717C7902" w14:textId="77777777" w:rsidTr="00C278B6">
        <w:tc>
          <w:tcPr>
            <w:tcW w:w="3960" w:type="dxa"/>
          </w:tcPr>
          <w:p w14:paraId="5EE53347" w14:textId="418E64C4" w:rsidR="00A378A2" w:rsidRPr="00C327F6" w:rsidRDefault="00A378A2" w:rsidP="00A378A2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9ED17D1" w14:textId="77777777" w:rsidR="00A378A2" w:rsidRPr="00C327F6" w:rsidRDefault="00A378A2" w:rsidP="00A378A2">
            <w:pPr>
              <w:tabs>
                <w:tab w:val="decimal" w:pos="79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37B76B6B" w14:textId="77777777" w:rsidR="00A378A2" w:rsidRPr="00C327F6" w:rsidRDefault="00A378A2" w:rsidP="00A378A2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12A0AE15" w14:textId="77777777" w:rsidR="00A378A2" w:rsidRPr="00C327F6" w:rsidRDefault="00A378A2" w:rsidP="00A378A2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394316AC" w14:textId="77777777" w:rsidR="00A378A2" w:rsidRPr="00C327F6" w:rsidRDefault="00A378A2" w:rsidP="00A378A2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5DC9A36B" w14:textId="77777777" w:rsidR="00A378A2" w:rsidRPr="00C327F6" w:rsidRDefault="00A378A2" w:rsidP="00A378A2">
            <w:pPr>
              <w:tabs>
                <w:tab w:val="clear" w:pos="907"/>
                <w:tab w:val="decimal" w:pos="8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1B8F1F08" w14:textId="77777777" w:rsidR="00A378A2" w:rsidRPr="00C327F6" w:rsidRDefault="00A378A2" w:rsidP="00A378A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5CA6439B" w14:textId="77777777" w:rsidR="00A378A2" w:rsidRPr="00C327F6" w:rsidRDefault="00A378A2" w:rsidP="00A378A2">
            <w:pPr>
              <w:tabs>
                <w:tab w:val="clear" w:pos="907"/>
                <w:tab w:val="decimal" w:pos="8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1985A71B" w14:textId="77777777" w:rsidTr="00C278B6">
        <w:tc>
          <w:tcPr>
            <w:tcW w:w="3960" w:type="dxa"/>
          </w:tcPr>
          <w:p w14:paraId="4F3B2A8D" w14:textId="77777777" w:rsidR="00A51D7E" w:rsidRPr="00C327F6" w:rsidRDefault="00A51D7E" w:rsidP="00A51D7E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BDC418F" w14:textId="0BB2339E" w:rsidR="00A51D7E" w:rsidRPr="00C327F6" w:rsidRDefault="00F96603" w:rsidP="008E2B21">
            <w:pPr>
              <w:tabs>
                <w:tab w:val="clear" w:pos="907"/>
                <w:tab w:val="decimal" w:pos="585"/>
              </w:tabs>
              <w:spacing w:line="340" w:lineRule="exact"/>
              <w:ind w:left="-79" w:right="-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(1,237)</w:t>
            </w:r>
          </w:p>
        </w:tc>
        <w:tc>
          <w:tcPr>
            <w:tcW w:w="265" w:type="dxa"/>
          </w:tcPr>
          <w:p w14:paraId="3BCBD8BA" w14:textId="77777777" w:rsidR="00A51D7E" w:rsidRPr="00C327F6" w:rsidRDefault="00A51D7E" w:rsidP="00A51D7E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6461FE1" w14:textId="197736F8" w:rsidR="00A51D7E" w:rsidRPr="00C327F6" w:rsidRDefault="00A51D7E" w:rsidP="00A51D7E">
            <w:pPr>
              <w:tabs>
                <w:tab w:val="clear" w:pos="907"/>
                <w:tab w:val="decimal" w:pos="585"/>
              </w:tabs>
              <w:spacing w:line="340" w:lineRule="exact"/>
              <w:ind w:left="-79"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(2,508)</w:t>
            </w:r>
          </w:p>
        </w:tc>
        <w:tc>
          <w:tcPr>
            <w:tcW w:w="266" w:type="dxa"/>
          </w:tcPr>
          <w:p w14:paraId="1B41B915" w14:textId="77777777" w:rsidR="00A51D7E" w:rsidRPr="00C327F6" w:rsidRDefault="00A51D7E" w:rsidP="00A51D7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36612E6" w14:textId="6F5E1A6D" w:rsidR="00A51D7E" w:rsidRPr="00C327F6" w:rsidRDefault="00A51D7E" w:rsidP="00A51D7E">
            <w:pPr>
              <w:tabs>
                <w:tab w:val="clear" w:pos="907"/>
                <w:tab w:val="decimal" w:pos="760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(239)</w:t>
            </w:r>
          </w:p>
        </w:tc>
        <w:tc>
          <w:tcPr>
            <w:tcW w:w="265" w:type="dxa"/>
          </w:tcPr>
          <w:p w14:paraId="3DEFEB34" w14:textId="77777777" w:rsidR="00A51D7E" w:rsidRPr="00C327F6" w:rsidRDefault="00A51D7E" w:rsidP="00A51D7E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81F0814" w14:textId="0F236AD6" w:rsidR="00A51D7E" w:rsidRPr="00C327F6" w:rsidRDefault="00A51D7E" w:rsidP="00A51D7E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(915)</w:t>
            </w:r>
          </w:p>
        </w:tc>
      </w:tr>
      <w:tr w:rsidR="00A51D7E" w:rsidRPr="00C327F6" w14:paraId="17907DE5" w14:textId="77777777" w:rsidTr="00C278B6">
        <w:tc>
          <w:tcPr>
            <w:tcW w:w="3960" w:type="dxa"/>
          </w:tcPr>
          <w:p w14:paraId="3768875B" w14:textId="77777777" w:rsidR="00A51D7E" w:rsidRPr="00C327F6" w:rsidRDefault="00A51D7E" w:rsidP="00A51D7E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401D9203" w14:textId="10858082" w:rsidR="00A51D7E" w:rsidRPr="00C327F6" w:rsidRDefault="00F96603" w:rsidP="00A51D7E">
            <w:pPr>
              <w:tabs>
                <w:tab w:val="clear" w:pos="907"/>
                <w:tab w:val="decimal" w:pos="760"/>
              </w:tabs>
              <w:spacing w:line="340" w:lineRule="exac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577</w:t>
            </w:r>
          </w:p>
        </w:tc>
        <w:tc>
          <w:tcPr>
            <w:tcW w:w="265" w:type="dxa"/>
          </w:tcPr>
          <w:p w14:paraId="497762C4" w14:textId="77777777" w:rsidR="00A51D7E" w:rsidRPr="00C327F6" w:rsidRDefault="00A51D7E" w:rsidP="00A51D7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0414E5B4" w14:textId="2ED01E5A" w:rsidR="00A51D7E" w:rsidRPr="00C327F6" w:rsidRDefault="00A51D7E" w:rsidP="00A51D7E">
            <w:pPr>
              <w:tabs>
                <w:tab w:val="clear" w:pos="907"/>
                <w:tab w:val="decimal" w:pos="585"/>
              </w:tabs>
              <w:spacing w:line="340" w:lineRule="exact"/>
              <w:ind w:left="-79"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(1,168)</w:t>
            </w:r>
          </w:p>
        </w:tc>
        <w:tc>
          <w:tcPr>
            <w:tcW w:w="266" w:type="dxa"/>
          </w:tcPr>
          <w:p w14:paraId="30BCDE78" w14:textId="77777777" w:rsidR="00A51D7E" w:rsidRPr="00C327F6" w:rsidRDefault="00A51D7E" w:rsidP="00A51D7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58AF5E49" w14:textId="0828C7A7" w:rsidR="00A51D7E" w:rsidRPr="00C327F6" w:rsidRDefault="00A51D7E" w:rsidP="00A51D7E">
            <w:pPr>
              <w:tabs>
                <w:tab w:val="clear" w:pos="907"/>
                <w:tab w:val="decimal" w:pos="760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(239)</w:t>
            </w:r>
          </w:p>
        </w:tc>
        <w:tc>
          <w:tcPr>
            <w:tcW w:w="265" w:type="dxa"/>
          </w:tcPr>
          <w:p w14:paraId="5AC0F54D" w14:textId="77777777" w:rsidR="00A51D7E" w:rsidRPr="00C327F6" w:rsidRDefault="00A51D7E" w:rsidP="00A51D7E">
            <w:pPr>
              <w:tabs>
                <w:tab w:val="decimal" w:pos="794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378F828F" w14:textId="3C5C6FE3" w:rsidR="00A51D7E" w:rsidRPr="00C327F6" w:rsidRDefault="00A51D7E" w:rsidP="00A51D7E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(915)</w:t>
            </w:r>
          </w:p>
        </w:tc>
      </w:tr>
    </w:tbl>
    <w:p w14:paraId="1D3A7AC8" w14:textId="77777777" w:rsidR="00EA29CF" w:rsidRDefault="00EA29CF" w:rsidP="00EA29CF">
      <w:pPr>
        <w:spacing w:line="240" w:lineRule="auto"/>
        <w:ind w:left="547"/>
        <w:rPr>
          <w:rFonts w:asciiTheme="majorBidi" w:hAnsiTheme="majorBidi" w:cstheme="majorBidi"/>
          <w:bCs/>
          <w:i/>
          <w:iCs/>
          <w:sz w:val="30"/>
          <w:szCs w:val="30"/>
        </w:rPr>
      </w:pPr>
    </w:p>
    <w:tbl>
      <w:tblPr>
        <w:tblW w:w="92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16"/>
        <w:gridCol w:w="265"/>
        <w:gridCol w:w="1083"/>
        <w:gridCol w:w="266"/>
        <w:gridCol w:w="1150"/>
        <w:gridCol w:w="265"/>
        <w:gridCol w:w="1109"/>
      </w:tblGrid>
      <w:tr w:rsidR="00677AB2" w:rsidRPr="00C327F6" w14:paraId="16642AD9" w14:textId="77777777" w:rsidTr="00A85957">
        <w:tc>
          <w:tcPr>
            <w:tcW w:w="3960" w:type="dxa"/>
          </w:tcPr>
          <w:p w14:paraId="7C6751A6" w14:textId="77777777" w:rsidR="00677AB2" w:rsidRPr="00C327F6" w:rsidRDefault="00677AB2" w:rsidP="00A85957">
            <w:pPr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327F6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464" w:type="dxa"/>
            <w:gridSpan w:val="3"/>
          </w:tcPr>
          <w:p w14:paraId="22B451C8" w14:textId="77777777" w:rsidR="00677AB2" w:rsidRPr="00C327F6" w:rsidRDefault="00677AB2" w:rsidP="00A8595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7AB21E86" w14:textId="77777777" w:rsidR="00677AB2" w:rsidRPr="00C327F6" w:rsidRDefault="00677AB2" w:rsidP="00A85957">
            <w:pPr>
              <w:spacing w:line="34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14:paraId="1E49F5B7" w14:textId="77777777" w:rsidR="00677AB2" w:rsidRPr="00C327F6" w:rsidRDefault="00677AB2" w:rsidP="00A8595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รวม</w:t>
            </w:r>
          </w:p>
        </w:tc>
      </w:tr>
      <w:tr w:rsidR="00677AB2" w:rsidRPr="00C327F6" w14:paraId="3D305310" w14:textId="77777777" w:rsidTr="00A85957">
        <w:tc>
          <w:tcPr>
            <w:tcW w:w="3960" w:type="dxa"/>
          </w:tcPr>
          <w:p w14:paraId="1BCC979B" w14:textId="77777777" w:rsidR="00677AB2" w:rsidRPr="00C327F6" w:rsidRDefault="00677AB2" w:rsidP="00A85957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12E0E7CF" w14:textId="77777777" w:rsidR="00677AB2" w:rsidRPr="00C327F6" w:rsidRDefault="00677AB2" w:rsidP="00A85957">
            <w:pPr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</w:tcPr>
          <w:p w14:paraId="5929A326" w14:textId="77777777" w:rsidR="00677AB2" w:rsidRPr="00C327F6" w:rsidRDefault="00677AB2" w:rsidP="00A85957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D64D66D" w14:textId="77777777" w:rsidR="00677AB2" w:rsidRPr="00C327F6" w:rsidRDefault="00677AB2" w:rsidP="00A85957">
            <w:pPr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6" w:type="dxa"/>
            <w:vAlign w:val="center"/>
          </w:tcPr>
          <w:p w14:paraId="1082E379" w14:textId="77777777" w:rsidR="00677AB2" w:rsidRPr="00C327F6" w:rsidRDefault="00677AB2" w:rsidP="00A85957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85D6490" w14:textId="77777777" w:rsidR="00677AB2" w:rsidRPr="00C327F6" w:rsidRDefault="00677AB2" w:rsidP="00A85957">
            <w:pPr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2568</w:t>
            </w:r>
          </w:p>
        </w:tc>
        <w:tc>
          <w:tcPr>
            <w:tcW w:w="265" w:type="dxa"/>
          </w:tcPr>
          <w:p w14:paraId="01E7A65B" w14:textId="77777777" w:rsidR="00677AB2" w:rsidRPr="00C327F6" w:rsidRDefault="00677AB2" w:rsidP="00A85957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EE5B3D2" w14:textId="77777777" w:rsidR="00677AB2" w:rsidRPr="00C327F6" w:rsidRDefault="00677AB2" w:rsidP="00A85957">
            <w:pPr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</w:tr>
      <w:tr w:rsidR="00182BE0" w:rsidRPr="00C327F6" w14:paraId="3F78E5CD" w14:textId="77777777" w:rsidTr="00876830">
        <w:tc>
          <w:tcPr>
            <w:tcW w:w="3960" w:type="dxa"/>
          </w:tcPr>
          <w:p w14:paraId="30E97A01" w14:textId="77777777" w:rsidR="00182BE0" w:rsidRPr="00C327F6" w:rsidRDefault="00182BE0" w:rsidP="00A85957">
            <w:pPr>
              <w:spacing w:line="340" w:lineRule="exact"/>
              <w:ind w:left="72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07FA47B8" w14:textId="77777777" w:rsidR="00182BE0" w:rsidRPr="00C327F6" w:rsidRDefault="00182BE0" w:rsidP="00A85957">
            <w:pPr>
              <w:tabs>
                <w:tab w:val="decimal" w:pos="794"/>
              </w:tabs>
              <w:spacing w:line="340" w:lineRule="exact"/>
              <w:ind w:left="-79" w:right="-14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5" w:type="dxa"/>
          </w:tcPr>
          <w:p w14:paraId="279E0FAC" w14:textId="77777777" w:rsidR="00182BE0" w:rsidRPr="00C327F6" w:rsidRDefault="00182BE0" w:rsidP="00A8595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75CC0B4E" w14:textId="77777777" w:rsidR="00182BE0" w:rsidRPr="00C327F6" w:rsidRDefault="00182BE0" w:rsidP="00A85957">
            <w:pPr>
              <w:tabs>
                <w:tab w:val="clear" w:pos="907"/>
                <w:tab w:val="decimal" w:pos="911"/>
              </w:tabs>
              <w:spacing w:line="340" w:lineRule="exact"/>
              <w:ind w:left="-79" w:right="-14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6" w:type="dxa"/>
          </w:tcPr>
          <w:p w14:paraId="2FDA96AA" w14:textId="77777777" w:rsidR="00182BE0" w:rsidRPr="00C327F6" w:rsidRDefault="00182BE0" w:rsidP="00A8595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14:paraId="6CA2E004" w14:textId="6C98126A" w:rsidR="00182BE0" w:rsidRPr="00C327F6" w:rsidRDefault="00182BE0" w:rsidP="00182BE0">
            <w:pPr>
              <w:tabs>
                <w:tab w:val="clear" w:pos="907"/>
                <w:tab w:val="decimal" w:pos="882"/>
              </w:tabs>
              <w:spacing w:line="340" w:lineRule="exact"/>
              <w:ind w:left="-79"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77AB2" w:rsidRPr="00C327F6" w14:paraId="5D9476A0" w14:textId="77777777" w:rsidTr="00632576">
        <w:tc>
          <w:tcPr>
            <w:tcW w:w="3960" w:type="dxa"/>
          </w:tcPr>
          <w:p w14:paraId="1C14CD0E" w14:textId="4B7A1D97" w:rsidR="00677AB2" w:rsidRPr="00C327F6" w:rsidRDefault="00677AB2" w:rsidP="00A85957">
            <w:pPr>
              <w:spacing w:line="340" w:lineRule="exact"/>
              <w:ind w:left="7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327F6">
              <w:rPr>
                <w:rFonts w:asciiTheme="majorBidi" w:hAnsiTheme="majorBidi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1116" w:type="dxa"/>
          </w:tcPr>
          <w:p w14:paraId="650B54EC" w14:textId="77777777" w:rsidR="00677AB2" w:rsidRPr="00C327F6" w:rsidRDefault="00677AB2" w:rsidP="00A85957">
            <w:pPr>
              <w:tabs>
                <w:tab w:val="decimal" w:pos="794"/>
              </w:tabs>
              <w:spacing w:line="340" w:lineRule="exact"/>
              <w:ind w:left="-79" w:right="-14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5" w:type="dxa"/>
          </w:tcPr>
          <w:p w14:paraId="7EC5BC78" w14:textId="77777777" w:rsidR="00677AB2" w:rsidRPr="00C327F6" w:rsidRDefault="00677AB2" w:rsidP="00A8595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02DC4687" w14:textId="77777777" w:rsidR="00677AB2" w:rsidRPr="00C327F6" w:rsidRDefault="00677AB2" w:rsidP="00A85957">
            <w:pPr>
              <w:tabs>
                <w:tab w:val="clear" w:pos="907"/>
                <w:tab w:val="decimal" w:pos="911"/>
              </w:tabs>
              <w:spacing w:line="340" w:lineRule="exact"/>
              <w:ind w:left="-79" w:right="-14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6" w:type="dxa"/>
          </w:tcPr>
          <w:p w14:paraId="578A5121" w14:textId="77777777" w:rsidR="00677AB2" w:rsidRPr="00C327F6" w:rsidRDefault="00677AB2" w:rsidP="00A8595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70573FA5" w14:textId="77777777" w:rsidR="00677AB2" w:rsidRPr="004D12DD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12DD">
              <w:rPr>
                <w:rFonts w:asciiTheme="majorBidi" w:hAnsiTheme="majorBidi" w:cstheme="majorBidi"/>
                <w:sz w:val="30"/>
                <w:szCs w:val="30"/>
              </w:rPr>
              <w:t xml:space="preserve">  (14,995)</w:t>
            </w:r>
          </w:p>
        </w:tc>
        <w:tc>
          <w:tcPr>
            <w:tcW w:w="265" w:type="dxa"/>
          </w:tcPr>
          <w:p w14:paraId="5E3199EC" w14:textId="77777777" w:rsidR="00677AB2" w:rsidRPr="00C327F6" w:rsidRDefault="00677AB2" w:rsidP="00A8595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9" w:type="dxa"/>
          </w:tcPr>
          <w:p w14:paraId="2FEACBAD" w14:textId="77777777" w:rsidR="00677AB2" w:rsidRPr="004D12DD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12DD">
              <w:rPr>
                <w:rFonts w:asciiTheme="majorBidi" w:hAnsiTheme="majorBidi" w:cstheme="majorBidi"/>
                <w:sz w:val="30"/>
                <w:szCs w:val="30"/>
              </w:rPr>
              <w:t xml:space="preserve">  (31,182)</w:t>
            </w:r>
          </w:p>
        </w:tc>
      </w:tr>
      <w:tr w:rsidR="00677AB2" w:rsidRPr="00C327F6" w14:paraId="1A009035" w14:textId="77777777" w:rsidTr="00632576">
        <w:tc>
          <w:tcPr>
            <w:tcW w:w="3960" w:type="dxa"/>
          </w:tcPr>
          <w:p w14:paraId="2397BC9B" w14:textId="28D628AF" w:rsidR="00677AB2" w:rsidRPr="006C714D" w:rsidRDefault="00677AB2" w:rsidP="00A85957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C77331">
              <w:rPr>
                <w:rFonts w:asciiTheme="majorBidi" w:hAnsiTheme="majorBidi" w:hint="cs"/>
                <w:sz w:val="30"/>
                <w:szCs w:val="30"/>
                <w:cs/>
              </w:rPr>
              <w:t>อัตราภาษี</w:t>
            </w:r>
            <w:r w:rsidR="00B0098D">
              <w:rPr>
                <w:rFonts w:asciiTheme="majorBidi" w:hAnsiTheme="majorBidi" w:hint="cs"/>
                <w:sz w:val="30"/>
                <w:szCs w:val="30"/>
                <w:cs/>
              </w:rPr>
              <w:t xml:space="preserve">เงินได้นิติบุคคลร้อยละ </w:t>
            </w:r>
            <w:r w:rsidR="006C714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116" w:type="dxa"/>
          </w:tcPr>
          <w:p w14:paraId="0F2B500B" w14:textId="77777777" w:rsidR="00677AB2" w:rsidRPr="00C327F6" w:rsidRDefault="00677AB2" w:rsidP="00A85957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0BAA5F49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22162A38" w14:textId="77777777" w:rsidR="00677AB2" w:rsidRPr="00C327F6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75E70BF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D183764" w14:textId="77777777" w:rsidR="00677AB2" w:rsidRPr="00C327F6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12DD">
              <w:rPr>
                <w:rFonts w:asciiTheme="majorBidi" w:hAnsiTheme="majorBidi" w:cstheme="majorBidi"/>
                <w:sz w:val="30"/>
                <w:szCs w:val="30"/>
              </w:rPr>
              <w:t xml:space="preserve">    (2,999)</w:t>
            </w:r>
          </w:p>
        </w:tc>
        <w:tc>
          <w:tcPr>
            <w:tcW w:w="265" w:type="dxa"/>
          </w:tcPr>
          <w:p w14:paraId="7511AF4C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427EEAC0" w14:textId="77777777" w:rsidR="00677AB2" w:rsidRPr="00C327F6" w:rsidRDefault="00677AB2" w:rsidP="00A85957">
            <w:pPr>
              <w:tabs>
                <w:tab w:val="clear" w:pos="907"/>
                <w:tab w:val="decimal" w:pos="603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12DD">
              <w:rPr>
                <w:rFonts w:asciiTheme="majorBidi" w:hAnsiTheme="majorBidi" w:cstheme="majorBidi"/>
                <w:sz w:val="30"/>
                <w:szCs w:val="30"/>
              </w:rPr>
              <w:t xml:space="preserve">    (6,236)</w:t>
            </w:r>
          </w:p>
        </w:tc>
      </w:tr>
      <w:tr w:rsidR="00677AB2" w:rsidRPr="00C327F6" w14:paraId="7133DEDF" w14:textId="77777777" w:rsidTr="00632576">
        <w:tc>
          <w:tcPr>
            <w:tcW w:w="3960" w:type="dxa"/>
          </w:tcPr>
          <w:p w14:paraId="22A90D88" w14:textId="47F39502" w:rsidR="00677AB2" w:rsidRPr="00C327F6" w:rsidRDefault="00677AB2" w:rsidP="00A85957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</w:t>
            </w:r>
            <w:r w:rsidR="00B0098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16" w:type="dxa"/>
          </w:tcPr>
          <w:p w14:paraId="4A78F0CC" w14:textId="77777777" w:rsidR="00677AB2" w:rsidRPr="00C327F6" w:rsidRDefault="00677AB2" w:rsidP="00A85957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1CBAAC83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4078CE5E" w14:textId="77777777" w:rsidR="00677AB2" w:rsidRPr="00C327F6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7591CF80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75D25C28" w14:textId="77777777" w:rsidR="00677AB2" w:rsidRPr="00C327F6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222651B6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33196B3D" w14:textId="77777777" w:rsidR="00677AB2" w:rsidRPr="00C327F6" w:rsidRDefault="00677AB2" w:rsidP="00A85957">
            <w:pPr>
              <w:tabs>
                <w:tab w:val="clear" w:pos="907"/>
                <w:tab w:val="decimal" w:pos="603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7AB2" w:rsidRPr="00C327F6" w14:paraId="6F6CA78E" w14:textId="77777777" w:rsidTr="00A85957">
        <w:tc>
          <w:tcPr>
            <w:tcW w:w="3960" w:type="dxa"/>
          </w:tcPr>
          <w:p w14:paraId="6DF9F770" w14:textId="77777777" w:rsidR="00677AB2" w:rsidRPr="00C327F6" w:rsidRDefault="00677AB2" w:rsidP="00A85957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1116" w:type="dxa"/>
          </w:tcPr>
          <w:p w14:paraId="29966938" w14:textId="77777777" w:rsidR="00677AB2" w:rsidRPr="00C327F6" w:rsidRDefault="00677AB2" w:rsidP="00A85957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0A4F419E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1D950DB0" w14:textId="77777777" w:rsidR="00677AB2" w:rsidRPr="00C327F6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7A3AD0C1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3D6788AE" w14:textId="77777777" w:rsidR="00677AB2" w:rsidRPr="004D12DD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F34BC2" w14:textId="77777777" w:rsidR="00677AB2" w:rsidRPr="00C327F6" w:rsidRDefault="00677AB2" w:rsidP="00A85957">
            <w:pPr>
              <w:tabs>
                <w:tab w:val="clear" w:pos="680"/>
                <w:tab w:val="clear" w:pos="907"/>
                <w:tab w:val="decimal" w:pos="585"/>
                <w:tab w:val="decimal" w:pos="66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12DD">
              <w:rPr>
                <w:rFonts w:asciiTheme="majorBidi" w:hAnsiTheme="majorBidi" w:cstheme="majorBidi"/>
                <w:sz w:val="30"/>
                <w:szCs w:val="30"/>
              </w:rPr>
              <w:t xml:space="preserve">      (204)</w:t>
            </w:r>
          </w:p>
        </w:tc>
        <w:tc>
          <w:tcPr>
            <w:tcW w:w="265" w:type="dxa"/>
          </w:tcPr>
          <w:p w14:paraId="5BAE356E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544A2A3" w14:textId="77777777" w:rsidR="00677AB2" w:rsidRPr="004D12DD" w:rsidRDefault="00677AB2" w:rsidP="00A85957">
            <w:pPr>
              <w:tabs>
                <w:tab w:val="clear" w:pos="907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2033B5" w14:textId="77777777" w:rsidR="00677AB2" w:rsidRPr="00C327F6" w:rsidRDefault="00677AB2" w:rsidP="00A85957">
            <w:pPr>
              <w:tabs>
                <w:tab w:val="clear" w:pos="680"/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12DD">
              <w:rPr>
                <w:rFonts w:asciiTheme="majorBidi" w:hAnsiTheme="majorBidi" w:cstheme="majorBidi"/>
                <w:sz w:val="30"/>
                <w:szCs w:val="30"/>
              </w:rPr>
              <w:t xml:space="preserve">     (1,207)</w:t>
            </w:r>
          </w:p>
        </w:tc>
      </w:tr>
      <w:tr w:rsidR="00677AB2" w:rsidRPr="00C327F6" w14:paraId="0CE50893" w14:textId="77777777" w:rsidTr="00A85957">
        <w:tc>
          <w:tcPr>
            <w:tcW w:w="3960" w:type="dxa"/>
          </w:tcPr>
          <w:p w14:paraId="3664D5B8" w14:textId="77777777" w:rsidR="00677AB2" w:rsidRPr="00C327F6" w:rsidRDefault="00677AB2" w:rsidP="00A85957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16" w:type="dxa"/>
          </w:tcPr>
          <w:p w14:paraId="5567B34F" w14:textId="77777777" w:rsidR="00677AB2" w:rsidRPr="00C327F6" w:rsidRDefault="00677AB2" w:rsidP="00A85957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0656B1C6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46EEA4C3" w14:textId="77777777" w:rsidR="00677AB2" w:rsidRPr="00C327F6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C33B0A5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760C81AE" w14:textId="77777777" w:rsidR="00677AB2" w:rsidRPr="00C327F6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12DD">
              <w:rPr>
                <w:rFonts w:asciiTheme="majorBidi" w:hAnsiTheme="majorBidi" w:cstheme="majorBidi"/>
                <w:sz w:val="30"/>
                <w:szCs w:val="30"/>
              </w:rPr>
              <w:t xml:space="preserve">      (798)</w:t>
            </w:r>
          </w:p>
        </w:tc>
        <w:tc>
          <w:tcPr>
            <w:tcW w:w="265" w:type="dxa"/>
          </w:tcPr>
          <w:p w14:paraId="58D7E4F3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D77181D" w14:textId="77777777" w:rsidR="00677AB2" w:rsidRPr="00C327F6" w:rsidRDefault="00677AB2" w:rsidP="00A85957">
            <w:pPr>
              <w:tabs>
                <w:tab w:val="clear" w:pos="907"/>
                <w:tab w:val="decimal" w:pos="603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12DD">
              <w:rPr>
                <w:rFonts w:asciiTheme="majorBidi" w:hAnsiTheme="majorBidi" w:cstheme="majorBidi"/>
                <w:sz w:val="30"/>
                <w:szCs w:val="30"/>
              </w:rPr>
              <w:t xml:space="preserve">        (335)</w:t>
            </w:r>
          </w:p>
        </w:tc>
      </w:tr>
      <w:tr w:rsidR="00677AB2" w:rsidRPr="00C327F6" w14:paraId="42EA8BBD" w14:textId="77777777" w:rsidTr="00A85957">
        <w:tc>
          <w:tcPr>
            <w:tcW w:w="3960" w:type="dxa"/>
          </w:tcPr>
          <w:p w14:paraId="4986A294" w14:textId="77777777" w:rsidR="00677AB2" w:rsidRPr="00C327F6" w:rsidRDefault="00677AB2" w:rsidP="00A85957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16" w:type="dxa"/>
          </w:tcPr>
          <w:p w14:paraId="4D17E3ED" w14:textId="77777777" w:rsidR="00677AB2" w:rsidRPr="00C327F6" w:rsidRDefault="00677AB2" w:rsidP="00A85957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288FE4F9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334FF12F" w14:textId="77777777" w:rsidR="00677AB2" w:rsidRPr="00C327F6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1CE471EA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02F2EFAF" w14:textId="77777777" w:rsidR="00677AB2" w:rsidRPr="00C327F6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12DD">
              <w:rPr>
                <w:rFonts w:asciiTheme="majorBidi" w:hAnsiTheme="majorBidi" w:cstheme="majorBidi"/>
                <w:sz w:val="30"/>
                <w:szCs w:val="30"/>
              </w:rPr>
              <w:t xml:space="preserve">          1,379</w:t>
            </w:r>
          </w:p>
        </w:tc>
        <w:tc>
          <w:tcPr>
            <w:tcW w:w="265" w:type="dxa"/>
          </w:tcPr>
          <w:p w14:paraId="3CE1BF9A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B80452C" w14:textId="77777777" w:rsidR="00677AB2" w:rsidRPr="00C327F6" w:rsidRDefault="00677AB2" w:rsidP="00A85957">
            <w:pPr>
              <w:tabs>
                <w:tab w:val="clear" w:pos="907"/>
                <w:tab w:val="decimal" w:pos="603"/>
              </w:tabs>
              <w:spacing w:line="340" w:lineRule="exact"/>
              <w:ind w:left="-79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Pr="004D12DD">
              <w:rPr>
                <w:rFonts w:asciiTheme="majorBidi" w:hAnsiTheme="majorBidi" w:cstheme="majorBidi"/>
                <w:sz w:val="30"/>
                <w:szCs w:val="30"/>
              </w:rPr>
              <w:t>2,894</w:t>
            </w:r>
          </w:p>
        </w:tc>
      </w:tr>
      <w:tr w:rsidR="00677AB2" w:rsidRPr="00C327F6" w14:paraId="4430CD2F" w14:textId="77777777" w:rsidTr="00A85957">
        <w:tc>
          <w:tcPr>
            <w:tcW w:w="3960" w:type="dxa"/>
          </w:tcPr>
          <w:p w14:paraId="3AFFBAEF" w14:textId="77777777" w:rsidR="00677AB2" w:rsidRPr="00C327F6" w:rsidRDefault="00677AB2" w:rsidP="00A85957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116" w:type="dxa"/>
          </w:tcPr>
          <w:p w14:paraId="7FB34487" w14:textId="77777777" w:rsidR="00677AB2" w:rsidRPr="00C327F6" w:rsidRDefault="00677AB2" w:rsidP="00A85957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1B58E9DA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3D101EF2" w14:textId="77777777" w:rsidR="00677AB2" w:rsidRPr="00C327F6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E800015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7F8FFB1E" w14:textId="77777777" w:rsidR="00677AB2" w:rsidRPr="00C327F6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12DD">
              <w:rPr>
                <w:rFonts w:asciiTheme="majorBidi" w:hAnsiTheme="majorBidi" w:cstheme="majorBidi"/>
                <w:sz w:val="30"/>
                <w:szCs w:val="30"/>
              </w:rPr>
              <w:t xml:space="preserve">       (598)</w:t>
            </w:r>
          </w:p>
        </w:tc>
        <w:tc>
          <w:tcPr>
            <w:tcW w:w="265" w:type="dxa"/>
          </w:tcPr>
          <w:p w14:paraId="51A1B7C4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413BC6F" w14:textId="77777777" w:rsidR="00677AB2" w:rsidRPr="00C327F6" w:rsidRDefault="00677AB2" w:rsidP="00A85957">
            <w:pPr>
              <w:tabs>
                <w:tab w:val="clear" w:pos="907"/>
                <w:tab w:val="decimal" w:pos="603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12DD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D12DD">
              <w:rPr>
                <w:rFonts w:asciiTheme="majorBidi" w:hAnsiTheme="majorBidi" w:cstheme="majorBidi"/>
                <w:sz w:val="30"/>
                <w:szCs w:val="30"/>
              </w:rPr>
              <w:t>(599)</w:t>
            </w:r>
          </w:p>
        </w:tc>
      </w:tr>
      <w:tr w:rsidR="00677AB2" w:rsidRPr="00C327F6" w14:paraId="669D852F" w14:textId="77777777" w:rsidTr="00A85957">
        <w:tc>
          <w:tcPr>
            <w:tcW w:w="3960" w:type="dxa"/>
          </w:tcPr>
          <w:p w14:paraId="1F3C5C44" w14:textId="77777777" w:rsidR="00677AB2" w:rsidRPr="00C327F6" w:rsidRDefault="00677AB2" w:rsidP="00A85957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116" w:type="dxa"/>
          </w:tcPr>
          <w:p w14:paraId="69AC6E86" w14:textId="77777777" w:rsidR="00677AB2" w:rsidRPr="00C327F6" w:rsidRDefault="00677AB2" w:rsidP="00A85957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1718F202" w14:textId="77777777" w:rsidR="00677AB2" w:rsidRPr="00C327F6" w:rsidRDefault="00677AB2" w:rsidP="00A85957">
            <w:pPr>
              <w:tabs>
                <w:tab w:val="decimal" w:pos="794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3308FCB6" w14:textId="77777777" w:rsidR="00677AB2" w:rsidRPr="00C327F6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7AD39E9E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2378FEB3" w14:textId="77777777" w:rsidR="00677AB2" w:rsidRPr="00C327F6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12DD">
              <w:rPr>
                <w:rFonts w:asciiTheme="majorBidi" w:hAnsiTheme="majorBidi" w:cstheme="majorBidi"/>
                <w:sz w:val="30"/>
                <w:szCs w:val="30"/>
              </w:rPr>
              <w:t xml:space="preserve">      1,587</w:t>
            </w:r>
          </w:p>
        </w:tc>
        <w:tc>
          <w:tcPr>
            <w:tcW w:w="265" w:type="dxa"/>
          </w:tcPr>
          <w:p w14:paraId="73CFD0B2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6863B4C" w14:textId="77777777" w:rsidR="00677AB2" w:rsidRPr="00C327F6" w:rsidRDefault="00677AB2" w:rsidP="00A85957">
            <w:pPr>
              <w:tabs>
                <w:tab w:val="clear" w:pos="907"/>
                <w:tab w:val="decimal" w:pos="603"/>
              </w:tabs>
              <w:spacing w:line="340" w:lineRule="exact"/>
              <w:ind w:left="-79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4D12DD"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</w:tr>
      <w:tr w:rsidR="00677AB2" w:rsidRPr="00C327F6" w14:paraId="51EAFF2B" w14:textId="77777777" w:rsidTr="00A85957">
        <w:tc>
          <w:tcPr>
            <w:tcW w:w="3960" w:type="dxa"/>
          </w:tcPr>
          <w:p w14:paraId="440B4D37" w14:textId="77777777" w:rsidR="00677AB2" w:rsidRPr="00C327F6" w:rsidRDefault="00677AB2" w:rsidP="00A85957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ภาษีปีก่อน ๆ ที่บันทึก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ต่ำไป</w:t>
            </w:r>
          </w:p>
        </w:tc>
        <w:tc>
          <w:tcPr>
            <w:tcW w:w="1116" w:type="dxa"/>
          </w:tcPr>
          <w:p w14:paraId="009E1B77" w14:textId="77777777" w:rsidR="00677AB2" w:rsidRPr="00C327F6" w:rsidRDefault="00677AB2" w:rsidP="00A85957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4C904799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5617883B" w14:textId="77777777" w:rsidR="00677AB2" w:rsidRPr="00C327F6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FD227F5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C53CAC2" w14:textId="77777777" w:rsidR="00677AB2" w:rsidRPr="00C327F6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12DD">
              <w:rPr>
                <w:rFonts w:asciiTheme="majorBidi" w:hAnsiTheme="majorBidi" w:cstheme="majorBidi"/>
                <w:sz w:val="30"/>
                <w:szCs w:val="30"/>
              </w:rPr>
              <w:t xml:space="preserve">        672</w:t>
            </w:r>
          </w:p>
        </w:tc>
        <w:tc>
          <w:tcPr>
            <w:tcW w:w="265" w:type="dxa"/>
          </w:tcPr>
          <w:p w14:paraId="55962567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C25D1B5" w14:textId="77777777" w:rsidR="00677AB2" w:rsidRPr="00C327F6" w:rsidRDefault="00677AB2" w:rsidP="00A85957">
            <w:pPr>
              <w:tabs>
                <w:tab w:val="clear" w:pos="907"/>
                <w:tab w:val="decimal" w:pos="603"/>
              </w:tabs>
              <w:spacing w:line="340" w:lineRule="exact"/>
              <w:ind w:left="-79" w:right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4D12DD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677AB2" w:rsidRPr="00C327F6" w14:paraId="14A33B6C" w14:textId="77777777" w:rsidTr="00A85957">
        <w:tc>
          <w:tcPr>
            <w:tcW w:w="3960" w:type="dxa"/>
          </w:tcPr>
          <w:p w14:paraId="3F4BFC8C" w14:textId="77777777" w:rsidR="00677AB2" w:rsidRPr="00C327F6" w:rsidRDefault="00677AB2" w:rsidP="00A85957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การร่วมค้าและบริษัทร่วม</w:t>
            </w:r>
          </w:p>
          <w:p w14:paraId="61245E39" w14:textId="25799ADF" w:rsidR="00677AB2" w:rsidRPr="00C327F6" w:rsidRDefault="0053742B" w:rsidP="00A85957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</w:t>
            </w:r>
            <w:r w:rsidR="00677AB2" w:rsidRPr="00C327F6">
              <w:rPr>
                <w:rFonts w:asciiTheme="majorBidi" w:hAnsiTheme="majorBidi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116" w:type="dxa"/>
          </w:tcPr>
          <w:p w14:paraId="4B3FA8F7" w14:textId="77777777" w:rsidR="00677AB2" w:rsidRPr="00C327F6" w:rsidRDefault="00677AB2" w:rsidP="00A85957">
            <w:pPr>
              <w:tabs>
                <w:tab w:val="decimal" w:pos="79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6441FA06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5221A067" w14:textId="77777777" w:rsidR="00677AB2" w:rsidRPr="00C327F6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F1382A8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5A884ECE" w14:textId="77777777" w:rsidR="00677AB2" w:rsidRPr="004D12DD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4424B4" w14:textId="77777777" w:rsidR="00677AB2" w:rsidRPr="00C327F6" w:rsidRDefault="00677AB2" w:rsidP="00A85957">
            <w:pPr>
              <w:tabs>
                <w:tab w:val="clear" w:pos="907"/>
                <w:tab w:val="decimal" w:pos="585"/>
                <w:tab w:val="decimal" w:pos="882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12DD">
              <w:rPr>
                <w:rFonts w:asciiTheme="majorBidi" w:hAnsiTheme="majorBidi" w:cstheme="majorBidi"/>
                <w:sz w:val="30"/>
                <w:szCs w:val="30"/>
              </w:rPr>
              <w:t xml:space="preserve">        309</w:t>
            </w:r>
          </w:p>
        </w:tc>
        <w:tc>
          <w:tcPr>
            <w:tcW w:w="265" w:type="dxa"/>
          </w:tcPr>
          <w:p w14:paraId="6340EE7F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D0A678F" w14:textId="77777777" w:rsidR="00677AB2" w:rsidRPr="004D12DD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33C898" w14:textId="77777777" w:rsidR="00677AB2" w:rsidRPr="00C327F6" w:rsidRDefault="00677AB2" w:rsidP="00A85957">
            <w:pPr>
              <w:tabs>
                <w:tab w:val="clear" w:pos="907"/>
                <w:tab w:val="decimal" w:pos="585"/>
                <w:tab w:val="decimal" w:pos="882"/>
              </w:tabs>
              <w:spacing w:line="340" w:lineRule="exact"/>
              <w:ind w:left="-79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Pr="004D12DD">
              <w:rPr>
                <w:rFonts w:asciiTheme="majorBidi" w:hAnsiTheme="majorBidi" w:cstheme="majorBidi"/>
                <w:sz w:val="30"/>
                <w:szCs w:val="30"/>
              </w:rPr>
              <w:t>2,133</w:t>
            </w:r>
          </w:p>
        </w:tc>
      </w:tr>
      <w:tr w:rsidR="00677AB2" w:rsidRPr="00C327F6" w14:paraId="0DA8104B" w14:textId="77777777" w:rsidTr="00A85957">
        <w:tc>
          <w:tcPr>
            <w:tcW w:w="3960" w:type="dxa"/>
          </w:tcPr>
          <w:p w14:paraId="552B6DA8" w14:textId="77777777" w:rsidR="00677AB2" w:rsidRPr="00C327F6" w:rsidRDefault="00677AB2" w:rsidP="00A85957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16" w:type="dxa"/>
          </w:tcPr>
          <w:p w14:paraId="7E1AB48C" w14:textId="77777777" w:rsidR="00677AB2" w:rsidRPr="00C327F6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-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618D5BFD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70EDFF1" w14:textId="77777777" w:rsidR="00677AB2" w:rsidRPr="00C327F6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0B1CAA9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FB89262" w14:textId="77777777" w:rsidR="00677AB2" w:rsidRPr="00C327F6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12DD">
              <w:rPr>
                <w:rFonts w:asciiTheme="majorBidi" w:hAnsiTheme="majorBidi" w:cstheme="majorBidi"/>
                <w:sz w:val="30"/>
                <w:szCs w:val="30"/>
              </w:rPr>
              <w:t xml:space="preserve">     1,229</w:t>
            </w:r>
          </w:p>
        </w:tc>
        <w:tc>
          <w:tcPr>
            <w:tcW w:w="265" w:type="dxa"/>
          </w:tcPr>
          <w:p w14:paraId="06D47D0A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20CDAE65" w14:textId="77777777" w:rsidR="00677AB2" w:rsidRPr="00C327F6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Pr="004D12DD">
              <w:rPr>
                <w:rFonts w:asciiTheme="majorBidi" w:hAnsiTheme="majorBidi" w:cstheme="majorBidi"/>
                <w:sz w:val="30"/>
                <w:szCs w:val="30"/>
              </w:rPr>
              <w:t>1,894</w:t>
            </w:r>
          </w:p>
        </w:tc>
      </w:tr>
      <w:tr w:rsidR="00677AB2" w:rsidRPr="00C327F6" w14:paraId="11040C1A" w14:textId="77777777" w:rsidTr="00A85957">
        <w:tc>
          <w:tcPr>
            <w:tcW w:w="3960" w:type="dxa"/>
          </w:tcPr>
          <w:p w14:paraId="0385B82F" w14:textId="77777777" w:rsidR="00677AB2" w:rsidRPr="00C327F6" w:rsidRDefault="00677AB2" w:rsidP="00A85957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</w:tcPr>
          <w:p w14:paraId="3BF7999F" w14:textId="77777777" w:rsidR="00677AB2" w:rsidRPr="00C327F6" w:rsidRDefault="00677AB2" w:rsidP="00A85957">
            <w:pPr>
              <w:tabs>
                <w:tab w:val="clear" w:pos="907"/>
                <w:tab w:val="decimal" w:pos="760"/>
              </w:tabs>
              <w:spacing w:line="340" w:lineRule="exac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24CD4B98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72D9D018" w14:textId="77777777" w:rsidR="00677AB2" w:rsidRPr="00C327F6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29112CAB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12EB7105" w14:textId="77777777" w:rsidR="00677AB2" w:rsidRPr="00C327F6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-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</w:t>
            </w: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577</w:t>
            </w:r>
          </w:p>
        </w:tc>
        <w:tc>
          <w:tcPr>
            <w:tcW w:w="265" w:type="dxa"/>
          </w:tcPr>
          <w:p w14:paraId="6D5B7892" w14:textId="77777777" w:rsidR="00677AB2" w:rsidRPr="00C327F6" w:rsidRDefault="00677AB2" w:rsidP="00A85957">
            <w:pPr>
              <w:tabs>
                <w:tab w:val="decimal" w:pos="585"/>
                <w:tab w:val="decimal" w:pos="794"/>
              </w:tabs>
              <w:spacing w:line="340" w:lineRule="exact"/>
              <w:ind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692D7C3C" w14:textId="77777777" w:rsidR="00677AB2" w:rsidRPr="00C327F6" w:rsidRDefault="00677AB2" w:rsidP="00A85957">
            <w:pPr>
              <w:tabs>
                <w:tab w:val="clear" w:pos="680"/>
                <w:tab w:val="clear" w:pos="907"/>
                <w:tab w:val="decimal" w:pos="585"/>
              </w:tabs>
              <w:spacing w:line="340" w:lineRule="exact"/>
              <w:ind w:left="-79" w:right="-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</w:t>
            </w: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(1,168)</w:t>
            </w:r>
          </w:p>
        </w:tc>
      </w:tr>
    </w:tbl>
    <w:p w14:paraId="50057506" w14:textId="77777777" w:rsidR="00677AB2" w:rsidRPr="00C327F6" w:rsidRDefault="00677AB2" w:rsidP="00EA29CF">
      <w:pPr>
        <w:spacing w:line="240" w:lineRule="auto"/>
        <w:ind w:left="547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35A8182B" w14:textId="06F9C71E" w:rsidR="009E63A8" w:rsidRPr="00C327F6" w:rsidRDefault="009E63A8" w:rsidP="00C55554">
      <w:pPr>
        <w:spacing w:line="240" w:lineRule="auto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0E13F317" w14:textId="77777777" w:rsidR="000D574C" w:rsidRPr="00C327F6" w:rsidRDefault="000D574C" w:rsidP="00C55554">
      <w:pPr>
        <w:spacing w:line="240" w:lineRule="auto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724092AD" w14:textId="77777777" w:rsidR="00677AB2" w:rsidRPr="00C327F6" w:rsidRDefault="009E6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C327F6">
        <w:rPr>
          <w:rFonts w:asciiTheme="majorBidi" w:hAnsiTheme="majorBidi" w:cstheme="majorBidi"/>
          <w:bCs/>
          <w:i/>
          <w:iCs/>
          <w:sz w:val="30"/>
          <w:szCs w:val="30"/>
        </w:rPr>
        <w:br w:type="page"/>
      </w:r>
    </w:p>
    <w:tbl>
      <w:tblPr>
        <w:tblW w:w="92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16"/>
        <w:gridCol w:w="265"/>
        <w:gridCol w:w="1083"/>
        <w:gridCol w:w="266"/>
        <w:gridCol w:w="1150"/>
        <w:gridCol w:w="265"/>
        <w:gridCol w:w="1109"/>
      </w:tblGrid>
      <w:tr w:rsidR="00677AB2" w:rsidRPr="00C327F6" w14:paraId="4623D7BA" w14:textId="77777777" w:rsidTr="00A85957">
        <w:tc>
          <w:tcPr>
            <w:tcW w:w="3960" w:type="dxa"/>
          </w:tcPr>
          <w:p w14:paraId="3247F87A" w14:textId="77777777" w:rsidR="00677AB2" w:rsidRPr="00C327F6" w:rsidRDefault="00677AB2" w:rsidP="00A85957">
            <w:pPr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327F6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2464" w:type="dxa"/>
            <w:gridSpan w:val="3"/>
          </w:tcPr>
          <w:p w14:paraId="0E141D17" w14:textId="77777777" w:rsidR="00677AB2" w:rsidRPr="00C327F6" w:rsidRDefault="00677AB2" w:rsidP="00A8595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34ACBABF" w14:textId="77777777" w:rsidR="00677AB2" w:rsidRPr="00C327F6" w:rsidRDefault="00677AB2" w:rsidP="00A85957">
            <w:pPr>
              <w:spacing w:line="34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14:paraId="6184FE7C" w14:textId="77777777" w:rsidR="00677AB2" w:rsidRPr="00C327F6" w:rsidRDefault="00677AB2" w:rsidP="00A8595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677AB2" w:rsidRPr="00C327F6" w14:paraId="069A1B7E" w14:textId="77777777" w:rsidTr="00A85957">
        <w:tc>
          <w:tcPr>
            <w:tcW w:w="3960" w:type="dxa"/>
          </w:tcPr>
          <w:p w14:paraId="6817DDFF" w14:textId="77777777" w:rsidR="00677AB2" w:rsidRPr="00C327F6" w:rsidRDefault="00677AB2" w:rsidP="00A85957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76AC8142" w14:textId="77777777" w:rsidR="00677AB2" w:rsidRPr="00C327F6" w:rsidRDefault="00677AB2" w:rsidP="00A85957">
            <w:pPr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</w:tcPr>
          <w:p w14:paraId="52E7CA52" w14:textId="77777777" w:rsidR="00677AB2" w:rsidRPr="00C327F6" w:rsidRDefault="00677AB2" w:rsidP="00A85957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14983AF" w14:textId="77777777" w:rsidR="00677AB2" w:rsidRPr="00C327F6" w:rsidRDefault="00677AB2" w:rsidP="00A85957">
            <w:pPr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6" w:type="dxa"/>
            <w:vAlign w:val="center"/>
          </w:tcPr>
          <w:p w14:paraId="1C4D8686" w14:textId="77777777" w:rsidR="00677AB2" w:rsidRPr="00C327F6" w:rsidRDefault="00677AB2" w:rsidP="00A85957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52E9420" w14:textId="77777777" w:rsidR="00677AB2" w:rsidRPr="00C327F6" w:rsidRDefault="00677AB2" w:rsidP="00A85957">
            <w:pPr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2568</w:t>
            </w:r>
          </w:p>
        </w:tc>
        <w:tc>
          <w:tcPr>
            <w:tcW w:w="265" w:type="dxa"/>
          </w:tcPr>
          <w:p w14:paraId="46F57A79" w14:textId="77777777" w:rsidR="00677AB2" w:rsidRPr="00C327F6" w:rsidRDefault="00677AB2" w:rsidP="00A85957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2684E8B" w14:textId="77777777" w:rsidR="00677AB2" w:rsidRPr="00C327F6" w:rsidRDefault="00677AB2" w:rsidP="00A85957">
            <w:pPr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</w:tr>
      <w:tr w:rsidR="00182BE0" w:rsidRPr="00C327F6" w14:paraId="1F5216A5" w14:textId="77777777" w:rsidTr="00A83E41">
        <w:tc>
          <w:tcPr>
            <w:tcW w:w="3960" w:type="dxa"/>
          </w:tcPr>
          <w:p w14:paraId="41B467EE" w14:textId="77777777" w:rsidR="00182BE0" w:rsidRPr="00C327F6" w:rsidRDefault="00182BE0" w:rsidP="00A85957">
            <w:pPr>
              <w:spacing w:line="340" w:lineRule="exact"/>
              <w:ind w:left="72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4103E2B6" w14:textId="77777777" w:rsidR="00182BE0" w:rsidRPr="00C327F6" w:rsidRDefault="00182BE0" w:rsidP="00A85957">
            <w:pPr>
              <w:tabs>
                <w:tab w:val="decimal" w:pos="794"/>
              </w:tabs>
              <w:spacing w:line="340" w:lineRule="exact"/>
              <w:ind w:left="-79" w:right="-14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5" w:type="dxa"/>
          </w:tcPr>
          <w:p w14:paraId="4D1D445F" w14:textId="77777777" w:rsidR="00182BE0" w:rsidRPr="00C327F6" w:rsidRDefault="00182BE0" w:rsidP="00A8595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76D4CBB2" w14:textId="77777777" w:rsidR="00182BE0" w:rsidRPr="00C327F6" w:rsidRDefault="00182BE0" w:rsidP="00A85957">
            <w:pPr>
              <w:tabs>
                <w:tab w:val="clear" w:pos="907"/>
                <w:tab w:val="decimal" w:pos="911"/>
              </w:tabs>
              <w:spacing w:line="340" w:lineRule="exact"/>
              <w:ind w:left="-79" w:right="-14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6" w:type="dxa"/>
          </w:tcPr>
          <w:p w14:paraId="5C976E0A" w14:textId="77777777" w:rsidR="00182BE0" w:rsidRPr="00C327F6" w:rsidRDefault="00182BE0" w:rsidP="00A8595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14:paraId="2106DCD2" w14:textId="780194FF" w:rsidR="00182BE0" w:rsidRPr="00C327F6" w:rsidRDefault="00182BE0" w:rsidP="00182BE0">
            <w:pPr>
              <w:tabs>
                <w:tab w:val="clear" w:pos="907"/>
                <w:tab w:val="decimal" w:pos="882"/>
              </w:tabs>
              <w:spacing w:line="340" w:lineRule="exact"/>
              <w:ind w:left="-79"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77AB2" w:rsidRPr="00C327F6" w14:paraId="19DB5440" w14:textId="77777777" w:rsidTr="00632576">
        <w:tc>
          <w:tcPr>
            <w:tcW w:w="3960" w:type="dxa"/>
          </w:tcPr>
          <w:p w14:paraId="2B3B6DD1" w14:textId="252F481C" w:rsidR="00677AB2" w:rsidRPr="00C327F6" w:rsidRDefault="00677AB2" w:rsidP="00A85957">
            <w:pPr>
              <w:spacing w:line="340" w:lineRule="exact"/>
              <w:ind w:left="7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327F6">
              <w:rPr>
                <w:rFonts w:asciiTheme="majorBidi" w:hAnsiTheme="majorBidi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1116" w:type="dxa"/>
          </w:tcPr>
          <w:p w14:paraId="21F0B568" w14:textId="77777777" w:rsidR="00677AB2" w:rsidRPr="00C327F6" w:rsidRDefault="00677AB2" w:rsidP="00A85957">
            <w:pPr>
              <w:tabs>
                <w:tab w:val="decimal" w:pos="794"/>
              </w:tabs>
              <w:spacing w:line="340" w:lineRule="exact"/>
              <w:ind w:left="-79" w:right="-14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5" w:type="dxa"/>
          </w:tcPr>
          <w:p w14:paraId="2A6C1F63" w14:textId="77777777" w:rsidR="00677AB2" w:rsidRPr="00C327F6" w:rsidRDefault="00677AB2" w:rsidP="00A8595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10FCF32F" w14:textId="77777777" w:rsidR="00677AB2" w:rsidRPr="00C327F6" w:rsidRDefault="00677AB2" w:rsidP="00A85957">
            <w:pPr>
              <w:tabs>
                <w:tab w:val="clear" w:pos="907"/>
                <w:tab w:val="decimal" w:pos="911"/>
              </w:tabs>
              <w:spacing w:line="340" w:lineRule="exact"/>
              <w:ind w:left="-79" w:right="-14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6" w:type="dxa"/>
          </w:tcPr>
          <w:p w14:paraId="5309F9DC" w14:textId="77777777" w:rsidR="00677AB2" w:rsidRPr="00C327F6" w:rsidRDefault="00677AB2" w:rsidP="00A8595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40C35812" w14:textId="77777777" w:rsidR="00677AB2" w:rsidRPr="004D12DD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>(10,076)</w:t>
            </w:r>
          </w:p>
        </w:tc>
        <w:tc>
          <w:tcPr>
            <w:tcW w:w="265" w:type="dxa"/>
          </w:tcPr>
          <w:p w14:paraId="21167AA4" w14:textId="77777777" w:rsidR="00677AB2" w:rsidRPr="00C327F6" w:rsidRDefault="00677AB2" w:rsidP="00A8595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9" w:type="dxa"/>
          </w:tcPr>
          <w:p w14:paraId="766B9FB8" w14:textId="77777777" w:rsidR="00677AB2" w:rsidRPr="004D12DD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>(22,252)</w:t>
            </w:r>
          </w:p>
        </w:tc>
      </w:tr>
      <w:tr w:rsidR="00B0098D" w:rsidRPr="00C327F6" w14:paraId="2C9712CC" w14:textId="77777777" w:rsidTr="00632576">
        <w:tc>
          <w:tcPr>
            <w:tcW w:w="3960" w:type="dxa"/>
          </w:tcPr>
          <w:p w14:paraId="0E3BDF37" w14:textId="720C498B" w:rsidR="00B0098D" w:rsidRPr="00C327F6" w:rsidRDefault="00B0098D" w:rsidP="00B0098D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C77331">
              <w:rPr>
                <w:rFonts w:asciiTheme="majorBidi" w:hAnsiTheme="majorBidi" w:hint="cs"/>
                <w:sz w:val="30"/>
                <w:szCs w:val="30"/>
                <w:cs/>
              </w:rPr>
              <w:t>อัตราภาษี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เงินได้นิติบุคคลร้อยละ </w:t>
            </w:r>
            <w:r w:rsidR="006C714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116" w:type="dxa"/>
          </w:tcPr>
          <w:p w14:paraId="29EEEACB" w14:textId="77777777" w:rsidR="00B0098D" w:rsidRPr="00C327F6" w:rsidRDefault="00B0098D" w:rsidP="00B0098D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4DB22EDC" w14:textId="77777777" w:rsidR="00B0098D" w:rsidRPr="00C327F6" w:rsidRDefault="00B0098D" w:rsidP="00B0098D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47BC81D7" w14:textId="77777777" w:rsidR="00B0098D" w:rsidRPr="00C327F6" w:rsidRDefault="00B0098D" w:rsidP="00B0098D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5CDFFBB" w14:textId="77777777" w:rsidR="00B0098D" w:rsidRPr="00C327F6" w:rsidRDefault="00B0098D" w:rsidP="00B0098D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AD86E9D" w14:textId="77777777" w:rsidR="00B0098D" w:rsidRPr="00C327F6" w:rsidRDefault="00B0098D" w:rsidP="00B0098D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>(2,015)</w:t>
            </w:r>
          </w:p>
        </w:tc>
        <w:tc>
          <w:tcPr>
            <w:tcW w:w="265" w:type="dxa"/>
          </w:tcPr>
          <w:p w14:paraId="0C187A65" w14:textId="77777777" w:rsidR="00B0098D" w:rsidRPr="00C327F6" w:rsidRDefault="00B0098D" w:rsidP="00B0098D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221C23D3" w14:textId="346ABDF1" w:rsidR="00B0098D" w:rsidRPr="00C77331" w:rsidRDefault="00CF5178" w:rsidP="00B0098D">
            <w:pPr>
              <w:tabs>
                <w:tab w:val="clear" w:pos="907"/>
                <w:tab w:val="decimal" w:pos="603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>(4,450)</w:t>
            </w:r>
          </w:p>
        </w:tc>
      </w:tr>
      <w:tr w:rsidR="00B0098D" w:rsidRPr="00C327F6" w14:paraId="4C82BB52" w14:textId="77777777" w:rsidTr="00632576">
        <w:tc>
          <w:tcPr>
            <w:tcW w:w="3960" w:type="dxa"/>
          </w:tcPr>
          <w:p w14:paraId="3AB8D7FA" w14:textId="21AB56AB" w:rsidR="00B0098D" w:rsidRPr="00C327F6" w:rsidRDefault="00B0098D" w:rsidP="00B0098D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ผลกระทบ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16" w:type="dxa"/>
          </w:tcPr>
          <w:p w14:paraId="604270AE" w14:textId="77777777" w:rsidR="00B0098D" w:rsidRPr="00C327F6" w:rsidRDefault="00B0098D" w:rsidP="00B0098D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6FE99B66" w14:textId="77777777" w:rsidR="00B0098D" w:rsidRPr="00C327F6" w:rsidRDefault="00B0098D" w:rsidP="00B0098D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6FFB903D" w14:textId="77777777" w:rsidR="00B0098D" w:rsidRPr="00C327F6" w:rsidRDefault="00B0098D" w:rsidP="00B0098D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0D95B7D" w14:textId="77777777" w:rsidR="00B0098D" w:rsidRPr="00C327F6" w:rsidRDefault="00B0098D" w:rsidP="00B0098D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4D979078" w14:textId="77777777" w:rsidR="00B0098D" w:rsidRPr="00C327F6" w:rsidRDefault="00B0098D" w:rsidP="00B0098D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4A8E1F10" w14:textId="77777777" w:rsidR="00B0098D" w:rsidRPr="00C327F6" w:rsidRDefault="00B0098D" w:rsidP="00B0098D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494A8FFD" w14:textId="66931A74" w:rsidR="00B0098D" w:rsidRPr="00C77331" w:rsidRDefault="00B0098D" w:rsidP="00B0098D">
            <w:pPr>
              <w:tabs>
                <w:tab w:val="clear" w:pos="907"/>
                <w:tab w:val="decimal" w:pos="603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677AB2" w:rsidRPr="00C327F6" w14:paraId="5F5F99B4" w14:textId="77777777" w:rsidTr="00A85957">
        <w:tc>
          <w:tcPr>
            <w:tcW w:w="3960" w:type="dxa"/>
          </w:tcPr>
          <w:p w14:paraId="4E590D88" w14:textId="77777777" w:rsidR="00677AB2" w:rsidRPr="00C327F6" w:rsidRDefault="00677AB2" w:rsidP="00A85957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16" w:type="dxa"/>
          </w:tcPr>
          <w:p w14:paraId="496904F4" w14:textId="77777777" w:rsidR="00677AB2" w:rsidRPr="00C327F6" w:rsidRDefault="00677AB2" w:rsidP="00A85957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5CEFE9B8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7AE612F4" w14:textId="77777777" w:rsidR="00677AB2" w:rsidRPr="00C327F6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772160C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1EC4AA7F" w14:textId="77777777" w:rsidR="00677AB2" w:rsidRPr="00C327F6" w:rsidRDefault="00677AB2" w:rsidP="00A85957">
            <w:pPr>
              <w:tabs>
                <w:tab w:val="clear" w:pos="680"/>
                <w:tab w:val="clear" w:pos="907"/>
                <w:tab w:val="decimal" w:pos="585"/>
                <w:tab w:val="decimal" w:pos="66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>(57)</w:t>
            </w:r>
          </w:p>
        </w:tc>
        <w:tc>
          <w:tcPr>
            <w:tcW w:w="265" w:type="dxa"/>
          </w:tcPr>
          <w:p w14:paraId="79CD7F55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B9ADEBB" w14:textId="77777777" w:rsidR="00677AB2" w:rsidRPr="00C77331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>(571)</w:t>
            </w:r>
          </w:p>
        </w:tc>
      </w:tr>
      <w:tr w:rsidR="00677AB2" w:rsidRPr="00C327F6" w14:paraId="2DA85048" w14:textId="77777777" w:rsidTr="00A85957">
        <w:tc>
          <w:tcPr>
            <w:tcW w:w="3960" w:type="dxa"/>
          </w:tcPr>
          <w:p w14:paraId="71986C33" w14:textId="77777777" w:rsidR="00677AB2" w:rsidRPr="00C327F6" w:rsidRDefault="00677AB2" w:rsidP="00A85957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16" w:type="dxa"/>
          </w:tcPr>
          <w:p w14:paraId="7F7BCA3F" w14:textId="77777777" w:rsidR="00677AB2" w:rsidRPr="00C327F6" w:rsidRDefault="00677AB2" w:rsidP="00A85957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4B0ADE7A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7B05D771" w14:textId="77777777" w:rsidR="00677AB2" w:rsidRPr="00C327F6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A270430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35D85BE9" w14:textId="77777777" w:rsidR="00677AB2" w:rsidRPr="00C327F6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>1,565</w:t>
            </w:r>
          </w:p>
        </w:tc>
        <w:tc>
          <w:tcPr>
            <w:tcW w:w="265" w:type="dxa"/>
          </w:tcPr>
          <w:p w14:paraId="484AD582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9EDAA39" w14:textId="77777777" w:rsidR="00677AB2" w:rsidRPr="00C77331" w:rsidRDefault="00677AB2" w:rsidP="00A85957">
            <w:pPr>
              <w:tabs>
                <w:tab w:val="clear" w:pos="907"/>
                <w:tab w:val="decimal" w:pos="603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>4,535</w:t>
            </w:r>
          </w:p>
        </w:tc>
      </w:tr>
      <w:tr w:rsidR="00677AB2" w:rsidRPr="00C327F6" w14:paraId="125C2BD8" w14:textId="77777777" w:rsidTr="00A85957">
        <w:tc>
          <w:tcPr>
            <w:tcW w:w="3960" w:type="dxa"/>
          </w:tcPr>
          <w:p w14:paraId="2D1CB280" w14:textId="77777777" w:rsidR="00677AB2" w:rsidRPr="00C327F6" w:rsidRDefault="00677AB2" w:rsidP="00A85957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116" w:type="dxa"/>
          </w:tcPr>
          <w:p w14:paraId="40F891E5" w14:textId="77777777" w:rsidR="00677AB2" w:rsidRPr="00C327F6" w:rsidRDefault="00677AB2" w:rsidP="00A85957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1B01DD47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3192B387" w14:textId="77777777" w:rsidR="00677AB2" w:rsidRPr="00C327F6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3FE0780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2372A1F4" w14:textId="77777777" w:rsidR="00677AB2" w:rsidRPr="00C327F6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>(521)</w:t>
            </w:r>
          </w:p>
        </w:tc>
        <w:tc>
          <w:tcPr>
            <w:tcW w:w="265" w:type="dxa"/>
          </w:tcPr>
          <w:p w14:paraId="7FBBC90E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21D1FDC" w14:textId="77777777" w:rsidR="00677AB2" w:rsidRPr="00C77331" w:rsidRDefault="00677AB2" w:rsidP="00A85957">
            <w:pPr>
              <w:tabs>
                <w:tab w:val="clear" w:pos="907"/>
                <w:tab w:val="decimal" w:pos="603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          </w:t>
            </w: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>(429)</w:t>
            </w:r>
          </w:p>
        </w:tc>
      </w:tr>
      <w:tr w:rsidR="00677AB2" w:rsidRPr="00C327F6" w14:paraId="52900279" w14:textId="77777777" w:rsidTr="00A85957">
        <w:tc>
          <w:tcPr>
            <w:tcW w:w="3960" w:type="dxa"/>
          </w:tcPr>
          <w:p w14:paraId="750AA6AD" w14:textId="77777777" w:rsidR="00677AB2" w:rsidRPr="00C327F6" w:rsidRDefault="00677AB2" w:rsidP="00A85957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116" w:type="dxa"/>
          </w:tcPr>
          <w:p w14:paraId="34A9374E" w14:textId="77777777" w:rsidR="00677AB2" w:rsidRPr="00C327F6" w:rsidRDefault="00677AB2" w:rsidP="00A85957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5ABB79EF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6541B46B" w14:textId="77777777" w:rsidR="00677AB2" w:rsidRPr="00C327F6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4B34A9C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0D41FF11" w14:textId="77777777" w:rsidR="00677AB2" w:rsidRPr="00C327F6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>789</w:t>
            </w:r>
          </w:p>
        </w:tc>
        <w:tc>
          <w:tcPr>
            <w:tcW w:w="265" w:type="dxa"/>
          </w:tcPr>
          <w:p w14:paraId="37E2F216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86E17B4" w14:textId="77777777" w:rsidR="00677AB2" w:rsidRPr="00C77331" w:rsidRDefault="00677AB2" w:rsidP="00A85957">
            <w:pPr>
              <w:tabs>
                <w:tab w:val="clear" w:pos="907"/>
                <w:tab w:val="decimal" w:pos="603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677AB2" w:rsidRPr="00C327F6" w14:paraId="136B3A01" w14:textId="77777777" w:rsidTr="00A85957">
        <w:tc>
          <w:tcPr>
            <w:tcW w:w="3960" w:type="dxa"/>
          </w:tcPr>
          <w:p w14:paraId="79BBAAA1" w14:textId="77777777" w:rsidR="00677AB2" w:rsidRPr="00C327F6" w:rsidRDefault="00677AB2" w:rsidP="00A85957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</w:tcPr>
          <w:p w14:paraId="2F8DD80D" w14:textId="77777777" w:rsidR="00677AB2" w:rsidRPr="00C327F6" w:rsidRDefault="00677AB2" w:rsidP="00A85957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6FA64469" w14:textId="77777777" w:rsidR="00677AB2" w:rsidRPr="00C327F6" w:rsidRDefault="00677AB2" w:rsidP="00A85957">
            <w:pPr>
              <w:tabs>
                <w:tab w:val="decimal" w:pos="794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589B5A3E" w14:textId="77777777" w:rsidR="00677AB2" w:rsidRPr="00C327F6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AE1DE27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26147202" w14:textId="77777777" w:rsidR="00677AB2" w:rsidRPr="00C327F6" w:rsidRDefault="00677AB2" w:rsidP="00A85957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sz w:val="30"/>
                <w:szCs w:val="30"/>
              </w:rPr>
              <w:t>(239)</w:t>
            </w:r>
          </w:p>
        </w:tc>
        <w:tc>
          <w:tcPr>
            <w:tcW w:w="265" w:type="dxa"/>
          </w:tcPr>
          <w:p w14:paraId="79668985" w14:textId="77777777" w:rsidR="00677AB2" w:rsidRPr="00C327F6" w:rsidRDefault="00677AB2" w:rsidP="00A8595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6DB6A880" w14:textId="77777777" w:rsidR="00677AB2" w:rsidRPr="00C77331" w:rsidRDefault="00677AB2" w:rsidP="00A85957">
            <w:pPr>
              <w:tabs>
                <w:tab w:val="clear" w:pos="907"/>
                <w:tab w:val="decimal" w:pos="603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77331">
              <w:rPr>
                <w:rFonts w:asciiTheme="majorBidi" w:hAnsiTheme="majorBidi" w:cstheme="majorBidi"/>
                <w:b/>
                <w:sz w:val="30"/>
                <w:szCs w:val="30"/>
              </w:rPr>
              <w:t>(915)</w:t>
            </w:r>
          </w:p>
        </w:tc>
      </w:tr>
    </w:tbl>
    <w:p w14:paraId="010E4950" w14:textId="77777777" w:rsidR="00EA29CF" w:rsidRPr="00C327F6" w:rsidRDefault="00EA29CF" w:rsidP="00A232F1">
      <w:pPr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  <w:r w:rsidRPr="00C327F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ab/>
      </w: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170"/>
        <w:gridCol w:w="270"/>
        <w:gridCol w:w="1080"/>
        <w:gridCol w:w="270"/>
        <w:gridCol w:w="1170"/>
      </w:tblGrid>
      <w:tr w:rsidR="004D5290" w:rsidRPr="00C327F6" w14:paraId="1D5B7AF4" w14:textId="77777777" w:rsidTr="00695933">
        <w:trPr>
          <w:tblHeader/>
        </w:trPr>
        <w:tc>
          <w:tcPr>
            <w:tcW w:w="3870" w:type="dxa"/>
          </w:tcPr>
          <w:p w14:paraId="2A3C5C5F" w14:textId="77777777" w:rsidR="00877E16" w:rsidRPr="00C327F6" w:rsidRDefault="00877E16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68B071F0" w14:textId="18BFB4F0" w:rsidR="00877E16" w:rsidRPr="00C327F6" w:rsidRDefault="00877E16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D5290" w:rsidRPr="00C327F6" w14:paraId="46444442" w14:textId="77777777" w:rsidTr="00695933">
        <w:trPr>
          <w:tblHeader/>
        </w:trPr>
        <w:tc>
          <w:tcPr>
            <w:tcW w:w="3870" w:type="dxa"/>
          </w:tcPr>
          <w:p w14:paraId="5988B25D" w14:textId="77777777" w:rsidR="00877E16" w:rsidRPr="00C327F6" w:rsidRDefault="00877E16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3"/>
          </w:tcPr>
          <w:p w14:paraId="6C2F7DD0" w14:textId="77777777" w:rsidR="00877E16" w:rsidRPr="00C327F6" w:rsidRDefault="00877E16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4FA8135" w14:textId="77777777" w:rsidR="00877E16" w:rsidRPr="00C327F6" w:rsidRDefault="00877E16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93BB6C7" w14:textId="77777777" w:rsidR="00877E16" w:rsidRPr="00C327F6" w:rsidRDefault="00877E16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4D5290" w:rsidRPr="00C327F6" w14:paraId="3BE8FBB0" w14:textId="77777777" w:rsidTr="00695933">
        <w:trPr>
          <w:tblHeader/>
        </w:trPr>
        <w:tc>
          <w:tcPr>
            <w:tcW w:w="3870" w:type="dxa"/>
          </w:tcPr>
          <w:p w14:paraId="43FB6228" w14:textId="77777777" w:rsidR="000F025E" w:rsidRPr="00C327F6" w:rsidRDefault="000F025E" w:rsidP="000F0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1DF16BA1" w14:textId="07680D53" w:rsidR="000F025E" w:rsidRPr="00C327F6" w:rsidRDefault="00BD2F2E" w:rsidP="000F02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70" w:type="dxa"/>
          </w:tcPr>
          <w:p w14:paraId="51BAC3D2" w14:textId="77777777" w:rsidR="000F025E" w:rsidRPr="00C327F6" w:rsidRDefault="000F025E" w:rsidP="000F0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4F7424F" w14:textId="3742FC97" w:rsidR="000F025E" w:rsidRPr="00C327F6" w:rsidRDefault="00BD2F2E" w:rsidP="000F02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70" w:type="dxa"/>
          </w:tcPr>
          <w:p w14:paraId="1CB77D36" w14:textId="77777777" w:rsidR="000F025E" w:rsidRPr="00C327F6" w:rsidRDefault="000F025E" w:rsidP="000F0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64B300C" w14:textId="01489ABF" w:rsidR="000F025E" w:rsidRPr="00C327F6" w:rsidRDefault="00BD2F2E" w:rsidP="000F02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70" w:type="dxa"/>
          </w:tcPr>
          <w:p w14:paraId="4D7F1560" w14:textId="77777777" w:rsidR="000F025E" w:rsidRPr="00C327F6" w:rsidRDefault="000F025E" w:rsidP="000F0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F63D5A0" w14:textId="1760259D" w:rsidR="000F025E" w:rsidRPr="00C327F6" w:rsidRDefault="00BD2F2E" w:rsidP="000F02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</w:tr>
      <w:tr w:rsidR="004D5290" w:rsidRPr="00C327F6" w14:paraId="4C0C2036" w14:textId="77777777" w:rsidTr="00695933">
        <w:trPr>
          <w:tblHeader/>
        </w:trPr>
        <w:tc>
          <w:tcPr>
            <w:tcW w:w="3870" w:type="dxa"/>
            <w:tcBorders>
              <w:bottom w:val="nil"/>
            </w:tcBorders>
          </w:tcPr>
          <w:p w14:paraId="740C633B" w14:textId="77777777" w:rsidR="00D87186" w:rsidRPr="00C327F6" w:rsidRDefault="00D87186" w:rsidP="006C235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tcBorders>
              <w:bottom w:val="nil"/>
            </w:tcBorders>
          </w:tcPr>
          <w:p w14:paraId="1A47B58A" w14:textId="77777777" w:rsidR="00D87186" w:rsidRPr="00C327F6" w:rsidRDefault="00D87186" w:rsidP="006C235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D5290" w:rsidRPr="00C327F6" w14:paraId="018AEEF5" w14:textId="77777777" w:rsidTr="00695933">
        <w:trPr>
          <w:trHeight w:val="209"/>
        </w:trPr>
        <w:tc>
          <w:tcPr>
            <w:tcW w:w="3870" w:type="dxa"/>
            <w:tcBorders>
              <w:bottom w:val="nil"/>
            </w:tcBorders>
          </w:tcPr>
          <w:p w14:paraId="083C907C" w14:textId="77777777" w:rsidR="009B03FE" w:rsidRPr="00C327F6" w:rsidRDefault="009B03FE" w:rsidP="009B03F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</w:tcPr>
          <w:p w14:paraId="167FA8DC" w14:textId="3C8B04A6" w:rsidR="009B03FE" w:rsidRPr="00C327F6" w:rsidRDefault="004C6C5E" w:rsidP="009B03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18,977</w:t>
            </w:r>
          </w:p>
        </w:tc>
        <w:tc>
          <w:tcPr>
            <w:tcW w:w="270" w:type="dxa"/>
            <w:tcBorders>
              <w:bottom w:val="nil"/>
            </w:tcBorders>
          </w:tcPr>
          <w:p w14:paraId="3A7DC229" w14:textId="77777777" w:rsidR="009B03FE" w:rsidRPr="00C327F6" w:rsidRDefault="009B03FE" w:rsidP="009B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58E6841" w14:textId="61B7F6B2" w:rsidR="009B03FE" w:rsidRPr="00C327F6" w:rsidRDefault="009B03FE" w:rsidP="009B03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18,374</w:t>
            </w:r>
          </w:p>
        </w:tc>
        <w:tc>
          <w:tcPr>
            <w:tcW w:w="270" w:type="dxa"/>
            <w:tcBorders>
              <w:bottom w:val="nil"/>
            </w:tcBorders>
          </w:tcPr>
          <w:p w14:paraId="4342326C" w14:textId="77777777" w:rsidR="009B03FE" w:rsidRPr="00C327F6" w:rsidRDefault="009B03FE" w:rsidP="009B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D952489" w14:textId="689258E7" w:rsidR="009B03FE" w:rsidRPr="00C327F6" w:rsidRDefault="004C6C5E" w:rsidP="009B03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(29,</w:t>
            </w:r>
            <w:r w:rsidR="00F96603" w:rsidRPr="00C327F6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316</w:t>
            </w: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3DA78AAA" w14:textId="77777777" w:rsidR="009B03FE" w:rsidRPr="00C327F6" w:rsidRDefault="009B03FE" w:rsidP="009B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F7F6F00" w14:textId="14E4E1B2" w:rsidR="009B03FE" w:rsidRPr="00C327F6" w:rsidRDefault="009B03FE" w:rsidP="0083085D">
            <w:pPr>
              <w:tabs>
                <w:tab w:val="clear" w:pos="907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>(30,182)</w:t>
            </w:r>
          </w:p>
        </w:tc>
      </w:tr>
      <w:tr w:rsidR="004D5290" w:rsidRPr="00C327F6" w14:paraId="30A94820" w14:textId="77777777" w:rsidTr="00695933">
        <w:tc>
          <w:tcPr>
            <w:tcW w:w="3870" w:type="dxa"/>
            <w:tcBorders>
              <w:top w:val="nil"/>
              <w:bottom w:val="nil"/>
            </w:tcBorders>
          </w:tcPr>
          <w:p w14:paraId="49FDD7CA" w14:textId="45C79685" w:rsidR="009B03FE" w:rsidRPr="00C327F6" w:rsidRDefault="009B03FE" w:rsidP="009B03FE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A4C2F5C" w14:textId="235CD826" w:rsidR="009B03FE" w:rsidRPr="00C327F6" w:rsidRDefault="004C6C5E" w:rsidP="009B03FE">
            <w:pPr>
              <w:tabs>
                <w:tab w:val="clear" w:pos="907"/>
                <w:tab w:val="left" w:pos="615"/>
                <w:tab w:val="decimal" w:pos="795"/>
              </w:tabs>
              <w:spacing w:line="340" w:lineRule="exact"/>
              <w:ind w:right="-56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>(14,676)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1AC98" w14:textId="77777777" w:rsidR="009B03FE" w:rsidRPr="00C327F6" w:rsidRDefault="009B03FE" w:rsidP="009B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6C072AB1" w14:textId="6FA0DEA8" w:rsidR="009B03FE" w:rsidRPr="00C327F6" w:rsidRDefault="009B03FE" w:rsidP="009B03FE">
            <w:pPr>
              <w:tabs>
                <w:tab w:val="clear" w:pos="907"/>
                <w:tab w:val="left" w:pos="615"/>
                <w:tab w:val="decimal" w:pos="795"/>
              </w:tabs>
              <w:spacing w:line="340" w:lineRule="exact"/>
              <w:ind w:right="-56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>(14,796)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FDC295" w14:textId="77777777" w:rsidR="009B03FE" w:rsidRPr="00C327F6" w:rsidRDefault="009B03FE" w:rsidP="009B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71EB8C0" w14:textId="319347DD" w:rsidR="009B03FE" w:rsidRPr="00C327F6" w:rsidRDefault="004C6C5E" w:rsidP="009B03FE">
            <w:pPr>
              <w:pStyle w:val="acctfourfigures"/>
              <w:tabs>
                <w:tab w:val="clear" w:pos="765"/>
                <w:tab w:val="left" w:pos="705"/>
              </w:tabs>
              <w:spacing w:line="240" w:lineRule="auto"/>
              <w:ind w:left="-79" w:right="75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14,676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A289CD" w14:textId="77777777" w:rsidR="009B03FE" w:rsidRPr="00C327F6" w:rsidRDefault="009B03FE" w:rsidP="009B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768D2E19" w14:textId="10CDE720" w:rsidR="009B03FE" w:rsidRPr="00C327F6" w:rsidRDefault="009B03FE" w:rsidP="009B03FE">
            <w:pPr>
              <w:pStyle w:val="acctfourfigures"/>
              <w:tabs>
                <w:tab w:val="clear" w:pos="765"/>
                <w:tab w:val="left" w:pos="705"/>
              </w:tabs>
              <w:spacing w:line="240" w:lineRule="auto"/>
              <w:ind w:left="-79" w:right="75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14,796</w:t>
            </w:r>
          </w:p>
        </w:tc>
      </w:tr>
      <w:tr w:rsidR="009B03FE" w:rsidRPr="00C327F6" w14:paraId="74BFDF9F" w14:textId="77777777" w:rsidTr="00695933">
        <w:tc>
          <w:tcPr>
            <w:tcW w:w="3870" w:type="dxa"/>
            <w:tcBorders>
              <w:top w:val="nil"/>
              <w:bottom w:val="nil"/>
            </w:tcBorders>
          </w:tcPr>
          <w:p w14:paraId="49A7C8B2" w14:textId="77777777" w:rsidR="009B03FE" w:rsidRPr="00C327F6" w:rsidRDefault="009B03FE" w:rsidP="009B03FE">
            <w:pPr>
              <w:tabs>
                <w:tab w:val="clear" w:pos="3515"/>
              </w:tabs>
              <w:spacing w:line="240" w:lineRule="auto"/>
              <w:ind w:left="157" w:right="-113" w:hanging="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</w:p>
          <w:p w14:paraId="6940B94E" w14:textId="0D91CAF1" w:rsidR="009B03FE" w:rsidRPr="00C327F6" w:rsidRDefault="009B03FE" w:rsidP="009B03FE">
            <w:pPr>
              <w:tabs>
                <w:tab w:val="clear" w:pos="3515"/>
              </w:tabs>
              <w:spacing w:line="240" w:lineRule="auto"/>
              <w:ind w:left="157" w:right="-113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8E71E0" w14:textId="77777777" w:rsidR="009B03FE" w:rsidRPr="00C327F6" w:rsidRDefault="009B03FE" w:rsidP="009B03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  <w:p w14:paraId="7311E2B0" w14:textId="3C86E122" w:rsidR="004C6C5E" w:rsidRPr="00C327F6" w:rsidRDefault="004C6C5E" w:rsidP="009B03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4,301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3275B9" w14:textId="77777777" w:rsidR="009B03FE" w:rsidRPr="00C327F6" w:rsidRDefault="009B03FE" w:rsidP="009B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898801" w14:textId="77777777" w:rsidR="009B03FE" w:rsidRPr="00C327F6" w:rsidRDefault="009B03FE" w:rsidP="009B03FE">
            <w:pPr>
              <w:pStyle w:val="acctfourfigures"/>
              <w:tabs>
                <w:tab w:val="clear" w:pos="765"/>
              </w:tabs>
              <w:spacing w:line="240" w:lineRule="auto"/>
              <w:ind w:left="-79" w:right="75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  <w:p w14:paraId="7ADAF060" w14:textId="1C3346DD" w:rsidR="009B03FE" w:rsidRPr="00C327F6" w:rsidRDefault="009B03FE" w:rsidP="009B03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3,578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449F97" w14:textId="77777777" w:rsidR="009B03FE" w:rsidRPr="00C327F6" w:rsidRDefault="009B03FE" w:rsidP="009B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A85B0E" w14:textId="77777777" w:rsidR="009B03FE" w:rsidRPr="00C327F6" w:rsidRDefault="009B03FE" w:rsidP="009B03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  <w:p w14:paraId="2FAB427E" w14:textId="5E8ED120" w:rsidR="004C6C5E" w:rsidRPr="00C327F6" w:rsidRDefault="00F96603" w:rsidP="009B03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(14,640)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229F0F" w14:textId="77777777" w:rsidR="009B03FE" w:rsidRPr="00C327F6" w:rsidRDefault="009B03FE" w:rsidP="009B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1F11C0" w14:textId="77777777" w:rsidR="009B03FE" w:rsidRPr="00C327F6" w:rsidRDefault="009B03FE" w:rsidP="009B03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  <w:p w14:paraId="433CE0A2" w14:textId="7AF8A10D" w:rsidR="009B03FE" w:rsidRPr="00C327F6" w:rsidRDefault="009B03FE" w:rsidP="009B03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(15,386)</w:t>
            </w:r>
          </w:p>
        </w:tc>
      </w:tr>
    </w:tbl>
    <w:p w14:paraId="4272E3D0" w14:textId="28DD7AA5" w:rsidR="009E63A8" w:rsidRPr="00C327F6" w:rsidRDefault="009E63A8" w:rsidP="00AD23A6">
      <w:pPr>
        <w:spacing w:line="240" w:lineRule="auto"/>
        <w:ind w:right="-297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41"/>
        <w:gridCol w:w="1199"/>
        <w:gridCol w:w="240"/>
        <w:gridCol w:w="1110"/>
        <w:gridCol w:w="240"/>
        <w:gridCol w:w="1200"/>
      </w:tblGrid>
      <w:tr w:rsidR="004D5290" w:rsidRPr="00C327F6" w14:paraId="7467FB46" w14:textId="77777777" w:rsidTr="00695933">
        <w:trPr>
          <w:tblHeader/>
        </w:trPr>
        <w:tc>
          <w:tcPr>
            <w:tcW w:w="3870" w:type="dxa"/>
          </w:tcPr>
          <w:p w14:paraId="71DC401E" w14:textId="77777777" w:rsidR="00877E16" w:rsidRPr="00C327F6" w:rsidRDefault="00877E16" w:rsidP="00B5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37F2B073" w14:textId="77777777" w:rsidR="00877E16" w:rsidRPr="00C327F6" w:rsidRDefault="00877E16" w:rsidP="00B5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290" w:rsidRPr="00C327F6" w14:paraId="0453131D" w14:textId="77777777" w:rsidTr="00695933">
        <w:trPr>
          <w:tblHeader/>
        </w:trPr>
        <w:tc>
          <w:tcPr>
            <w:tcW w:w="3870" w:type="dxa"/>
          </w:tcPr>
          <w:p w14:paraId="541FA1EB" w14:textId="77777777" w:rsidR="00877E16" w:rsidRPr="00C327F6" w:rsidRDefault="00877E16" w:rsidP="00B5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3"/>
          </w:tcPr>
          <w:p w14:paraId="08725F5D" w14:textId="77777777" w:rsidR="00877E16" w:rsidRPr="00C327F6" w:rsidRDefault="00877E16" w:rsidP="00B5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26C12E0E" w14:textId="77777777" w:rsidR="00877E16" w:rsidRPr="00C327F6" w:rsidRDefault="00877E16" w:rsidP="00B5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0" w:type="dxa"/>
            <w:gridSpan w:val="3"/>
          </w:tcPr>
          <w:p w14:paraId="5C109C8F" w14:textId="77777777" w:rsidR="00877E16" w:rsidRPr="00C327F6" w:rsidRDefault="00877E16" w:rsidP="00B5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4D5290" w:rsidRPr="00C327F6" w14:paraId="1D2E66EC" w14:textId="77777777" w:rsidTr="00695933">
        <w:trPr>
          <w:tblHeader/>
        </w:trPr>
        <w:tc>
          <w:tcPr>
            <w:tcW w:w="3870" w:type="dxa"/>
          </w:tcPr>
          <w:p w14:paraId="0210E800" w14:textId="77777777" w:rsidR="000F025E" w:rsidRPr="00C327F6" w:rsidRDefault="000F025E" w:rsidP="000F0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nil"/>
            </w:tcBorders>
          </w:tcPr>
          <w:p w14:paraId="09D113F3" w14:textId="1B8015F0" w:rsidR="000F025E" w:rsidRPr="00C327F6" w:rsidRDefault="00BD2F2E" w:rsidP="000F02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41" w:type="dxa"/>
            <w:tcBorders>
              <w:bottom w:val="nil"/>
            </w:tcBorders>
          </w:tcPr>
          <w:p w14:paraId="34F70295" w14:textId="77777777" w:rsidR="000F025E" w:rsidRPr="00C327F6" w:rsidRDefault="000F025E" w:rsidP="000F02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9" w:type="dxa"/>
            <w:tcBorders>
              <w:bottom w:val="nil"/>
            </w:tcBorders>
          </w:tcPr>
          <w:p w14:paraId="032AD58A" w14:textId="4B03B79F" w:rsidR="000F025E" w:rsidRPr="00C327F6" w:rsidRDefault="00BD2F2E" w:rsidP="000F02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40" w:type="dxa"/>
            <w:tcBorders>
              <w:bottom w:val="nil"/>
            </w:tcBorders>
          </w:tcPr>
          <w:p w14:paraId="1D4EC695" w14:textId="77777777" w:rsidR="000F025E" w:rsidRPr="00C327F6" w:rsidRDefault="000F025E" w:rsidP="000F02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0" w:type="dxa"/>
            <w:tcBorders>
              <w:bottom w:val="nil"/>
            </w:tcBorders>
          </w:tcPr>
          <w:p w14:paraId="7225057D" w14:textId="08637BF3" w:rsidR="000F025E" w:rsidRPr="00C327F6" w:rsidRDefault="00BD2F2E" w:rsidP="000F02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40" w:type="dxa"/>
            <w:tcBorders>
              <w:bottom w:val="nil"/>
            </w:tcBorders>
          </w:tcPr>
          <w:p w14:paraId="11508892" w14:textId="77777777" w:rsidR="000F025E" w:rsidRPr="00C327F6" w:rsidRDefault="000F025E" w:rsidP="000F02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0" w:type="dxa"/>
            <w:tcBorders>
              <w:bottom w:val="nil"/>
            </w:tcBorders>
          </w:tcPr>
          <w:p w14:paraId="5993FBC4" w14:textId="155B76EE" w:rsidR="000F025E" w:rsidRPr="00C327F6" w:rsidRDefault="00BD2F2E" w:rsidP="000F02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</w:tr>
      <w:tr w:rsidR="004D5290" w:rsidRPr="00C327F6" w14:paraId="3CF628C6" w14:textId="77777777" w:rsidTr="00877E16">
        <w:trPr>
          <w:tblHeader/>
        </w:trPr>
        <w:tc>
          <w:tcPr>
            <w:tcW w:w="3870" w:type="dxa"/>
            <w:tcBorders>
              <w:bottom w:val="nil"/>
            </w:tcBorders>
          </w:tcPr>
          <w:p w14:paraId="182F219C" w14:textId="77777777" w:rsidR="00214531" w:rsidRPr="00C327F6" w:rsidRDefault="00214531" w:rsidP="0021453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tcBorders>
              <w:bottom w:val="nil"/>
            </w:tcBorders>
          </w:tcPr>
          <w:p w14:paraId="63292826" w14:textId="77777777" w:rsidR="00214531" w:rsidRPr="00C327F6" w:rsidRDefault="00214531" w:rsidP="0021453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D5290" w:rsidRPr="00C327F6" w14:paraId="1CB7E330" w14:textId="77777777" w:rsidTr="00695933">
        <w:trPr>
          <w:trHeight w:val="209"/>
        </w:trPr>
        <w:tc>
          <w:tcPr>
            <w:tcW w:w="3870" w:type="dxa"/>
            <w:tcBorders>
              <w:bottom w:val="nil"/>
            </w:tcBorders>
          </w:tcPr>
          <w:p w14:paraId="4A870E25" w14:textId="77777777" w:rsidR="009B03FE" w:rsidRPr="00C327F6" w:rsidRDefault="009B03FE" w:rsidP="009B03F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</w:tcPr>
          <w:p w14:paraId="3DBF043F" w14:textId="6E37DE55" w:rsidR="009B03FE" w:rsidRPr="00C327F6" w:rsidRDefault="005743C6" w:rsidP="009B03FE">
            <w:pPr>
              <w:pStyle w:val="acctfourfigures"/>
              <w:tabs>
                <w:tab w:val="clear" w:pos="765"/>
                <w:tab w:val="left" w:pos="705"/>
              </w:tabs>
              <w:spacing w:line="240" w:lineRule="auto"/>
              <w:ind w:left="-79" w:right="75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13,755</w:t>
            </w:r>
          </w:p>
        </w:tc>
        <w:tc>
          <w:tcPr>
            <w:tcW w:w="241" w:type="dxa"/>
            <w:tcBorders>
              <w:bottom w:val="nil"/>
            </w:tcBorders>
          </w:tcPr>
          <w:p w14:paraId="6412ACAB" w14:textId="77777777" w:rsidR="009B03FE" w:rsidRPr="00C327F6" w:rsidRDefault="009B03FE" w:rsidP="009B03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tcBorders>
              <w:bottom w:val="nil"/>
            </w:tcBorders>
          </w:tcPr>
          <w:p w14:paraId="3B76F669" w14:textId="63B35D76" w:rsidR="009B03FE" w:rsidRPr="00C327F6" w:rsidRDefault="009B03FE" w:rsidP="009B03FE">
            <w:pPr>
              <w:pStyle w:val="acctfourfigures"/>
              <w:tabs>
                <w:tab w:val="clear" w:pos="765"/>
                <w:tab w:val="left" w:pos="705"/>
              </w:tabs>
              <w:spacing w:line="240" w:lineRule="auto"/>
              <w:ind w:left="-79" w:right="75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12,126</w:t>
            </w:r>
          </w:p>
        </w:tc>
        <w:tc>
          <w:tcPr>
            <w:tcW w:w="240" w:type="dxa"/>
            <w:tcBorders>
              <w:bottom w:val="nil"/>
            </w:tcBorders>
          </w:tcPr>
          <w:p w14:paraId="5DD7EF43" w14:textId="77777777" w:rsidR="009B03FE" w:rsidRPr="00C327F6" w:rsidRDefault="009B03FE" w:rsidP="009B03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tcBorders>
              <w:bottom w:val="nil"/>
            </w:tcBorders>
          </w:tcPr>
          <w:p w14:paraId="4002C45E" w14:textId="7BFF75BA" w:rsidR="009B03FE" w:rsidRPr="00C327F6" w:rsidRDefault="005743C6" w:rsidP="00A85801">
            <w:pPr>
              <w:pStyle w:val="acctfourfigures"/>
              <w:tabs>
                <w:tab w:val="clear" w:pos="765"/>
              </w:tabs>
              <w:spacing w:line="240" w:lineRule="auto"/>
              <w:ind w:left="-79" w:right="69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12,468</w:t>
            </w:r>
          </w:p>
        </w:tc>
        <w:tc>
          <w:tcPr>
            <w:tcW w:w="240" w:type="dxa"/>
            <w:tcBorders>
              <w:bottom w:val="nil"/>
            </w:tcBorders>
          </w:tcPr>
          <w:p w14:paraId="45341A9F" w14:textId="77777777" w:rsidR="009B03FE" w:rsidRPr="00C327F6" w:rsidRDefault="009B03FE" w:rsidP="009B03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bottom w:val="nil"/>
            </w:tcBorders>
          </w:tcPr>
          <w:p w14:paraId="7AEE22BF" w14:textId="33208DD8" w:rsidR="009B03FE" w:rsidRPr="00C327F6" w:rsidRDefault="009B03FE" w:rsidP="009B03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(11,815)</w:t>
            </w:r>
          </w:p>
        </w:tc>
      </w:tr>
      <w:tr w:rsidR="004D5290" w:rsidRPr="00C327F6" w14:paraId="339D9E58" w14:textId="77777777" w:rsidTr="00695933">
        <w:tc>
          <w:tcPr>
            <w:tcW w:w="3870" w:type="dxa"/>
            <w:tcBorders>
              <w:top w:val="nil"/>
              <w:bottom w:val="nil"/>
            </w:tcBorders>
          </w:tcPr>
          <w:p w14:paraId="55936E32" w14:textId="77777777" w:rsidR="009B03FE" w:rsidRPr="00C327F6" w:rsidRDefault="009B03FE" w:rsidP="009B03FE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B9A492A" w14:textId="1943A1ED" w:rsidR="009B03FE" w:rsidRPr="00C327F6" w:rsidRDefault="005743C6" w:rsidP="009B03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(12,468)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08F58024" w14:textId="77777777" w:rsidR="009B03FE" w:rsidRPr="00C327F6" w:rsidRDefault="009B03FE" w:rsidP="009B03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tcBorders>
              <w:top w:val="nil"/>
              <w:bottom w:val="single" w:sz="4" w:space="0" w:color="auto"/>
            </w:tcBorders>
          </w:tcPr>
          <w:p w14:paraId="4D419B2D" w14:textId="1495F6CC" w:rsidR="009B03FE" w:rsidRPr="00C327F6" w:rsidRDefault="009B03FE" w:rsidP="009B03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(11,815)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8EAECBB" w14:textId="77777777" w:rsidR="009B03FE" w:rsidRPr="00C327F6" w:rsidRDefault="009B03FE" w:rsidP="009B03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tcBorders>
              <w:top w:val="nil"/>
              <w:bottom w:val="single" w:sz="4" w:space="0" w:color="auto"/>
            </w:tcBorders>
          </w:tcPr>
          <w:p w14:paraId="1788A48B" w14:textId="48EF0AD0" w:rsidR="009B03FE" w:rsidRPr="00C327F6" w:rsidRDefault="005743C6" w:rsidP="004C6C5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(12,468)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01D1D78" w14:textId="77777777" w:rsidR="009B03FE" w:rsidRPr="00C327F6" w:rsidRDefault="009B03FE" w:rsidP="009B03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top w:val="nil"/>
              <w:bottom w:val="single" w:sz="4" w:space="0" w:color="auto"/>
            </w:tcBorders>
          </w:tcPr>
          <w:p w14:paraId="28006E8B" w14:textId="104437F6" w:rsidR="009B03FE" w:rsidRPr="00C327F6" w:rsidRDefault="009B03FE" w:rsidP="009B03FE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11,815</w:t>
            </w:r>
          </w:p>
        </w:tc>
      </w:tr>
      <w:tr w:rsidR="009B03FE" w:rsidRPr="00C327F6" w14:paraId="4270F572" w14:textId="77777777" w:rsidTr="00695933">
        <w:tc>
          <w:tcPr>
            <w:tcW w:w="3870" w:type="dxa"/>
            <w:tcBorders>
              <w:top w:val="nil"/>
              <w:bottom w:val="nil"/>
            </w:tcBorders>
          </w:tcPr>
          <w:p w14:paraId="40D05343" w14:textId="436F1B0C" w:rsidR="009B03FE" w:rsidRPr="00C327F6" w:rsidRDefault="009B03FE" w:rsidP="00A85801">
            <w:pPr>
              <w:tabs>
                <w:tab w:val="clear" w:pos="3515"/>
              </w:tabs>
              <w:spacing w:line="240" w:lineRule="auto"/>
              <w:ind w:left="157" w:right="-113" w:hanging="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B3E75A" w14:textId="38039A2F" w:rsidR="009B03FE" w:rsidRPr="00C327F6" w:rsidRDefault="005743C6" w:rsidP="009B03FE">
            <w:pPr>
              <w:pStyle w:val="acctfourfigures"/>
              <w:tabs>
                <w:tab w:val="clear" w:pos="765"/>
                <w:tab w:val="left" w:pos="705"/>
              </w:tabs>
              <w:spacing w:line="240" w:lineRule="auto"/>
              <w:ind w:left="-79" w:right="75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1,287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7BF63B4" w14:textId="77777777" w:rsidR="009B03FE" w:rsidRPr="00C327F6" w:rsidRDefault="009B03FE" w:rsidP="009B03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0667642D" w14:textId="2713E321" w:rsidR="009B03FE" w:rsidRPr="00C327F6" w:rsidRDefault="009B03FE" w:rsidP="009B03FE">
            <w:pPr>
              <w:pStyle w:val="acctfourfigures"/>
              <w:tabs>
                <w:tab w:val="clear" w:pos="765"/>
                <w:tab w:val="left" w:pos="705"/>
              </w:tabs>
              <w:spacing w:line="240" w:lineRule="auto"/>
              <w:ind w:left="-79" w:right="75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311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477ABD22" w14:textId="77777777" w:rsidR="009B03FE" w:rsidRPr="00C327F6" w:rsidRDefault="009B03FE" w:rsidP="009B03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18749934" w14:textId="3810FEC5" w:rsidR="009B03FE" w:rsidRPr="00C327F6" w:rsidRDefault="005743C6" w:rsidP="009B03FE">
            <w:pPr>
              <w:pStyle w:val="acctfourfigures"/>
              <w:tabs>
                <w:tab w:val="clear" w:pos="765"/>
                <w:tab w:val="left" w:pos="705"/>
              </w:tabs>
              <w:spacing w:line="240" w:lineRule="auto"/>
              <w:ind w:left="-79" w:right="75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4C261E28" w14:textId="77777777" w:rsidR="009B03FE" w:rsidRPr="00C327F6" w:rsidRDefault="009B03FE" w:rsidP="009B03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4B7429B6" w14:textId="2CD73E1D" w:rsidR="009B03FE" w:rsidRPr="00C327F6" w:rsidRDefault="009B03FE" w:rsidP="009B03FE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3B6C436" w14:textId="2226A20A" w:rsidR="009E63A8" w:rsidRPr="00C327F6" w:rsidRDefault="009E6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87EDBFB" w14:textId="1462D133" w:rsidR="00877E16" w:rsidRPr="00C327F6" w:rsidRDefault="00877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F4E5068" w14:textId="77777777" w:rsidR="009B6748" w:rsidRPr="00C327F6" w:rsidRDefault="009B6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92C7370" w14:textId="77777777" w:rsidR="00A85801" w:rsidRPr="00C327F6" w:rsidRDefault="00A8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7BC41DE" w14:textId="77777777" w:rsidR="00D83F2F" w:rsidRPr="00C327F6" w:rsidRDefault="00D83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41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0"/>
        <w:gridCol w:w="824"/>
        <w:gridCol w:w="78"/>
        <w:gridCol w:w="898"/>
        <w:gridCol w:w="90"/>
        <w:gridCol w:w="990"/>
        <w:gridCol w:w="90"/>
        <w:gridCol w:w="1440"/>
        <w:gridCol w:w="90"/>
        <w:gridCol w:w="900"/>
        <w:gridCol w:w="90"/>
        <w:gridCol w:w="961"/>
      </w:tblGrid>
      <w:tr w:rsidR="004D5290" w:rsidRPr="00C327F6" w14:paraId="61B15171" w14:textId="77777777" w:rsidTr="00695933">
        <w:tc>
          <w:tcPr>
            <w:tcW w:w="2790" w:type="dxa"/>
          </w:tcPr>
          <w:p w14:paraId="6D0058E0" w14:textId="77777777" w:rsidR="00EA29CF" w:rsidRPr="00C327F6" w:rsidRDefault="00EA29CF" w:rsidP="00C278B6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51" w:type="dxa"/>
            <w:gridSpan w:val="11"/>
          </w:tcPr>
          <w:p w14:paraId="415E8216" w14:textId="77777777" w:rsidR="00EA29CF" w:rsidRPr="00C327F6" w:rsidRDefault="00EA29CF" w:rsidP="00C278B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85801" w:rsidRPr="00C327F6" w14:paraId="12CB0698" w14:textId="77777777" w:rsidTr="00A85801">
        <w:tc>
          <w:tcPr>
            <w:tcW w:w="2790" w:type="dxa"/>
          </w:tcPr>
          <w:p w14:paraId="6A8E58E1" w14:textId="77777777" w:rsidR="00A85801" w:rsidRPr="00C327F6" w:rsidRDefault="00A85801" w:rsidP="00C278B6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4" w:type="dxa"/>
          </w:tcPr>
          <w:p w14:paraId="71F4A11A" w14:textId="77777777" w:rsidR="00A85801" w:rsidRPr="00C327F6" w:rsidRDefault="00A85801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</w:tcPr>
          <w:p w14:paraId="50D55BD4" w14:textId="77777777" w:rsidR="00A85801" w:rsidRPr="00C327F6" w:rsidRDefault="00A85801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8" w:type="dxa"/>
            <w:gridSpan w:val="3"/>
            <w:tcBorders>
              <w:bottom w:val="single" w:sz="4" w:space="0" w:color="auto"/>
            </w:tcBorders>
          </w:tcPr>
          <w:p w14:paraId="328CAA80" w14:textId="77777777" w:rsidR="00A85801" w:rsidRPr="00C327F6" w:rsidRDefault="00A85801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2430B7BF" w14:textId="559E3CBB" w:rsidR="00A85801" w:rsidRPr="00C327F6" w:rsidRDefault="00A85801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90" w:type="dxa"/>
          </w:tcPr>
          <w:p w14:paraId="7C05EB28" w14:textId="77777777" w:rsidR="00A85801" w:rsidRPr="00C327F6" w:rsidRDefault="00A85801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Merge w:val="restart"/>
          </w:tcPr>
          <w:p w14:paraId="31468993" w14:textId="77777777" w:rsidR="00A85801" w:rsidRPr="00C327F6" w:rsidRDefault="00A85801" w:rsidP="00FA6707">
            <w:pPr>
              <w:spacing w:line="32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 w:hint="cs"/>
                <w:sz w:val="28"/>
                <w:szCs w:val="28"/>
                <w:cs/>
              </w:rPr>
              <w:t>กลุ่มสินทรัพย์</w:t>
            </w:r>
          </w:p>
          <w:p w14:paraId="2C6E1CF5" w14:textId="77777777" w:rsidR="00A85801" w:rsidRPr="00C327F6" w:rsidRDefault="00A85801" w:rsidP="00FA6707">
            <w:pPr>
              <w:spacing w:line="32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 w:hint="cs"/>
                <w:sz w:val="28"/>
                <w:szCs w:val="28"/>
                <w:cs/>
              </w:rPr>
              <w:t>และหนี้สินที่</w:t>
            </w:r>
          </w:p>
          <w:p w14:paraId="65F3FB91" w14:textId="77777777" w:rsidR="00A85801" w:rsidRPr="00C327F6" w:rsidRDefault="00A85801" w:rsidP="00FA6707">
            <w:pPr>
              <w:spacing w:line="32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 w:hint="cs"/>
                <w:sz w:val="28"/>
                <w:szCs w:val="28"/>
                <w:cs/>
              </w:rPr>
              <w:t>จะจำหน่ายที่</w:t>
            </w:r>
          </w:p>
          <w:p w14:paraId="1DAE95B5" w14:textId="1759AAA3" w:rsidR="00A85801" w:rsidRPr="00C327F6" w:rsidRDefault="00A85801" w:rsidP="00FA6707">
            <w:pPr>
              <w:spacing w:line="32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 w:hint="cs"/>
                <w:sz w:val="28"/>
                <w:szCs w:val="28"/>
                <w:cs/>
              </w:rPr>
              <w:t>จัดประเภทเป็นสินทรัพย์ที่</w:t>
            </w:r>
          </w:p>
          <w:p w14:paraId="421DE8A3" w14:textId="77777777" w:rsidR="00A85801" w:rsidRPr="00C327F6" w:rsidRDefault="00A85801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hint="cs"/>
                <w:sz w:val="28"/>
                <w:szCs w:val="28"/>
                <w:cs/>
              </w:rPr>
              <w:t>ถือไว้เพื่อขาย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A1B5665" w14:textId="4DB2095C" w:rsidR="00A85801" w:rsidRPr="00C327F6" w:rsidRDefault="00A85801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และอื่นๆ</w:t>
            </w:r>
          </w:p>
        </w:tc>
        <w:tc>
          <w:tcPr>
            <w:tcW w:w="90" w:type="dxa"/>
          </w:tcPr>
          <w:p w14:paraId="55CE13B7" w14:textId="77777777" w:rsidR="00A85801" w:rsidRPr="00C327F6" w:rsidRDefault="00A85801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D74811" w14:textId="77777777" w:rsidR="00A85801" w:rsidRPr="00C327F6" w:rsidRDefault="00A85801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6F4A64B" w14:textId="77777777" w:rsidR="00A85801" w:rsidRPr="00C327F6" w:rsidRDefault="00A85801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129C573A" w14:textId="77777777" w:rsidR="00A85801" w:rsidRPr="00C327F6" w:rsidRDefault="00A85801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85801" w:rsidRPr="00C327F6" w14:paraId="2D8203EA" w14:textId="77777777" w:rsidTr="00A85801">
        <w:tc>
          <w:tcPr>
            <w:tcW w:w="2790" w:type="dxa"/>
          </w:tcPr>
          <w:p w14:paraId="21B0CF6A" w14:textId="77777777" w:rsidR="00A85801" w:rsidRPr="00C327F6" w:rsidRDefault="00A85801" w:rsidP="00FA6707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4" w:type="dxa"/>
          </w:tcPr>
          <w:p w14:paraId="69EFF5AC" w14:textId="77777777" w:rsidR="00A85801" w:rsidRPr="00C327F6" w:rsidRDefault="00A85801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ABE78F" w14:textId="77777777" w:rsidR="00A85801" w:rsidRPr="00C327F6" w:rsidRDefault="00A85801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5810A8" w14:textId="506E5D5E" w:rsidR="00A85801" w:rsidRPr="00C327F6" w:rsidRDefault="00A85801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A0BF038" w14:textId="670B8928" w:rsidR="00A85801" w:rsidRPr="00C327F6" w:rsidRDefault="00A85801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1 </w:t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มกราคม</w:t>
            </w:r>
          </w:p>
          <w:p w14:paraId="1711E190" w14:textId="12FA9CA2" w:rsidR="00A85801" w:rsidRPr="00C327F6" w:rsidRDefault="00A85801" w:rsidP="00AD189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78" w:type="dxa"/>
          </w:tcPr>
          <w:p w14:paraId="240712CD" w14:textId="77777777" w:rsidR="00A85801" w:rsidRPr="00C327F6" w:rsidRDefault="00A85801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2FE21EA1" w14:textId="77777777" w:rsidR="00A85801" w:rsidRPr="00C327F6" w:rsidRDefault="00A85801" w:rsidP="0016126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674379" w14:textId="77777777" w:rsidR="00A85801" w:rsidRPr="00C327F6" w:rsidRDefault="00A85801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36173E" w14:textId="77777777" w:rsidR="00A85801" w:rsidRPr="00C327F6" w:rsidRDefault="00A85801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6912DF" w14:textId="30F90702" w:rsidR="00A85801" w:rsidRPr="00C327F6" w:rsidRDefault="00A85801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90" w:type="dxa"/>
          </w:tcPr>
          <w:p w14:paraId="6005CB07" w14:textId="77777777" w:rsidR="00A85801" w:rsidRPr="00C327F6" w:rsidRDefault="00A85801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CF6388" w14:textId="77777777" w:rsidR="00A85801" w:rsidRPr="00C327F6" w:rsidRDefault="00A85801" w:rsidP="0016126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39810F" w14:textId="77777777" w:rsidR="00A85801" w:rsidRPr="00C327F6" w:rsidRDefault="00A85801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2671F0" w14:textId="77777777" w:rsidR="00A85801" w:rsidRPr="00C327F6" w:rsidRDefault="00A85801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4AB976" w14:textId="64EC2B23" w:rsidR="00A85801" w:rsidRPr="00C327F6" w:rsidRDefault="00A85801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0" w:type="dxa"/>
          </w:tcPr>
          <w:p w14:paraId="22B9CF9E" w14:textId="77777777" w:rsidR="00A85801" w:rsidRPr="00C327F6" w:rsidRDefault="00A85801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14:paraId="4D5E9B84" w14:textId="5419787E" w:rsidR="00A85801" w:rsidRPr="00C327F6" w:rsidRDefault="00A85801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180FCDB" w14:textId="77777777" w:rsidR="00A85801" w:rsidRPr="00C327F6" w:rsidRDefault="00A85801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6DEBC0" w14:textId="77777777" w:rsidR="00A85801" w:rsidRPr="00C327F6" w:rsidRDefault="00A85801" w:rsidP="0016126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EDDB8E" w14:textId="77777777" w:rsidR="00A85801" w:rsidRPr="00C327F6" w:rsidRDefault="00A85801" w:rsidP="0016126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71389A" w14:textId="6F88E383" w:rsidR="00A85801" w:rsidRPr="00C327F6" w:rsidRDefault="00A85801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90" w:type="dxa"/>
          </w:tcPr>
          <w:p w14:paraId="6E9513A8" w14:textId="77777777" w:rsidR="00A85801" w:rsidRPr="00C327F6" w:rsidRDefault="00A85801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5F4A1F09" w14:textId="77777777" w:rsidR="00A85801" w:rsidRPr="00C327F6" w:rsidRDefault="00A85801" w:rsidP="0016126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27E458" w14:textId="77777777" w:rsidR="00A85801" w:rsidRPr="00C327F6" w:rsidRDefault="00A85801" w:rsidP="0016126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8D5BB7" w14:textId="6FB52E56" w:rsidR="00A85801" w:rsidRPr="00C327F6" w:rsidRDefault="00A85801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81FF835" w14:textId="469A1EE9" w:rsidR="00A85801" w:rsidRPr="00C327F6" w:rsidRDefault="00A85801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C327F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  <w:r w:rsidRPr="00C327F6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D5290" w:rsidRPr="00C327F6" w14:paraId="247AA3F5" w14:textId="77777777" w:rsidTr="00695933">
        <w:tc>
          <w:tcPr>
            <w:tcW w:w="2790" w:type="dxa"/>
          </w:tcPr>
          <w:p w14:paraId="6FDCE8BE" w14:textId="77777777" w:rsidR="001215BA" w:rsidRPr="00C327F6" w:rsidRDefault="001215BA" w:rsidP="00FA6707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51" w:type="dxa"/>
            <w:gridSpan w:val="11"/>
          </w:tcPr>
          <w:p w14:paraId="08D9BED5" w14:textId="77777777" w:rsidR="001215BA" w:rsidRPr="00C327F6" w:rsidRDefault="001215BA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(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D5290" w:rsidRPr="00C327F6" w14:paraId="4DEAFF2D" w14:textId="77777777" w:rsidTr="00A85801">
        <w:tc>
          <w:tcPr>
            <w:tcW w:w="2790" w:type="dxa"/>
          </w:tcPr>
          <w:p w14:paraId="0FF0B8C9" w14:textId="77777777" w:rsidR="00FA6707" w:rsidRPr="00C327F6" w:rsidRDefault="00FA6707" w:rsidP="00FA6707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24" w:type="dxa"/>
          </w:tcPr>
          <w:p w14:paraId="20EDB523" w14:textId="77777777" w:rsidR="00FA6707" w:rsidRPr="00C327F6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</w:tcPr>
          <w:p w14:paraId="5A4AC971" w14:textId="77777777" w:rsidR="00FA6707" w:rsidRPr="00C327F6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021EEA11" w14:textId="77777777" w:rsidR="00FA6707" w:rsidRPr="00C327F6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70644DF" w14:textId="77777777" w:rsidR="00FA6707" w:rsidRPr="00C327F6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68D0FC8" w14:textId="77777777" w:rsidR="00FA6707" w:rsidRPr="00C327F6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CA3444C" w14:textId="77777777" w:rsidR="00FA6707" w:rsidRPr="00C327F6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7FECE2" w14:textId="77777777" w:rsidR="00FA6707" w:rsidRPr="00C327F6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CAF4256" w14:textId="77777777" w:rsidR="00FA6707" w:rsidRPr="00C327F6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90CBD6" w14:textId="77777777" w:rsidR="00FA6707" w:rsidRPr="00C327F6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FE8AE7B" w14:textId="77777777" w:rsidR="00FA6707" w:rsidRPr="00C327F6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0C7A6114" w14:textId="77777777" w:rsidR="00FA6707" w:rsidRPr="00C327F6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54526366" w14:textId="77777777" w:rsidTr="00A85801">
        <w:tc>
          <w:tcPr>
            <w:tcW w:w="2790" w:type="dxa"/>
          </w:tcPr>
          <w:p w14:paraId="4B4C430E" w14:textId="77777777" w:rsidR="00473FCD" w:rsidRPr="00C327F6" w:rsidRDefault="00473FCD" w:rsidP="00473FC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</w:p>
          <w:p w14:paraId="47B54488" w14:textId="77777777" w:rsidR="00473FCD" w:rsidRPr="00C327F6" w:rsidRDefault="00473FCD" w:rsidP="00473FCD">
            <w:pPr>
              <w:tabs>
                <w:tab w:val="clear" w:pos="227"/>
                <w:tab w:val="left" w:pos="540"/>
                <w:tab w:val="left" w:pos="722"/>
              </w:tabs>
              <w:spacing w:line="340" w:lineRule="exact"/>
              <w:ind w:left="272" w:right="-10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ผลประโยชน์พนักงาน</w:t>
            </w:r>
          </w:p>
        </w:tc>
        <w:tc>
          <w:tcPr>
            <w:tcW w:w="824" w:type="dxa"/>
          </w:tcPr>
          <w:p w14:paraId="182FE88F" w14:textId="77777777" w:rsidR="00473FCD" w:rsidRPr="00C327F6" w:rsidRDefault="00473FCD" w:rsidP="00473FCD">
            <w:pPr>
              <w:tabs>
                <w:tab w:val="clear" w:pos="907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12E416" w14:textId="00F97B1D" w:rsidR="00473FCD" w:rsidRPr="00C327F6" w:rsidRDefault="00473FCD" w:rsidP="0047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1,430</w:t>
            </w:r>
          </w:p>
        </w:tc>
        <w:tc>
          <w:tcPr>
            <w:tcW w:w="78" w:type="dxa"/>
          </w:tcPr>
          <w:p w14:paraId="3FC4C8D4" w14:textId="77777777" w:rsidR="00473FCD" w:rsidRPr="00C327F6" w:rsidRDefault="00473FCD" w:rsidP="00473FCD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5FE23E73" w14:textId="77777777" w:rsidR="00473FCD" w:rsidRPr="00C327F6" w:rsidRDefault="00473FCD" w:rsidP="00473FCD">
            <w:pPr>
              <w:tabs>
                <w:tab w:val="clear" w:pos="907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5946A0" w14:textId="2BE3FF81" w:rsidR="00473FCD" w:rsidRPr="00C327F6" w:rsidRDefault="008707C0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 w:hint="cs"/>
                <w:sz w:val="28"/>
                <w:szCs w:val="28"/>
              </w:rPr>
              <w:t>98</w:t>
            </w:r>
          </w:p>
        </w:tc>
        <w:tc>
          <w:tcPr>
            <w:tcW w:w="90" w:type="dxa"/>
          </w:tcPr>
          <w:p w14:paraId="2AF7719F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DF88924" w14:textId="77777777" w:rsidR="00473FCD" w:rsidRPr="00C327F6" w:rsidRDefault="00473FCD" w:rsidP="00473FCD">
            <w:pPr>
              <w:tabs>
                <w:tab w:val="clear" w:pos="907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CEA039" w14:textId="619DCE19" w:rsidR="00473FCD" w:rsidRPr="00C327F6" w:rsidRDefault="00473FCD" w:rsidP="00473FCD">
            <w:pPr>
              <w:tabs>
                <w:tab w:val="clear" w:pos="907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1EE5A524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C9FA41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FD286C" w14:textId="108E2F51" w:rsidR="00473FCD" w:rsidRPr="00C327F6" w:rsidRDefault="00473FCD" w:rsidP="008E2B21">
            <w:pPr>
              <w:tabs>
                <w:tab w:val="clear" w:pos="907"/>
                <w:tab w:val="decimal" w:pos="723"/>
              </w:tabs>
              <w:spacing w:line="32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90" w:type="dxa"/>
          </w:tcPr>
          <w:p w14:paraId="0D04A8FB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66F899" w14:textId="77777777" w:rsidR="00EB6FCD" w:rsidRPr="00C327F6" w:rsidRDefault="00EB6FCD" w:rsidP="00473FCD">
            <w:pPr>
              <w:tabs>
                <w:tab w:val="clear" w:pos="68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D34E79" w14:textId="58E41784" w:rsidR="00473FCD" w:rsidRPr="00C327F6" w:rsidRDefault="00473FCD" w:rsidP="0033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</w:tabs>
              <w:spacing w:line="320" w:lineRule="exact"/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90" w:type="dxa"/>
          </w:tcPr>
          <w:p w14:paraId="73762EA7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2B60BD63" w14:textId="77777777" w:rsidR="00EB6FCD" w:rsidRPr="00C327F6" w:rsidRDefault="00EB6FCD" w:rsidP="00473FCD">
            <w:pPr>
              <w:tabs>
                <w:tab w:val="clear" w:pos="907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E8AD70" w14:textId="265BD0A9" w:rsidR="00473FCD" w:rsidRPr="00C327F6" w:rsidRDefault="00473FCD" w:rsidP="00473FCD">
            <w:pPr>
              <w:tabs>
                <w:tab w:val="clear" w:pos="907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1,548</w:t>
            </w:r>
          </w:p>
        </w:tc>
      </w:tr>
      <w:tr w:rsidR="004D5290" w:rsidRPr="00C327F6" w14:paraId="13D796B7" w14:textId="77777777" w:rsidTr="00A85801">
        <w:tc>
          <w:tcPr>
            <w:tcW w:w="2790" w:type="dxa"/>
          </w:tcPr>
          <w:p w14:paraId="77BC255B" w14:textId="77777777" w:rsidR="00473FCD" w:rsidRPr="00C327F6" w:rsidRDefault="00473FCD" w:rsidP="00473FC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24" w:type="dxa"/>
          </w:tcPr>
          <w:p w14:paraId="07F20415" w14:textId="7DF4ADBF" w:rsidR="00473FCD" w:rsidRPr="00C327F6" w:rsidRDefault="00473FCD" w:rsidP="0047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1,312</w:t>
            </w:r>
          </w:p>
        </w:tc>
        <w:tc>
          <w:tcPr>
            <w:tcW w:w="78" w:type="dxa"/>
          </w:tcPr>
          <w:p w14:paraId="6A933C05" w14:textId="77777777" w:rsidR="00473FCD" w:rsidRPr="00C327F6" w:rsidRDefault="00473FCD" w:rsidP="00473FCD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2D7273F8" w14:textId="708C748D" w:rsidR="00473FCD" w:rsidRPr="00C327F6" w:rsidRDefault="00473FCD" w:rsidP="00A85801">
            <w:pPr>
              <w:tabs>
                <w:tab w:val="clear" w:pos="454"/>
                <w:tab w:val="clear" w:pos="680"/>
                <w:tab w:val="clear" w:pos="907"/>
                <w:tab w:val="left" w:pos="448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(82)</w:t>
            </w:r>
          </w:p>
        </w:tc>
        <w:tc>
          <w:tcPr>
            <w:tcW w:w="90" w:type="dxa"/>
          </w:tcPr>
          <w:p w14:paraId="1AD7B701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9466E5" w14:textId="42B23824" w:rsidR="00473FCD" w:rsidRPr="00C327F6" w:rsidRDefault="00473FCD" w:rsidP="00473FCD">
            <w:pPr>
              <w:tabs>
                <w:tab w:val="clear" w:pos="907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383C4E9C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CA09454" w14:textId="2ABCA6B2" w:rsidR="00473FCD" w:rsidRPr="00C327F6" w:rsidRDefault="00473FCD" w:rsidP="008E2B21">
            <w:pPr>
              <w:tabs>
                <w:tab w:val="clear" w:pos="907"/>
                <w:tab w:val="left" w:pos="633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90" w:type="dxa"/>
          </w:tcPr>
          <w:p w14:paraId="37675CAB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35AD33B" w14:textId="48CDBADA" w:rsidR="00473FCD" w:rsidRPr="00C327F6" w:rsidRDefault="00473FCD" w:rsidP="00332A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90" w:type="dxa"/>
          </w:tcPr>
          <w:p w14:paraId="1E66405F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53C0505B" w14:textId="67EBB22D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1,257</w:t>
            </w:r>
          </w:p>
        </w:tc>
      </w:tr>
      <w:tr w:rsidR="004D5290" w:rsidRPr="00C327F6" w14:paraId="0BAF3202" w14:textId="77777777" w:rsidTr="00A85801">
        <w:tc>
          <w:tcPr>
            <w:tcW w:w="2790" w:type="dxa"/>
          </w:tcPr>
          <w:p w14:paraId="50BDB449" w14:textId="77777777" w:rsidR="00473FCD" w:rsidRPr="00C327F6" w:rsidRDefault="00473FCD" w:rsidP="00473FC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24" w:type="dxa"/>
          </w:tcPr>
          <w:p w14:paraId="18BA2B24" w14:textId="2EBA6AA8" w:rsidR="00473FCD" w:rsidRPr="00C327F6" w:rsidRDefault="00473FCD" w:rsidP="0047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5,790</w:t>
            </w:r>
          </w:p>
        </w:tc>
        <w:tc>
          <w:tcPr>
            <w:tcW w:w="78" w:type="dxa"/>
          </w:tcPr>
          <w:p w14:paraId="3915B6A8" w14:textId="77777777" w:rsidR="00473FCD" w:rsidRPr="00C327F6" w:rsidRDefault="00473FCD" w:rsidP="00473FCD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110D15D0" w14:textId="576030E5" w:rsidR="00473FCD" w:rsidRPr="00C327F6" w:rsidRDefault="00473FCD" w:rsidP="00A85801">
            <w:pPr>
              <w:tabs>
                <w:tab w:val="clear" w:pos="454"/>
                <w:tab w:val="clear" w:pos="680"/>
                <w:tab w:val="clear" w:pos="907"/>
                <w:tab w:val="left" w:pos="448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(392)</w:t>
            </w:r>
          </w:p>
        </w:tc>
        <w:tc>
          <w:tcPr>
            <w:tcW w:w="90" w:type="dxa"/>
          </w:tcPr>
          <w:p w14:paraId="3E0A8AAE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76FEF1" w14:textId="4A20A5E7" w:rsidR="00473FCD" w:rsidRPr="00C327F6" w:rsidRDefault="00473FCD" w:rsidP="00473FCD">
            <w:pPr>
              <w:tabs>
                <w:tab w:val="clear" w:pos="907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311F3333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FC0897" w14:textId="2253D58E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3E25343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A0F2FA" w14:textId="178621C0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5963F29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7001AF4E" w14:textId="41A8B39E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5,398</w:t>
            </w:r>
          </w:p>
        </w:tc>
      </w:tr>
      <w:tr w:rsidR="004D5290" w:rsidRPr="00C327F6" w14:paraId="55023047" w14:textId="77777777" w:rsidTr="00A85801">
        <w:tc>
          <w:tcPr>
            <w:tcW w:w="2790" w:type="dxa"/>
          </w:tcPr>
          <w:p w14:paraId="5B1E3524" w14:textId="77777777" w:rsidR="00473FCD" w:rsidRPr="00C327F6" w:rsidRDefault="00473FCD" w:rsidP="00473FC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ขาดทุนสะสมทางภาษียกไป</w:t>
            </w:r>
          </w:p>
        </w:tc>
        <w:tc>
          <w:tcPr>
            <w:tcW w:w="824" w:type="dxa"/>
          </w:tcPr>
          <w:p w14:paraId="30E98BAF" w14:textId="409A6E32" w:rsidR="00473FCD" w:rsidRPr="00C327F6" w:rsidRDefault="00473FCD" w:rsidP="0047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5,937</w:t>
            </w:r>
          </w:p>
        </w:tc>
        <w:tc>
          <w:tcPr>
            <w:tcW w:w="78" w:type="dxa"/>
          </w:tcPr>
          <w:p w14:paraId="0AA077BE" w14:textId="77777777" w:rsidR="00473FCD" w:rsidRPr="00C327F6" w:rsidRDefault="00473FCD" w:rsidP="00473FCD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491E6C38" w14:textId="20409BC8" w:rsidR="00473FCD" w:rsidRPr="00C327F6" w:rsidRDefault="00473FCD" w:rsidP="00473FCD">
            <w:pPr>
              <w:tabs>
                <w:tab w:val="clear" w:pos="907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  <w:tc>
          <w:tcPr>
            <w:tcW w:w="90" w:type="dxa"/>
          </w:tcPr>
          <w:p w14:paraId="2F2A8307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F15F7D" w14:textId="61896D2D" w:rsidR="00473FCD" w:rsidRPr="00C327F6" w:rsidRDefault="00473FCD" w:rsidP="00473FCD">
            <w:pPr>
              <w:tabs>
                <w:tab w:val="clear" w:pos="907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22E8FDE0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604E71" w14:textId="46A26DA1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90" w:type="dxa"/>
          </w:tcPr>
          <w:p w14:paraId="0CAE3D9D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37E6D7B" w14:textId="398A09D0" w:rsidR="00473FCD" w:rsidRPr="00C327F6" w:rsidRDefault="00473FCD" w:rsidP="006B5766">
            <w:pPr>
              <w:tabs>
                <w:tab w:val="clear" w:pos="454"/>
                <w:tab w:val="clear" w:pos="680"/>
                <w:tab w:val="clear" w:pos="907"/>
                <w:tab w:val="decimal" w:pos="357"/>
                <w:tab w:val="left" w:pos="447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(57)</w:t>
            </w:r>
          </w:p>
        </w:tc>
        <w:tc>
          <w:tcPr>
            <w:tcW w:w="90" w:type="dxa"/>
          </w:tcPr>
          <w:p w14:paraId="743AB90F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0BDA6931" w14:textId="7F610E2E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6,082</w:t>
            </w:r>
          </w:p>
        </w:tc>
      </w:tr>
      <w:tr w:rsidR="004D5290" w:rsidRPr="00C327F6" w14:paraId="57A72E51" w14:textId="77777777" w:rsidTr="00A85801">
        <w:tc>
          <w:tcPr>
            <w:tcW w:w="2790" w:type="dxa"/>
          </w:tcPr>
          <w:p w14:paraId="5002E577" w14:textId="77777777" w:rsidR="00473FCD" w:rsidRPr="00C327F6" w:rsidRDefault="00473FCD" w:rsidP="00473FC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24" w:type="dxa"/>
          </w:tcPr>
          <w:p w14:paraId="1A29DF9F" w14:textId="7F8252B8" w:rsidR="00473FCD" w:rsidRPr="00C327F6" w:rsidRDefault="00473FCD" w:rsidP="0047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3,905</w:t>
            </w:r>
          </w:p>
        </w:tc>
        <w:tc>
          <w:tcPr>
            <w:tcW w:w="78" w:type="dxa"/>
          </w:tcPr>
          <w:p w14:paraId="5374A4FC" w14:textId="77777777" w:rsidR="00473FCD" w:rsidRPr="00C327F6" w:rsidRDefault="00473FCD" w:rsidP="00473FCD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3CEA49AA" w14:textId="69A51248" w:rsidR="00473FCD" w:rsidRPr="00C327F6" w:rsidRDefault="00473FCD" w:rsidP="00473FCD">
            <w:pPr>
              <w:tabs>
                <w:tab w:val="clear" w:pos="907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90" w:type="dxa"/>
          </w:tcPr>
          <w:p w14:paraId="0318CABD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266F2D" w14:textId="7CBB510F" w:rsidR="00473FCD" w:rsidRPr="00C327F6" w:rsidRDefault="00473FCD" w:rsidP="00473FCD">
            <w:pPr>
              <w:tabs>
                <w:tab w:val="clear" w:pos="907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90" w:type="dxa"/>
          </w:tcPr>
          <w:p w14:paraId="02840C3D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ED62015" w14:textId="67793BE8" w:rsidR="00473FCD" w:rsidRPr="00C327F6" w:rsidRDefault="00473FCD" w:rsidP="008E2B21">
            <w:pPr>
              <w:tabs>
                <w:tab w:val="clear" w:pos="907"/>
                <w:tab w:val="decimal" w:pos="543"/>
              </w:tabs>
              <w:spacing w:line="32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5C0A67" w:rsidRPr="00C327F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79987A5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7F59064" w14:textId="4636E91D" w:rsidR="00473FCD" w:rsidRPr="00C327F6" w:rsidRDefault="00473FCD" w:rsidP="006B5766">
            <w:pPr>
              <w:tabs>
                <w:tab w:val="clear" w:pos="454"/>
                <w:tab w:val="clear" w:pos="680"/>
                <w:tab w:val="left" w:pos="447"/>
                <w:tab w:val="decimal" w:pos="870"/>
              </w:tabs>
              <w:spacing w:line="320" w:lineRule="exact"/>
              <w:ind w:right="15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C0A67" w:rsidRPr="00C327F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0" w:type="dxa"/>
          </w:tcPr>
          <w:p w14:paraId="22B14929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0650750D" w14:textId="746F2C26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4,692</w:t>
            </w:r>
          </w:p>
        </w:tc>
      </w:tr>
      <w:tr w:rsidR="004D5290" w:rsidRPr="00C327F6" w14:paraId="72EA7B96" w14:textId="77777777" w:rsidTr="00A85801">
        <w:tc>
          <w:tcPr>
            <w:tcW w:w="2790" w:type="dxa"/>
          </w:tcPr>
          <w:p w14:paraId="43A8B4EA" w14:textId="77777777" w:rsidR="00473FCD" w:rsidRPr="00C327F6" w:rsidRDefault="00473FCD" w:rsidP="00473FC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3A314688" w14:textId="45AC65E3" w:rsidR="00473FCD" w:rsidRPr="00C327F6" w:rsidRDefault="00473FCD" w:rsidP="0047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18,374</w:t>
            </w:r>
          </w:p>
        </w:tc>
        <w:tc>
          <w:tcPr>
            <w:tcW w:w="78" w:type="dxa"/>
          </w:tcPr>
          <w:p w14:paraId="0F6B9ADD" w14:textId="77777777" w:rsidR="00473FCD" w:rsidRPr="00C327F6" w:rsidRDefault="00473FCD" w:rsidP="00473FCD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2E20C064" w14:textId="3921A4C9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(120)</w:t>
            </w:r>
          </w:p>
        </w:tc>
        <w:tc>
          <w:tcPr>
            <w:tcW w:w="90" w:type="dxa"/>
          </w:tcPr>
          <w:p w14:paraId="39818755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319AE6" w14:textId="5ABB8211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694</w:t>
            </w:r>
          </w:p>
        </w:tc>
        <w:tc>
          <w:tcPr>
            <w:tcW w:w="90" w:type="dxa"/>
          </w:tcPr>
          <w:p w14:paraId="3F104D49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F71BA4A" w14:textId="53700ED3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C0A67"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7904A1BD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1BDCF6A" w14:textId="386EAF4E" w:rsidR="00473FCD" w:rsidRPr="00C327F6" w:rsidRDefault="00473FCD" w:rsidP="006B5766">
            <w:pPr>
              <w:tabs>
                <w:tab w:val="clear" w:pos="680"/>
                <w:tab w:val="left" w:pos="53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E57CA"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9CAE3CF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67924EEB" w14:textId="44CD3671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18,977</w:t>
            </w:r>
          </w:p>
        </w:tc>
      </w:tr>
      <w:tr w:rsidR="004D5290" w:rsidRPr="00C327F6" w14:paraId="0154036D" w14:textId="77777777" w:rsidTr="00A85801">
        <w:tc>
          <w:tcPr>
            <w:tcW w:w="2790" w:type="dxa"/>
          </w:tcPr>
          <w:p w14:paraId="2894311D" w14:textId="77777777" w:rsidR="009B03FE" w:rsidRPr="00C327F6" w:rsidRDefault="009B03FE" w:rsidP="009B03FE">
            <w:pPr>
              <w:spacing w:line="240" w:lineRule="auto"/>
              <w:ind w:right="-79" w:firstLine="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4" w:type="dxa"/>
          </w:tcPr>
          <w:p w14:paraId="582CF6AE" w14:textId="77777777" w:rsidR="009B03FE" w:rsidRPr="00C327F6" w:rsidRDefault="009B03FE" w:rsidP="009B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</w:tcPr>
          <w:p w14:paraId="5000668C" w14:textId="77777777" w:rsidR="009B03FE" w:rsidRPr="00C327F6" w:rsidRDefault="009B03FE" w:rsidP="009B03FE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3A6AF3EF" w14:textId="77777777" w:rsidR="009B03FE" w:rsidRPr="00C327F6" w:rsidRDefault="009B03FE" w:rsidP="009B03F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41CE0F5" w14:textId="77777777" w:rsidR="009B03FE" w:rsidRPr="00C327F6" w:rsidRDefault="009B03FE" w:rsidP="009B03F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EED545" w14:textId="77777777" w:rsidR="009B03FE" w:rsidRPr="00C327F6" w:rsidRDefault="009B03FE" w:rsidP="009B03F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F788FBC" w14:textId="77777777" w:rsidR="009B03FE" w:rsidRPr="00C327F6" w:rsidRDefault="009B03FE" w:rsidP="009B03F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F2EE6B4" w14:textId="77777777" w:rsidR="009B03FE" w:rsidRPr="00C327F6" w:rsidRDefault="009B03FE" w:rsidP="009B03F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5556534" w14:textId="77777777" w:rsidR="009B03FE" w:rsidRPr="00C327F6" w:rsidRDefault="009B03FE" w:rsidP="009B03F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8183F41" w14:textId="77777777" w:rsidR="009B03FE" w:rsidRPr="00C327F6" w:rsidRDefault="009B03FE" w:rsidP="009B03F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53F5F68" w14:textId="77777777" w:rsidR="009B03FE" w:rsidRPr="00C327F6" w:rsidRDefault="009B03FE" w:rsidP="009B03F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3B3BD480" w14:textId="77777777" w:rsidR="009B03FE" w:rsidRPr="00C327F6" w:rsidRDefault="009B03FE" w:rsidP="009B03F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2BBF95A1" w14:textId="77777777" w:rsidTr="00A85801">
        <w:tc>
          <w:tcPr>
            <w:tcW w:w="2790" w:type="dxa"/>
          </w:tcPr>
          <w:p w14:paraId="0F1426AC" w14:textId="77777777" w:rsidR="009B03FE" w:rsidRPr="00C327F6" w:rsidRDefault="009B03FE" w:rsidP="009B03FE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24" w:type="dxa"/>
          </w:tcPr>
          <w:p w14:paraId="131C3F33" w14:textId="77777777" w:rsidR="009B03FE" w:rsidRPr="00C327F6" w:rsidRDefault="009B03FE" w:rsidP="009B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</w:tcPr>
          <w:p w14:paraId="3DB134AC" w14:textId="77777777" w:rsidR="009B03FE" w:rsidRPr="00C327F6" w:rsidRDefault="009B03FE" w:rsidP="009B03FE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523E81F6" w14:textId="77777777" w:rsidR="009B03FE" w:rsidRPr="00C327F6" w:rsidRDefault="009B03FE" w:rsidP="009B03FE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30CA9DC" w14:textId="77777777" w:rsidR="009B03FE" w:rsidRPr="00C327F6" w:rsidRDefault="009B03FE" w:rsidP="009B03FE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DD418D" w14:textId="77777777" w:rsidR="009B03FE" w:rsidRPr="00C327F6" w:rsidRDefault="009B03FE" w:rsidP="009B03FE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E2895E3" w14:textId="77777777" w:rsidR="009B03FE" w:rsidRPr="00C327F6" w:rsidRDefault="009B03FE" w:rsidP="009B03FE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0B133C" w14:textId="77777777" w:rsidR="009B03FE" w:rsidRPr="00C327F6" w:rsidRDefault="009B03FE" w:rsidP="009B03FE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1EDC29C" w14:textId="77777777" w:rsidR="009B03FE" w:rsidRPr="00C327F6" w:rsidRDefault="009B03FE" w:rsidP="009B03FE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4F9E09" w14:textId="77777777" w:rsidR="009B03FE" w:rsidRPr="00C327F6" w:rsidRDefault="009B03FE" w:rsidP="009B03FE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E6E7E10" w14:textId="77777777" w:rsidR="009B03FE" w:rsidRPr="00C327F6" w:rsidRDefault="009B03FE" w:rsidP="009B03FE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0FE6FE89" w14:textId="77777777" w:rsidR="009B03FE" w:rsidRPr="00C327F6" w:rsidRDefault="009B03FE" w:rsidP="009B03FE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3A489D40" w14:textId="77777777" w:rsidTr="00A85801">
        <w:tc>
          <w:tcPr>
            <w:tcW w:w="2790" w:type="dxa"/>
          </w:tcPr>
          <w:p w14:paraId="6FDBFC61" w14:textId="77777777" w:rsidR="00473FCD" w:rsidRPr="00C327F6" w:rsidRDefault="00473FCD" w:rsidP="00473FC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24" w:type="dxa"/>
          </w:tcPr>
          <w:p w14:paraId="656E0C99" w14:textId="01CD97DA" w:rsidR="00473FCD" w:rsidRPr="00C327F6" w:rsidRDefault="00473FCD" w:rsidP="0047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(10,104)</w:t>
            </w:r>
          </w:p>
        </w:tc>
        <w:tc>
          <w:tcPr>
            <w:tcW w:w="78" w:type="dxa"/>
          </w:tcPr>
          <w:p w14:paraId="49E6310F" w14:textId="77777777" w:rsidR="00473FCD" w:rsidRPr="00C327F6" w:rsidRDefault="00473FCD" w:rsidP="00473FCD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1EF4E05F" w14:textId="08AEC6B3" w:rsidR="00473FCD" w:rsidRPr="00C327F6" w:rsidRDefault="00473FCD" w:rsidP="00473FCD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(134)</w:t>
            </w:r>
          </w:p>
        </w:tc>
        <w:tc>
          <w:tcPr>
            <w:tcW w:w="90" w:type="dxa"/>
          </w:tcPr>
          <w:p w14:paraId="335060C6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9D519D" w14:textId="702E4484" w:rsidR="00473FCD" w:rsidRPr="00C327F6" w:rsidRDefault="00473FCD" w:rsidP="00473FCD">
            <w:pPr>
              <w:tabs>
                <w:tab w:val="decimal" w:pos="63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0750CB08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89A0F6" w14:textId="7880210A" w:rsidR="00473FCD" w:rsidRPr="00C327F6" w:rsidRDefault="00473FCD" w:rsidP="00473FCD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90" w:type="dxa"/>
          </w:tcPr>
          <w:p w14:paraId="57F0D9E7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E45945" w14:textId="39D6DFE7" w:rsidR="00473FCD" w:rsidRPr="00C327F6" w:rsidRDefault="00473FCD" w:rsidP="006B5766">
            <w:pPr>
              <w:tabs>
                <w:tab w:val="clear" w:pos="68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(112)</w:t>
            </w:r>
          </w:p>
        </w:tc>
        <w:tc>
          <w:tcPr>
            <w:tcW w:w="90" w:type="dxa"/>
          </w:tcPr>
          <w:p w14:paraId="4C418A8D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096D1EF0" w14:textId="53248119" w:rsidR="00473FCD" w:rsidRPr="00C327F6" w:rsidRDefault="00473FCD" w:rsidP="00473FCD">
            <w:pPr>
              <w:tabs>
                <w:tab w:val="clear" w:pos="907"/>
              </w:tabs>
              <w:spacing w:line="32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(10,358)</w:t>
            </w:r>
          </w:p>
        </w:tc>
      </w:tr>
      <w:tr w:rsidR="004D5290" w:rsidRPr="00C327F6" w14:paraId="4E4ACF6C" w14:textId="77777777" w:rsidTr="00A85801">
        <w:tc>
          <w:tcPr>
            <w:tcW w:w="2790" w:type="dxa"/>
          </w:tcPr>
          <w:p w14:paraId="7D5A4B92" w14:textId="2B92E772" w:rsidR="00473FCD" w:rsidRPr="00C327F6" w:rsidRDefault="00473FCD" w:rsidP="00473FC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24" w:type="dxa"/>
          </w:tcPr>
          <w:p w14:paraId="0C122AA9" w14:textId="47472644" w:rsidR="00473FCD" w:rsidRPr="00C327F6" w:rsidRDefault="00473FCD" w:rsidP="0047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(5,258)</w:t>
            </w:r>
          </w:p>
        </w:tc>
        <w:tc>
          <w:tcPr>
            <w:tcW w:w="78" w:type="dxa"/>
          </w:tcPr>
          <w:p w14:paraId="2FFB4A5F" w14:textId="77777777" w:rsidR="00473FCD" w:rsidRPr="00C327F6" w:rsidRDefault="00473FCD" w:rsidP="00473FCD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5660E219" w14:textId="70DCCA29" w:rsidR="00473FCD" w:rsidRPr="00C327F6" w:rsidRDefault="00A85801" w:rsidP="00A85801">
            <w:pPr>
              <w:tabs>
                <w:tab w:val="clear" w:pos="454"/>
                <w:tab w:val="clear" w:pos="680"/>
                <w:tab w:val="clear" w:pos="907"/>
                <w:tab w:val="left" w:pos="358"/>
                <w:tab w:val="decimal" w:pos="448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473FCD" w:rsidRPr="00C327F6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90" w:type="dxa"/>
          </w:tcPr>
          <w:p w14:paraId="5DCEACC7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C72402" w14:textId="3A076EBE" w:rsidR="00473FCD" w:rsidRPr="00C327F6" w:rsidRDefault="00473FCD" w:rsidP="00473FCD">
            <w:pPr>
              <w:tabs>
                <w:tab w:val="decimal" w:pos="63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5EBD5923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1116996" w14:textId="66807F3B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40C591D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C37B29" w14:textId="03586136" w:rsidR="00473FCD" w:rsidRPr="00C327F6" w:rsidRDefault="00473FCD" w:rsidP="003E1418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5E58B4A0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0C164B13" w14:textId="5F78992C" w:rsidR="00473FCD" w:rsidRPr="00C327F6" w:rsidRDefault="00473FCD" w:rsidP="00473FCD">
            <w:pPr>
              <w:tabs>
                <w:tab w:val="clear" w:pos="907"/>
              </w:tabs>
              <w:spacing w:line="32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(4,823)</w:t>
            </w:r>
          </w:p>
        </w:tc>
      </w:tr>
      <w:tr w:rsidR="004D5290" w:rsidRPr="00C327F6" w14:paraId="4B94EA5F" w14:textId="77777777" w:rsidTr="00A85801">
        <w:tc>
          <w:tcPr>
            <w:tcW w:w="2790" w:type="dxa"/>
          </w:tcPr>
          <w:p w14:paraId="26B98229" w14:textId="7071CB89" w:rsidR="00473FCD" w:rsidRPr="00C327F6" w:rsidRDefault="00473FCD" w:rsidP="00473FC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824" w:type="dxa"/>
          </w:tcPr>
          <w:p w14:paraId="35C3342A" w14:textId="0F93CEA8" w:rsidR="00473FCD" w:rsidRPr="00C327F6" w:rsidRDefault="00473FCD" w:rsidP="0047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(12,050)</w:t>
            </w:r>
          </w:p>
        </w:tc>
        <w:tc>
          <w:tcPr>
            <w:tcW w:w="78" w:type="dxa"/>
          </w:tcPr>
          <w:p w14:paraId="1CB4FDDC" w14:textId="77777777" w:rsidR="00473FCD" w:rsidRPr="00C327F6" w:rsidRDefault="00473FCD" w:rsidP="00473FCD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667BA927" w14:textId="498E690C" w:rsidR="00473FCD" w:rsidRPr="00C327F6" w:rsidRDefault="00F96603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1,313</w:t>
            </w:r>
          </w:p>
        </w:tc>
        <w:tc>
          <w:tcPr>
            <w:tcW w:w="90" w:type="dxa"/>
          </w:tcPr>
          <w:p w14:paraId="31151AE8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B5F2AD" w14:textId="4A30535A" w:rsidR="00473FCD" w:rsidRPr="00C327F6" w:rsidRDefault="00473FCD" w:rsidP="00473FCD">
            <w:pPr>
              <w:tabs>
                <w:tab w:val="decimal" w:pos="63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0C2B99C3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B6892E" w14:textId="6E9B8F6B" w:rsidR="00473FCD" w:rsidRPr="00C327F6" w:rsidRDefault="00473FCD" w:rsidP="008E2B21">
            <w:pPr>
              <w:tabs>
                <w:tab w:val="clear" w:pos="907"/>
                <w:tab w:val="left" w:pos="543"/>
              </w:tabs>
              <w:spacing w:line="32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(47)</w:t>
            </w:r>
          </w:p>
        </w:tc>
        <w:tc>
          <w:tcPr>
            <w:tcW w:w="90" w:type="dxa"/>
          </w:tcPr>
          <w:p w14:paraId="18B9A485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E95111" w14:textId="50F3832F" w:rsidR="00473FCD" w:rsidRPr="00C327F6" w:rsidRDefault="00473FCD" w:rsidP="006B5766">
            <w:pPr>
              <w:tabs>
                <w:tab w:val="clear" w:pos="454"/>
                <w:tab w:val="clear" w:pos="680"/>
                <w:tab w:val="left" w:pos="44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(49</w:t>
            </w:r>
            <w:r w:rsidR="00F96603" w:rsidRPr="00C327F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5D7CF58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633A3876" w14:textId="787046A7" w:rsidR="00473FCD" w:rsidRPr="00C327F6" w:rsidRDefault="00473FCD" w:rsidP="00473FCD">
            <w:pPr>
              <w:tabs>
                <w:tab w:val="clear" w:pos="907"/>
              </w:tabs>
              <w:spacing w:line="32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(11,</w:t>
            </w:r>
            <w:r w:rsidR="00F96603" w:rsidRPr="00C327F6">
              <w:rPr>
                <w:rFonts w:asciiTheme="majorBidi" w:hAnsiTheme="majorBidi" w:cstheme="majorBidi"/>
                <w:sz w:val="28"/>
                <w:szCs w:val="28"/>
              </w:rPr>
              <w:t>281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D5290" w:rsidRPr="00C327F6" w14:paraId="73760B63" w14:textId="77777777" w:rsidTr="00A85801">
        <w:tc>
          <w:tcPr>
            <w:tcW w:w="2790" w:type="dxa"/>
          </w:tcPr>
          <w:p w14:paraId="69008F61" w14:textId="3267E735" w:rsidR="00473FCD" w:rsidRPr="00C327F6" w:rsidRDefault="00473FCD" w:rsidP="00473FC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24" w:type="dxa"/>
          </w:tcPr>
          <w:p w14:paraId="558972EC" w14:textId="346BC63E" w:rsidR="00473FCD" w:rsidRPr="00C327F6" w:rsidRDefault="00473FCD" w:rsidP="0047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(2,226)</w:t>
            </w:r>
          </w:p>
        </w:tc>
        <w:tc>
          <w:tcPr>
            <w:tcW w:w="78" w:type="dxa"/>
          </w:tcPr>
          <w:p w14:paraId="150ABD26" w14:textId="77777777" w:rsidR="00473FCD" w:rsidRPr="00C327F6" w:rsidRDefault="00473FCD" w:rsidP="00473FCD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5807267B" w14:textId="4F207793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90" w:type="dxa"/>
          </w:tcPr>
          <w:p w14:paraId="255C280F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798617" w14:textId="2B98108E" w:rsidR="00473FCD" w:rsidRPr="00C327F6" w:rsidRDefault="00473FCD" w:rsidP="00473FCD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90" w:type="dxa"/>
          </w:tcPr>
          <w:p w14:paraId="6019F480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EC5ABAA" w14:textId="60D9E37F" w:rsidR="00473FCD" w:rsidRPr="00C327F6" w:rsidRDefault="00473FCD" w:rsidP="003E1418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0577871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B45F2B" w14:textId="4F5AB085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0" w:type="dxa"/>
          </w:tcPr>
          <w:p w14:paraId="20B3BF7A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2AC57068" w14:textId="5A16BB96" w:rsidR="00473FCD" w:rsidRPr="00C327F6" w:rsidRDefault="00473FCD" w:rsidP="00473FCD">
            <w:pPr>
              <w:tabs>
                <w:tab w:val="clear" w:pos="907"/>
              </w:tabs>
              <w:spacing w:line="32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(2,207)</w:t>
            </w:r>
          </w:p>
        </w:tc>
      </w:tr>
      <w:tr w:rsidR="004D5290" w:rsidRPr="00C327F6" w14:paraId="43E994C9" w14:textId="77777777" w:rsidTr="00A85801">
        <w:tc>
          <w:tcPr>
            <w:tcW w:w="2790" w:type="dxa"/>
          </w:tcPr>
          <w:p w14:paraId="05B9DE1C" w14:textId="77777777" w:rsidR="00473FCD" w:rsidRPr="00C327F6" w:rsidRDefault="00473FCD" w:rsidP="00473FC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24" w:type="dxa"/>
          </w:tcPr>
          <w:p w14:paraId="468A89ED" w14:textId="25A10FBE" w:rsidR="00473FCD" w:rsidRPr="00C327F6" w:rsidRDefault="00473FCD" w:rsidP="0047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(544)</w:t>
            </w:r>
          </w:p>
        </w:tc>
        <w:tc>
          <w:tcPr>
            <w:tcW w:w="78" w:type="dxa"/>
          </w:tcPr>
          <w:p w14:paraId="4BDA13F3" w14:textId="77777777" w:rsidR="00473FCD" w:rsidRPr="00C327F6" w:rsidRDefault="00473FCD" w:rsidP="00473FCD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083C3CBA" w14:textId="03BFDC60" w:rsidR="00473FCD" w:rsidRPr="00C327F6" w:rsidRDefault="00473FCD" w:rsidP="00A85801">
            <w:pPr>
              <w:tabs>
                <w:tab w:val="clear" w:pos="680"/>
                <w:tab w:val="left" w:pos="538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(300)</w:t>
            </w:r>
          </w:p>
        </w:tc>
        <w:tc>
          <w:tcPr>
            <w:tcW w:w="90" w:type="dxa"/>
          </w:tcPr>
          <w:p w14:paraId="09F2712F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ECC1BC" w14:textId="3AFA85DA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79D122D5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3247E7" w14:textId="770DB286" w:rsidR="00473FCD" w:rsidRPr="00C327F6" w:rsidRDefault="00473FCD" w:rsidP="003E1418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90" w:type="dxa"/>
          </w:tcPr>
          <w:p w14:paraId="0EFD52F2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</w:tcPr>
          <w:p w14:paraId="2763C237" w14:textId="44FF2E79" w:rsidR="00473FCD" w:rsidRPr="00C327F6" w:rsidRDefault="00473FCD" w:rsidP="003E1418">
            <w:pPr>
              <w:tabs>
                <w:tab w:val="clear" w:pos="454"/>
                <w:tab w:val="left" w:pos="447"/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7D5AC1" w:rsidRPr="00C327F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391E8994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6390C52F" w14:textId="72041E31" w:rsidR="00473FCD" w:rsidRPr="00C327F6" w:rsidRDefault="00473FCD" w:rsidP="00473FCD">
            <w:pPr>
              <w:tabs>
                <w:tab w:val="clear" w:pos="907"/>
              </w:tabs>
              <w:spacing w:line="32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(64</w:t>
            </w:r>
            <w:r w:rsidR="007D5AC1" w:rsidRPr="00C327F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D5290" w:rsidRPr="00C327F6" w14:paraId="41596E9E" w14:textId="77777777" w:rsidTr="00A85801">
        <w:tc>
          <w:tcPr>
            <w:tcW w:w="2790" w:type="dxa"/>
          </w:tcPr>
          <w:p w14:paraId="72FDAE65" w14:textId="77777777" w:rsidR="00473FCD" w:rsidRPr="00C327F6" w:rsidRDefault="00473FCD" w:rsidP="00473FC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14:paraId="09184E8F" w14:textId="2EE5AFFC" w:rsidR="00473FCD" w:rsidRPr="00C327F6" w:rsidRDefault="00473FCD" w:rsidP="00473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(30,182)</w:t>
            </w:r>
          </w:p>
        </w:tc>
        <w:tc>
          <w:tcPr>
            <w:tcW w:w="78" w:type="dxa"/>
          </w:tcPr>
          <w:p w14:paraId="048A6CCA" w14:textId="77777777" w:rsidR="00473FCD" w:rsidRPr="00C327F6" w:rsidRDefault="00473FCD" w:rsidP="00473FCD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4D7C34A2" w14:textId="6521373F" w:rsidR="00473FCD" w:rsidRPr="00C327F6" w:rsidRDefault="00F96603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1,357</w:t>
            </w:r>
          </w:p>
        </w:tc>
        <w:tc>
          <w:tcPr>
            <w:tcW w:w="90" w:type="dxa"/>
          </w:tcPr>
          <w:p w14:paraId="30FC0DFC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0B13BEF" w14:textId="32CF592E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(28)</w:t>
            </w:r>
          </w:p>
        </w:tc>
        <w:tc>
          <w:tcPr>
            <w:tcW w:w="90" w:type="dxa"/>
          </w:tcPr>
          <w:p w14:paraId="3A55334A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9D7433" w14:textId="1FB5A49A" w:rsidR="00473FCD" w:rsidRPr="00C327F6" w:rsidRDefault="00473FCD" w:rsidP="00473FCD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81A79"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07FABF5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</w:tcPr>
          <w:p w14:paraId="7CF4B157" w14:textId="63B5A0A5" w:rsidR="00473FCD" w:rsidRPr="00C327F6" w:rsidRDefault="00473FCD" w:rsidP="006B5766">
            <w:pPr>
              <w:tabs>
                <w:tab w:val="clear" w:pos="454"/>
                <w:tab w:val="clear" w:pos="680"/>
                <w:tab w:val="decimal" w:pos="447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(45</w:t>
            </w:r>
            <w:r w:rsidR="007D5AC1"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244408E" w14:textId="77777777" w:rsidR="00473FCD" w:rsidRPr="00C327F6" w:rsidRDefault="00473FCD" w:rsidP="00473FC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1F6D5B6F" w14:textId="5F2BBB20" w:rsidR="00473FCD" w:rsidRPr="00C327F6" w:rsidRDefault="00473FCD" w:rsidP="00473FCD">
            <w:pPr>
              <w:tabs>
                <w:tab w:val="clear" w:pos="907"/>
              </w:tabs>
              <w:spacing w:line="320" w:lineRule="exact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(29,</w:t>
            </w:r>
            <w:r w:rsidR="00F96603"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316</w: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4D5290" w:rsidRPr="00C327F6" w14:paraId="1AC71659" w14:textId="77777777" w:rsidTr="00A85801">
        <w:tc>
          <w:tcPr>
            <w:tcW w:w="2790" w:type="dxa"/>
          </w:tcPr>
          <w:p w14:paraId="1EF56D35" w14:textId="77777777" w:rsidR="009B03FE" w:rsidRPr="00C327F6" w:rsidRDefault="009B03FE" w:rsidP="009B03FE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</w:tcPr>
          <w:p w14:paraId="486B3A82" w14:textId="77777777" w:rsidR="009B03FE" w:rsidRPr="00C327F6" w:rsidRDefault="009B03FE" w:rsidP="009B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" w:type="dxa"/>
          </w:tcPr>
          <w:p w14:paraId="54B0662A" w14:textId="77777777" w:rsidR="009B03FE" w:rsidRPr="00C327F6" w:rsidRDefault="009B03FE" w:rsidP="009B03FE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0E4C4A67" w14:textId="77777777" w:rsidR="009B03FE" w:rsidRPr="00C327F6" w:rsidRDefault="009B03FE" w:rsidP="009B03F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FCF0F89" w14:textId="77777777" w:rsidR="009B03FE" w:rsidRPr="00C327F6" w:rsidRDefault="009B03FE" w:rsidP="009B03F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593C47F" w14:textId="77777777" w:rsidR="009B03FE" w:rsidRPr="00C327F6" w:rsidRDefault="009B03FE" w:rsidP="009B03F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0E63225" w14:textId="77777777" w:rsidR="009B03FE" w:rsidRPr="00C327F6" w:rsidRDefault="009B03FE" w:rsidP="009B03F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A1EB8DE" w14:textId="77777777" w:rsidR="009B03FE" w:rsidRPr="00C327F6" w:rsidRDefault="009B03FE" w:rsidP="009B03F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7A6E734" w14:textId="77777777" w:rsidR="009B03FE" w:rsidRPr="00C327F6" w:rsidRDefault="009B03FE" w:rsidP="009B03F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9008576" w14:textId="77777777" w:rsidR="009B03FE" w:rsidRPr="00C327F6" w:rsidRDefault="009B03FE" w:rsidP="009B03F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40CFC53" w14:textId="77777777" w:rsidR="009B03FE" w:rsidRPr="00C327F6" w:rsidRDefault="009B03FE" w:rsidP="009B03F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14:paraId="2138CAC1" w14:textId="77777777" w:rsidR="009B03FE" w:rsidRPr="00C327F6" w:rsidRDefault="009B03FE" w:rsidP="009B03F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B03FE" w:rsidRPr="00C327F6" w14:paraId="7ED673A1" w14:textId="77777777" w:rsidTr="00A85801">
        <w:tc>
          <w:tcPr>
            <w:tcW w:w="2790" w:type="dxa"/>
          </w:tcPr>
          <w:p w14:paraId="62B10BB4" w14:textId="77777777" w:rsidR="009B03FE" w:rsidRPr="00C327F6" w:rsidRDefault="009B03FE" w:rsidP="009B03FE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24" w:type="dxa"/>
            <w:tcBorders>
              <w:bottom w:val="double" w:sz="4" w:space="0" w:color="auto"/>
            </w:tcBorders>
          </w:tcPr>
          <w:p w14:paraId="3D1ADB26" w14:textId="3C9D26B8" w:rsidR="009B03FE" w:rsidRPr="00C327F6" w:rsidRDefault="009B03FE" w:rsidP="009B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(11,808)</w:t>
            </w:r>
          </w:p>
        </w:tc>
        <w:tc>
          <w:tcPr>
            <w:tcW w:w="78" w:type="dxa"/>
          </w:tcPr>
          <w:p w14:paraId="4A5603B7" w14:textId="77777777" w:rsidR="009B03FE" w:rsidRPr="00C327F6" w:rsidRDefault="009B03FE" w:rsidP="009B03FE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60D9652F" w14:textId="32411673" w:rsidR="009B03FE" w:rsidRPr="00C327F6" w:rsidRDefault="00F96603" w:rsidP="009B03F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1,237</w:t>
            </w:r>
          </w:p>
        </w:tc>
        <w:tc>
          <w:tcPr>
            <w:tcW w:w="90" w:type="dxa"/>
          </w:tcPr>
          <w:p w14:paraId="0F0BB6E3" w14:textId="77777777" w:rsidR="009B03FE" w:rsidRPr="00C327F6" w:rsidRDefault="009B03FE" w:rsidP="009B03F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F73CAC7" w14:textId="522BB79D" w:rsidR="009B03FE" w:rsidRPr="00C327F6" w:rsidRDefault="00473FCD" w:rsidP="009B03F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666</w:t>
            </w:r>
          </w:p>
        </w:tc>
        <w:tc>
          <w:tcPr>
            <w:tcW w:w="90" w:type="dxa"/>
          </w:tcPr>
          <w:p w14:paraId="2837037E" w14:textId="77777777" w:rsidR="009B03FE" w:rsidRPr="00C327F6" w:rsidRDefault="009B03FE" w:rsidP="009B03F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18DD263" w14:textId="1A8CA990" w:rsidR="009B03FE" w:rsidRPr="00C327F6" w:rsidRDefault="00473FCD" w:rsidP="003E1418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E57CA"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18CD0319" w14:textId="77777777" w:rsidR="009B03FE" w:rsidRPr="00C327F6" w:rsidRDefault="009B03FE" w:rsidP="009B03F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BFC957A" w14:textId="57473D11" w:rsidR="009B03FE" w:rsidRPr="00C327F6" w:rsidRDefault="00473FCD" w:rsidP="006B5766">
            <w:pPr>
              <w:tabs>
                <w:tab w:val="clear" w:pos="454"/>
                <w:tab w:val="clear" w:pos="680"/>
                <w:tab w:val="left" w:pos="44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(45</w:t>
            </w:r>
            <w:r w:rsidR="004E57CA"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3FF100E" w14:textId="77777777" w:rsidR="009B03FE" w:rsidRPr="00C327F6" w:rsidRDefault="009B03FE" w:rsidP="009B03F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1B17E5C5" w14:textId="3A085828" w:rsidR="009B03FE" w:rsidRPr="00C327F6" w:rsidRDefault="00473FCD" w:rsidP="009B03FE">
            <w:pPr>
              <w:tabs>
                <w:tab w:val="clear" w:pos="907"/>
              </w:tabs>
              <w:spacing w:line="320" w:lineRule="exact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</w:t>
            </w:r>
            <w:r w:rsidR="00F96603"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0,339</w: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6DE3D1B0" w14:textId="5A8F9DAA" w:rsidR="009E63A8" w:rsidRPr="00C327F6" w:rsidRDefault="009E63A8" w:rsidP="00680141">
      <w:pPr>
        <w:spacing w:line="240" w:lineRule="auto"/>
        <w:ind w:right="-14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BC6FD4E" w14:textId="77777777" w:rsidR="00D83F2F" w:rsidRPr="00C327F6" w:rsidRDefault="00D83F2F" w:rsidP="00680141">
      <w:pPr>
        <w:spacing w:line="240" w:lineRule="auto"/>
        <w:ind w:right="-14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93F336D" w14:textId="5B350A2E" w:rsidR="00E02E52" w:rsidRPr="00C327F6" w:rsidRDefault="009E63A8" w:rsidP="009B0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C327F6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9241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0"/>
        <w:gridCol w:w="824"/>
        <w:gridCol w:w="78"/>
        <w:gridCol w:w="1168"/>
        <w:gridCol w:w="90"/>
        <w:gridCol w:w="1170"/>
        <w:gridCol w:w="90"/>
        <w:gridCol w:w="990"/>
        <w:gridCol w:w="90"/>
        <w:gridCol w:w="900"/>
        <w:gridCol w:w="90"/>
        <w:gridCol w:w="961"/>
      </w:tblGrid>
      <w:tr w:rsidR="004D5290" w:rsidRPr="00C327F6" w14:paraId="273F981C" w14:textId="77777777" w:rsidTr="00F809E9">
        <w:tc>
          <w:tcPr>
            <w:tcW w:w="2790" w:type="dxa"/>
          </w:tcPr>
          <w:p w14:paraId="53449FCF" w14:textId="77777777" w:rsidR="009B03FE" w:rsidRPr="00C327F6" w:rsidRDefault="009B03FE" w:rsidP="00F809E9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51" w:type="dxa"/>
            <w:gridSpan w:val="11"/>
          </w:tcPr>
          <w:p w14:paraId="0AB39AA0" w14:textId="77777777" w:rsidR="009B03FE" w:rsidRPr="00C327F6" w:rsidRDefault="009B03FE" w:rsidP="00F809E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D5290" w:rsidRPr="00C327F6" w14:paraId="7912EEF4" w14:textId="77777777" w:rsidTr="00F809E9">
        <w:tc>
          <w:tcPr>
            <w:tcW w:w="2790" w:type="dxa"/>
          </w:tcPr>
          <w:p w14:paraId="4DBB358D" w14:textId="77777777" w:rsidR="009B03FE" w:rsidRPr="00C327F6" w:rsidRDefault="009B03FE" w:rsidP="00F809E9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4" w:type="dxa"/>
          </w:tcPr>
          <w:p w14:paraId="220231B9" w14:textId="77777777" w:rsidR="009B03FE" w:rsidRPr="00C327F6" w:rsidRDefault="009B03FE" w:rsidP="00F809E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</w:tcPr>
          <w:p w14:paraId="493A5555" w14:textId="77777777" w:rsidR="009B03FE" w:rsidRPr="00C327F6" w:rsidRDefault="009B03FE" w:rsidP="00F809E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</w:tcPr>
          <w:p w14:paraId="5DE87086" w14:textId="77777777" w:rsidR="009B03FE" w:rsidRPr="00C327F6" w:rsidRDefault="009B03FE" w:rsidP="00F809E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90" w:type="dxa"/>
          </w:tcPr>
          <w:p w14:paraId="3931ABEE" w14:textId="77777777" w:rsidR="009B03FE" w:rsidRPr="00C327F6" w:rsidRDefault="009B03FE" w:rsidP="00F809E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9DAED7" w14:textId="77777777" w:rsidR="009B03FE" w:rsidRPr="00C327F6" w:rsidRDefault="009B03FE" w:rsidP="00F809E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9493EBA" w14:textId="77777777" w:rsidR="009B03FE" w:rsidRPr="00C327F6" w:rsidRDefault="009B03FE" w:rsidP="00F809E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9F8507E" w14:textId="77777777" w:rsidR="009B03FE" w:rsidRPr="00C327F6" w:rsidRDefault="009B03FE" w:rsidP="00F809E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634D354" w14:textId="77777777" w:rsidR="009B03FE" w:rsidRPr="00C327F6" w:rsidRDefault="009B03FE" w:rsidP="00F809E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639C2A62" w14:textId="77777777" w:rsidR="009B03FE" w:rsidRPr="00C327F6" w:rsidRDefault="009B03FE" w:rsidP="00F809E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D5290" w:rsidRPr="00C327F6" w14:paraId="2920B5F5" w14:textId="77777777" w:rsidTr="00F809E9">
        <w:tc>
          <w:tcPr>
            <w:tcW w:w="2790" w:type="dxa"/>
          </w:tcPr>
          <w:p w14:paraId="6666026C" w14:textId="77777777" w:rsidR="009B03FE" w:rsidRPr="00C327F6" w:rsidRDefault="009B03FE" w:rsidP="00F809E9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4" w:type="dxa"/>
          </w:tcPr>
          <w:p w14:paraId="7277C5C5" w14:textId="77777777" w:rsidR="009B03FE" w:rsidRPr="00C327F6" w:rsidRDefault="009B03FE" w:rsidP="00F809E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EAFCEA" w14:textId="77777777" w:rsidR="009B03FE" w:rsidRPr="00C327F6" w:rsidRDefault="009B03FE" w:rsidP="00F809E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F5A202" w14:textId="77777777" w:rsidR="009B03FE" w:rsidRPr="00C327F6" w:rsidRDefault="009B03FE" w:rsidP="00F809E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4654EA16" w14:textId="77777777" w:rsidR="009B03FE" w:rsidRPr="00C327F6" w:rsidRDefault="009B03FE" w:rsidP="00F809E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1 </w:t>
            </w: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มกราคม</w:t>
            </w:r>
          </w:p>
          <w:p w14:paraId="42A53325" w14:textId="6C4B9903" w:rsidR="009B03FE" w:rsidRPr="00C327F6" w:rsidRDefault="009B03FE" w:rsidP="00F809E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1C29" w:rsidRPr="00C327F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78" w:type="dxa"/>
          </w:tcPr>
          <w:p w14:paraId="56A7F485" w14:textId="77777777" w:rsidR="009B03FE" w:rsidRPr="00C327F6" w:rsidRDefault="009B03FE" w:rsidP="00F809E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45C899B" w14:textId="77777777" w:rsidR="009B03FE" w:rsidRPr="00C327F6" w:rsidRDefault="009B03FE" w:rsidP="00F809E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17B960" w14:textId="77777777" w:rsidR="009B03FE" w:rsidRPr="00C327F6" w:rsidRDefault="009B03FE" w:rsidP="00F809E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2F8F50" w14:textId="77777777" w:rsidR="009B03FE" w:rsidRPr="00C327F6" w:rsidRDefault="009B03FE" w:rsidP="00F809E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99B838" w14:textId="77777777" w:rsidR="009B03FE" w:rsidRPr="00C327F6" w:rsidRDefault="009B03FE" w:rsidP="00F809E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90" w:type="dxa"/>
          </w:tcPr>
          <w:p w14:paraId="653D131C" w14:textId="77777777" w:rsidR="009B03FE" w:rsidRPr="00C327F6" w:rsidRDefault="009B03FE" w:rsidP="00F809E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13000C" w14:textId="77777777" w:rsidR="009B03FE" w:rsidRPr="00C327F6" w:rsidRDefault="009B03FE" w:rsidP="00F809E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F5B542" w14:textId="77777777" w:rsidR="009B03FE" w:rsidRPr="00C327F6" w:rsidRDefault="009B03FE" w:rsidP="00F809E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378A33" w14:textId="77777777" w:rsidR="009B03FE" w:rsidRPr="00C327F6" w:rsidRDefault="009B03FE" w:rsidP="00F809E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BDD5F1" w14:textId="77777777" w:rsidR="009B03FE" w:rsidRPr="00C327F6" w:rsidRDefault="009B03FE" w:rsidP="00F809E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0" w:type="dxa"/>
          </w:tcPr>
          <w:p w14:paraId="5DC54B80" w14:textId="77777777" w:rsidR="009B03FE" w:rsidRPr="00C327F6" w:rsidRDefault="009B03FE" w:rsidP="00F809E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EE5C3E" w14:textId="77777777" w:rsidR="009B03FE" w:rsidRPr="00C327F6" w:rsidRDefault="009B03FE" w:rsidP="00F809E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การสูญเสียอำนาจการควบคุมในบริษัทย่อยและอื่นๆ</w:t>
            </w:r>
          </w:p>
        </w:tc>
        <w:tc>
          <w:tcPr>
            <w:tcW w:w="90" w:type="dxa"/>
          </w:tcPr>
          <w:p w14:paraId="7755A231" w14:textId="77777777" w:rsidR="009B03FE" w:rsidRPr="00C327F6" w:rsidRDefault="009B03FE" w:rsidP="00F809E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3C32C1" w14:textId="77777777" w:rsidR="009B03FE" w:rsidRPr="00C327F6" w:rsidRDefault="009B03FE" w:rsidP="00F809E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73E0D1" w14:textId="77777777" w:rsidR="009B03FE" w:rsidRPr="00C327F6" w:rsidRDefault="009B03FE" w:rsidP="00F809E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848F6F" w14:textId="77777777" w:rsidR="009B03FE" w:rsidRPr="00C327F6" w:rsidRDefault="009B03FE" w:rsidP="00F809E9">
            <w:pPr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90" w:type="dxa"/>
          </w:tcPr>
          <w:p w14:paraId="077F898B" w14:textId="77777777" w:rsidR="009B03FE" w:rsidRPr="00C327F6" w:rsidRDefault="009B03FE" w:rsidP="00F809E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42CC4268" w14:textId="77777777" w:rsidR="009B03FE" w:rsidRPr="00C327F6" w:rsidRDefault="009B03FE" w:rsidP="00F809E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1C705D" w14:textId="77777777" w:rsidR="009B03FE" w:rsidRPr="00C327F6" w:rsidRDefault="009B03FE" w:rsidP="00F809E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0F7ECC" w14:textId="77777777" w:rsidR="009B03FE" w:rsidRPr="00C327F6" w:rsidRDefault="009B03FE" w:rsidP="00F809E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C8017E0" w14:textId="0DBADABC" w:rsidR="009B03FE" w:rsidRPr="00C327F6" w:rsidRDefault="009B03FE" w:rsidP="00F809E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C327F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  <w:r w:rsidRPr="00C327F6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1C29" w:rsidRPr="00C327F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D5290" w:rsidRPr="00C327F6" w14:paraId="665116AC" w14:textId="77777777" w:rsidTr="00F809E9">
        <w:tc>
          <w:tcPr>
            <w:tcW w:w="2790" w:type="dxa"/>
          </w:tcPr>
          <w:p w14:paraId="66F139B7" w14:textId="77777777" w:rsidR="009B03FE" w:rsidRPr="00C327F6" w:rsidRDefault="009B03FE" w:rsidP="00F809E9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51" w:type="dxa"/>
            <w:gridSpan w:val="11"/>
          </w:tcPr>
          <w:p w14:paraId="4F4006C8" w14:textId="77777777" w:rsidR="009B03FE" w:rsidRPr="00C327F6" w:rsidRDefault="009B03FE" w:rsidP="00F809E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(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D5290" w:rsidRPr="00C327F6" w14:paraId="037B221C" w14:textId="77777777" w:rsidTr="00F809E9">
        <w:tc>
          <w:tcPr>
            <w:tcW w:w="2790" w:type="dxa"/>
          </w:tcPr>
          <w:p w14:paraId="4FDFB387" w14:textId="77777777" w:rsidR="009B03FE" w:rsidRPr="00C327F6" w:rsidRDefault="009B03FE" w:rsidP="00F809E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24" w:type="dxa"/>
          </w:tcPr>
          <w:p w14:paraId="53F72339" w14:textId="77777777" w:rsidR="009B03FE" w:rsidRPr="00C327F6" w:rsidRDefault="009B03FE" w:rsidP="00F809E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</w:tcPr>
          <w:p w14:paraId="4B0F3219" w14:textId="77777777" w:rsidR="009B03FE" w:rsidRPr="00C327F6" w:rsidRDefault="009B03FE" w:rsidP="00F809E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101D49B" w14:textId="77777777" w:rsidR="009B03FE" w:rsidRPr="00C327F6" w:rsidRDefault="009B03FE" w:rsidP="00F809E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E460AE2" w14:textId="77777777" w:rsidR="009B03FE" w:rsidRPr="00C327F6" w:rsidRDefault="009B03FE" w:rsidP="00F809E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1C725E" w14:textId="77777777" w:rsidR="009B03FE" w:rsidRPr="00C327F6" w:rsidRDefault="009B03FE" w:rsidP="00F809E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E5C5A11" w14:textId="77777777" w:rsidR="009B03FE" w:rsidRPr="00C327F6" w:rsidRDefault="009B03FE" w:rsidP="00F809E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F7F074" w14:textId="77777777" w:rsidR="009B03FE" w:rsidRPr="00C327F6" w:rsidRDefault="009B03FE" w:rsidP="00F809E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DD06768" w14:textId="77777777" w:rsidR="009B03FE" w:rsidRPr="00C327F6" w:rsidRDefault="009B03FE" w:rsidP="00F809E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1BF5BF" w14:textId="77777777" w:rsidR="009B03FE" w:rsidRPr="00C327F6" w:rsidRDefault="009B03FE" w:rsidP="00F809E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EAF689F" w14:textId="77777777" w:rsidR="009B03FE" w:rsidRPr="00C327F6" w:rsidRDefault="009B03FE" w:rsidP="00F809E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7A4D5321" w14:textId="77777777" w:rsidR="009B03FE" w:rsidRPr="00C327F6" w:rsidRDefault="009B03FE" w:rsidP="00F809E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2C81641A" w14:textId="77777777" w:rsidTr="00F809E9">
        <w:tc>
          <w:tcPr>
            <w:tcW w:w="2790" w:type="dxa"/>
          </w:tcPr>
          <w:p w14:paraId="25D84F3C" w14:textId="77777777" w:rsidR="009B03FE" w:rsidRPr="00C327F6" w:rsidRDefault="009B03FE" w:rsidP="00F809E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</w:p>
          <w:p w14:paraId="76647A13" w14:textId="77777777" w:rsidR="009B03FE" w:rsidRPr="00C327F6" w:rsidRDefault="009B03FE" w:rsidP="00F809E9">
            <w:pPr>
              <w:tabs>
                <w:tab w:val="clear" w:pos="227"/>
                <w:tab w:val="left" w:pos="540"/>
                <w:tab w:val="left" w:pos="722"/>
              </w:tabs>
              <w:spacing w:line="340" w:lineRule="exact"/>
              <w:ind w:left="272" w:right="-10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ผลประโยชน์พนักงาน</w:t>
            </w:r>
          </w:p>
        </w:tc>
        <w:tc>
          <w:tcPr>
            <w:tcW w:w="824" w:type="dxa"/>
          </w:tcPr>
          <w:p w14:paraId="07AC1D79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F35417" w14:textId="77777777" w:rsidR="009B03FE" w:rsidRPr="00C327F6" w:rsidRDefault="009B03FE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1,417</w:t>
            </w:r>
          </w:p>
        </w:tc>
        <w:tc>
          <w:tcPr>
            <w:tcW w:w="78" w:type="dxa"/>
          </w:tcPr>
          <w:p w14:paraId="41EDEBD8" w14:textId="77777777" w:rsidR="009B03FE" w:rsidRPr="00C327F6" w:rsidRDefault="009B03FE" w:rsidP="00F809E9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F7D901D" w14:textId="77777777" w:rsidR="009B03FE" w:rsidRPr="00C327F6" w:rsidRDefault="009B03FE" w:rsidP="00F809E9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0E8FC9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90" w:type="dxa"/>
          </w:tcPr>
          <w:p w14:paraId="1CAEF766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55D4C0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CFBBA5" w14:textId="77777777" w:rsidR="009B03FE" w:rsidRPr="00C327F6" w:rsidRDefault="009B03FE" w:rsidP="00F809E9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(58)</w:t>
            </w:r>
          </w:p>
        </w:tc>
        <w:tc>
          <w:tcPr>
            <w:tcW w:w="90" w:type="dxa"/>
          </w:tcPr>
          <w:p w14:paraId="2E5E6004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964055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2EF6A4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4B8AB7F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9810A2" w14:textId="77777777" w:rsidR="009B03FE" w:rsidRPr="00C327F6" w:rsidRDefault="009B03FE" w:rsidP="00F809E9">
            <w:pPr>
              <w:tabs>
                <w:tab w:val="clear" w:pos="68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C30D77" w14:textId="77777777" w:rsidR="009B03FE" w:rsidRPr="00C327F6" w:rsidRDefault="009B03FE" w:rsidP="00F809E9">
            <w:pPr>
              <w:tabs>
                <w:tab w:val="clear" w:pos="68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(32)</w:t>
            </w:r>
          </w:p>
        </w:tc>
        <w:tc>
          <w:tcPr>
            <w:tcW w:w="90" w:type="dxa"/>
          </w:tcPr>
          <w:p w14:paraId="3CE85663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3846EABC" w14:textId="77777777" w:rsidR="009B03FE" w:rsidRPr="00C327F6" w:rsidRDefault="009B03FE" w:rsidP="00F809E9">
            <w:pPr>
              <w:tabs>
                <w:tab w:val="clear" w:pos="907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A7EED0" w14:textId="77777777" w:rsidR="009B03FE" w:rsidRPr="00C327F6" w:rsidRDefault="009B03FE" w:rsidP="00F809E9">
            <w:pPr>
              <w:tabs>
                <w:tab w:val="clear" w:pos="907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1,430</w:t>
            </w:r>
          </w:p>
        </w:tc>
      </w:tr>
      <w:tr w:rsidR="004D5290" w:rsidRPr="00C327F6" w14:paraId="463D2744" w14:textId="77777777" w:rsidTr="00F809E9">
        <w:tc>
          <w:tcPr>
            <w:tcW w:w="2790" w:type="dxa"/>
          </w:tcPr>
          <w:p w14:paraId="7AE9F84F" w14:textId="77777777" w:rsidR="009B03FE" w:rsidRPr="00C327F6" w:rsidRDefault="009B03FE" w:rsidP="00F809E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24" w:type="dxa"/>
          </w:tcPr>
          <w:p w14:paraId="7CE7D7BF" w14:textId="77777777" w:rsidR="009B03FE" w:rsidRPr="00C327F6" w:rsidRDefault="009B03FE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1,038</w:t>
            </w:r>
          </w:p>
        </w:tc>
        <w:tc>
          <w:tcPr>
            <w:tcW w:w="78" w:type="dxa"/>
          </w:tcPr>
          <w:p w14:paraId="654CADB3" w14:textId="77777777" w:rsidR="009B03FE" w:rsidRPr="00C327F6" w:rsidRDefault="009B03FE" w:rsidP="00F809E9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9B09AD9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  <w:tc>
          <w:tcPr>
            <w:tcW w:w="90" w:type="dxa"/>
          </w:tcPr>
          <w:p w14:paraId="1731431D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E85F90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8A701B7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F97A43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90" w:type="dxa"/>
          </w:tcPr>
          <w:p w14:paraId="42D41955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DCA62C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(16)</w:t>
            </w:r>
          </w:p>
        </w:tc>
        <w:tc>
          <w:tcPr>
            <w:tcW w:w="90" w:type="dxa"/>
          </w:tcPr>
          <w:p w14:paraId="74DFCD15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48CB9C6F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1,312</w:t>
            </w:r>
          </w:p>
        </w:tc>
      </w:tr>
      <w:tr w:rsidR="004D5290" w:rsidRPr="00C327F6" w14:paraId="7EA141C4" w14:textId="77777777" w:rsidTr="00F809E9">
        <w:tc>
          <w:tcPr>
            <w:tcW w:w="2790" w:type="dxa"/>
          </w:tcPr>
          <w:p w14:paraId="3318267C" w14:textId="77777777" w:rsidR="009B03FE" w:rsidRPr="00C327F6" w:rsidRDefault="009B03FE" w:rsidP="00F809E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24" w:type="dxa"/>
          </w:tcPr>
          <w:p w14:paraId="4089212A" w14:textId="77777777" w:rsidR="009B03FE" w:rsidRPr="00C327F6" w:rsidRDefault="009B03FE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5,038</w:t>
            </w:r>
          </w:p>
        </w:tc>
        <w:tc>
          <w:tcPr>
            <w:tcW w:w="78" w:type="dxa"/>
          </w:tcPr>
          <w:p w14:paraId="67CA11FC" w14:textId="77777777" w:rsidR="009B03FE" w:rsidRPr="00C327F6" w:rsidRDefault="009B03FE" w:rsidP="00F809E9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E20E68F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  <w:tc>
          <w:tcPr>
            <w:tcW w:w="90" w:type="dxa"/>
          </w:tcPr>
          <w:p w14:paraId="5F39D902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47127E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69D53C6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CA3B144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ED44B7A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6075FD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90" w:type="dxa"/>
          </w:tcPr>
          <w:p w14:paraId="2C9B4F9E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5D4A18AB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5,790</w:t>
            </w:r>
          </w:p>
        </w:tc>
      </w:tr>
      <w:tr w:rsidR="004D5290" w:rsidRPr="00C327F6" w14:paraId="28211218" w14:textId="77777777" w:rsidTr="00F809E9">
        <w:tc>
          <w:tcPr>
            <w:tcW w:w="2790" w:type="dxa"/>
          </w:tcPr>
          <w:p w14:paraId="0B6500C1" w14:textId="77777777" w:rsidR="009B03FE" w:rsidRPr="00C327F6" w:rsidRDefault="009B03FE" w:rsidP="00F809E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ขาดทุนสะสมทางภาษียกไป</w:t>
            </w:r>
          </w:p>
        </w:tc>
        <w:tc>
          <w:tcPr>
            <w:tcW w:w="824" w:type="dxa"/>
          </w:tcPr>
          <w:p w14:paraId="3CDAAC07" w14:textId="77777777" w:rsidR="009B03FE" w:rsidRPr="00C327F6" w:rsidRDefault="009B03FE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4,791</w:t>
            </w:r>
          </w:p>
        </w:tc>
        <w:tc>
          <w:tcPr>
            <w:tcW w:w="78" w:type="dxa"/>
          </w:tcPr>
          <w:p w14:paraId="2C066010" w14:textId="77777777" w:rsidR="009B03FE" w:rsidRPr="00C327F6" w:rsidRDefault="009B03FE" w:rsidP="00F809E9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B9FFF49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1,242</w:t>
            </w:r>
          </w:p>
        </w:tc>
        <w:tc>
          <w:tcPr>
            <w:tcW w:w="90" w:type="dxa"/>
          </w:tcPr>
          <w:p w14:paraId="14115336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B2013A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2E5FA45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BEE7A2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5C8FF07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ECA3D5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(96)</w:t>
            </w:r>
          </w:p>
        </w:tc>
        <w:tc>
          <w:tcPr>
            <w:tcW w:w="90" w:type="dxa"/>
          </w:tcPr>
          <w:p w14:paraId="2355F8A0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342FC839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5,937</w:t>
            </w:r>
          </w:p>
        </w:tc>
      </w:tr>
      <w:tr w:rsidR="004D5290" w:rsidRPr="00C327F6" w14:paraId="2726455C" w14:textId="77777777" w:rsidTr="00F809E9">
        <w:tc>
          <w:tcPr>
            <w:tcW w:w="2790" w:type="dxa"/>
          </w:tcPr>
          <w:p w14:paraId="17BFDEF7" w14:textId="77777777" w:rsidR="009B03FE" w:rsidRPr="00C327F6" w:rsidRDefault="009B03FE" w:rsidP="00F809E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24" w:type="dxa"/>
          </w:tcPr>
          <w:p w14:paraId="36D95EB5" w14:textId="77777777" w:rsidR="009B03FE" w:rsidRPr="00C327F6" w:rsidRDefault="009B03FE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3,563</w:t>
            </w:r>
          </w:p>
        </w:tc>
        <w:tc>
          <w:tcPr>
            <w:tcW w:w="78" w:type="dxa"/>
          </w:tcPr>
          <w:p w14:paraId="4C130957" w14:textId="77777777" w:rsidR="009B03FE" w:rsidRPr="00C327F6" w:rsidRDefault="009B03FE" w:rsidP="00F809E9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115A224E" w14:textId="77777777" w:rsidR="009B03FE" w:rsidRPr="00C327F6" w:rsidRDefault="009B03FE" w:rsidP="00F809E9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(132)</w:t>
            </w:r>
          </w:p>
        </w:tc>
        <w:tc>
          <w:tcPr>
            <w:tcW w:w="90" w:type="dxa"/>
          </w:tcPr>
          <w:p w14:paraId="49E2B9B1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FA8D5A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90" w:type="dxa"/>
          </w:tcPr>
          <w:p w14:paraId="3C0D6533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8F03582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90" w:type="dxa"/>
          </w:tcPr>
          <w:p w14:paraId="6241B037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D120EB7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(141)</w:t>
            </w:r>
          </w:p>
        </w:tc>
        <w:tc>
          <w:tcPr>
            <w:tcW w:w="90" w:type="dxa"/>
          </w:tcPr>
          <w:p w14:paraId="08CB4911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79BEC8B2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3,905</w:t>
            </w:r>
          </w:p>
        </w:tc>
      </w:tr>
      <w:tr w:rsidR="004D5290" w:rsidRPr="00C327F6" w14:paraId="4C5E86A5" w14:textId="77777777" w:rsidTr="00F809E9">
        <w:tc>
          <w:tcPr>
            <w:tcW w:w="2790" w:type="dxa"/>
          </w:tcPr>
          <w:p w14:paraId="023F9518" w14:textId="77777777" w:rsidR="009B03FE" w:rsidRPr="00C327F6" w:rsidRDefault="009B03FE" w:rsidP="00F809E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5C4775CF" w14:textId="77777777" w:rsidR="009B03FE" w:rsidRPr="00C327F6" w:rsidRDefault="009B03FE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15,847</w:t>
            </w:r>
          </w:p>
        </w:tc>
        <w:tc>
          <w:tcPr>
            <w:tcW w:w="78" w:type="dxa"/>
          </w:tcPr>
          <w:p w14:paraId="3C7F79F7" w14:textId="77777777" w:rsidR="009B03FE" w:rsidRPr="00C327F6" w:rsidRDefault="009B03FE" w:rsidP="00F809E9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0176DB91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2,246</w:t>
            </w:r>
          </w:p>
        </w:tc>
        <w:tc>
          <w:tcPr>
            <w:tcW w:w="90" w:type="dxa"/>
          </w:tcPr>
          <w:p w14:paraId="47D1ED31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854E63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520</w:t>
            </w:r>
          </w:p>
        </w:tc>
        <w:tc>
          <w:tcPr>
            <w:tcW w:w="90" w:type="dxa"/>
          </w:tcPr>
          <w:p w14:paraId="241D0C40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6BB664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90" w:type="dxa"/>
          </w:tcPr>
          <w:p w14:paraId="0440C438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3B43A10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(288)</w:t>
            </w:r>
          </w:p>
        </w:tc>
        <w:tc>
          <w:tcPr>
            <w:tcW w:w="90" w:type="dxa"/>
          </w:tcPr>
          <w:p w14:paraId="7424479C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2EDC16AC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18,374</w:t>
            </w:r>
          </w:p>
        </w:tc>
      </w:tr>
      <w:tr w:rsidR="004D5290" w:rsidRPr="00C327F6" w14:paraId="4C0A27C4" w14:textId="77777777" w:rsidTr="00F809E9">
        <w:tc>
          <w:tcPr>
            <w:tcW w:w="2790" w:type="dxa"/>
          </w:tcPr>
          <w:p w14:paraId="616050B0" w14:textId="77777777" w:rsidR="009B03FE" w:rsidRPr="00C327F6" w:rsidRDefault="009B03FE" w:rsidP="00F809E9">
            <w:pPr>
              <w:spacing w:line="240" w:lineRule="auto"/>
              <w:ind w:right="-79" w:firstLine="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4" w:type="dxa"/>
          </w:tcPr>
          <w:p w14:paraId="47046D98" w14:textId="77777777" w:rsidR="009B03FE" w:rsidRPr="00C327F6" w:rsidRDefault="009B03FE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</w:tcPr>
          <w:p w14:paraId="0FED2B26" w14:textId="77777777" w:rsidR="009B03FE" w:rsidRPr="00C327F6" w:rsidRDefault="009B03FE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189D1CDC" w14:textId="77777777" w:rsidR="009B03FE" w:rsidRPr="00C327F6" w:rsidRDefault="009B03FE" w:rsidP="00F809E9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E68E568" w14:textId="77777777" w:rsidR="009B03FE" w:rsidRPr="00C327F6" w:rsidRDefault="009B03FE" w:rsidP="00F809E9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35BD8A" w14:textId="77777777" w:rsidR="009B03FE" w:rsidRPr="00C327F6" w:rsidRDefault="009B03FE" w:rsidP="00F809E9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DB55384" w14:textId="77777777" w:rsidR="009B03FE" w:rsidRPr="00C327F6" w:rsidRDefault="009B03FE" w:rsidP="00F809E9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51B682" w14:textId="77777777" w:rsidR="009B03FE" w:rsidRPr="00C327F6" w:rsidRDefault="009B03FE" w:rsidP="00F809E9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9D384F9" w14:textId="77777777" w:rsidR="009B03FE" w:rsidRPr="00C327F6" w:rsidRDefault="009B03FE" w:rsidP="00F809E9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2A125F0" w14:textId="77777777" w:rsidR="009B03FE" w:rsidRPr="00C327F6" w:rsidRDefault="009B03FE" w:rsidP="00F809E9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B394E17" w14:textId="77777777" w:rsidR="009B03FE" w:rsidRPr="00C327F6" w:rsidRDefault="009B03FE" w:rsidP="00F809E9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5075A365" w14:textId="77777777" w:rsidR="009B03FE" w:rsidRPr="00C327F6" w:rsidRDefault="009B03FE" w:rsidP="00F809E9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0CEB15E5" w14:textId="77777777" w:rsidTr="00F809E9">
        <w:tc>
          <w:tcPr>
            <w:tcW w:w="2790" w:type="dxa"/>
          </w:tcPr>
          <w:p w14:paraId="3CA46E62" w14:textId="77777777" w:rsidR="009B03FE" w:rsidRPr="00C327F6" w:rsidRDefault="009B03FE" w:rsidP="00F809E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24" w:type="dxa"/>
          </w:tcPr>
          <w:p w14:paraId="0B2B79D3" w14:textId="77777777" w:rsidR="009B03FE" w:rsidRPr="00C327F6" w:rsidRDefault="009B03FE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</w:tcPr>
          <w:p w14:paraId="1DED4D6D" w14:textId="77777777" w:rsidR="009B03FE" w:rsidRPr="00C327F6" w:rsidRDefault="009B03FE" w:rsidP="00F809E9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33C003CC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85E8199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9EB848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01052A3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3EFEB2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4BDD772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FEEFA8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C3CBF33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317FBFBA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2E67640E" w14:textId="77777777" w:rsidTr="00F809E9">
        <w:tc>
          <w:tcPr>
            <w:tcW w:w="2790" w:type="dxa"/>
          </w:tcPr>
          <w:p w14:paraId="31B3A512" w14:textId="77777777" w:rsidR="009B03FE" w:rsidRPr="00C327F6" w:rsidRDefault="009B03FE" w:rsidP="00F809E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24" w:type="dxa"/>
          </w:tcPr>
          <w:p w14:paraId="53D063D4" w14:textId="77777777" w:rsidR="009B03FE" w:rsidRPr="00C327F6" w:rsidRDefault="009B03FE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(10,171)</w:t>
            </w:r>
          </w:p>
        </w:tc>
        <w:tc>
          <w:tcPr>
            <w:tcW w:w="78" w:type="dxa"/>
          </w:tcPr>
          <w:p w14:paraId="7C929002" w14:textId="77777777" w:rsidR="009B03FE" w:rsidRPr="00C327F6" w:rsidRDefault="009B03FE" w:rsidP="00F809E9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1DAB8E52" w14:textId="77777777" w:rsidR="009B03FE" w:rsidRPr="00C327F6" w:rsidRDefault="009B03FE" w:rsidP="00F809E9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(206)</w:t>
            </w:r>
          </w:p>
        </w:tc>
        <w:tc>
          <w:tcPr>
            <w:tcW w:w="90" w:type="dxa"/>
          </w:tcPr>
          <w:p w14:paraId="597FA15A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5DD111" w14:textId="77777777" w:rsidR="009B03FE" w:rsidRPr="00C327F6" w:rsidRDefault="009B03FE" w:rsidP="00F809E9">
            <w:pPr>
              <w:tabs>
                <w:tab w:val="decimal" w:pos="63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A2A24B5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CF220C" w14:textId="77777777" w:rsidR="009B03FE" w:rsidRPr="00C327F6" w:rsidRDefault="009B03FE" w:rsidP="00F809E9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(12)</w:t>
            </w:r>
          </w:p>
        </w:tc>
        <w:tc>
          <w:tcPr>
            <w:tcW w:w="90" w:type="dxa"/>
          </w:tcPr>
          <w:p w14:paraId="4E5A0E96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FEE5D5E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90" w:type="dxa"/>
          </w:tcPr>
          <w:p w14:paraId="2680C6ED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355C3B9A" w14:textId="77777777" w:rsidR="009B03FE" w:rsidRPr="00C327F6" w:rsidRDefault="009B03FE" w:rsidP="00F809E9">
            <w:pPr>
              <w:tabs>
                <w:tab w:val="clear" w:pos="907"/>
              </w:tabs>
              <w:spacing w:line="32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(10,104)</w:t>
            </w:r>
          </w:p>
        </w:tc>
      </w:tr>
      <w:tr w:rsidR="004D5290" w:rsidRPr="00C327F6" w14:paraId="54DA5B14" w14:textId="77777777" w:rsidTr="00F809E9">
        <w:tc>
          <w:tcPr>
            <w:tcW w:w="2790" w:type="dxa"/>
          </w:tcPr>
          <w:p w14:paraId="4F763025" w14:textId="77777777" w:rsidR="009B03FE" w:rsidRPr="00C327F6" w:rsidRDefault="009B03FE" w:rsidP="00F809E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24" w:type="dxa"/>
          </w:tcPr>
          <w:p w14:paraId="0421EB17" w14:textId="77777777" w:rsidR="009B03FE" w:rsidRPr="00C327F6" w:rsidRDefault="009B03FE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(4,547)</w:t>
            </w:r>
          </w:p>
        </w:tc>
        <w:tc>
          <w:tcPr>
            <w:tcW w:w="78" w:type="dxa"/>
          </w:tcPr>
          <w:p w14:paraId="24447732" w14:textId="77777777" w:rsidR="009B03FE" w:rsidRPr="00C327F6" w:rsidRDefault="009B03FE" w:rsidP="00F809E9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19D8896" w14:textId="77777777" w:rsidR="009B03FE" w:rsidRPr="00C327F6" w:rsidRDefault="009B03FE" w:rsidP="00F809E9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(689)</w:t>
            </w:r>
          </w:p>
        </w:tc>
        <w:tc>
          <w:tcPr>
            <w:tcW w:w="90" w:type="dxa"/>
          </w:tcPr>
          <w:p w14:paraId="438DD103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9836EF" w14:textId="77777777" w:rsidR="009B03FE" w:rsidRPr="00C327F6" w:rsidRDefault="009B03FE" w:rsidP="00F809E9">
            <w:pPr>
              <w:tabs>
                <w:tab w:val="decimal" w:pos="63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480364F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B0331E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3A5C524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88B53F" w14:textId="77777777" w:rsidR="009B03FE" w:rsidRPr="00C327F6" w:rsidRDefault="009B03FE" w:rsidP="00F809E9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90" w:type="dxa"/>
          </w:tcPr>
          <w:p w14:paraId="7C9DEA14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512A0A4F" w14:textId="77777777" w:rsidR="009B03FE" w:rsidRPr="00C327F6" w:rsidRDefault="009B03FE" w:rsidP="00F809E9">
            <w:pPr>
              <w:tabs>
                <w:tab w:val="clear" w:pos="907"/>
              </w:tabs>
              <w:spacing w:line="32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(5,258)</w:t>
            </w:r>
          </w:p>
        </w:tc>
      </w:tr>
      <w:tr w:rsidR="004D5290" w:rsidRPr="00C327F6" w14:paraId="0C983ECE" w14:textId="77777777" w:rsidTr="00F809E9">
        <w:tc>
          <w:tcPr>
            <w:tcW w:w="2790" w:type="dxa"/>
          </w:tcPr>
          <w:p w14:paraId="57E4FB0F" w14:textId="77777777" w:rsidR="009B03FE" w:rsidRPr="00C327F6" w:rsidRDefault="009B03FE" w:rsidP="00F809E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824" w:type="dxa"/>
          </w:tcPr>
          <w:p w14:paraId="068064C4" w14:textId="77777777" w:rsidR="009B03FE" w:rsidRPr="00C327F6" w:rsidRDefault="009B03FE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(13,618)</w:t>
            </w:r>
          </w:p>
        </w:tc>
        <w:tc>
          <w:tcPr>
            <w:tcW w:w="78" w:type="dxa"/>
          </w:tcPr>
          <w:p w14:paraId="06A65F6A" w14:textId="77777777" w:rsidR="009B03FE" w:rsidRPr="00C327F6" w:rsidRDefault="009B03FE" w:rsidP="00F809E9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37A71F6E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90" w:type="dxa"/>
          </w:tcPr>
          <w:p w14:paraId="216D8219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24C956" w14:textId="77777777" w:rsidR="009B03FE" w:rsidRPr="00C327F6" w:rsidRDefault="009B03FE" w:rsidP="00F809E9">
            <w:pPr>
              <w:tabs>
                <w:tab w:val="decimal" w:pos="63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B4C89F5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55722B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90" w:type="dxa"/>
          </w:tcPr>
          <w:p w14:paraId="6309ABDE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135219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870</w:t>
            </w:r>
          </w:p>
        </w:tc>
        <w:tc>
          <w:tcPr>
            <w:tcW w:w="90" w:type="dxa"/>
          </w:tcPr>
          <w:p w14:paraId="51413284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4D3BDCF3" w14:textId="77777777" w:rsidR="009B03FE" w:rsidRPr="00C327F6" w:rsidRDefault="009B03FE" w:rsidP="00F809E9">
            <w:pPr>
              <w:tabs>
                <w:tab w:val="clear" w:pos="907"/>
              </w:tabs>
              <w:spacing w:line="32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(12,050)</w:t>
            </w:r>
          </w:p>
        </w:tc>
      </w:tr>
      <w:tr w:rsidR="004D5290" w:rsidRPr="00C327F6" w14:paraId="7A7E53AF" w14:textId="77777777" w:rsidTr="00F809E9">
        <w:tc>
          <w:tcPr>
            <w:tcW w:w="2790" w:type="dxa"/>
          </w:tcPr>
          <w:p w14:paraId="47AE2739" w14:textId="77777777" w:rsidR="009B03FE" w:rsidRPr="00C327F6" w:rsidRDefault="009B03FE" w:rsidP="00F809E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24" w:type="dxa"/>
          </w:tcPr>
          <w:p w14:paraId="7F238CFF" w14:textId="77777777" w:rsidR="009B03FE" w:rsidRPr="00C327F6" w:rsidRDefault="009B03FE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(2,225)</w:t>
            </w:r>
          </w:p>
        </w:tc>
        <w:tc>
          <w:tcPr>
            <w:tcW w:w="78" w:type="dxa"/>
          </w:tcPr>
          <w:p w14:paraId="11E503EE" w14:textId="77777777" w:rsidR="009B03FE" w:rsidRPr="00C327F6" w:rsidRDefault="009B03FE" w:rsidP="00F809E9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19D48D84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0A45C272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413973" w14:textId="77777777" w:rsidR="009B03FE" w:rsidRPr="00C327F6" w:rsidRDefault="009B03FE" w:rsidP="00F809E9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90" w:type="dxa"/>
          </w:tcPr>
          <w:p w14:paraId="2E45C6CC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E847AA" w14:textId="77777777" w:rsidR="009B03FE" w:rsidRPr="00C327F6" w:rsidRDefault="009B03FE" w:rsidP="00F809E9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90" w:type="dxa"/>
          </w:tcPr>
          <w:p w14:paraId="7B123080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DBA659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C8963F3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5DCC1CEB" w14:textId="77777777" w:rsidR="009B03FE" w:rsidRPr="00C327F6" w:rsidRDefault="009B03FE" w:rsidP="00F809E9">
            <w:pPr>
              <w:tabs>
                <w:tab w:val="clear" w:pos="907"/>
              </w:tabs>
              <w:spacing w:line="32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(2,226)</w:t>
            </w:r>
          </w:p>
        </w:tc>
      </w:tr>
      <w:tr w:rsidR="004D5290" w:rsidRPr="00C327F6" w14:paraId="6B83F06E" w14:textId="77777777" w:rsidTr="00F809E9">
        <w:tc>
          <w:tcPr>
            <w:tcW w:w="2790" w:type="dxa"/>
          </w:tcPr>
          <w:p w14:paraId="5B5D6B7D" w14:textId="77777777" w:rsidR="009B03FE" w:rsidRPr="00C327F6" w:rsidRDefault="009B03FE" w:rsidP="00F809E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24" w:type="dxa"/>
          </w:tcPr>
          <w:p w14:paraId="29F1919F" w14:textId="77777777" w:rsidR="009B03FE" w:rsidRPr="00C327F6" w:rsidRDefault="009B03FE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(947)</w:t>
            </w:r>
          </w:p>
        </w:tc>
        <w:tc>
          <w:tcPr>
            <w:tcW w:w="78" w:type="dxa"/>
          </w:tcPr>
          <w:p w14:paraId="336C5A3A" w14:textId="77777777" w:rsidR="009B03FE" w:rsidRPr="00C327F6" w:rsidRDefault="009B03FE" w:rsidP="00F809E9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ECE3843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477</w:t>
            </w:r>
          </w:p>
        </w:tc>
        <w:tc>
          <w:tcPr>
            <w:tcW w:w="90" w:type="dxa"/>
          </w:tcPr>
          <w:p w14:paraId="28515056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83BF98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90" w:type="dxa"/>
          </w:tcPr>
          <w:p w14:paraId="235A0795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E19F0B" w14:textId="77777777" w:rsidR="009B03FE" w:rsidRPr="00C327F6" w:rsidRDefault="009B03FE" w:rsidP="00F809E9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90" w:type="dxa"/>
          </w:tcPr>
          <w:p w14:paraId="1D9F4084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</w:tcPr>
          <w:p w14:paraId="017AC16D" w14:textId="77777777" w:rsidR="009B03FE" w:rsidRPr="00C327F6" w:rsidRDefault="009B03FE" w:rsidP="00F809E9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(54)</w:t>
            </w:r>
          </w:p>
        </w:tc>
        <w:tc>
          <w:tcPr>
            <w:tcW w:w="90" w:type="dxa"/>
          </w:tcPr>
          <w:p w14:paraId="5D5B3249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0EA50380" w14:textId="77777777" w:rsidR="009B03FE" w:rsidRPr="00C327F6" w:rsidRDefault="009B03FE" w:rsidP="00F809E9">
            <w:pPr>
              <w:tabs>
                <w:tab w:val="clear" w:pos="907"/>
              </w:tabs>
              <w:spacing w:line="32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(544)</w:t>
            </w:r>
          </w:p>
        </w:tc>
      </w:tr>
      <w:tr w:rsidR="004D5290" w:rsidRPr="00C327F6" w14:paraId="7E296845" w14:textId="77777777" w:rsidTr="00F809E9">
        <w:tc>
          <w:tcPr>
            <w:tcW w:w="2790" w:type="dxa"/>
          </w:tcPr>
          <w:p w14:paraId="3FABAF3C" w14:textId="77777777" w:rsidR="009B03FE" w:rsidRPr="00C327F6" w:rsidRDefault="009B03FE" w:rsidP="00F809E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14:paraId="386E73A1" w14:textId="77777777" w:rsidR="009B03FE" w:rsidRPr="00C327F6" w:rsidRDefault="009B03FE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(31,508)</w:t>
            </w:r>
          </w:p>
        </w:tc>
        <w:tc>
          <w:tcPr>
            <w:tcW w:w="78" w:type="dxa"/>
          </w:tcPr>
          <w:p w14:paraId="0056B15F" w14:textId="77777777" w:rsidR="009B03FE" w:rsidRPr="00C327F6" w:rsidRDefault="009B03FE" w:rsidP="00F809E9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8DF40BD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</w:t>
            </w:r>
          </w:p>
        </w:tc>
        <w:tc>
          <w:tcPr>
            <w:tcW w:w="90" w:type="dxa"/>
          </w:tcPr>
          <w:p w14:paraId="47C3411E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8A5F56C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90" w:type="dxa"/>
          </w:tcPr>
          <w:p w14:paraId="01C4EDE8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AE77D33" w14:textId="77777777" w:rsidR="009B03FE" w:rsidRPr="00C327F6" w:rsidRDefault="009B03FE" w:rsidP="00F809E9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(55)</w:t>
            </w:r>
          </w:p>
        </w:tc>
        <w:tc>
          <w:tcPr>
            <w:tcW w:w="90" w:type="dxa"/>
          </w:tcPr>
          <w:p w14:paraId="1DBAF5E8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</w:tcPr>
          <w:p w14:paraId="287890BC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1,079</w:t>
            </w:r>
          </w:p>
        </w:tc>
        <w:tc>
          <w:tcPr>
            <w:tcW w:w="90" w:type="dxa"/>
          </w:tcPr>
          <w:p w14:paraId="345552C4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4854F435" w14:textId="77777777" w:rsidR="009B03FE" w:rsidRPr="00C327F6" w:rsidRDefault="009B03FE" w:rsidP="00F809E9">
            <w:pPr>
              <w:tabs>
                <w:tab w:val="clear" w:pos="907"/>
              </w:tabs>
              <w:spacing w:line="320" w:lineRule="exact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(30,182)</w:t>
            </w:r>
          </w:p>
        </w:tc>
      </w:tr>
      <w:tr w:rsidR="004D5290" w:rsidRPr="00C327F6" w14:paraId="1EDE4258" w14:textId="77777777" w:rsidTr="00F809E9">
        <w:tc>
          <w:tcPr>
            <w:tcW w:w="2790" w:type="dxa"/>
          </w:tcPr>
          <w:p w14:paraId="1592292A" w14:textId="77777777" w:rsidR="009B03FE" w:rsidRPr="00C327F6" w:rsidRDefault="009B03FE" w:rsidP="00F809E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</w:tcPr>
          <w:p w14:paraId="2341DABF" w14:textId="77777777" w:rsidR="009B03FE" w:rsidRPr="00C327F6" w:rsidRDefault="009B03FE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" w:type="dxa"/>
          </w:tcPr>
          <w:p w14:paraId="3071847D" w14:textId="77777777" w:rsidR="009B03FE" w:rsidRPr="00C327F6" w:rsidRDefault="009B03FE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0DF4849B" w14:textId="77777777" w:rsidR="009B03FE" w:rsidRPr="00C327F6" w:rsidRDefault="009B03FE" w:rsidP="00F809E9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88FF5F0" w14:textId="77777777" w:rsidR="009B03FE" w:rsidRPr="00C327F6" w:rsidRDefault="009B03FE" w:rsidP="00F809E9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5DAEAE7" w14:textId="77777777" w:rsidR="009B03FE" w:rsidRPr="00C327F6" w:rsidRDefault="009B03FE" w:rsidP="00F809E9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A727D5A" w14:textId="77777777" w:rsidR="009B03FE" w:rsidRPr="00C327F6" w:rsidRDefault="009B03FE" w:rsidP="00F809E9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53FD2F2" w14:textId="77777777" w:rsidR="009B03FE" w:rsidRPr="00C327F6" w:rsidRDefault="009B03FE" w:rsidP="00F809E9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C8C3B18" w14:textId="77777777" w:rsidR="009B03FE" w:rsidRPr="00C327F6" w:rsidRDefault="009B03FE" w:rsidP="00F809E9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AC3F5DD" w14:textId="77777777" w:rsidR="009B03FE" w:rsidRPr="00C327F6" w:rsidRDefault="009B03FE" w:rsidP="00F809E9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ABBF994" w14:textId="77777777" w:rsidR="009B03FE" w:rsidRPr="00C327F6" w:rsidRDefault="009B03FE" w:rsidP="00F809E9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14:paraId="68625185" w14:textId="77777777" w:rsidR="009B03FE" w:rsidRPr="00C327F6" w:rsidRDefault="009B03FE" w:rsidP="00F809E9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B03FE" w:rsidRPr="00C327F6" w14:paraId="1B847336" w14:textId="77777777" w:rsidTr="00F809E9">
        <w:tc>
          <w:tcPr>
            <w:tcW w:w="2790" w:type="dxa"/>
          </w:tcPr>
          <w:p w14:paraId="4FA3FA71" w14:textId="77777777" w:rsidR="009B03FE" w:rsidRPr="00C327F6" w:rsidRDefault="009B03FE" w:rsidP="00F809E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24" w:type="dxa"/>
            <w:tcBorders>
              <w:bottom w:val="double" w:sz="4" w:space="0" w:color="auto"/>
            </w:tcBorders>
          </w:tcPr>
          <w:p w14:paraId="60CB9E09" w14:textId="77777777" w:rsidR="009B03FE" w:rsidRPr="00C327F6" w:rsidRDefault="009B03FE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(15,661)</w:t>
            </w:r>
          </w:p>
        </w:tc>
        <w:tc>
          <w:tcPr>
            <w:tcW w:w="78" w:type="dxa"/>
          </w:tcPr>
          <w:p w14:paraId="7E7AA911" w14:textId="77777777" w:rsidR="009B03FE" w:rsidRPr="00C327F6" w:rsidRDefault="009B03FE" w:rsidP="00F809E9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42B4DD4C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2,508</w:t>
            </w:r>
          </w:p>
        </w:tc>
        <w:tc>
          <w:tcPr>
            <w:tcW w:w="90" w:type="dxa"/>
          </w:tcPr>
          <w:p w14:paraId="2F9A8AA5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6C5B435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560</w:t>
            </w:r>
          </w:p>
        </w:tc>
        <w:tc>
          <w:tcPr>
            <w:tcW w:w="90" w:type="dxa"/>
          </w:tcPr>
          <w:p w14:paraId="799F2E0A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AB63F33" w14:textId="77777777" w:rsidR="009B03FE" w:rsidRPr="00C327F6" w:rsidRDefault="009B03FE" w:rsidP="00F809E9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(6)</w:t>
            </w:r>
          </w:p>
        </w:tc>
        <w:tc>
          <w:tcPr>
            <w:tcW w:w="90" w:type="dxa"/>
          </w:tcPr>
          <w:p w14:paraId="6CA3743F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5AF843B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791</w:t>
            </w:r>
          </w:p>
        </w:tc>
        <w:tc>
          <w:tcPr>
            <w:tcW w:w="90" w:type="dxa"/>
          </w:tcPr>
          <w:p w14:paraId="4970A246" w14:textId="77777777" w:rsidR="009B03FE" w:rsidRPr="00C327F6" w:rsidRDefault="009B03FE" w:rsidP="00F809E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010E4547" w14:textId="77777777" w:rsidR="009B03FE" w:rsidRPr="00C327F6" w:rsidRDefault="009B03FE" w:rsidP="00F809E9">
            <w:pPr>
              <w:tabs>
                <w:tab w:val="clear" w:pos="907"/>
              </w:tabs>
              <w:spacing w:line="320" w:lineRule="exact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(11,808)</w:t>
            </w:r>
          </w:p>
        </w:tc>
      </w:tr>
    </w:tbl>
    <w:p w14:paraId="0A444816" w14:textId="77777777" w:rsidR="00CA3EBC" w:rsidRPr="00C327F6" w:rsidRDefault="00CA3EBC" w:rsidP="001F7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6153DFBB" w14:textId="77777777" w:rsidR="00E02E52" w:rsidRPr="00C327F6" w:rsidRDefault="00E02E52" w:rsidP="001F7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4241501A" w14:textId="77777777" w:rsidR="00E02E52" w:rsidRPr="00C327F6" w:rsidRDefault="00E02E52" w:rsidP="001F7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4CCD0F30" w14:textId="77777777" w:rsidR="00E02E52" w:rsidRPr="00C327F6" w:rsidRDefault="00E02E52" w:rsidP="001F7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4DD2F2EE" w14:textId="77777777" w:rsidR="00E02E52" w:rsidRPr="00C327F6" w:rsidRDefault="00E02E52" w:rsidP="001F7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1404D85F" w14:textId="77777777" w:rsidR="00E02E52" w:rsidRPr="00C327F6" w:rsidRDefault="00E02E52" w:rsidP="001F7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6A08408F" w14:textId="77777777" w:rsidR="00E02E52" w:rsidRPr="00C327F6" w:rsidRDefault="00E02E52" w:rsidP="001F7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1A087DEA" w14:textId="77777777" w:rsidR="00251C29" w:rsidRPr="00C327F6" w:rsidRDefault="00251C29" w:rsidP="001F7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587A853A" w14:textId="77777777" w:rsidR="00E02E52" w:rsidRPr="00C327F6" w:rsidRDefault="00E02E52" w:rsidP="001F7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4DA876E2" w14:textId="77777777" w:rsidR="00E02E52" w:rsidRPr="00C327F6" w:rsidRDefault="00E02E52" w:rsidP="001F7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36"/>
        <w:gridCol w:w="1114"/>
        <w:gridCol w:w="6"/>
        <w:gridCol w:w="264"/>
        <w:gridCol w:w="1080"/>
      </w:tblGrid>
      <w:tr w:rsidR="004D5290" w:rsidRPr="00C327F6" w14:paraId="26295877" w14:textId="77777777" w:rsidTr="00A955BB">
        <w:tc>
          <w:tcPr>
            <w:tcW w:w="4050" w:type="dxa"/>
          </w:tcPr>
          <w:p w14:paraId="01B447E2" w14:textId="77777777" w:rsidR="00A955BB" w:rsidRPr="00C327F6" w:rsidRDefault="00A955BB" w:rsidP="00952745">
            <w:pPr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130" w:type="dxa"/>
            <w:gridSpan w:val="8"/>
          </w:tcPr>
          <w:p w14:paraId="652060AA" w14:textId="7B380B2E" w:rsidR="00A955BB" w:rsidRPr="00C327F6" w:rsidRDefault="00A955BB" w:rsidP="00952745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 </w:t>
            </w:r>
          </w:p>
        </w:tc>
      </w:tr>
      <w:tr w:rsidR="004D5290" w:rsidRPr="00C327F6" w14:paraId="0EB607F1" w14:textId="77777777" w:rsidTr="00A955BB">
        <w:tc>
          <w:tcPr>
            <w:tcW w:w="4050" w:type="dxa"/>
          </w:tcPr>
          <w:p w14:paraId="3BD1809F" w14:textId="77777777" w:rsidR="00A955BB" w:rsidRPr="00C327F6" w:rsidRDefault="00A955BB" w:rsidP="00952745">
            <w:pPr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6F4027FB" w14:textId="77777777" w:rsidR="00A955BB" w:rsidRPr="00C327F6" w:rsidRDefault="00A955BB" w:rsidP="00952745">
            <w:pPr>
              <w:tabs>
                <w:tab w:val="left" w:pos="540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B4AA852" w14:textId="77777777" w:rsidR="00A955BB" w:rsidRPr="00C327F6" w:rsidRDefault="00A955BB" w:rsidP="0095274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6" w:type="dxa"/>
            <w:gridSpan w:val="4"/>
            <w:tcBorders>
              <w:bottom w:val="single" w:sz="4" w:space="0" w:color="auto"/>
            </w:tcBorders>
          </w:tcPr>
          <w:p w14:paraId="4A280710" w14:textId="01B8269E" w:rsidR="00A955BB" w:rsidRPr="00C327F6" w:rsidRDefault="00A955BB" w:rsidP="00A955BB">
            <w:pPr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344" w:type="dxa"/>
            <w:gridSpan w:val="2"/>
          </w:tcPr>
          <w:p w14:paraId="6345FADE" w14:textId="5779D5ED" w:rsidR="00A955BB" w:rsidRPr="00C327F6" w:rsidRDefault="00A955BB" w:rsidP="00952745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D5290" w:rsidRPr="00C327F6" w14:paraId="7C4FBE87" w14:textId="77777777" w:rsidTr="00A955BB">
        <w:tc>
          <w:tcPr>
            <w:tcW w:w="4050" w:type="dxa"/>
          </w:tcPr>
          <w:p w14:paraId="785B749A" w14:textId="77777777" w:rsidR="00A955BB" w:rsidRPr="00C327F6" w:rsidRDefault="00A955BB" w:rsidP="00952745">
            <w:pPr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7951FCB" w14:textId="29B97FBE" w:rsidR="00A955BB" w:rsidRPr="00C327F6" w:rsidRDefault="00A955BB" w:rsidP="00A1185D">
            <w:pPr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BD2F2E" w:rsidRPr="00C327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158AD058" w14:textId="64AA2135" w:rsidR="00A955BB" w:rsidRPr="00C327F6" w:rsidRDefault="00A955BB" w:rsidP="00A1185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8304F70" w14:textId="77777777" w:rsidR="00A955BB" w:rsidRPr="00C327F6" w:rsidRDefault="00A955BB" w:rsidP="00A1185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6" w:type="dxa"/>
            <w:vAlign w:val="bottom"/>
          </w:tcPr>
          <w:p w14:paraId="776D01FC" w14:textId="70AEAD03" w:rsidR="00A955BB" w:rsidRPr="00C327F6" w:rsidRDefault="00A955BB" w:rsidP="00A1185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BF2063A" w14:textId="77777777" w:rsidR="00A955BB" w:rsidRPr="00C327F6" w:rsidRDefault="00A955BB" w:rsidP="00A1185D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E5A546" w14:textId="77777777" w:rsidR="00A955BB" w:rsidRPr="00C327F6" w:rsidRDefault="00A955BB" w:rsidP="00A1185D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  <w:p w14:paraId="4B027633" w14:textId="77777777" w:rsidR="00A955BB" w:rsidRPr="00C327F6" w:rsidRDefault="00A955BB" w:rsidP="00A1185D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gridSpan w:val="2"/>
            <w:vAlign w:val="bottom"/>
          </w:tcPr>
          <w:p w14:paraId="387D6176" w14:textId="77777777" w:rsidR="00A955BB" w:rsidRPr="00C327F6" w:rsidRDefault="00A955BB" w:rsidP="00A1185D">
            <w:pPr>
              <w:tabs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A88C739" w14:textId="0CA5ABEF" w:rsidR="00A955BB" w:rsidRPr="00C327F6" w:rsidRDefault="00A955BB" w:rsidP="00A1185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BD2F2E" w:rsidRPr="00C327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D5290" w:rsidRPr="00C327F6" w14:paraId="009850D7" w14:textId="77777777" w:rsidTr="00A955BB">
        <w:tc>
          <w:tcPr>
            <w:tcW w:w="4050" w:type="dxa"/>
          </w:tcPr>
          <w:p w14:paraId="29BD10EB" w14:textId="77777777" w:rsidR="00A955BB" w:rsidRPr="00C327F6" w:rsidRDefault="00A955BB" w:rsidP="00952745">
            <w:pPr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8"/>
            <w:vAlign w:val="bottom"/>
          </w:tcPr>
          <w:p w14:paraId="1F00E685" w14:textId="106E2FFA" w:rsidR="00A955BB" w:rsidRPr="00C327F6" w:rsidRDefault="00A955BB" w:rsidP="00A1185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(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D5290" w:rsidRPr="00C327F6" w14:paraId="51702365" w14:textId="77777777" w:rsidTr="00A955BB">
        <w:tc>
          <w:tcPr>
            <w:tcW w:w="4050" w:type="dxa"/>
          </w:tcPr>
          <w:p w14:paraId="6BB12F4E" w14:textId="77777777" w:rsidR="00A955BB" w:rsidRPr="00C327F6" w:rsidRDefault="00A955BB" w:rsidP="00952745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0770BA8D" w14:textId="77777777" w:rsidR="00A955BB" w:rsidRPr="00C327F6" w:rsidRDefault="00A955BB" w:rsidP="00952745">
            <w:pPr>
              <w:tabs>
                <w:tab w:val="decimal" w:pos="7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0AB16667" w14:textId="77777777" w:rsidR="00A955BB" w:rsidRPr="00C327F6" w:rsidRDefault="00A955BB" w:rsidP="00952745">
            <w:pPr>
              <w:tabs>
                <w:tab w:val="decimal" w:pos="792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2B23337" w14:textId="77777777" w:rsidR="00A955BB" w:rsidRPr="00C327F6" w:rsidRDefault="00A955BB" w:rsidP="00952745">
            <w:pPr>
              <w:tabs>
                <w:tab w:val="decimal" w:pos="792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1963AEDB" w14:textId="77777777" w:rsidR="00A955BB" w:rsidRPr="00C327F6" w:rsidRDefault="00A955BB" w:rsidP="00952745">
            <w:pPr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2037D44A" w14:textId="77777777" w:rsidR="00A955BB" w:rsidRPr="00C327F6" w:rsidRDefault="00A955BB" w:rsidP="00952745">
            <w:pPr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18D7CE5C" w14:textId="77777777" w:rsidR="00A955BB" w:rsidRPr="00C327F6" w:rsidRDefault="00A955BB" w:rsidP="00952745">
            <w:pPr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D437F1B" w14:textId="4F2780E8" w:rsidR="00A955BB" w:rsidRPr="00C327F6" w:rsidRDefault="00A955BB" w:rsidP="00952745">
            <w:pPr>
              <w:tabs>
                <w:tab w:val="decimal" w:pos="7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4D5290" w:rsidRPr="00C327F6" w14:paraId="44B8F511" w14:textId="77777777" w:rsidTr="00A955BB">
        <w:trPr>
          <w:trHeight w:val="353"/>
        </w:trPr>
        <w:tc>
          <w:tcPr>
            <w:tcW w:w="4050" w:type="dxa"/>
            <w:vAlign w:val="bottom"/>
          </w:tcPr>
          <w:p w14:paraId="560ACBCE" w14:textId="77777777" w:rsidR="00251C29" w:rsidRPr="00C327F6" w:rsidRDefault="00251C29" w:rsidP="00251C29">
            <w:pPr>
              <w:tabs>
                <w:tab w:val="left" w:pos="540"/>
              </w:tabs>
              <w:ind w:left="174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14:paraId="7739902C" w14:textId="03E9E1DA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  <w:tc>
          <w:tcPr>
            <w:tcW w:w="270" w:type="dxa"/>
          </w:tcPr>
          <w:p w14:paraId="765CEF3A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527F07" w14:textId="5D73D1A3" w:rsidR="00251C29" w:rsidRPr="00C327F6" w:rsidRDefault="008A12F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36" w:type="dxa"/>
          </w:tcPr>
          <w:p w14:paraId="05E00C3C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F42015B" w14:textId="131EA603" w:rsidR="00251C29" w:rsidRPr="00C327F6" w:rsidRDefault="008A12F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70" w:type="dxa"/>
            <w:gridSpan w:val="2"/>
          </w:tcPr>
          <w:p w14:paraId="223AFCAB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253D9A" w14:textId="0D49600A" w:rsidR="00251C29" w:rsidRPr="00C327F6" w:rsidRDefault="008A12F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983</w:t>
            </w:r>
          </w:p>
        </w:tc>
      </w:tr>
      <w:tr w:rsidR="004D5290" w:rsidRPr="00C327F6" w14:paraId="67D0CD4B" w14:textId="77777777" w:rsidTr="00A955BB">
        <w:tc>
          <w:tcPr>
            <w:tcW w:w="4050" w:type="dxa"/>
          </w:tcPr>
          <w:p w14:paraId="069E68E4" w14:textId="77777777" w:rsidR="00251C29" w:rsidRPr="00C327F6" w:rsidRDefault="00251C29" w:rsidP="00251C2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062AB2E5" w14:textId="536B661F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1,100</w:t>
            </w:r>
          </w:p>
        </w:tc>
        <w:tc>
          <w:tcPr>
            <w:tcW w:w="270" w:type="dxa"/>
          </w:tcPr>
          <w:p w14:paraId="2F1DBA48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8033C0" w14:textId="393D4079" w:rsidR="00251C29" w:rsidRPr="00C327F6" w:rsidRDefault="008A12F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  <w:tc>
          <w:tcPr>
            <w:tcW w:w="236" w:type="dxa"/>
          </w:tcPr>
          <w:p w14:paraId="2B4E0D31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C5CCC5E" w14:textId="760E478D" w:rsidR="00251C29" w:rsidRPr="00C327F6" w:rsidRDefault="008A12F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F191B7F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111EA0" w14:textId="33434D70" w:rsidR="00251C29" w:rsidRPr="00C327F6" w:rsidRDefault="008A12F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1,062</w:t>
            </w:r>
          </w:p>
        </w:tc>
      </w:tr>
      <w:tr w:rsidR="004D5290" w:rsidRPr="00C327F6" w14:paraId="39AC3D72" w14:textId="77777777" w:rsidTr="00A955BB">
        <w:tc>
          <w:tcPr>
            <w:tcW w:w="4050" w:type="dxa"/>
          </w:tcPr>
          <w:p w14:paraId="5060A91C" w14:textId="77777777" w:rsidR="00251C29" w:rsidRPr="00C327F6" w:rsidRDefault="00251C29" w:rsidP="00251C2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27448279" w14:textId="6DA4A794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4,678</w:t>
            </w:r>
          </w:p>
        </w:tc>
        <w:tc>
          <w:tcPr>
            <w:tcW w:w="270" w:type="dxa"/>
          </w:tcPr>
          <w:p w14:paraId="0A4E13A2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53DFC0" w14:textId="31BE30BC" w:rsidR="00251C29" w:rsidRPr="00C327F6" w:rsidRDefault="008A12F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(142)</w:t>
            </w:r>
          </w:p>
        </w:tc>
        <w:tc>
          <w:tcPr>
            <w:tcW w:w="236" w:type="dxa"/>
          </w:tcPr>
          <w:p w14:paraId="5CBBC7E7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AF0CC33" w14:textId="1CDBE2D6" w:rsidR="00251C29" w:rsidRPr="00C327F6" w:rsidRDefault="008A12F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2D68DDA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7E1304" w14:textId="27D3D57E" w:rsidR="00251C29" w:rsidRPr="00C327F6" w:rsidRDefault="008A12F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4,536</w:t>
            </w:r>
          </w:p>
        </w:tc>
      </w:tr>
      <w:tr w:rsidR="004D5290" w:rsidRPr="00C327F6" w14:paraId="1AC03D2B" w14:textId="77777777" w:rsidTr="00A955BB">
        <w:tc>
          <w:tcPr>
            <w:tcW w:w="4050" w:type="dxa"/>
          </w:tcPr>
          <w:p w14:paraId="1FBE12B7" w14:textId="77777777" w:rsidR="00251C29" w:rsidRPr="00C327F6" w:rsidRDefault="00251C29" w:rsidP="00251C2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ขาดทุนสะสมทางภาษียกไป</w:t>
            </w:r>
          </w:p>
        </w:tc>
        <w:tc>
          <w:tcPr>
            <w:tcW w:w="1080" w:type="dxa"/>
          </w:tcPr>
          <w:p w14:paraId="59E0A7DB" w14:textId="6DA3FA90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3,450</w:t>
            </w:r>
          </w:p>
        </w:tc>
        <w:tc>
          <w:tcPr>
            <w:tcW w:w="270" w:type="dxa"/>
          </w:tcPr>
          <w:p w14:paraId="1A94714D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CB4A4C" w14:textId="75B0A7B8" w:rsidR="00251C29" w:rsidRPr="00C327F6" w:rsidRDefault="008A12F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  <w:tc>
          <w:tcPr>
            <w:tcW w:w="236" w:type="dxa"/>
          </w:tcPr>
          <w:p w14:paraId="50EE2FB5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CA91462" w14:textId="3A99F3E6" w:rsidR="00251C29" w:rsidRPr="00C327F6" w:rsidRDefault="008A12F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D7FE770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99CFA9" w14:textId="2268BFF5" w:rsidR="00251C29" w:rsidRPr="00C327F6" w:rsidRDefault="008A12F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4,399</w:t>
            </w:r>
          </w:p>
        </w:tc>
      </w:tr>
      <w:tr w:rsidR="004D5290" w:rsidRPr="00C327F6" w14:paraId="4EA50092" w14:textId="77777777" w:rsidTr="00A955BB">
        <w:tc>
          <w:tcPr>
            <w:tcW w:w="4050" w:type="dxa"/>
          </w:tcPr>
          <w:p w14:paraId="5BF76BFE" w14:textId="77777777" w:rsidR="00251C29" w:rsidRPr="00C327F6" w:rsidRDefault="00251C29" w:rsidP="00251C2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F6D327" w14:textId="429257F1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2,087</w:t>
            </w:r>
          </w:p>
        </w:tc>
        <w:tc>
          <w:tcPr>
            <w:tcW w:w="270" w:type="dxa"/>
          </w:tcPr>
          <w:p w14:paraId="410F5DE1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914AFF" w14:textId="01191F21" w:rsidR="00251C29" w:rsidRPr="00C327F6" w:rsidRDefault="008A12F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31F6CC57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409E5D1" w14:textId="7B718D1F" w:rsidR="00251C29" w:rsidRPr="00C327F6" w:rsidRDefault="008A12F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270" w:type="dxa"/>
            <w:gridSpan w:val="2"/>
          </w:tcPr>
          <w:p w14:paraId="6AC27650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F3237C" w14:textId="1568D6E5" w:rsidR="00251C29" w:rsidRPr="00C327F6" w:rsidRDefault="008A12F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2,775</w:t>
            </w:r>
          </w:p>
        </w:tc>
      </w:tr>
      <w:tr w:rsidR="004D5290" w:rsidRPr="00C327F6" w14:paraId="0273A71B" w14:textId="77777777" w:rsidTr="00A955BB">
        <w:trPr>
          <w:trHeight w:val="70"/>
        </w:trPr>
        <w:tc>
          <w:tcPr>
            <w:tcW w:w="4050" w:type="dxa"/>
          </w:tcPr>
          <w:p w14:paraId="2B13C78B" w14:textId="77777777" w:rsidR="00251C29" w:rsidRPr="00C327F6" w:rsidRDefault="00251C29" w:rsidP="00251C2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DAE58E" w14:textId="776C069C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12,126</w:t>
            </w:r>
          </w:p>
        </w:tc>
        <w:tc>
          <w:tcPr>
            <w:tcW w:w="270" w:type="dxa"/>
          </w:tcPr>
          <w:p w14:paraId="58A54C0E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639C43" w14:textId="2523A9A6" w:rsidR="00251C29" w:rsidRPr="00C327F6" w:rsidRDefault="008A12F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892</w:t>
            </w:r>
          </w:p>
        </w:tc>
        <w:tc>
          <w:tcPr>
            <w:tcW w:w="236" w:type="dxa"/>
          </w:tcPr>
          <w:p w14:paraId="006E94C1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D4D5E7F" w14:textId="48F2A108" w:rsidR="00251C29" w:rsidRPr="00C327F6" w:rsidRDefault="008A12F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737</w:t>
            </w:r>
          </w:p>
        </w:tc>
        <w:tc>
          <w:tcPr>
            <w:tcW w:w="270" w:type="dxa"/>
            <w:gridSpan w:val="2"/>
          </w:tcPr>
          <w:p w14:paraId="0C2EF253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6713E8" w14:textId="652DF67C" w:rsidR="00251C29" w:rsidRPr="00C327F6" w:rsidRDefault="008A12F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13,755</w:t>
            </w:r>
          </w:p>
        </w:tc>
      </w:tr>
      <w:tr w:rsidR="004D5290" w:rsidRPr="00C327F6" w14:paraId="6A7F315F" w14:textId="77777777" w:rsidTr="00A955BB">
        <w:tc>
          <w:tcPr>
            <w:tcW w:w="4050" w:type="dxa"/>
          </w:tcPr>
          <w:p w14:paraId="29DE6B09" w14:textId="77777777" w:rsidR="00251C29" w:rsidRPr="00C327F6" w:rsidRDefault="00251C29" w:rsidP="00251C29">
            <w:pPr>
              <w:spacing w:line="240" w:lineRule="auto"/>
              <w:ind w:left="165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4BD02E6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251F19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26F15A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205D97F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575A1C6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CCBEB18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1E751A" w14:textId="14C6486A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5290" w:rsidRPr="00C327F6" w14:paraId="3647C38F" w14:textId="77777777" w:rsidTr="00A955BB">
        <w:tc>
          <w:tcPr>
            <w:tcW w:w="4050" w:type="dxa"/>
          </w:tcPr>
          <w:p w14:paraId="2C95FBEE" w14:textId="77777777" w:rsidR="00251C29" w:rsidRPr="00C327F6" w:rsidRDefault="00251C29" w:rsidP="00251C2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10EE9AF4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BB2CAD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ADBEDE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801234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B4740A3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7878EB2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731DB7" w14:textId="1F55298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76149381" w14:textId="77777777" w:rsidTr="00A955BB">
        <w:tc>
          <w:tcPr>
            <w:tcW w:w="4050" w:type="dxa"/>
          </w:tcPr>
          <w:p w14:paraId="7A2602C3" w14:textId="0A9495C6" w:rsidR="00251C29" w:rsidRPr="00C327F6" w:rsidRDefault="00251C29" w:rsidP="00251C29">
            <w:pPr>
              <w:tabs>
                <w:tab w:val="left" w:pos="540"/>
              </w:tabs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327F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080" w:type="dxa"/>
          </w:tcPr>
          <w:p w14:paraId="1F44ED6D" w14:textId="5C9EE7B8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(5,044)</w:t>
            </w:r>
          </w:p>
        </w:tc>
        <w:tc>
          <w:tcPr>
            <w:tcW w:w="270" w:type="dxa"/>
          </w:tcPr>
          <w:p w14:paraId="3255285E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FA79B7" w14:textId="65878D77" w:rsidR="00251C29" w:rsidRPr="00C327F6" w:rsidRDefault="008A12F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(812)</w:t>
            </w:r>
          </w:p>
        </w:tc>
        <w:tc>
          <w:tcPr>
            <w:tcW w:w="236" w:type="dxa"/>
          </w:tcPr>
          <w:p w14:paraId="2F1C139C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3290F00" w14:textId="3E95DBDB" w:rsidR="00251C29" w:rsidRPr="00C327F6" w:rsidRDefault="008A12F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9317035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80D912" w14:textId="3FC3D75F" w:rsidR="00251C29" w:rsidRPr="00C327F6" w:rsidRDefault="008A12F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(5,856)</w:t>
            </w:r>
          </w:p>
        </w:tc>
      </w:tr>
      <w:tr w:rsidR="004D5290" w:rsidRPr="00C327F6" w14:paraId="77C44504" w14:textId="77777777" w:rsidTr="00A955BB">
        <w:tc>
          <w:tcPr>
            <w:tcW w:w="4050" w:type="dxa"/>
          </w:tcPr>
          <w:p w14:paraId="2446AFFF" w14:textId="387AB2A2" w:rsidR="00251C29" w:rsidRPr="00C327F6" w:rsidRDefault="00251C29" w:rsidP="00251C29">
            <w:pPr>
              <w:tabs>
                <w:tab w:val="left" w:pos="540"/>
              </w:tabs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46DA81C2" w14:textId="5AE4C97A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(4,349)</w:t>
            </w:r>
          </w:p>
        </w:tc>
        <w:tc>
          <w:tcPr>
            <w:tcW w:w="270" w:type="dxa"/>
          </w:tcPr>
          <w:p w14:paraId="47B0CB30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6FD6DD" w14:textId="5E8127AA" w:rsidR="00251C29" w:rsidRPr="00C327F6" w:rsidRDefault="008A12F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236" w:type="dxa"/>
          </w:tcPr>
          <w:p w14:paraId="3192C1BD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61F4740" w14:textId="16203DFF" w:rsidR="00251C29" w:rsidRPr="00C327F6" w:rsidRDefault="008A12F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8FD490D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E859A8" w14:textId="35B78B07" w:rsidR="00251C29" w:rsidRPr="00C327F6" w:rsidRDefault="008A12F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(4,116)</w:t>
            </w:r>
          </w:p>
        </w:tc>
      </w:tr>
      <w:tr w:rsidR="004D5290" w:rsidRPr="00C327F6" w14:paraId="249CC7AD" w14:textId="77777777" w:rsidTr="00A955BB">
        <w:tc>
          <w:tcPr>
            <w:tcW w:w="4050" w:type="dxa"/>
          </w:tcPr>
          <w:p w14:paraId="0E6BA165" w14:textId="6030EB43" w:rsidR="00251C29" w:rsidRPr="00C327F6" w:rsidRDefault="00251C29" w:rsidP="00251C29">
            <w:pPr>
              <w:tabs>
                <w:tab w:val="left" w:pos="540"/>
              </w:tabs>
              <w:ind w:left="174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327F6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1B57F6" w14:textId="5554D4F3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(2,422)</w:t>
            </w:r>
          </w:p>
        </w:tc>
        <w:tc>
          <w:tcPr>
            <w:tcW w:w="270" w:type="dxa"/>
          </w:tcPr>
          <w:p w14:paraId="7E0A6203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5F11A3" w14:textId="36B21E50" w:rsidR="00251C29" w:rsidRPr="00C327F6" w:rsidRDefault="008A12F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(74)</w:t>
            </w:r>
          </w:p>
        </w:tc>
        <w:tc>
          <w:tcPr>
            <w:tcW w:w="236" w:type="dxa"/>
          </w:tcPr>
          <w:p w14:paraId="2D34807E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232395D" w14:textId="6DF72684" w:rsidR="00251C29" w:rsidRPr="00C327F6" w:rsidRDefault="008A12F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6BCF8B96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30A7A8" w14:textId="1B369D3D" w:rsidR="00251C29" w:rsidRPr="00C327F6" w:rsidRDefault="008A12F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(2,496)</w:t>
            </w:r>
          </w:p>
        </w:tc>
      </w:tr>
      <w:tr w:rsidR="004D5290" w:rsidRPr="00C327F6" w14:paraId="32851917" w14:textId="77777777" w:rsidTr="00A955BB">
        <w:tc>
          <w:tcPr>
            <w:tcW w:w="4050" w:type="dxa"/>
          </w:tcPr>
          <w:p w14:paraId="2DA5040D" w14:textId="662CEDA4" w:rsidR="00251C29" w:rsidRPr="00C327F6" w:rsidRDefault="00251C29" w:rsidP="00251C2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993626" w14:textId="17C31D5C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(11,815)</w:t>
            </w:r>
          </w:p>
        </w:tc>
        <w:tc>
          <w:tcPr>
            <w:tcW w:w="270" w:type="dxa"/>
          </w:tcPr>
          <w:p w14:paraId="46BF17F6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070F23" w14:textId="2F577395" w:rsidR="00251C29" w:rsidRPr="00C327F6" w:rsidRDefault="008A12F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(653)</w:t>
            </w:r>
          </w:p>
        </w:tc>
        <w:tc>
          <w:tcPr>
            <w:tcW w:w="236" w:type="dxa"/>
          </w:tcPr>
          <w:p w14:paraId="25DC723B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51703F9" w14:textId="3D8D8FB6" w:rsidR="00251C29" w:rsidRPr="00C327F6" w:rsidRDefault="008A12F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F002653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EC04E9" w14:textId="3F81F7A3" w:rsidR="00251C29" w:rsidRPr="00C327F6" w:rsidRDefault="008A12F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(12,468)</w:t>
            </w:r>
          </w:p>
        </w:tc>
      </w:tr>
      <w:tr w:rsidR="004D5290" w:rsidRPr="00C327F6" w14:paraId="661C100E" w14:textId="77777777" w:rsidTr="00A955BB">
        <w:trPr>
          <w:trHeight w:val="47"/>
        </w:trPr>
        <w:tc>
          <w:tcPr>
            <w:tcW w:w="4050" w:type="dxa"/>
          </w:tcPr>
          <w:p w14:paraId="372054E8" w14:textId="77777777" w:rsidR="00251C29" w:rsidRPr="00C327F6" w:rsidRDefault="00251C29" w:rsidP="00251C2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E66220B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34F110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D10D067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917ADDF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7C763586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5DF05D00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0B4E0AC" w14:textId="5AA15C28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1C29" w:rsidRPr="00C327F6" w14:paraId="76DFF4DB" w14:textId="77777777" w:rsidTr="00A955BB">
        <w:tc>
          <w:tcPr>
            <w:tcW w:w="4050" w:type="dxa"/>
          </w:tcPr>
          <w:p w14:paraId="5DA0E6BD" w14:textId="77777777" w:rsidR="00251C29" w:rsidRPr="00C327F6" w:rsidRDefault="00251C29" w:rsidP="00251C2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0C0D1F5" w14:textId="399A7CAF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311</w:t>
            </w:r>
          </w:p>
        </w:tc>
        <w:tc>
          <w:tcPr>
            <w:tcW w:w="270" w:type="dxa"/>
          </w:tcPr>
          <w:p w14:paraId="004349B2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6EF327" w14:textId="557A59F0" w:rsidR="00251C29" w:rsidRPr="00C327F6" w:rsidRDefault="008A12F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236" w:type="dxa"/>
          </w:tcPr>
          <w:p w14:paraId="2B72FB11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5168BB9" w14:textId="76864E17" w:rsidR="00251C29" w:rsidRPr="00C327F6" w:rsidRDefault="0084616E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737</w:t>
            </w:r>
          </w:p>
        </w:tc>
        <w:tc>
          <w:tcPr>
            <w:tcW w:w="270" w:type="dxa"/>
            <w:gridSpan w:val="2"/>
          </w:tcPr>
          <w:p w14:paraId="7CFB1C28" w14:textId="77777777" w:rsidR="00251C29" w:rsidRPr="00C327F6" w:rsidRDefault="00251C2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D642B5A" w14:textId="6B192463" w:rsidR="00251C29" w:rsidRPr="00C327F6" w:rsidRDefault="008A12F9" w:rsidP="0025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1,287</w:t>
            </w:r>
          </w:p>
        </w:tc>
      </w:tr>
    </w:tbl>
    <w:p w14:paraId="4FF9B394" w14:textId="396B2156" w:rsidR="009E63A8" w:rsidRPr="00C327F6" w:rsidRDefault="009E63A8" w:rsidP="009E63A8">
      <w:pPr>
        <w:spacing w:line="240" w:lineRule="auto"/>
        <w:ind w:right="-14"/>
        <w:rPr>
          <w:rFonts w:asciiTheme="majorBidi" w:hAnsiTheme="majorBidi" w:cstheme="majorBidi"/>
          <w:b/>
          <w:bCs/>
          <w:sz w:val="30"/>
          <w:szCs w:val="30"/>
        </w:rPr>
      </w:pPr>
    </w:p>
    <w:p w14:paraId="5DEAC1A6" w14:textId="1213DC3E" w:rsidR="009E63A8" w:rsidRPr="00C327F6" w:rsidRDefault="009E63A8" w:rsidP="00AA0F54">
      <w:pPr>
        <w:spacing w:line="240" w:lineRule="auto"/>
        <w:ind w:left="547" w:right="-14" w:hanging="547"/>
        <w:rPr>
          <w:rFonts w:asciiTheme="majorBidi" w:hAnsiTheme="majorBidi" w:cstheme="majorBidi"/>
          <w:b/>
          <w:bCs/>
          <w:sz w:val="30"/>
          <w:szCs w:val="30"/>
        </w:rPr>
      </w:pPr>
    </w:p>
    <w:p w14:paraId="1EF4EF52" w14:textId="047B7661" w:rsidR="00B31BAE" w:rsidRPr="00C327F6" w:rsidRDefault="00B31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C327F6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36"/>
        <w:gridCol w:w="1114"/>
        <w:gridCol w:w="6"/>
        <w:gridCol w:w="264"/>
        <w:gridCol w:w="1080"/>
      </w:tblGrid>
      <w:tr w:rsidR="004D5290" w:rsidRPr="00C327F6" w14:paraId="55D555CA" w14:textId="77777777" w:rsidTr="00F809E9">
        <w:tc>
          <w:tcPr>
            <w:tcW w:w="4050" w:type="dxa"/>
          </w:tcPr>
          <w:p w14:paraId="73A14D07" w14:textId="77777777" w:rsidR="00251C29" w:rsidRPr="00C327F6" w:rsidRDefault="00251C29" w:rsidP="00F809E9">
            <w:pPr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130" w:type="dxa"/>
            <w:gridSpan w:val="8"/>
          </w:tcPr>
          <w:p w14:paraId="0E14FA5C" w14:textId="77777777" w:rsidR="00251C29" w:rsidRPr="00C327F6" w:rsidRDefault="00251C29" w:rsidP="00F809E9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 </w:t>
            </w:r>
          </w:p>
        </w:tc>
      </w:tr>
      <w:tr w:rsidR="004D5290" w:rsidRPr="00C327F6" w14:paraId="6201FB1E" w14:textId="77777777" w:rsidTr="00F809E9">
        <w:tc>
          <w:tcPr>
            <w:tcW w:w="4050" w:type="dxa"/>
          </w:tcPr>
          <w:p w14:paraId="74491353" w14:textId="77777777" w:rsidR="00251C29" w:rsidRPr="00C327F6" w:rsidRDefault="00251C29" w:rsidP="00F809E9">
            <w:pPr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32775B67" w14:textId="77777777" w:rsidR="00251C29" w:rsidRPr="00C327F6" w:rsidRDefault="00251C29" w:rsidP="00F809E9">
            <w:pPr>
              <w:tabs>
                <w:tab w:val="left" w:pos="540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7FA48D3" w14:textId="77777777" w:rsidR="00251C29" w:rsidRPr="00C327F6" w:rsidRDefault="00251C29" w:rsidP="00F809E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6" w:type="dxa"/>
            <w:gridSpan w:val="4"/>
            <w:tcBorders>
              <w:bottom w:val="single" w:sz="4" w:space="0" w:color="auto"/>
            </w:tcBorders>
          </w:tcPr>
          <w:p w14:paraId="47C8884A" w14:textId="77777777" w:rsidR="00251C29" w:rsidRPr="00C327F6" w:rsidRDefault="00251C29" w:rsidP="00F809E9">
            <w:pPr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344" w:type="dxa"/>
            <w:gridSpan w:val="2"/>
          </w:tcPr>
          <w:p w14:paraId="73215D37" w14:textId="77777777" w:rsidR="00251C29" w:rsidRPr="00C327F6" w:rsidRDefault="00251C29" w:rsidP="00F809E9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D5290" w:rsidRPr="00C327F6" w14:paraId="3296E8AE" w14:textId="77777777" w:rsidTr="00F809E9">
        <w:tc>
          <w:tcPr>
            <w:tcW w:w="4050" w:type="dxa"/>
          </w:tcPr>
          <w:p w14:paraId="010B9CB9" w14:textId="77777777" w:rsidR="00251C29" w:rsidRPr="00C327F6" w:rsidRDefault="00251C29" w:rsidP="00F809E9">
            <w:pPr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5880B1F" w14:textId="31BFF700" w:rsidR="00251C29" w:rsidRPr="00C327F6" w:rsidRDefault="00251C29" w:rsidP="00F809E9">
            <w:pPr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3F1F7AA8" w14:textId="77777777" w:rsidR="00251C29" w:rsidRPr="00C327F6" w:rsidRDefault="00251C29" w:rsidP="00F809E9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5B14E88" w14:textId="77777777" w:rsidR="00251C29" w:rsidRPr="00C327F6" w:rsidRDefault="00251C29" w:rsidP="00F809E9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6" w:type="dxa"/>
            <w:vAlign w:val="bottom"/>
          </w:tcPr>
          <w:p w14:paraId="6E1E8687" w14:textId="77777777" w:rsidR="00251C29" w:rsidRPr="00C327F6" w:rsidRDefault="00251C29" w:rsidP="00F809E9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41BE20E" w14:textId="77777777" w:rsidR="00251C29" w:rsidRPr="00C327F6" w:rsidRDefault="00251C29" w:rsidP="00F809E9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BBF40C" w14:textId="77777777" w:rsidR="00251C29" w:rsidRPr="00C327F6" w:rsidRDefault="00251C29" w:rsidP="00F809E9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  <w:p w14:paraId="318E5CB5" w14:textId="77777777" w:rsidR="00251C29" w:rsidRPr="00C327F6" w:rsidRDefault="00251C29" w:rsidP="00F809E9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gridSpan w:val="2"/>
            <w:vAlign w:val="bottom"/>
          </w:tcPr>
          <w:p w14:paraId="3D875842" w14:textId="77777777" w:rsidR="00251C29" w:rsidRPr="00C327F6" w:rsidRDefault="00251C29" w:rsidP="00F809E9">
            <w:pPr>
              <w:tabs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C51A0EA" w14:textId="313029CD" w:rsidR="00251C29" w:rsidRPr="00C327F6" w:rsidRDefault="00251C29" w:rsidP="00F809E9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D5290" w:rsidRPr="00C327F6" w14:paraId="10861D61" w14:textId="77777777" w:rsidTr="00F809E9">
        <w:tc>
          <w:tcPr>
            <w:tcW w:w="4050" w:type="dxa"/>
          </w:tcPr>
          <w:p w14:paraId="6269337A" w14:textId="77777777" w:rsidR="00251C29" w:rsidRPr="00C327F6" w:rsidRDefault="00251C29" w:rsidP="00F809E9">
            <w:pPr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8"/>
            <w:vAlign w:val="bottom"/>
          </w:tcPr>
          <w:p w14:paraId="78E8A81B" w14:textId="77777777" w:rsidR="00251C29" w:rsidRPr="00C327F6" w:rsidRDefault="00251C29" w:rsidP="00F809E9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(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D5290" w:rsidRPr="00C327F6" w14:paraId="672BB991" w14:textId="77777777" w:rsidTr="00F809E9">
        <w:tc>
          <w:tcPr>
            <w:tcW w:w="4050" w:type="dxa"/>
          </w:tcPr>
          <w:p w14:paraId="0421D89A" w14:textId="77777777" w:rsidR="00251C29" w:rsidRPr="00C327F6" w:rsidRDefault="00251C29" w:rsidP="00F809E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17F2E90" w14:textId="77777777" w:rsidR="00251C29" w:rsidRPr="00C327F6" w:rsidRDefault="00251C29" w:rsidP="00F809E9">
            <w:pPr>
              <w:tabs>
                <w:tab w:val="decimal" w:pos="7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272A2102" w14:textId="77777777" w:rsidR="00251C29" w:rsidRPr="00C327F6" w:rsidRDefault="00251C29" w:rsidP="00F809E9">
            <w:pPr>
              <w:tabs>
                <w:tab w:val="decimal" w:pos="792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6410346" w14:textId="77777777" w:rsidR="00251C29" w:rsidRPr="00C327F6" w:rsidRDefault="00251C29" w:rsidP="00F809E9">
            <w:pPr>
              <w:tabs>
                <w:tab w:val="decimal" w:pos="792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57275B16" w14:textId="77777777" w:rsidR="00251C29" w:rsidRPr="00C327F6" w:rsidRDefault="00251C29" w:rsidP="00F809E9">
            <w:pPr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1BDE3FD9" w14:textId="77777777" w:rsidR="00251C29" w:rsidRPr="00C327F6" w:rsidRDefault="00251C29" w:rsidP="00F809E9">
            <w:pPr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38442E0A" w14:textId="77777777" w:rsidR="00251C29" w:rsidRPr="00C327F6" w:rsidRDefault="00251C29" w:rsidP="00F809E9">
            <w:pPr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AA7170B" w14:textId="77777777" w:rsidR="00251C29" w:rsidRPr="00C327F6" w:rsidRDefault="00251C29" w:rsidP="00F809E9">
            <w:pPr>
              <w:tabs>
                <w:tab w:val="decimal" w:pos="7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4D5290" w:rsidRPr="00C327F6" w14:paraId="14F29C17" w14:textId="77777777" w:rsidTr="00F809E9">
        <w:trPr>
          <w:trHeight w:val="353"/>
        </w:trPr>
        <w:tc>
          <w:tcPr>
            <w:tcW w:w="4050" w:type="dxa"/>
            <w:vAlign w:val="bottom"/>
          </w:tcPr>
          <w:p w14:paraId="137ACED6" w14:textId="77777777" w:rsidR="00251C29" w:rsidRPr="00C327F6" w:rsidRDefault="00251C29" w:rsidP="00F809E9">
            <w:pPr>
              <w:tabs>
                <w:tab w:val="left" w:pos="540"/>
              </w:tabs>
              <w:ind w:left="174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14:paraId="695DB571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270" w:type="dxa"/>
          </w:tcPr>
          <w:p w14:paraId="4B0697C0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F88993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236" w:type="dxa"/>
          </w:tcPr>
          <w:p w14:paraId="17C2AAAA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21A0291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(40)</w:t>
            </w:r>
          </w:p>
        </w:tc>
        <w:tc>
          <w:tcPr>
            <w:tcW w:w="270" w:type="dxa"/>
            <w:gridSpan w:val="2"/>
          </w:tcPr>
          <w:p w14:paraId="5AE1411A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8B66C7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</w:tr>
      <w:tr w:rsidR="004D5290" w:rsidRPr="00C327F6" w14:paraId="06D4FC83" w14:textId="77777777" w:rsidTr="00F809E9">
        <w:tc>
          <w:tcPr>
            <w:tcW w:w="4050" w:type="dxa"/>
          </w:tcPr>
          <w:p w14:paraId="3A5ACFE2" w14:textId="77777777" w:rsidR="00251C29" w:rsidRPr="00C327F6" w:rsidRDefault="00251C29" w:rsidP="00F809E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48E5ED6A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793 </w:t>
            </w:r>
          </w:p>
        </w:tc>
        <w:tc>
          <w:tcPr>
            <w:tcW w:w="270" w:type="dxa"/>
          </w:tcPr>
          <w:p w14:paraId="37D1CCF5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B0977E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  <w:tc>
          <w:tcPr>
            <w:tcW w:w="236" w:type="dxa"/>
          </w:tcPr>
          <w:p w14:paraId="3FB07100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EEBD7A0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68BC1207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0C8EF5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1,100</w:t>
            </w:r>
          </w:p>
        </w:tc>
      </w:tr>
      <w:tr w:rsidR="004D5290" w:rsidRPr="00C327F6" w14:paraId="54704389" w14:textId="77777777" w:rsidTr="00F809E9">
        <w:tc>
          <w:tcPr>
            <w:tcW w:w="4050" w:type="dxa"/>
          </w:tcPr>
          <w:p w14:paraId="33E7E736" w14:textId="77777777" w:rsidR="00251C29" w:rsidRPr="00C327F6" w:rsidRDefault="00251C29" w:rsidP="00F809E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629DD03E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3,929  </w:t>
            </w:r>
          </w:p>
        </w:tc>
        <w:tc>
          <w:tcPr>
            <w:tcW w:w="270" w:type="dxa"/>
          </w:tcPr>
          <w:p w14:paraId="5B4ABB41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FE998F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  <w:tc>
          <w:tcPr>
            <w:tcW w:w="236" w:type="dxa"/>
          </w:tcPr>
          <w:p w14:paraId="2E55E0D6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F9F3C13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AD05F93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EF467E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4,678</w:t>
            </w:r>
          </w:p>
        </w:tc>
      </w:tr>
      <w:tr w:rsidR="004D5290" w:rsidRPr="00C327F6" w14:paraId="058620A1" w14:textId="77777777" w:rsidTr="00F809E9">
        <w:tc>
          <w:tcPr>
            <w:tcW w:w="4050" w:type="dxa"/>
          </w:tcPr>
          <w:p w14:paraId="71DBD108" w14:textId="77777777" w:rsidR="00251C29" w:rsidRPr="00C327F6" w:rsidRDefault="00251C29" w:rsidP="00F809E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ขาดทุนสะสมทางภาษียกไป</w:t>
            </w:r>
          </w:p>
        </w:tc>
        <w:tc>
          <w:tcPr>
            <w:tcW w:w="1080" w:type="dxa"/>
          </w:tcPr>
          <w:p w14:paraId="18EF2030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2,536 </w:t>
            </w:r>
          </w:p>
        </w:tc>
        <w:tc>
          <w:tcPr>
            <w:tcW w:w="270" w:type="dxa"/>
          </w:tcPr>
          <w:p w14:paraId="28B283B7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73D8BF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236" w:type="dxa"/>
          </w:tcPr>
          <w:p w14:paraId="6E4F0C59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999A0ED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5BF81D5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E4AB22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3,450</w:t>
            </w:r>
          </w:p>
        </w:tc>
      </w:tr>
      <w:tr w:rsidR="004D5290" w:rsidRPr="00C327F6" w14:paraId="60835B89" w14:textId="77777777" w:rsidTr="00F809E9">
        <w:tc>
          <w:tcPr>
            <w:tcW w:w="4050" w:type="dxa"/>
          </w:tcPr>
          <w:p w14:paraId="059E7BD6" w14:textId="77777777" w:rsidR="00251C29" w:rsidRPr="00C327F6" w:rsidRDefault="00251C29" w:rsidP="00F809E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016ED3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1,486 </w:t>
            </w:r>
          </w:p>
        </w:tc>
        <w:tc>
          <w:tcPr>
            <w:tcW w:w="270" w:type="dxa"/>
          </w:tcPr>
          <w:p w14:paraId="4E056354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C05CB7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36" w:type="dxa"/>
          </w:tcPr>
          <w:p w14:paraId="51B1B218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90A25DA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270" w:type="dxa"/>
            <w:gridSpan w:val="2"/>
          </w:tcPr>
          <w:p w14:paraId="055ADB97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A6D699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2,087</w:t>
            </w:r>
          </w:p>
        </w:tc>
      </w:tr>
      <w:tr w:rsidR="004D5290" w:rsidRPr="00C327F6" w14:paraId="713F1CA7" w14:textId="77777777" w:rsidTr="00F809E9">
        <w:trPr>
          <w:trHeight w:val="70"/>
        </w:trPr>
        <w:tc>
          <w:tcPr>
            <w:tcW w:w="4050" w:type="dxa"/>
          </w:tcPr>
          <w:p w14:paraId="2A5B7A33" w14:textId="77777777" w:rsidR="00251C29" w:rsidRPr="00C327F6" w:rsidRDefault="00251C29" w:rsidP="00F809E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6BD1CB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9,484</w:t>
            </w:r>
          </w:p>
        </w:tc>
        <w:tc>
          <w:tcPr>
            <w:tcW w:w="270" w:type="dxa"/>
          </w:tcPr>
          <w:p w14:paraId="4D5C155D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AC6899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2,107</w:t>
            </w:r>
          </w:p>
        </w:tc>
        <w:tc>
          <w:tcPr>
            <w:tcW w:w="236" w:type="dxa"/>
          </w:tcPr>
          <w:p w14:paraId="5135B14A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3DF3974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535</w:t>
            </w:r>
          </w:p>
        </w:tc>
        <w:tc>
          <w:tcPr>
            <w:tcW w:w="270" w:type="dxa"/>
            <w:gridSpan w:val="2"/>
          </w:tcPr>
          <w:p w14:paraId="75ABDB3F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07045C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12,126</w:t>
            </w:r>
          </w:p>
        </w:tc>
      </w:tr>
      <w:tr w:rsidR="004D5290" w:rsidRPr="00C327F6" w14:paraId="2A21972F" w14:textId="77777777" w:rsidTr="00F809E9">
        <w:tc>
          <w:tcPr>
            <w:tcW w:w="4050" w:type="dxa"/>
          </w:tcPr>
          <w:p w14:paraId="1D3B2DB4" w14:textId="77777777" w:rsidR="00251C29" w:rsidRPr="00C327F6" w:rsidRDefault="00251C29" w:rsidP="00F809E9">
            <w:pPr>
              <w:spacing w:line="240" w:lineRule="auto"/>
              <w:ind w:left="165" w:right="-96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1080" w:type="dxa"/>
          </w:tcPr>
          <w:p w14:paraId="02550FC3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144A5641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</w:tcPr>
          <w:p w14:paraId="02DBA7C1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</w:tcPr>
          <w:p w14:paraId="3FBF3AB4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14" w:type="dxa"/>
          </w:tcPr>
          <w:p w14:paraId="263BEFF3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gridSpan w:val="2"/>
          </w:tcPr>
          <w:p w14:paraId="6470FE9D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</w:tcPr>
          <w:p w14:paraId="5DE4B5DC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4D5290" w:rsidRPr="00C327F6" w14:paraId="759F729B" w14:textId="77777777" w:rsidTr="00F809E9">
        <w:tc>
          <w:tcPr>
            <w:tcW w:w="4050" w:type="dxa"/>
          </w:tcPr>
          <w:p w14:paraId="65B1ACE1" w14:textId="77777777" w:rsidR="00251C29" w:rsidRPr="00C327F6" w:rsidRDefault="00251C29" w:rsidP="00F809E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6C422687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CCED5F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BB37BF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5652E1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FB6804A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7648F25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D44674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72B7A5D3" w14:textId="77777777" w:rsidTr="00F809E9">
        <w:tc>
          <w:tcPr>
            <w:tcW w:w="4050" w:type="dxa"/>
          </w:tcPr>
          <w:p w14:paraId="00FC936E" w14:textId="77777777" w:rsidR="00251C29" w:rsidRPr="00C327F6" w:rsidRDefault="00251C29" w:rsidP="00F809E9">
            <w:pPr>
              <w:tabs>
                <w:tab w:val="left" w:pos="540"/>
              </w:tabs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327F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080" w:type="dxa"/>
          </w:tcPr>
          <w:p w14:paraId="74B0A4D2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>4,247)</w:t>
            </w:r>
          </w:p>
        </w:tc>
        <w:tc>
          <w:tcPr>
            <w:tcW w:w="270" w:type="dxa"/>
          </w:tcPr>
          <w:p w14:paraId="37AFFF88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EAD15B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(797)</w:t>
            </w:r>
          </w:p>
        </w:tc>
        <w:tc>
          <w:tcPr>
            <w:tcW w:w="236" w:type="dxa"/>
          </w:tcPr>
          <w:p w14:paraId="4C6E7ECD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6036A4B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C11A7B3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5B3973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(5,044)</w:t>
            </w:r>
          </w:p>
        </w:tc>
      </w:tr>
      <w:tr w:rsidR="004D5290" w:rsidRPr="00C327F6" w14:paraId="2FF29352" w14:textId="77777777" w:rsidTr="00F809E9">
        <w:tc>
          <w:tcPr>
            <w:tcW w:w="4050" w:type="dxa"/>
          </w:tcPr>
          <w:p w14:paraId="0A618093" w14:textId="77777777" w:rsidR="00251C29" w:rsidRPr="00C327F6" w:rsidRDefault="00251C29" w:rsidP="00F809E9">
            <w:pPr>
              <w:tabs>
                <w:tab w:val="left" w:pos="540"/>
              </w:tabs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598E30B0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>3,667)</w:t>
            </w:r>
          </w:p>
        </w:tc>
        <w:tc>
          <w:tcPr>
            <w:tcW w:w="270" w:type="dxa"/>
          </w:tcPr>
          <w:p w14:paraId="3EEEAD00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6FA367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(682)</w:t>
            </w:r>
          </w:p>
        </w:tc>
        <w:tc>
          <w:tcPr>
            <w:tcW w:w="236" w:type="dxa"/>
          </w:tcPr>
          <w:p w14:paraId="06DC8E6C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6507D34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68E02807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6C8335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(4,349)</w:t>
            </w:r>
          </w:p>
        </w:tc>
      </w:tr>
      <w:tr w:rsidR="004D5290" w:rsidRPr="00C327F6" w14:paraId="29D63EBE" w14:textId="77777777" w:rsidTr="00F809E9">
        <w:tc>
          <w:tcPr>
            <w:tcW w:w="4050" w:type="dxa"/>
          </w:tcPr>
          <w:p w14:paraId="080A8F6D" w14:textId="77777777" w:rsidR="00251C29" w:rsidRPr="00C327F6" w:rsidRDefault="00251C29" w:rsidP="00F809E9">
            <w:pPr>
              <w:tabs>
                <w:tab w:val="left" w:pos="540"/>
              </w:tabs>
              <w:ind w:left="174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327F6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2D0BE3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>2,739)</w:t>
            </w:r>
          </w:p>
        </w:tc>
        <w:tc>
          <w:tcPr>
            <w:tcW w:w="270" w:type="dxa"/>
          </w:tcPr>
          <w:p w14:paraId="132DBB4A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76C5B8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  <w:tc>
          <w:tcPr>
            <w:tcW w:w="236" w:type="dxa"/>
          </w:tcPr>
          <w:p w14:paraId="538C1AC1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0EB4211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70" w:type="dxa"/>
            <w:gridSpan w:val="2"/>
          </w:tcPr>
          <w:p w14:paraId="1C526BDB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0076B2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(2,422)</w:t>
            </w:r>
          </w:p>
        </w:tc>
      </w:tr>
      <w:tr w:rsidR="004D5290" w:rsidRPr="00C327F6" w14:paraId="3A0A700F" w14:textId="77777777" w:rsidTr="00F809E9">
        <w:tc>
          <w:tcPr>
            <w:tcW w:w="4050" w:type="dxa"/>
          </w:tcPr>
          <w:p w14:paraId="1B31BBB8" w14:textId="77777777" w:rsidR="00251C29" w:rsidRPr="00C327F6" w:rsidRDefault="00251C29" w:rsidP="00F809E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FB3A43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10,653)</w:t>
            </w:r>
          </w:p>
        </w:tc>
        <w:tc>
          <w:tcPr>
            <w:tcW w:w="270" w:type="dxa"/>
          </w:tcPr>
          <w:p w14:paraId="09F713EE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C4410A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(1,192)</w:t>
            </w:r>
          </w:p>
        </w:tc>
        <w:tc>
          <w:tcPr>
            <w:tcW w:w="236" w:type="dxa"/>
          </w:tcPr>
          <w:p w14:paraId="12000396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5965B00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70" w:type="dxa"/>
            <w:gridSpan w:val="2"/>
          </w:tcPr>
          <w:p w14:paraId="142DC9BF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A16773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(11,815)</w:t>
            </w:r>
          </w:p>
        </w:tc>
      </w:tr>
      <w:tr w:rsidR="004D5290" w:rsidRPr="00C327F6" w14:paraId="6B09B30A" w14:textId="77777777" w:rsidTr="00F809E9">
        <w:trPr>
          <w:trHeight w:val="47"/>
        </w:trPr>
        <w:tc>
          <w:tcPr>
            <w:tcW w:w="4050" w:type="dxa"/>
          </w:tcPr>
          <w:p w14:paraId="3D79BBA7" w14:textId="77777777" w:rsidR="00251C29" w:rsidRPr="00C327F6" w:rsidRDefault="00251C29" w:rsidP="00D27F5A">
            <w:pPr>
              <w:spacing w:line="240" w:lineRule="auto"/>
              <w:ind w:left="165" w:right="-96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220C519" w14:textId="77777777" w:rsidR="00251C29" w:rsidRPr="00C327F6" w:rsidRDefault="00251C29" w:rsidP="00D27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165" w:right="-96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</w:tcPr>
          <w:p w14:paraId="3E35F1E0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68CF525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</w:tcPr>
          <w:p w14:paraId="58A563F5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5BF88DD6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70" w:type="dxa"/>
            <w:gridSpan w:val="2"/>
          </w:tcPr>
          <w:p w14:paraId="696630CB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06AC4B9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251C29" w:rsidRPr="00C327F6" w14:paraId="25CA1FE2" w14:textId="77777777" w:rsidTr="00F809E9">
        <w:tc>
          <w:tcPr>
            <w:tcW w:w="4050" w:type="dxa"/>
          </w:tcPr>
          <w:p w14:paraId="6E266B8F" w14:textId="77777777" w:rsidR="00251C29" w:rsidRPr="00C327F6" w:rsidRDefault="00251C29" w:rsidP="00F809E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2F94090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(1,169)</w:t>
            </w:r>
          </w:p>
        </w:tc>
        <w:tc>
          <w:tcPr>
            <w:tcW w:w="270" w:type="dxa"/>
          </w:tcPr>
          <w:p w14:paraId="3F2EB8A4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6E4DBB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915</w:t>
            </w:r>
          </w:p>
        </w:tc>
        <w:tc>
          <w:tcPr>
            <w:tcW w:w="236" w:type="dxa"/>
          </w:tcPr>
          <w:p w14:paraId="68A8FD30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3605F6D3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565</w:t>
            </w:r>
          </w:p>
        </w:tc>
        <w:tc>
          <w:tcPr>
            <w:tcW w:w="270" w:type="dxa"/>
            <w:gridSpan w:val="2"/>
          </w:tcPr>
          <w:p w14:paraId="1DDAD512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F2CD3E6" w14:textId="77777777" w:rsidR="00251C29" w:rsidRPr="00C327F6" w:rsidRDefault="00251C29" w:rsidP="00F8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311</w:t>
            </w:r>
          </w:p>
        </w:tc>
      </w:tr>
    </w:tbl>
    <w:p w14:paraId="268912C1" w14:textId="77777777" w:rsidR="00251C29" w:rsidRPr="00C327F6" w:rsidRDefault="00251C29" w:rsidP="009D4D60">
      <w:pPr>
        <w:tabs>
          <w:tab w:val="left" w:pos="2070"/>
        </w:tabs>
        <w:rPr>
          <w:rFonts w:asciiTheme="majorBidi" w:hAnsiTheme="majorBidi" w:cstheme="majorBidi"/>
        </w:rPr>
      </w:pPr>
    </w:p>
    <w:p w14:paraId="7C16D7E5" w14:textId="71B98D81" w:rsidR="00B37F5D" w:rsidRDefault="00B37F5D" w:rsidP="00B37F5D">
      <w:pPr>
        <w:pStyle w:val="ListParagraph"/>
        <w:tabs>
          <w:tab w:val="left" w:pos="2070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B37F5D">
        <w:rPr>
          <w:rFonts w:asciiTheme="majorBidi" w:hAnsiTheme="majorBidi" w:hint="cs"/>
          <w:b/>
          <w:bCs/>
          <w:sz w:val="30"/>
          <w:szCs w:val="30"/>
          <w:cs/>
        </w:rPr>
        <w:t>ผลกระทบของการปฏิรูปภาษีระหว่างประเทศ</w:t>
      </w:r>
      <w:r w:rsidRPr="00B37F5D">
        <w:rPr>
          <w:rFonts w:asciiTheme="majorBidi" w:hAnsiTheme="majorBidi"/>
          <w:b/>
          <w:bCs/>
          <w:sz w:val="30"/>
          <w:szCs w:val="30"/>
          <w:cs/>
        </w:rPr>
        <w:t xml:space="preserve"> - </w:t>
      </w:r>
      <w:r w:rsidRPr="00B37F5D">
        <w:rPr>
          <w:rFonts w:asciiTheme="majorBidi" w:hAnsiTheme="majorBidi" w:hint="cs"/>
          <w:b/>
          <w:bCs/>
          <w:sz w:val="30"/>
          <w:szCs w:val="30"/>
          <w:cs/>
        </w:rPr>
        <w:t>กฎการคำนวณภาษีเงินได้เสาหลักที่สอง</w:t>
      </w:r>
      <w:r w:rsidRPr="00B37F5D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Pr="00B37F5D">
        <w:rPr>
          <w:rFonts w:asciiTheme="majorBidi" w:hAnsiTheme="majorBidi" w:cstheme="majorBidi"/>
          <w:b/>
          <w:bCs/>
          <w:sz w:val="30"/>
          <w:szCs w:val="30"/>
        </w:rPr>
        <w:t>Pillar Two)</w:t>
      </w:r>
    </w:p>
    <w:p w14:paraId="3A24374E" w14:textId="77777777" w:rsidR="00B37F5D" w:rsidRPr="00B37F5D" w:rsidRDefault="00B37F5D" w:rsidP="00B37F5D">
      <w:pPr>
        <w:pStyle w:val="ListParagraph"/>
        <w:tabs>
          <w:tab w:val="left" w:pos="2070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7CC361DE" w14:textId="79A7166C" w:rsidR="00ED3CE8" w:rsidRDefault="00B37F5D" w:rsidP="00551ED0">
      <w:pPr>
        <w:pStyle w:val="ListParagraph"/>
        <w:tabs>
          <w:tab w:val="left" w:pos="2070"/>
        </w:tabs>
        <w:ind w:left="540"/>
        <w:jc w:val="thaiDistribute"/>
        <w:rPr>
          <w:rFonts w:asciiTheme="majorBidi" w:eastAsia="MS Mincho" w:hAnsiTheme="majorBidi"/>
          <w:spacing w:val="-2"/>
          <w:sz w:val="30"/>
          <w:szCs w:val="30"/>
        </w:rPr>
      </w:pPr>
      <w:r w:rsidRPr="00B37F5D">
        <w:rPr>
          <w:rFonts w:asciiTheme="majorBidi" w:eastAsia="MS Mincho" w:hAnsiTheme="majorBidi" w:hint="cs"/>
          <w:spacing w:val="-2"/>
          <w:sz w:val="30"/>
          <w:szCs w:val="30"/>
          <w:cs/>
        </w:rPr>
        <w:t>กลุ่มบริษัทอยู่ภายใต้ขอบเขตของกฎการคำนวณภาษีเงินได้เสาหลักที่สอง</w:t>
      </w:r>
      <w:r w:rsidRPr="00B37F5D">
        <w:rPr>
          <w:rFonts w:asciiTheme="majorBidi" w:eastAsia="MS Mincho" w:hAnsiTheme="majorBidi"/>
          <w:spacing w:val="-2"/>
          <w:sz w:val="30"/>
          <w:szCs w:val="30"/>
          <w:cs/>
        </w:rPr>
        <w:t xml:space="preserve"> (</w:t>
      </w:r>
      <w:r w:rsidRPr="00B37F5D">
        <w:rPr>
          <w:rFonts w:asciiTheme="majorBidi" w:eastAsia="MS Mincho" w:hAnsiTheme="majorBidi"/>
          <w:spacing w:val="-2"/>
          <w:sz w:val="30"/>
          <w:szCs w:val="30"/>
        </w:rPr>
        <w:t xml:space="preserve">Pillar Two model rule) </w:t>
      </w:r>
      <w:r w:rsidRPr="00B37F5D">
        <w:rPr>
          <w:rFonts w:asciiTheme="majorBidi" w:eastAsia="MS Mincho" w:hAnsiTheme="majorBidi" w:hint="cs"/>
          <w:spacing w:val="-2"/>
          <w:sz w:val="30"/>
          <w:szCs w:val="30"/>
          <w:cs/>
        </w:rPr>
        <w:t>ที่เผยแพร่โดยองค์การเพื่อความร่วมมือทางเศรษฐกิจและการพัฒนา</w:t>
      </w:r>
      <w:r w:rsidRPr="00B37F5D">
        <w:rPr>
          <w:rFonts w:asciiTheme="majorBidi" w:eastAsia="MS Mincho" w:hAnsiTheme="majorBidi"/>
          <w:spacing w:val="-2"/>
          <w:sz w:val="30"/>
          <w:szCs w:val="30"/>
          <w:cs/>
        </w:rPr>
        <w:t xml:space="preserve"> (</w:t>
      </w:r>
      <w:r w:rsidRPr="00B37F5D">
        <w:rPr>
          <w:rFonts w:asciiTheme="majorBidi" w:eastAsia="MS Mincho" w:hAnsiTheme="majorBidi"/>
          <w:spacing w:val="-2"/>
          <w:sz w:val="30"/>
          <w:szCs w:val="30"/>
        </w:rPr>
        <w:t xml:space="preserve">OECD) </w:t>
      </w:r>
      <w:r w:rsidRPr="00B37F5D">
        <w:rPr>
          <w:rFonts w:asciiTheme="majorBidi" w:eastAsia="MS Mincho" w:hAnsiTheme="majorBidi" w:hint="cs"/>
          <w:spacing w:val="-2"/>
          <w:sz w:val="30"/>
          <w:szCs w:val="30"/>
          <w:cs/>
        </w:rPr>
        <w:t>จึงได้ถือปฏิบัติตามข้อยกเว้นที่กำหนดให้กิจการต้อง</w:t>
      </w:r>
      <w:r w:rsidR="005676B8">
        <w:rPr>
          <w:rFonts w:asciiTheme="majorBidi" w:eastAsia="MS Mincho" w:hAnsiTheme="majorBidi" w:hint="cs"/>
          <w:spacing w:val="-2"/>
          <w:sz w:val="30"/>
          <w:szCs w:val="30"/>
          <w:cs/>
        </w:rPr>
        <w:t>ไม่</w:t>
      </w:r>
      <w:r w:rsidRPr="00B37F5D">
        <w:rPr>
          <w:rFonts w:asciiTheme="majorBidi" w:eastAsia="MS Mincho" w:hAnsiTheme="majorBidi" w:hint="cs"/>
          <w:spacing w:val="-2"/>
          <w:sz w:val="30"/>
          <w:szCs w:val="30"/>
          <w:cs/>
        </w:rPr>
        <w:t>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  <w:r w:rsidRPr="00B37F5D">
        <w:rPr>
          <w:rFonts w:asciiTheme="majorBidi" w:eastAsia="MS Mincho" w:hAnsiTheme="majorBidi"/>
          <w:spacing w:val="-2"/>
          <w:sz w:val="30"/>
          <w:szCs w:val="30"/>
          <w:cs/>
        </w:rPr>
        <w:t xml:space="preserve"> (</w:t>
      </w:r>
      <w:r w:rsidRPr="00B37F5D">
        <w:rPr>
          <w:rFonts w:asciiTheme="majorBidi" w:eastAsia="MS Mincho" w:hAnsiTheme="majorBidi"/>
          <w:spacing w:val="-2"/>
          <w:sz w:val="30"/>
          <w:szCs w:val="30"/>
        </w:rPr>
        <w:t xml:space="preserve">Pillar Two) </w:t>
      </w:r>
      <w:r w:rsidRPr="00B37F5D">
        <w:rPr>
          <w:rFonts w:asciiTheme="majorBidi" w:eastAsia="MS Mincho" w:hAnsiTheme="majorBidi" w:hint="cs"/>
          <w:spacing w:val="-2"/>
          <w:sz w:val="30"/>
          <w:szCs w:val="30"/>
          <w:cs/>
        </w:rPr>
        <w:t>โดยกลุ่มบริษัทมีการดำเนินธุรกิจอยู่ในหลายประเทศที่ได้มีการออกกฎหมายดังกล่าวแล้ว</w:t>
      </w:r>
      <w:r w:rsidRPr="00B37F5D">
        <w:rPr>
          <w:rFonts w:asciiTheme="majorBidi" w:eastAsia="MS Mincho" w:hAnsiTheme="majorBidi"/>
          <w:spacing w:val="-2"/>
          <w:sz w:val="30"/>
          <w:szCs w:val="30"/>
          <w:cs/>
        </w:rPr>
        <w:t xml:space="preserve"> </w:t>
      </w:r>
      <w:r w:rsidRPr="00B37F5D">
        <w:rPr>
          <w:rFonts w:asciiTheme="majorBidi" w:eastAsia="MS Mincho" w:hAnsiTheme="majorBidi" w:hint="cs"/>
          <w:spacing w:val="-2"/>
          <w:sz w:val="30"/>
          <w:szCs w:val="30"/>
          <w:cs/>
        </w:rPr>
        <w:t>และมีผลบังคับใช้แล้วตั้งแต่วันที่</w:t>
      </w:r>
      <w:r w:rsidRPr="00B37F5D">
        <w:rPr>
          <w:rFonts w:asciiTheme="majorBidi" w:eastAsia="MS Mincho" w:hAnsiTheme="majorBidi"/>
          <w:spacing w:val="-2"/>
          <w:sz w:val="30"/>
          <w:szCs w:val="30"/>
          <w:cs/>
        </w:rPr>
        <w:t xml:space="preserve"> </w:t>
      </w:r>
      <w:r w:rsidR="00271B6D">
        <w:rPr>
          <w:rFonts w:asciiTheme="majorBidi" w:eastAsia="MS Mincho" w:hAnsiTheme="majorBidi"/>
          <w:spacing w:val="-2"/>
          <w:sz w:val="30"/>
          <w:szCs w:val="30"/>
        </w:rPr>
        <w:t>1</w:t>
      </w:r>
      <w:r w:rsidRPr="00B37F5D">
        <w:rPr>
          <w:rFonts w:asciiTheme="majorBidi" w:eastAsia="MS Mincho" w:hAnsiTheme="majorBidi"/>
          <w:spacing w:val="-2"/>
          <w:sz w:val="30"/>
          <w:szCs w:val="30"/>
          <w:cs/>
        </w:rPr>
        <w:t xml:space="preserve"> </w:t>
      </w:r>
      <w:r w:rsidRPr="00B37F5D">
        <w:rPr>
          <w:rFonts w:asciiTheme="majorBidi" w:eastAsia="MS Mincho" w:hAnsiTheme="majorBidi" w:hint="cs"/>
          <w:spacing w:val="-2"/>
          <w:sz w:val="30"/>
          <w:szCs w:val="30"/>
          <w:cs/>
        </w:rPr>
        <w:t>มกราคม</w:t>
      </w:r>
      <w:r w:rsidRPr="00B37F5D">
        <w:rPr>
          <w:rFonts w:asciiTheme="majorBidi" w:eastAsia="MS Mincho" w:hAnsiTheme="majorBidi"/>
          <w:spacing w:val="-2"/>
          <w:sz w:val="30"/>
          <w:szCs w:val="30"/>
          <w:cs/>
        </w:rPr>
        <w:t xml:space="preserve"> </w:t>
      </w:r>
      <w:r w:rsidR="00271B6D">
        <w:rPr>
          <w:rFonts w:asciiTheme="majorBidi" w:eastAsia="MS Mincho" w:hAnsiTheme="majorBidi"/>
          <w:spacing w:val="-2"/>
          <w:sz w:val="30"/>
          <w:szCs w:val="30"/>
        </w:rPr>
        <w:t>2567</w:t>
      </w:r>
      <w:r w:rsidRPr="00B37F5D">
        <w:rPr>
          <w:rFonts w:asciiTheme="majorBidi" w:eastAsia="MS Mincho" w:hAnsiTheme="majorBidi"/>
          <w:spacing w:val="-2"/>
          <w:sz w:val="30"/>
          <w:szCs w:val="30"/>
          <w:cs/>
        </w:rPr>
        <w:t xml:space="preserve">  </w:t>
      </w:r>
      <w:r w:rsidRPr="00B37F5D">
        <w:rPr>
          <w:rFonts w:asciiTheme="majorBidi" w:eastAsia="MS Mincho" w:hAnsiTheme="majorBidi" w:hint="cs"/>
          <w:spacing w:val="-2"/>
          <w:sz w:val="30"/>
          <w:szCs w:val="30"/>
          <w:cs/>
        </w:rPr>
        <w:t>ทั้งนี้</w:t>
      </w:r>
      <w:r w:rsidRPr="00B37F5D">
        <w:rPr>
          <w:rFonts w:asciiTheme="majorBidi" w:eastAsia="MS Mincho" w:hAnsiTheme="majorBidi"/>
          <w:spacing w:val="-2"/>
          <w:sz w:val="30"/>
          <w:szCs w:val="30"/>
          <w:cs/>
        </w:rPr>
        <w:t xml:space="preserve"> </w:t>
      </w:r>
      <w:r w:rsidRPr="00B37F5D">
        <w:rPr>
          <w:rFonts w:asciiTheme="majorBidi" w:eastAsia="MS Mincho" w:hAnsiTheme="majorBidi" w:hint="cs"/>
          <w:spacing w:val="-2"/>
          <w:sz w:val="30"/>
          <w:szCs w:val="30"/>
          <w:cs/>
        </w:rPr>
        <w:t>สำหรับปีสิ้นสุดวันที่</w:t>
      </w:r>
      <w:r w:rsidRPr="00B37F5D">
        <w:rPr>
          <w:rFonts w:asciiTheme="majorBidi" w:eastAsia="MS Mincho" w:hAnsiTheme="majorBidi"/>
          <w:spacing w:val="-2"/>
          <w:sz w:val="30"/>
          <w:szCs w:val="30"/>
          <w:cs/>
        </w:rPr>
        <w:t xml:space="preserve"> </w:t>
      </w:r>
      <w:r w:rsidR="00271B6D">
        <w:rPr>
          <w:rFonts w:asciiTheme="majorBidi" w:eastAsia="MS Mincho" w:hAnsiTheme="majorBidi"/>
          <w:spacing w:val="-2"/>
          <w:sz w:val="30"/>
          <w:szCs w:val="30"/>
        </w:rPr>
        <w:t>31</w:t>
      </w:r>
      <w:r w:rsidRPr="00B37F5D">
        <w:rPr>
          <w:rFonts w:asciiTheme="majorBidi" w:eastAsia="MS Mincho" w:hAnsiTheme="majorBidi"/>
          <w:spacing w:val="-2"/>
          <w:sz w:val="30"/>
          <w:szCs w:val="30"/>
          <w:cs/>
        </w:rPr>
        <w:t xml:space="preserve"> </w:t>
      </w:r>
      <w:r w:rsidRPr="00B37F5D">
        <w:rPr>
          <w:rFonts w:asciiTheme="majorBidi" w:eastAsia="MS Mincho" w:hAnsiTheme="majorBidi" w:hint="cs"/>
          <w:spacing w:val="-2"/>
          <w:sz w:val="30"/>
          <w:szCs w:val="30"/>
          <w:cs/>
        </w:rPr>
        <w:t>ธันวาคม</w:t>
      </w:r>
      <w:r w:rsidRPr="00B37F5D">
        <w:rPr>
          <w:rFonts w:asciiTheme="majorBidi" w:eastAsia="MS Mincho" w:hAnsiTheme="majorBidi"/>
          <w:spacing w:val="-2"/>
          <w:sz w:val="30"/>
          <w:szCs w:val="30"/>
          <w:cs/>
        </w:rPr>
        <w:t xml:space="preserve"> </w:t>
      </w:r>
      <w:r w:rsidR="00271B6D">
        <w:rPr>
          <w:rFonts w:asciiTheme="majorBidi" w:eastAsia="MS Mincho" w:hAnsiTheme="majorBidi"/>
          <w:spacing w:val="-2"/>
          <w:sz w:val="30"/>
          <w:szCs w:val="30"/>
        </w:rPr>
        <w:t>2568</w:t>
      </w:r>
      <w:r w:rsidRPr="00B37F5D">
        <w:rPr>
          <w:rFonts w:asciiTheme="majorBidi" w:eastAsia="MS Mincho" w:hAnsiTheme="majorBidi"/>
          <w:spacing w:val="-2"/>
          <w:sz w:val="30"/>
          <w:szCs w:val="30"/>
          <w:cs/>
        </w:rPr>
        <w:t xml:space="preserve"> </w:t>
      </w:r>
      <w:r w:rsidRPr="00B37F5D">
        <w:rPr>
          <w:rFonts w:asciiTheme="majorBidi" w:eastAsia="MS Mincho" w:hAnsiTheme="majorBidi" w:hint="cs"/>
          <w:spacing w:val="-2"/>
          <w:sz w:val="30"/>
          <w:szCs w:val="30"/>
          <w:cs/>
        </w:rPr>
        <w:t>กลุ่มบริษัทได้รับรู้ค่าใช้จ่ายภาษีส่วนเพิ่มที่คาดว่าจะเกิดขึ้นของภาษีเงินได้เสาหลักที่สองนี้ในงบกำไรขาดทุน</w:t>
      </w:r>
      <w:r w:rsidRPr="00B37F5D">
        <w:rPr>
          <w:rFonts w:asciiTheme="majorBidi" w:eastAsia="MS Mincho" w:hAnsiTheme="majorBidi"/>
          <w:spacing w:val="-2"/>
          <w:sz w:val="30"/>
          <w:szCs w:val="30"/>
          <w:cs/>
        </w:rPr>
        <w:t xml:space="preserve"> </w:t>
      </w:r>
      <w:r w:rsidRPr="00B37F5D">
        <w:rPr>
          <w:rFonts w:asciiTheme="majorBidi" w:eastAsia="MS Mincho" w:hAnsiTheme="majorBidi" w:hint="cs"/>
          <w:spacing w:val="-2"/>
          <w:sz w:val="30"/>
          <w:szCs w:val="30"/>
          <w:cs/>
        </w:rPr>
        <w:t>ซึ่งเกิดจากการดำเนินธุรกิจในประเทศกลุ่มสหภาพยุโรป</w:t>
      </w:r>
      <w:r w:rsidRPr="00B37F5D">
        <w:rPr>
          <w:rFonts w:asciiTheme="majorBidi" w:eastAsia="MS Mincho" w:hAnsiTheme="majorBidi"/>
          <w:spacing w:val="-2"/>
          <w:sz w:val="30"/>
          <w:szCs w:val="30"/>
          <w:cs/>
        </w:rPr>
        <w:t xml:space="preserve"> </w:t>
      </w:r>
      <w:r w:rsidRPr="00B37F5D">
        <w:rPr>
          <w:rFonts w:asciiTheme="majorBidi" w:eastAsia="MS Mincho" w:hAnsiTheme="majorBidi" w:hint="cs"/>
          <w:spacing w:val="-2"/>
          <w:sz w:val="30"/>
          <w:szCs w:val="30"/>
          <w:cs/>
        </w:rPr>
        <w:t>เป็นจำนวนเงิน</w:t>
      </w:r>
      <w:r w:rsidRPr="00B37F5D">
        <w:rPr>
          <w:rFonts w:asciiTheme="majorBidi" w:eastAsia="MS Mincho" w:hAnsiTheme="majorBidi"/>
          <w:spacing w:val="-2"/>
          <w:sz w:val="30"/>
          <w:szCs w:val="30"/>
          <w:cs/>
        </w:rPr>
        <w:t xml:space="preserve"> </w:t>
      </w:r>
      <w:r w:rsidR="00271B6D">
        <w:rPr>
          <w:rFonts w:asciiTheme="majorBidi" w:eastAsia="MS Mincho" w:hAnsiTheme="majorBidi"/>
          <w:spacing w:val="-2"/>
          <w:sz w:val="30"/>
          <w:szCs w:val="30"/>
        </w:rPr>
        <w:t>1.68</w:t>
      </w:r>
      <w:r w:rsidRPr="00B37F5D">
        <w:rPr>
          <w:rFonts w:asciiTheme="majorBidi" w:eastAsia="MS Mincho" w:hAnsiTheme="majorBidi"/>
          <w:spacing w:val="-2"/>
          <w:sz w:val="30"/>
          <w:szCs w:val="30"/>
          <w:cs/>
        </w:rPr>
        <w:t xml:space="preserve"> </w:t>
      </w:r>
      <w:r w:rsidRPr="00B37F5D">
        <w:rPr>
          <w:rFonts w:asciiTheme="majorBidi" w:eastAsia="MS Mincho" w:hAnsiTheme="majorBidi" w:hint="cs"/>
          <w:spacing w:val="-2"/>
          <w:sz w:val="30"/>
          <w:szCs w:val="30"/>
          <w:cs/>
        </w:rPr>
        <w:t>ล้านบาท</w:t>
      </w:r>
    </w:p>
    <w:p w14:paraId="533A4578" w14:textId="77777777" w:rsidR="00B37F5D" w:rsidRDefault="00B37F5D" w:rsidP="00B37F5D">
      <w:pPr>
        <w:tabs>
          <w:tab w:val="left" w:pos="2070"/>
        </w:tabs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43386A7F" w14:textId="77777777" w:rsidR="00B37F5D" w:rsidRDefault="00B37F5D" w:rsidP="00B37F5D">
      <w:pPr>
        <w:tabs>
          <w:tab w:val="left" w:pos="2070"/>
        </w:tabs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7AEBD388" w14:textId="77777777" w:rsidR="00B37F5D" w:rsidRPr="00B37F5D" w:rsidRDefault="00B37F5D" w:rsidP="00B37F5D">
      <w:pPr>
        <w:tabs>
          <w:tab w:val="left" w:pos="2070"/>
        </w:tabs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1BA78FD1" w14:textId="5FE53C2B" w:rsidR="00BA279F" w:rsidRPr="00C327F6" w:rsidRDefault="00BA279F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17" w:name="_Hlk188190419"/>
      <w:r w:rsidRPr="00C327F6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สิทธิประโยชน์จากการส่งเสริมการลงทุน</w:t>
      </w:r>
      <w:bookmarkEnd w:id="17"/>
    </w:p>
    <w:p w14:paraId="06450358" w14:textId="77777777" w:rsidR="00BA279F" w:rsidRPr="00C327F6" w:rsidRDefault="00BA279F" w:rsidP="00BA279F">
      <w:pPr>
        <w:tabs>
          <w:tab w:val="left" w:pos="2070"/>
        </w:tabs>
        <w:jc w:val="both"/>
        <w:rPr>
          <w:rFonts w:asciiTheme="majorBidi" w:hAnsiTheme="majorBidi" w:cstheme="majorBidi"/>
          <w:sz w:val="24"/>
          <w:szCs w:val="24"/>
          <w:lang w:val="th-TH"/>
        </w:rPr>
      </w:pPr>
    </w:p>
    <w:p w14:paraId="209E0636" w14:textId="12AF90DF" w:rsidR="00BA279F" w:rsidRPr="00C327F6" w:rsidRDefault="00BA279F" w:rsidP="00BA279F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C327F6">
        <w:rPr>
          <w:rFonts w:asciiTheme="majorBidi" w:hAnsiTheme="majorBidi" w:hint="cs"/>
          <w:spacing w:val="2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บริษัทได้รับบัตรส่งเสริมการลงทุนจากสำนักงานคณะกรรมการส่งเสริมการลงทุนสำหรับการผลิตผลิตภัณฑ์</w:t>
      </w:r>
      <w:r w:rsidR="000D574C" w:rsidRPr="00C327F6">
        <w:rPr>
          <w:rFonts w:asciiTheme="majorBidi" w:hAnsiTheme="majorBidi" w:hint="cs"/>
          <w:spacing w:val="2"/>
          <w:sz w:val="30"/>
          <w:szCs w:val="30"/>
          <w:cs/>
        </w:rPr>
        <w:t xml:space="preserve">               </w:t>
      </w:r>
      <w:r w:rsidRPr="00C327F6">
        <w:rPr>
          <w:rFonts w:asciiTheme="majorBidi" w:hAnsiTheme="majorBidi" w:hint="cs"/>
          <w:spacing w:val="2"/>
          <w:sz w:val="30"/>
          <w:szCs w:val="30"/>
          <w:cs/>
        </w:rPr>
        <w:t>ปิโตรเคมีขั้นต้น</w:t>
      </w:r>
      <w:r w:rsidRPr="00C327F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pacing w:val="2"/>
          <w:sz w:val="30"/>
          <w:szCs w:val="30"/>
          <w:cs/>
        </w:rPr>
        <w:t>ขั้นกลางและขั้นปลาย</w:t>
      </w:r>
      <w:r w:rsidRPr="00C327F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pacing w:val="2"/>
          <w:sz w:val="30"/>
          <w:szCs w:val="30"/>
          <w:cs/>
        </w:rPr>
        <w:t>กิจการผลิตสาธารณูปการ</w:t>
      </w:r>
      <w:r w:rsidRPr="00C327F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pacing w:val="2"/>
          <w:sz w:val="30"/>
          <w:szCs w:val="30"/>
          <w:cs/>
        </w:rPr>
        <w:t>กิจการให้บริการท่าเทียบเรือสำหรับขนถ่ายสินค้าเหลวและคลังเก็บสินค้าเหลว กิจการบริการขนส่งสินค้าส</w:t>
      </w:r>
      <w:r w:rsidR="00D44546" w:rsidRPr="00C327F6">
        <w:rPr>
          <w:rFonts w:asciiTheme="majorBidi" w:hAnsiTheme="majorBidi" w:hint="cs"/>
          <w:spacing w:val="2"/>
          <w:sz w:val="30"/>
          <w:szCs w:val="30"/>
          <w:cs/>
        </w:rPr>
        <w:t>ำ</w:t>
      </w:r>
      <w:r w:rsidRPr="00C327F6">
        <w:rPr>
          <w:rFonts w:asciiTheme="majorBidi" w:hAnsiTheme="majorBidi" w:hint="cs"/>
          <w:spacing w:val="2"/>
          <w:sz w:val="30"/>
          <w:szCs w:val="30"/>
          <w:cs/>
        </w:rPr>
        <w:t>หรับเดินทะเล</w:t>
      </w:r>
      <w:r w:rsidRPr="00C327F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pacing w:val="2"/>
          <w:sz w:val="30"/>
          <w:szCs w:val="30"/>
          <w:cs/>
        </w:rPr>
        <w:t>และกิจการผลิตผลิตภัณฑ์เคมีจากปิโตรเลียม</w:t>
      </w:r>
      <w:r w:rsidRPr="00C327F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pacing w:val="2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C327F6">
        <w:rPr>
          <w:rFonts w:asciiTheme="majorBidi" w:hAnsiTheme="majorBidi"/>
          <w:spacing w:val="2"/>
          <w:sz w:val="30"/>
          <w:szCs w:val="30"/>
          <w:cs/>
        </w:rPr>
        <w:t>/</w:t>
      </w:r>
      <w:r w:rsidRPr="00C327F6">
        <w:rPr>
          <w:rFonts w:asciiTheme="majorBidi" w:hAnsiTheme="majorBidi" w:hint="cs"/>
          <w:spacing w:val="2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C327F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pacing w:val="2"/>
          <w:sz w:val="30"/>
          <w:szCs w:val="30"/>
          <w:cs/>
        </w:rPr>
        <w:t>ตามระยะเวลา</w:t>
      </w:r>
      <w:r w:rsidRPr="00C327F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pacing w:val="2"/>
          <w:sz w:val="30"/>
          <w:szCs w:val="30"/>
          <w:cs/>
        </w:rPr>
        <w:t>เงื่อนไขและข้อกำหนดที่ระบุในบัตรส่งเสริมการลงทุน</w:t>
      </w:r>
      <w:r w:rsidRPr="00C327F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pacing w:val="2"/>
          <w:sz w:val="30"/>
          <w:szCs w:val="30"/>
          <w:cs/>
        </w:rPr>
        <w:t>ซึ่งบริษัทต้องถือปฏิบัติตาม</w:t>
      </w:r>
    </w:p>
    <w:p w14:paraId="696104C8" w14:textId="77777777" w:rsidR="00BA279F" w:rsidRPr="00C327F6" w:rsidRDefault="00BA279F" w:rsidP="00BA279F">
      <w:pPr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990"/>
        <w:gridCol w:w="261"/>
        <w:gridCol w:w="976"/>
        <w:gridCol w:w="236"/>
        <w:gridCol w:w="955"/>
        <w:gridCol w:w="264"/>
        <w:gridCol w:w="905"/>
        <w:gridCol w:w="270"/>
        <w:gridCol w:w="961"/>
        <w:gridCol w:w="32"/>
        <w:gridCol w:w="204"/>
        <w:gridCol w:w="32"/>
        <w:gridCol w:w="934"/>
      </w:tblGrid>
      <w:tr w:rsidR="004D5290" w:rsidRPr="00C327F6" w14:paraId="18F5B8B4" w14:textId="77777777" w:rsidTr="008B0D77">
        <w:trPr>
          <w:trHeight w:val="229"/>
        </w:trPr>
        <w:tc>
          <w:tcPr>
            <w:tcW w:w="2070" w:type="dxa"/>
          </w:tcPr>
          <w:p w14:paraId="4A014B37" w14:textId="77777777" w:rsidR="00BA279F" w:rsidRPr="00C327F6" w:rsidRDefault="00BA279F" w:rsidP="008B0D77">
            <w:pPr>
              <w:spacing w:line="240" w:lineRule="auto"/>
              <w:ind w:left="252" w:hanging="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0" w:type="dxa"/>
            <w:gridSpan w:val="13"/>
          </w:tcPr>
          <w:p w14:paraId="2EAF5FAA" w14:textId="77777777" w:rsidR="00BA279F" w:rsidRPr="00C327F6" w:rsidRDefault="00BA279F" w:rsidP="008B0D77">
            <w:pPr>
              <w:spacing w:line="240" w:lineRule="auto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D5290" w:rsidRPr="00C327F6" w14:paraId="6027B4FA" w14:textId="77777777" w:rsidTr="00F11682">
        <w:tc>
          <w:tcPr>
            <w:tcW w:w="2070" w:type="dxa"/>
          </w:tcPr>
          <w:p w14:paraId="25BB90DB" w14:textId="77777777" w:rsidR="00BA279F" w:rsidRPr="00C327F6" w:rsidRDefault="00BA279F" w:rsidP="008B0D77">
            <w:pPr>
              <w:spacing w:line="240" w:lineRule="auto"/>
              <w:ind w:left="25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18" w:type="dxa"/>
            <w:gridSpan w:val="5"/>
            <w:tcBorders>
              <w:bottom w:val="single" w:sz="4" w:space="0" w:color="auto"/>
            </w:tcBorders>
          </w:tcPr>
          <w:p w14:paraId="27B0F5A1" w14:textId="167AAFB2" w:rsidR="00BA279F" w:rsidRPr="00C327F6" w:rsidRDefault="00BD2F2E" w:rsidP="008B0D77">
            <w:pPr>
              <w:tabs>
                <w:tab w:val="clear" w:pos="454"/>
                <w:tab w:val="decimal" w:pos="477"/>
              </w:tabs>
              <w:spacing w:line="240" w:lineRule="auto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2568</w:t>
            </w:r>
          </w:p>
        </w:tc>
        <w:tc>
          <w:tcPr>
            <w:tcW w:w="264" w:type="dxa"/>
          </w:tcPr>
          <w:p w14:paraId="4ACBF3AF" w14:textId="77777777" w:rsidR="00BA279F" w:rsidRPr="00C327F6" w:rsidRDefault="00BA279F" w:rsidP="008B0D77">
            <w:pPr>
              <w:tabs>
                <w:tab w:val="decimal" w:pos="-108"/>
              </w:tabs>
              <w:spacing w:line="240" w:lineRule="auto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338" w:type="dxa"/>
            <w:gridSpan w:val="7"/>
            <w:tcBorders>
              <w:bottom w:val="single" w:sz="4" w:space="0" w:color="auto"/>
            </w:tcBorders>
          </w:tcPr>
          <w:p w14:paraId="0D506462" w14:textId="63A7DD0A" w:rsidR="00BA279F" w:rsidRPr="00C327F6" w:rsidRDefault="00BD2F2E" w:rsidP="008B0D77">
            <w:pPr>
              <w:tabs>
                <w:tab w:val="decimal" w:pos="-108"/>
              </w:tabs>
              <w:spacing w:line="240" w:lineRule="auto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</w:tr>
      <w:tr w:rsidR="004D5290" w:rsidRPr="00C327F6" w14:paraId="7FEFFC29" w14:textId="77777777" w:rsidTr="00695933">
        <w:tc>
          <w:tcPr>
            <w:tcW w:w="2070" w:type="dxa"/>
          </w:tcPr>
          <w:p w14:paraId="6E56CF8E" w14:textId="77777777" w:rsidR="00F11682" w:rsidRPr="00C327F6" w:rsidRDefault="00F11682" w:rsidP="00F11682">
            <w:pPr>
              <w:spacing w:line="240" w:lineRule="auto"/>
              <w:ind w:left="25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3657AA4" w14:textId="77777777" w:rsidR="00F11682" w:rsidRPr="00C327F6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กิจการที่ได้</w:t>
            </w:r>
          </w:p>
          <w:p w14:paraId="371EA964" w14:textId="77777777" w:rsidR="00F11682" w:rsidRPr="00C327F6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รับการส่งเสริม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14:paraId="2E552391" w14:textId="77777777" w:rsidR="00F11682" w:rsidRPr="00C327F6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13423B09" w14:textId="77777777" w:rsidR="00F11682" w:rsidRPr="00C327F6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  <w:r w:rsidRPr="00C327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ไม่ได้รับการ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EDF7513" w14:textId="77777777" w:rsidR="00F11682" w:rsidRPr="00C327F6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vAlign w:val="bottom"/>
          </w:tcPr>
          <w:p w14:paraId="0D9B4B92" w14:textId="77777777" w:rsidR="00F11682" w:rsidRPr="00C327F6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AEE8A6" w14:textId="77777777" w:rsidR="00F11682" w:rsidRPr="00C327F6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64" w:type="dxa"/>
            <w:vAlign w:val="bottom"/>
          </w:tcPr>
          <w:p w14:paraId="661FDC27" w14:textId="77777777" w:rsidR="00F11682" w:rsidRPr="00C327F6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905" w:type="dxa"/>
            <w:vAlign w:val="bottom"/>
          </w:tcPr>
          <w:p w14:paraId="6F4DB8AE" w14:textId="77777777" w:rsidR="00F11682" w:rsidRPr="00C327F6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กิจการที่ได้</w:t>
            </w:r>
          </w:p>
          <w:p w14:paraId="13B2D65D" w14:textId="77777777" w:rsidR="00F11682" w:rsidRPr="00C327F6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รับการส่งเสริม</w:t>
            </w:r>
          </w:p>
        </w:tc>
        <w:tc>
          <w:tcPr>
            <w:tcW w:w="270" w:type="dxa"/>
            <w:vAlign w:val="bottom"/>
          </w:tcPr>
          <w:p w14:paraId="40A9687E" w14:textId="0EDBF161" w:rsidR="00F11682" w:rsidRPr="00C327F6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0FEE2992" w14:textId="57FA1584" w:rsidR="00F11682" w:rsidRPr="00C327F6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  <w:r w:rsidRPr="00C327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ไม่ได้รับการ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36" w:type="dxa"/>
            <w:gridSpan w:val="2"/>
            <w:vAlign w:val="bottom"/>
          </w:tcPr>
          <w:p w14:paraId="7A24C7D1" w14:textId="77777777" w:rsidR="00F11682" w:rsidRPr="00C327F6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46A5FF5" w14:textId="77777777" w:rsidR="00F11682" w:rsidRPr="00C327F6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D5290" w:rsidRPr="00C327F6" w14:paraId="4E391E7C" w14:textId="77777777" w:rsidTr="008B0D77">
        <w:tc>
          <w:tcPr>
            <w:tcW w:w="2070" w:type="dxa"/>
          </w:tcPr>
          <w:p w14:paraId="34A9C002" w14:textId="77777777" w:rsidR="00BA279F" w:rsidRPr="00C327F6" w:rsidRDefault="00BA279F" w:rsidP="008B0D77">
            <w:pPr>
              <w:spacing w:line="240" w:lineRule="auto"/>
              <w:ind w:left="25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0" w:type="dxa"/>
            <w:gridSpan w:val="13"/>
            <w:vAlign w:val="bottom"/>
          </w:tcPr>
          <w:p w14:paraId="6F37E42A" w14:textId="77777777" w:rsidR="00BA279F" w:rsidRPr="00C327F6" w:rsidRDefault="00BA279F" w:rsidP="008B0D7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327F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5290" w:rsidRPr="00C327F6" w14:paraId="5B401F7A" w14:textId="77777777" w:rsidTr="00F11682">
        <w:tc>
          <w:tcPr>
            <w:tcW w:w="2070" w:type="dxa"/>
          </w:tcPr>
          <w:p w14:paraId="00536560" w14:textId="77777777" w:rsidR="00B962EA" w:rsidRPr="00C327F6" w:rsidRDefault="00B962EA" w:rsidP="00B962EA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990" w:type="dxa"/>
          </w:tcPr>
          <w:p w14:paraId="1A64BDB0" w14:textId="3E3B670D" w:rsidR="00B962EA" w:rsidRPr="00C327F6" w:rsidRDefault="00063EEE" w:rsidP="00B962EA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21,092</w:t>
            </w:r>
          </w:p>
        </w:tc>
        <w:tc>
          <w:tcPr>
            <w:tcW w:w="261" w:type="dxa"/>
          </w:tcPr>
          <w:p w14:paraId="25CDCA0E" w14:textId="77777777" w:rsidR="00B962EA" w:rsidRPr="00C327F6" w:rsidRDefault="00B962EA" w:rsidP="00B962EA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62CD3702" w14:textId="1B08332A" w:rsidR="00B962EA" w:rsidRPr="00C327F6" w:rsidRDefault="00063EEE" w:rsidP="00B962EA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64,169</w:t>
            </w:r>
          </w:p>
        </w:tc>
        <w:tc>
          <w:tcPr>
            <w:tcW w:w="236" w:type="dxa"/>
          </w:tcPr>
          <w:p w14:paraId="75C4356B" w14:textId="77777777" w:rsidR="00B962EA" w:rsidRPr="00C327F6" w:rsidRDefault="00B962EA" w:rsidP="00B962EA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</w:tcPr>
          <w:p w14:paraId="03424715" w14:textId="42AD4685" w:rsidR="00B962EA" w:rsidRPr="00C327F6" w:rsidRDefault="00063EEE" w:rsidP="00B962EA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85,261</w:t>
            </w:r>
          </w:p>
        </w:tc>
        <w:tc>
          <w:tcPr>
            <w:tcW w:w="264" w:type="dxa"/>
          </w:tcPr>
          <w:p w14:paraId="20AD91D3" w14:textId="77777777" w:rsidR="00B962EA" w:rsidRPr="00C327F6" w:rsidRDefault="00B962EA" w:rsidP="00B962EA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3DC0110A" w14:textId="2C901995" w:rsidR="00B962EA" w:rsidRPr="00C327F6" w:rsidRDefault="00B962EA" w:rsidP="00B962EA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21,560</w:t>
            </w:r>
          </w:p>
        </w:tc>
        <w:tc>
          <w:tcPr>
            <w:tcW w:w="270" w:type="dxa"/>
          </w:tcPr>
          <w:p w14:paraId="0C5A7EC2" w14:textId="77777777" w:rsidR="00B962EA" w:rsidRPr="00C327F6" w:rsidRDefault="00B962EA" w:rsidP="00B962EA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14:paraId="06BD8EF4" w14:textId="35FAF8DF" w:rsidR="00B962EA" w:rsidRPr="00C327F6" w:rsidRDefault="00B962EA" w:rsidP="00B962EA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84,619</w:t>
            </w:r>
          </w:p>
        </w:tc>
        <w:tc>
          <w:tcPr>
            <w:tcW w:w="236" w:type="dxa"/>
            <w:gridSpan w:val="2"/>
          </w:tcPr>
          <w:p w14:paraId="3121DC24" w14:textId="77777777" w:rsidR="00B962EA" w:rsidRPr="00C327F6" w:rsidRDefault="00B962EA" w:rsidP="00B962EA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gridSpan w:val="2"/>
          </w:tcPr>
          <w:p w14:paraId="7B071F13" w14:textId="09BAC595" w:rsidR="00B962EA" w:rsidRPr="00C327F6" w:rsidRDefault="00B962EA" w:rsidP="00B962EA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106,179</w:t>
            </w:r>
          </w:p>
        </w:tc>
      </w:tr>
      <w:tr w:rsidR="004D5290" w:rsidRPr="00C327F6" w14:paraId="7FA09EBB" w14:textId="77777777" w:rsidTr="00F11682">
        <w:tc>
          <w:tcPr>
            <w:tcW w:w="2070" w:type="dxa"/>
          </w:tcPr>
          <w:p w14:paraId="460463A9" w14:textId="77777777" w:rsidR="00B962EA" w:rsidRPr="00C327F6" w:rsidRDefault="00B962EA" w:rsidP="00B962E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90" w:type="dxa"/>
          </w:tcPr>
          <w:p w14:paraId="31702A27" w14:textId="7A5C6143" w:rsidR="00B962EA" w:rsidRPr="00C327F6" w:rsidRDefault="00063EEE" w:rsidP="00B962EA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36,154</w:t>
            </w:r>
          </w:p>
        </w:tc>
        <w:tc>
          <w:tcPr>
            <w:tcW w:w="261" w:type="dxa"/>
          </w:tcPr>
          <w:p w14:paraId="370DF941" w14:textId="77777777" w:rsidR="00B962EA" w:rsidRPr="00C327F6" w:rsidRDefault="00B962EA" w:rsidP="00B962EA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2E1FF959" w14:textId="27ADCEED" w:rsidR="00B962EA" w:rsidRPr="00C327F6" w:rsidRDefault="00063EEE" w:rsidP="00B962EA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262,721</w:t>
            </w:r>
          </w:p>
        </w:tc>
        <w:tc>
          <w:tcPr>
            <w:tcW w:w="236" w:type="dxa"/>
          </w:tcPr>
          <w:p w14:paraId="1BAD90CB" w14:textId="77777777" w:rsidR="00B962EA" w:rsidRPr="00C327F6" w:rsidRDefault="00B962EA" w:rsidP="00B962EA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</w:tcPr>
          <w:p w14:paraId="6C987DD5" w14:textId="1DA0FD3C" w:rsidR="00B962EA" w:rsidRPr="00C327F6" w:rsidRDefault="00063EEE" w:rsidP="00B962EA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298,875</w:t>
            </w:r>
          </w:p>
        </w:tc>
        <w:tc>
          <w:tcPr>
            <w:tcW w:w="264" w:type="dxa"/>
          </w:tcPr>
          <w:p w14:paraId="31203629" w14:textId="77777777" w:rsidR="00B962EA" w:rsidRPr="00C327F6" w:rsidRDefault="00B962EA" w:rsidP="00B962EA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3BCA9E62" w14:textId="2B0BCED8" w:rsidR="00B962EA" w:rsidRPr="00C327F6" w:rsidRDefault="00B962EA" w:rsidP="00B962EA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49,897</w:t>
            </w:r>
          </w:p>
        </w:tc>
        <w:tc>
          <w:tcPr>
            <w:tcW w:w="270" w:type="dxa"/>
          </w:tcPr>
          <w:p w14:paraId="672AE71F" w14:textId="77777777" w:rsidR="00B962EA" w:rsidRPr="00C327F6" w:rsidRDefault="00B962EA" w:rsidP="00B962EA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14:paraId="73F18213" w14:textId="6641FD98" w:rsidR="00B962EA" w:rsidRPr="00C327F6" w:rsidRDefault="00B962EA" w:rsidP="00B962EA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330,921</w:t>
            </w:r>
          </w:p>
        </w:tc>
        <w:tc>
          <w:tcPr>
            <w:tcW w:w="236" w:type="dxa"/>
            <w:gridSpan w:val="2"/>
          </w:tcPr>
          <w:p w14:paraId="13180FBC" w14:textId="77777777" w:rsidR="00B962EA" w:rsidRPr="00C327F6" w:rsidRDefault="00B962EA" w:rsidP="00B962EA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gridSpan w:val="2"/>
          </w:tcPr>
          <w:p w14:paraId="1D206A74" w14:textId="07791C5D" w:rsidR="00B962EA" w:rsidRPr="00C327F6" w:rsidRDefault="00B962EA" w:rsidP="00B962EA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380,818</w:t>
            </w:r>
          </w:p>
        </w:tc>
      </w:tr>
      <w:tr w:rsidR="004D5290" w:rsidRPr="00C327F6" w14:paraId="7BA34AD6" w14:textId="77777777" w:rsidTr="00F11682">
        <w:tc>
          <w:tcPr>
            <w:tcW w:w="2070" w:type="dxa"/>
          </w:tcPr>
          <w:p w14:paraId="4FF66DC9" w14:textId="77777777" w:rsidR="00B962EA" w:rsidRPr="00C327F6" w:rsidRDefault="00B962EA" w:rsidP="00B962EA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DE899E" w14:textId="5C380A79" w:rsidR="00B962EA" w:rsidRPr="00C327F6" w:rsidRDefault="003A184F" w:rsidP="00B962EA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35244D1" w14:textId="77777777" w:rsidR="00B962EA" w:rsidRPr="00C327F6" w:rsidRDefault="00B962EA" w:rsidP="00B962EA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6626FEA2" w14:textId="481E9426" w:rsidR="00B962EA" w:rsidRPr="00C327F6" w:rsidRDefault="003A184F" w:rsidP="00B962EA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  <w:tc>
          <w:tcPr>
            <w:tcW w:w="236" w:type="dxa"/>
          </w:tcPr>
          <w:p w14:paraId="01037E99" w14:textId="77777777" w:rsidR="00B962EA" w:rsidRPr="00C327F6" w:rsidRDefault="00B962EA" w:rsidP="00B962EA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</w:tcPr>
          <w:p w14:paraId="7E1C5CB7" w14:textId="32A9311B" w:rsidR="00B962EA" w:rsidRPr="00C327F6" w:rsidRDefault="003A184F" w:rsidP="00B962EA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  <w:tc>
          <w:tcPr>
            <w:tcW w:w="264" w:type="dxa"/>
          </w:tcPr>
          <w:p w14:paraId="211DCDF9" w14:textId="77777777" w:rsidR="00B962EA" w:rsidRPr="00C327F6" w:rsidRDefault="00B962EA" w:rsidP="00B962EA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0F738148" w14:textId="1431C995" w:rsidR="00B962EA" w:rsidRPr="00C327F6" w:rsidRDefault="00B962EA" w:rsidP="00B962EA">
            <w:pPr>
              <w:tabs>
                <w:tab w:val="decimal" w:pos="5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3366FE" w14:textId="77777777" w:rsidR="00B962EA" w:rsidRPr="00C327F6" w:rsidRDefault="00B962EA" w:rsidP="00B962EA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18031530" w14:textId="4020C86D" w:rsidR="00B962EA" w:rsidRPr="00C327F6" w:rsidRDefault="00B962EA" w:rsidP="00B962EA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  <w:tc>
          <w:tcPr>
            <w:tcW w:w="236" w:type="dxa"/>
            <w:gridSpan w:val="2"/>
          </w:tcPr>
          <w:p w14:paraId="49509007" w14:textId="77777777" w:rsidR="00B962EA" w:rsidRPr="00C327F6" w:rsidRDefault="00B962EA" w:rsidP="00B962EA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gridSpan w:val="2"/>
          </w:tcPr>
          <w:p w14:paraId="32B24239" w14:textId="0DCF041B" w:rsidR="00B962EA" w:rsidRPr="00C327F6" w:rsidRDefault="00B962EA" w:rsidP="00B962EA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</w:tr>
      <w:tr w:rsidR="00B962EA" w:rsidRPr="00C327F6" w14:paraId="0D97CA10" w14:textId="77777777" w:rsidTr="00F11682">
        <w:tc>
          <w:tcPr>
            <w:tcW w:w="2070" w:type="dxa"/>
          </w:tcPr>
          <w:p w14:paraId="427AF48B" w14:textId="77777777" w:rsidR="00B962EA" w:rsidRPr="00C327F6" w:rsidRDefault="00B962EA" w:rsidP="00B962E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045BA1" w14:textId="3CE609AC" w:rsidR="00B962EA" w:rsidRPr="00C327F6" w:rsidRDefault="003A184F" w:rsidP="00B962EA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57,246</w:t>
            </w:r>
          </w:p>
        </w:tc>
        <w:tc>
          <w:tcPr>
            <w:tcW w:w="261" w:type="dxa"/>
          </w:tcPr>
          <w:p w14:paraId="7C3BEEE0" w14:textId="77777777" w:rsidR="00B962EA" w:rsidRPr="00C327F6" w:rsidRDefault="00B962EA" w:rsidP="00B962EA">
            <w:pPr>
              <w:tabs>
                <w:tab w:val="left" w:pos="540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2247FAD8" w14:textId="7BA531BC" w:rsidR="00B962EA" w:rsidRPr="00C327F6" w:rsidRDefault="003A184F" w:rsidP="00B962EA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327,402</w:t>
            </w:r>
          </w:p>
        </w:tc>
        <w:tc>
          <w:tcPr>
            <w:tcW w:w="236" w:type="dxa"/>
          </w:tcPr>
          <w:p w14:paraId="3E6EF76D" w14:textId="77777777" w:rsidR="00B962EA" w:rsidRPr="00C327F6" w:rsidRDefault="00B962EA" w:rsidP="00B962EA">
            <w:pPr>
              <w:tabs>
                <w:tab w:val="left" w:pos="540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4216EAF6" w14:textId="1D7F4D7C" w:rsidR="00B962EA" w:rsidRPr="00C327F6" w:rsidRDefault="003A184F" w:rsidP="00B962EA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384,648</w:t>
            </w:r>
          </w:p>
        </w:tc>
        <w:tc>
          <w:tcPr>
            <w:tcW w:w="264" w:type="dxa"/>
          </w:tcPr>
          <w:p w14:paraId="0440BB75" w14:textId="77777777" w:rsidR="00B962EA" w:rsidRPr="00C327F6" w:rsidRDefault="00B962EA" w:rsidP="00B962EA">
            <w:pPr>
              <w:tabs>
                <w:tab w:val="left" w:pos="540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4264340C" w14:textId="175E39AD" w:rsidR="00B962EA" w:rsidRPr="00C327F6" w:rsidRDefault="00B962EA" w:rsidP="00B962EA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71,457</w:t>
            </w:r>
          </w:p>
        </w:tc>
        <w:tc>
          <w:tcPr>
            <w:tcW w:w="270" w:type="dxa"/>
          </w:tcPr>
          <w:p w14:paraId="192D8136" w14:textId="77777777" w:rsidR="00B962EA" w:rsidRPr="00C327F6" w:rsidRDefault="00B962EA" w:rsidP="00B962EA">
            <w:pPr>
              <w:tabs>
                <w:tab w:val="left" w:pos="540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01C2A7B9" w14:textId="2480DC5C" w:rsidR="00B962EA" w:rsidRPr="00C327F6" w:rsidRDefault="00B962EA" w:rsidP="00B962EA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416,025</w:t>
            </w:r>
          </w:p>
        </w:tc>
        <w:tc>
          <w:tcPr>
            <w:tcW w:w="236" w:type="dxa"/>
            <w:gridSpan w:val="2"/>
          </w:tcPr>
          <w:p w14:paraId="23A9130A" w14:textId="77777777" w:rsidR="00B962EA" w:rsidRPr="00C327F6" w:rsidRDefault="00B962EA" w:rsidP="00B962EA">
            <w:pPr>
              <w:tabs>
                <w:tab w:val="left" w:pos="540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4C2E45" w14:textId="555B685C" w:rsidR="00B962EA" w:rsidRPr="00C327F6" w:rsidRDefault="00B962EA" w:rsidP="00B962EA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487,482</w:t>
            </w:r>
          </w:p>
        </w:tc>
      </w:tr>
    </w:tbl>
    <w:p w14:paraId="132F75BF" w14:textId="77777777" w:rsidR="00BA279F" w:rsidRPr="00C327F6" w:rsidRDefault="00BA279F" w:rsidP="00BA279F">
      <w:pPr>
        <w:pStyle w:val="ListParagraph"/>
        <w:ind w:left="2880"/>
        <w:jc w:val="thaiDistribute"/>
        <w:rPr>
          <w:rFonts w:asciiTheme="majorBidi" w:hAnsiTheme="majorBidi" w:cstheme="majorBidi"/>
          <w:sz w:val="24"/>
          <w:szCs w:val="24"/>
        </w:rPr>
      </w:pPr>
    </w:p>
    <w:p w14:paraId="1EC4E121" w14:textId="77777777" w:rsidR="00BA279F" w:rsidRPr="00C327F6" w:rsidRDefault="00BA279F" w:rsidP="00BA279F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C327F6">
        <w:rPr>
          <w:rFonts w:asciiTheme="majorBidi" w:hAnsiTheme="majorBidi"/>
          <w:spacing w:val="2"/>
          <w:sz w:val="30"/>
          <w:szCs w:val="30"/>
          <w:cs/>
        </w:rPr>
        <w:t>บริษัทย่อยบางแห่งในกลุ่มบริษัทได้รับสิทธิประโยชน์การส่งเสริมการลงทุนเช่นเดียวกับบริษัทดังกล่าวข้างต้น</w:t>
      </w:r>
    </w:p>
    <w:p w14:paraId="54C81A58" w14:textId="5ED2A5D3" w:rsidR="00BA279F" w:rsidRPr="00C327F6" w:rsidRDefault="00BA279F" w:rsidP="00BA279F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6C59E9B" w14:textId="77777777" w:rsidR="00474081" w:rsidRPr="00C327F6" w:rsidRDefault="00474081" w:rsidP="00BA279F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8036510" w14:textId="790E06DB" w:rsidR="00CA3EBC" w:rsidRPr="00C327F6" w:rsidRDefault="00CA3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th-TH"/>
        </w:rPr>
      </w:pPr>
      <w:r w:rsidRPr="00C327F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7A4E27DF" w14:textId="2180A7E8" w:rsidR="003968AF" w:rsidRPr="00C327F6" w:rsidRDefault="001503D0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327F6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ขาดทุน</w:t>
      </w:r>
      <w:r w:rsidR="003968AF" w:rsidRPr="00C327F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ต่อหุ้น </w:t>
      </w:r>
    </w:p>
    <w:p w14:paraId="77DC4A1F" w14:textId="35DC99F1" w:rsidR="00C016C5" w:rsidRPr="00C327F6" w:rsidRDefault="00C016C5" w:rsidP="00B1061C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22"/>
          <w:szCs w:val="22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7"/>
        <w:gridCol w:w="271"/>
        <w:gridCol w:w="1101"/>
        <w:gridCol w:w="254"/>
        <w:gridCol w:w="1082"/>
        <w:gridCol w:w="263"/>
        <w:gridCol w:w="1080"/>
      </w:tblGrid>
      <w:tr w:rsidR="004D5290" w:rsidRPr="00C327F6" w14:paraId="65FE1765" w14:textId="77777777" w:rsidTr="00FA41B8">
        <w:trPr>
          <w:trHeight w:val="20"/>
          <w:tblHeader/>
        </w:trPr>
        <w:tc>
          <w:tcPr>
            <w:tcW w:w="2233" w:type="pct"/>
          </w:tcPr>
          <w:p w14:paraId="0F316492" w14:textId="77777777" w:rsidR="000B6DAD" w:rsidRPr="00C327F6" w:rsidRDefault="000B6DAD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right="-131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14:paraId="74EBFACB" w14:textId="77777777" w:rsidR="000B6DAD" w:rsidRPr="00C327F6" w:rsidRDefault="000B6DAD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1C014212" w14:textId="77777777" w:rsidR="000B6DAD" w:rsidRPr="00C327F6" w:rsidRDefault="000B6DAD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77507DFC" w14:textId="77777777" w:rsidR="000B6DAD" w:rsidRPr="00C327F6" w:rsidRDefault="000B6DAD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290" w:rsidRPr="00C327F6" w14:paraId="361A70CE" w14:textId="77777777" w:rsidTr="00FA41B8">
        <w:trPr>
          <w:trHeight w:val="20"/>
          <w:tblHeader/>
        </w:trPr>
        <w:tc>
          <w:tcPr>
            <w:tcW w:w="2233" w:type="pct"/>
          </w:tcPr>
          <w:p w14:paraId="5FD4586E" w14:textId="16DF7913" w:rsidR="000B6DAD" w:rsidRPr="00C327F6" w:rsidRDefault="000B6DAD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right="-131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70514C86" w14:textId="1D14E782" w:rsidR="000B6DAD" w:rsidRPr="00C327F6" w:rsidRDefault="00BD2F2E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79F1A557" w14:textId="77777777" w:rsidR="000B6DAD" w:rsidRPr="00C327F6" w:rsidRDefault="000B6DAD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660F3C4" w14:textId="2585B3D2" w:rsidR="000B6DAD" w:rsidRPr="00C327F6" w:rsidRDefault="00BD2F2E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7" w:type="pct"/>
          </w:tcPr>
          <w:p w14:paraId="1074751B" w14:textId="77777777" w:rsidR="000B6DAD" w:rsidRPr="00C327F6" w:rsidRDefault="000B6DAD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EBD4A8C" w14:textId="5C97BDEB" w:rsidR="000B6DAD" w:rsidRPr="00C327F6" w:rsidRDefault="00BD2F2E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2" w:type="pct"/>
          </w:tcPr>
          <w:p w14:paraId="1EE1D07A" w14:textId="77777777" w:rsidR="000B6DAD" w:rsidRPr="00C327F6" w:rsidRDefault="000B6DAD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8079636" w14:textId="464CFA9A" w:rsidR="000B6DAD" w:rsidRPr="00C327F6" w:rsidRDefault="00BD2F2E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D5290" w:rsidRPr="00C327F6" w14:paraId="2091748A" w14:textId="77777777" w:rsidTr="00FA41B8">
        <w:trPr>
          <w:trHeight w:val="20"/>
          <w:tblHeader/>
        </w:trPr>
        <w:tc>
          <w:tcPr>
            <w:tcW w:w="2233" w:type="pct"/>
          </w:tcPr>
          <w:p w14:paraId="2F666AD9" w14:textId="77777777" w:rsidR="000B6DAD" w:rsidRPr="00C327F6" w:rsidRDefault="000B6DAD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right="-131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14:paraId="071DE2C6" w14:textId="77777777" w:rsidR="000B6DAD" w:rsidRPr="00C327F6" w:rsidRDefault="000B6DAD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</w:t>
            </w: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5290" w:rsidRPr="00C327F6" w14:paraId="65665C01" w14:textId="77777777" w:rsidTr="006D7C07">
        <w:trPr>
          <w:trHeight w:val="20"/>
        </w:trPr>
        <w:tc>
          <w:tcPr>
            <w:tcW w:w="2233" w:type="pct"/>
          </w:tcPr>
          <w:p w14:paraId="4356F540" w14:textId="56940402" w:rsidR="00B962EA" w:rsidRPr="00C327F6" w:rsidRDefault="00B962EA" w:rsidP="00B9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ขาดทุนสำหรับ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ที่เป็นของ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ผู้ถือหุ้นสามัญของบริษัท </w:t>
            </w:r>
          </w:p>
        </w:tc>
        <w:tc>
          <w:tcPr>
            <w:tcW w:w="581" w:type="pct"/>
          </w:tcPr>
          <w:p w14:paraId="2221A530" w14:textId="77777777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0B5EAE" w14:textId="5E82E1E0" w:rsidR="00436852" w:rsidRPr="00C327F6" w:rsidRDefault="00436852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61C3" w:rsidRPr="00C327F6">
              <w:rPr>
                <w:rFonts w:asciiTheme="majorBidi" w:hAnsiTheme="majorBidi" w:cstheme="majorBidi"/>
                <w:sz w:val="30"/>
                <w:szCs w:val="30"/>
              </w:rPr>
              <w:t>14,600.39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213C2F86" w14:textId="77777777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0AB983E" w14:textId="77777777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F7FA54" w14:textId="11FC5074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(29,810.55)</w:t>
            </w:r>
          </w:p>
        </w:tc>
        <w:tc>
          <w:tcPr>
            <w:tcW w:w="137" w:type="pct"/>
          </w:tcPr>
          <w:p w14:paraId="704B2967" w14:textId="77777777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1F72CCD" w14:textId="77777777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8039CD" w14:textId="76155E51" w:rsidR="00436852" w:rsidRPr="00C327F6" w:rsidRDefault="00436852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(9,837.56)</w:t>
            </w:r>
          </w:p>
        </w:tc>
        <w:tc>
          <w:tcPr>
            <w:tcW w:w="142" w:type="pct"/>
          </w:tcPr>
          <w:p w14:paraId="683617CE" w14:textId="77777777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F0BDD41" w14:textId="77777777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3C2BB9" w14:textId="4E32AE59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(21,336.9</w:t>
            </w:r>
            <w:r w:rsidR="00141B9F" w:rsidRPr="00C327F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5290" w:rsidRPr="00C327F6" w14:paraId="24B51CBD" w14:textId="77777777" w:rsidTr="006D7C07">
        <w:trPr>
          <w:trHeight w:val="20"/>
        </w:trPr>
        <w:tc>
          <w:tcPr>
            <w:tcW w:w="2233" w:type="pct"/>
          </w:tcPr>
          <w:p w14:paraId="3EA3AF7A" w14:textId="21CB26F3" w:rsidR="00B962EA" w:rsidRPr="00C327F6" w:rsidRDefault="00B962EA" w:rsidP="00B9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ดอกเบี้ยจ่ายสำหรับปีของหุ้นกู้ด้อยสิทธิ</w:t>
            </w:r>
          </w:p>
          <w:p w14:paraId="446939CF" w14:textId="0D9E66C9" w:rsidR="00B962EA" w:rsidRPr="00C327F6" w:rsidRDefault="00B962EA" w:rsidP="00B9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   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ที่มีลักษณะคล้ายทุนฯ  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C82EC4A" w14:textId="77777777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15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DB8EDF" w14:textId="793786EE" w:rsidR="00436852" w:rsidRPr="00C327F6" w:rsidRDefault="00436852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15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(1,682.87)</w:t>
            </w:r>
          </w:p>
        </w:tc>
        <w:tc>
          <w:tcPr>
            <w:tcW w:w="146" w:type="pct"/>
          </w:tcPr>
          <w:p w14:paraId="6904BE3A" w14:textId="77777777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01D0F648" w14:textId="77777777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02A044" w14:textId="4884E12D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(37.17)</w:t>
            </w:r>
          </w:p>
        </w:tc>
        <w:tc>
          <w:tcPr>
            <w:tcW w:w="137" w:type="pct"/>
          </w:tcPr>
          <w:p w14:paraId="5DCB51CE" w14:textId="77777777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975478C" w14:textId="77777777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0E247A" w14:textId="6BFA0ED5" w:rsidR="00436852" w:rsidRPr="00C327F6" w:rsidRDefault="00436852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(926.25)</w:t>
            </w:r>
          </w:p>
        </w:tc>
        <w:tc>
          <w:tcPr>
            <w:tcW w:w="142" w:type="pct"/>
          </w:tcPr>
          <w:p w14:paraId="259A3197" w14:textId="77777777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40EB219" w14:textId="77777777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6D3C75" w14:textId="12D312D2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(37.17)</w:t>
            </w:r>
          </w:p>
        </w:tc>
      </w:tr>
      <w:tr w:rsidR="004D5290" w:rsidRPr="00C327F6" w14:paraId="3FE2022F" w14:textId="77777777" w:rsidTr="006D7C07">
        <w:trPr>
          <w:trHeight w:val="20"/>
        </w:trPr>
        <w:tc>
          <w:tcPr>
            <w:tcW w:w="2233" w:type="pct"/>
          </w:tcPr>
          <w:p w14:paraId="3B5D8B15" w14:textId="4138AD39" w:rsidR="00B962EA" w:rsidRPr="00C327F6" w:rsidRDefault="00B962EA" w:rsidP="00B9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b/>
                <w:bCs/>
                <w:iCs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ขาดทุนสำหรับ</w:t>
            </w:r>
            <w:r w:rsidRPr="00C327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ที่เป็นของ</w:t>
            </w: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ผู้ถือหุ้นสามัญของบริษัท (ขั้นพื้นฐาน)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57519DA1" w14:textId="77777777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EAD6538" w14:textId="20CC8C49" w:rsidR="00436852" w:rsidRPr="00C327F6" w:rsidRDefault="00436852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061C3"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16,283.26</w:t>
            </w: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2D10DEDA" w14:textId="77777777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44844BFB" w14:textId="77777777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B420BF0" w14:textId="2263BD11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(29,847.72)</w:t>
            </w:r>
          </w:p>
        </w:tc>
        <w:tc>
          <w:tcPr>
            <w:tcW w:w="137" w:type="pct"/>
          </w:tcPr>
          <w:p w14:paraId="2FD0DF9D" w14:textId="77777777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8A5DE08" w14:textId="77777777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B1F5363" w14:textId="0C5ABCF4" w:rsidR="00436852" w:rsidRPr="00C327F6" w:rsidRDefault="00436852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(10,763.81)</w:t>
            </w:r>
          </w:p>
        </w:tc>
        <w:tc>
          <w:tcPr>
            <w:tcW w:w="142" w:type="pct"/>
          </w:tcPr>
          <w:p w14:paraId="7BCEF67F" w14:textId="77777777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39AC65E" w14:textId="77777777" w:rsidR="00B962EA" w:rsidRPr="00C327F6" w:rsidRDefault="00B962EA" w:rsidP="00B962EA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DD357F4" w14:textId="33B8C809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(21,374.07)</w:t>
            </w:r>
          </w:p>
        </w:tc>
      </w:tr>
      <w:tr w:rsidR="004D5290" w:rsidRPr="00C327F6" w14:paraId="3058ED38" w14:textId="77777777" w:rsidTr="00FA41B8">
        <w:trPr>
          <w:trHeight w:val="20"/>
        </w:trPr>
        <w:tc>
          <w:tcPr>
            <w:tcW w:w="2233" w:type="pct"/>
          </w:tcPr>
          <w:p w14:paraId="1D3670C8" w14:textId="77777777" w:rsidR="00B962EA" w:rsidRPr="00C327F6" w:rsidRDefault="00B962EA" w:rsidP="00B9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จำนวนหุ้นสามัญถัวเฉลี่ยถ่วงน้ำหนัก </w:t>
            </w:r>
          </w:p>
          <w:p w14:paraId="3752A13A" w14:textId="1FDFB897" w:rsidR="00B962EA" w:rsidRPr="00C327F6" w:rsidRDefault="00B962EA" w:rsidP="00B9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C327F6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C327F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C327F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Theme="majorBidi" w:hAnsiTheme="majorBidi"/>
                <w:sz w:val="30"/>
                <w:szCs w:val="30"/>
              </w:rPr>
              <w:t>31</w:t>
            </w:r>
            <w:r w:rsidRPr="00C327F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Theme="majorBidi" w:hAnsi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64C8003D" w14:textId="77777777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15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000D60" w14:textId="67BE23C3" w:rsidR="00436852" w:rsidRPr="00C327F6" w:rsidRDefault="00436852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15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350E1DE0" w14:textId="77777777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5DD5C74E" w14:textId="77777777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9CF9E8" w14:textId="6D4BECC6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  <w:tc>
          <w:tcPr>
            <w:tcW w:w="137" w:type="pct"/>
          </w:tcPr>
          <w:p w14:paraId="162C29D4" w14:textId="77777777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2B2773C5" w14:textId="77777777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15" w:righ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4D56E6" w14:textId="022A0AE2" w:rsidR="00436852" w:rsidRPr="00C327F6" w:rsidRDefault="00436852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15" w:righ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  <w:tc>
          <w:tcPr>
            <w:tcW w:w="142" w:type="pct"/>
          </w:tcPr>
          <w:p w14:paraId="2D0B87D4" w14:textId="77777777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480A6F8E" w14:textId="77777777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66946D" w14:textId="53666E21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</w:tr>
      <w:tr w:rsidR="00B962EA" w:rsidRPr="00C327F6" w14:paraId="49DC1291" w14:textId="77777777" w:rsidTr="005772F1">
        <w:trPr>
          <w:trHeight w:val="20"/>
        </w:trPr>
        <w:tc>
          <w:tcPr>
            <w:tcW w:w="2233" w:type="pct"/>
          </w:tcPr>
          <w:p w14:paraId="45095716" w14:textId="54F01EB5" w:rsidR="00B962EA" w:rsidRPr="00C327F6" w:rsidRDefault="00B962EA" w:rsidP="00B9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ขาดทุนต่อหุ้น (ขั้นพื้นฐาน) 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</w:tcPr>
          <w:p w14:paraId="125EB871" w14:textId="02F115E8" w:rsidR="00B962EA" w:rsidRPr="00C327F6" w:rsidRDefault="00436852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061C3"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3.61</w:t>
            </w: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56D68B89" w14:textId="77777777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</w:tcPr>
          <w:p w14:paraId="7FB3E15B" w14:textId="40F871D7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(6.62)</w:t>
            </w:r>
          </w:p>
        </w:tc>
        <w:tc>
          <w:tcPr>
            <w:tcW w:w="137" w:type="pct"/>
          </w:tcPr>
          <w:p w14:paraId="32D9510D" w14:textId="77777777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</w:tcPr>
          <w:p w14:paraId="56073644" w14:textId="4406BA64" w:rsidR="00B962EA" w:rsidRPr="00C327F6" w:rsidRDefault="00436852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(2.39)</w:t>
            </w:r>
          </w:p>
        </w:tc>
        <w:tc>
          <w:tcPr>
            <w:tcW w:w="142" w:type="pct"/>
          </w:tcPr>
          <w:p w14:paraId="6DB9A0AC" w14:textId="77777777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</w:tcPr>
          <w:p w14:paraId="0555DBC0" w14:textId="4472B0A4" w:rsidR="00B962EA" w:rsidRPr="00C327F6" w:rsidRDefault="00B962EA" w:rsidP="00B96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(4.74)</w:t>
            </w:r>
          </w:p>
        </w:tc>
      </w:tr>
    </w:tbl>
    <w:p w14:paraId="6B0A8F89" w14:textId="77777777" w:rsidR="000B6DAD" w:rsidRPr="00C327F6" w:rsidRDefault="000B6DAD" w:rsidP="00B1061C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7AF5B127" w14:textId="1A4140AD" w:rsidR="00D44546" w:rsidRPr="00C327F6" w:rsidRDefault="00B1061C" w:rsidP="00EC6587">
      <w:pPr>
        <w:tabs>
          <w:tab w:val="clear" w:pos="227"/>
          <w:tab w:val="clear" w:pos="454"/>
          <w:tab w:val="left" w:pos="540"/>
        </w:tabs>
        <w:spacing w:line="240" w:lineRule="auto"/>
        <w:ind w:left="540" w:right="108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C327F6">
        <w:rPr>
          <w:rFonts w:asciiTheme="majorBidi" w:hAnsiTheme="majorBidi"/>
          <w:spacing w:val="2"/>
          <w:sz w:val="30"/>
          <w:szCs w:val="30"/>
          <w:cs/>
        </w:rPr>
        <w:t>บริษัทไม่มีหุ้นสามัญเทียบเท่าปรับลดในระหว่าง</w:t>
      </w:r>
      <w:r w:rsidR="00764FA0" w:rsidRPr="00C327F6">
        <w:rPr>
          <w:rFonts w:asciiTheme="majorBidi" w:hAnsiTheme="majorBidi" w:hint="cs"/>
          <w:spacing w:val="2"/>
          <w:sz w:val="30"/>
          <w:szCs w:val="30"/>
          <w:cs/>
        </w:rPr>
        <w:t>ปี</w:t>
      </w:r>
      <w:r w:rsidRPr="00C327F6">
        <w:rPr>
          <w:rFonts w:asciiTheme="majorBidi" w:hAnsiTheme="majorBidi" w:hint="cs"/>
          <w:spacing w:val="2"/>
          <w:sz w:val="30"/>
          <w:szCs w:val="30"/>
          <w:cs/>
        </w:rPr>
        <w:t xml:space="preserve">สิ้นสุดวันที่ </w:t>
      </w:r>
      <w:r w:rsidR="00764FA0" w:rsidRPr="00C327F6">
        <w:rPr>
          <w:rFonts w:asciiTheme="majorBidi" w:hAnsiTheme="majorBidi"/>
          <w:spacing w:val="2"/>
          <w:sz w:val="30"/>
          <w:szCs w:val="30"/>
        </w:rPr>
        <w:t xml:space="preserve">31 </w:t>
      </w:r>
      <w:r w:rsidR="00764FA0" w:rsidRPr="00C327F6">
        <w:rPr>
          <w:rFonts w:asciiTheme="majorBidi" w:hAnsiTheme="majorBidi" w:hint="cs"/>
          <w:spacing w:val="2"/>
          <w:sz w:val="30"/>
          <w:szCs w:val="30"/>
          <w:cs/>
        </w:rPr>
        <w:t>ธันวาคม</w:t>
      </w:r>
      <w:r w:rsidRPr="00C327F6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="00BD2F2E" w:rsidRPr="00C327F6">
        <w:rPr>
          <w:rFonts w:asciiTheme="majorBidi" w:hAnsiTheme="majorBidi"/>
          <w:spacing w:val="2"/>
          <w:sz w:val="30"/>
          <w:szCs w:val="30"/>
        </w:rPr>
        <w:t>2568</w:t>
      </w:r>
      <w:r w:rsidR="00825EA4" w:rsidRPr="00C327F6">
        <w:rPr>
          <w:rFonts w:asciiTheme="majorBidi" w:hAnsiTheme="majorBidi"/>
          <w:spacing w:val="2"/>
          <w:sz w:val="30"/>
          <w:szCs w:val="30"/>
        </w:rPr>
        <w:t xml:space="preserve"> </w:t>
      </w:r>
      <w:r w:rsidR="00825EA4" w:rsidRPr="00C327F6">
        <w:rPr>
          <w:rFonts w:asciiTheme="majorBidi" w:hAnsiTheme="majorBidi"/>
          <w:spacing w:val="2"/>
          <w:sz w:val="30"/>
          <w:szCs w:val="30"/>
          <w:cs/>
        </w:rPr>
        <w:t xml:space="preserve">และ </w:t>
      </w:r>
      <w:r w:rsidR="00BD2F2E" w:rsidRPr="00C327F6">
        <w:rPr>
          <w:rFonts w:asciiTheme="majorBidi" w:hAnsiTheme="majorBidi"/>
          <w:spacing w:val="2"/>
          <w:sz w:val="30"/>
          <w:szCs w:val="30"/>
        </w:rPr>
        <w:t>2567</w:t>
      </w:r>
      <w:r w:rsidRPr="00C327F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EC6587" w:rsidRPr="00C327F6">
        <w:rPr>
          <w:rFonts w:asciiTheme="majorBidi" w:hAnsiTheme="majorBidi" w:hint="cs"/>
          <w:spacing w:val="2"/>
          <w:sz w:val="30"/>
          <w:szCs w:val="30"/>
          <w:cs/>
        </w:rPr>
        <w:t>ดังนั้น</w:t>
      </w:r>
      <w:r w:rsidR="00EC6587" w:rsidRPr="00C327F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EC6587" w:rsidRPr="00C327F6">
        <w:rPr>
          <w:rFonts w:asciiTheme="majorBidi" w:hAnsiTheme="majorBidi" w:hint="cs"/>
          <w:spacing w:val="2"/>
          <w:sz w:val="30"/>
          <w:szCs w:val="30"/>
          <w:cs/>
        </w:rPr>
        <w:t>ขาดทุนต่อหุ้นปรับลดจึงเท่ากับขาดทุนต่อหุ้นขั้นพื้นฐาน</w:t>
      </w:r>
    </w:p>
    <w:p w14:paraId="7AE20346" w14:textId="77777777" w:rsidR="00EC6587" w:rsidRPr="00C327F6" w:rsidRDefault="00EC6587" w:rsidP="00EC6587">
      <w:pPr>
        <w:tabs>
          <w:tab w:val="clear" w:pos="227"/>
          <w:tab w:val="clear" w:pos="454"/>
          <w:tab w:val="left" w:pos="540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6AC155F" w14:textId="56A1316C" w:rsidR="00DC3519" w:rsidRPr="00C327F6" w:rsidRDefault="00DC3519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327F6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46BC6BC7" w14:textId="2A49D13F" w:rsidR="00DC3519" w:rsidRPr="00C327F6" w:rsidRDefault="00DC3519" w:rsidP="004207F0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8"/>
        <w:gridCol w:w="1625"/>
        <w:gridCol w:w="239"/>
        <w:gridCol w:w="1652"/>
        <w:gridCol w:w="239"/>
        <w:gridCol w:w="1199"/>
        <w:gridCol w:w="239"/>
        <w:gridCol w:w="1289"/>
      </w:tblGrid>
      <w:tr w:rsidR="004D5290" w:rsidRPr="00C327F6" w14:paraId="7602FB79" w14:textId="77777777" w:rsidTr="003C22A7">
        <w:trPr>
          <w:trHeight w:val="432"/>
        </w:trPr>
        <w:tc>
          <w:tcPr>
            <w:tcW w:w="1469" w:type="pct"/>
          </w:tcPr>
          <w:p w14:paraId="457F9D6A" w14:textId="77777777" w:rsidR="00DC3519" w:rsidRPr="00C327F6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pct"/>
            <w:vAlign w:val="bottom"/>
          </w:tcPr>
          <w:p w14:paraId="4BC6C978" w14:textId="77777777" w:rsidR="00DC3519" w:rsidRPr="00C327F6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30" w:type="pct"/>
          </w:tcPr>
          <w:p w14:paraId="242BD1E5" w14:textId="77777777" w:rsidR="00DC3519" w:rsidRPr="00C327F6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pct"/>
            <w:vAlign w:val="bottom"/>
          </w:tcPr>
          <w:p w14:paraId="401FF4BD" w14:textId="77777777" w:rsidR="00DC3519" w:rsidRPr="00C327F6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0" w:type="pct"/>
          </w:tcPr>
          <w:p w14:paraId="24FCD97E" w14:textId="77777777" w:rsidR="00DC3519" w:rsidRPr="00C327F6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vAlign w:val="bottom"/>
          </w:tcPr>
          <w:p w14:paraId="133080A8" w14:textId="77777777" w:rsidR="00DC3519" w:rsidRPr="00C327F6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30" w:type="pct"/>
          </w:tcPr>
          <w:p w14:paraId="46C46441" w14:textId="77777777" w:rsidR="00DC3519" w:rsidRPr="00C327F6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7746E66E" w14:textId="77777777" w:rsidR="00DC3519" w:rsidRPr="00C327F6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D5290" w:rsidRPr="00C327F6" w14:paraId="6F2A0C61" w14:textId="77777777" w:rsidTr="003C22A7">
        <w:trPr>
          <w:trHeight w:val="432"/>
        </w:trPr>
        <w:tc>
          <w:tcPr>
            <w:tcW w:w="1469" w:type="pct"/>
          </w:tcPr>
          <w:p w14:paraId="6B76585A" w14:textId="77777777" w:rsidR="00DC3519" w:rsidRPr="00C327F6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5" w:type="pct"/>
          </w:tcPr>
          <w:p w14:paraId="3628573A" w14:textId="77777777" w:rsidR="00DC3519" w:rsidRPr="00C327F6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4A72084" w14:textId="77777777" w:rsidR="00DC3519" w:rsidRPr="00C327F6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5A9736A0" w14:textId="77777777" w:rsidR="00DC3519" w:rsidRPr="00C327F6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6178DAF" w14:textId="77777777" w:rsidR="00DC3519" w:rsidRPr="00C327F6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3" w:type="pct"/>
          </w:tcPr>
          <w:p w14:paraId="00A3728E" w14:textId="77777777" w:rsidR="00DC3519" w:rsidRPr="00C327F6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2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0" w:type="pct"/>
          </w:tcPr>
          <w:p w14:paraId="196E6E5B" w14:textId="77777777" w:rsidR="00DC3519" w:rsidRPr="00C327F6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3C8C5873" w14:textId="77777777" w:rsidR="00DC3519" w:rsidRPr="00C327F6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2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5290" w:rsidRPr="00C327F6" w14:paraId="648A8FE1" w14:textId="77777777" w:rsidTr="003C22A7">
        <w:trPr>
          <w:trHeight w:val="432"/>
        </w:trPr>
        <w:tc>
          <w:tcPr>
            <w:tcW w:w="1469" w:type="pct"/>
          </w:tcPr>
          <w:p w14:paraId="3B29CA3E" w14:textId="0DFAEFF3" w:rsidR="00DC3519" w:rsidRPr="00C327F6" w:rsidRDefault="00BD2F2E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885" w:type="pct"/>
          </w:tcPr>
          <w:p w14:paraId="4D4080AB" w14:textId="77777777" w:rsidR="00DC3519" w:rsidRPr="00C327F6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E94F949" w14:textId="77777777" w:rsidR="00DC3519" w:rsidRPr="00C327F6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742C4533" w14:textId="77777777" w:rsidR="00DC3519" w:rsidRPr="00C327F6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167B401" w14:textId="77777777" w:rsidR="00DC3519" w:rsidRPr="00C327F6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62717B94" w14:textId="77777777" w:rsidR="00DC3519" w:rsidRPr="00C327F6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69EC837" w14:textId="77777777" w:rsidR="00DC3519" w:rsidRPr="00C327F6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0473AB98" w14:textId="77777777" w:rsidR="00DC3519" w:rsidRPr="00C327F6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34A8" w:rsidRPr="00C327F6" w14:paraId="39B96E50" w14:textId="77777777" w:rsidTr="003C22A7">
        <w:trPr>
          <w:trHeight w:val="432"/>
        </w:trPr>
        <w:tc>
          <w:tcPr>
            <w:tcW w:w="1469" w:type="pct"/>
          </w:tcPr>
          <w:p w14:paraId="32BE8447" w14:textId="51A2C8F5" w:rsidR="003C34A8" w:rsidRPr="00C327F6" w:rsidRDefault="003C34A8" w:rsidP="003C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="00BD2F2E"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885" w:type="pct"/>
          </w:tcPr>
          <w:p w14:paraId="51E573F4" w14:textId="3C282631" w:rsidR="003C34A8" w:rsidRPr="00C327F6" w:rsidRDefault="00AA62FE" w:rsidP="00AA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/>
                <w:sz w:val="30"/>
                <w:szCs w:val="30"/>
              </w:rPr>
              <w:t xml:space="preserve">8 </w:t>
            </w:r>
            <w:r w:rsidR="003C34A8" w:rsidRPr="00C327F6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="003C34A8" w:rsidRPr="00C327F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D2F2E"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" w:type="pct"/>
          </w:tcPr>
          <w:p w14:paraId="6A9E4183" w14:textId="77777777" w:rsidR="003C34A8" w:rsidRPr="00C327F6" w:rsidRDefault="003C34A8" w:rsidP="003C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544431AE" w14:textId="4C2BFBAB" w:rsidR="003C34A8" w:rsidRPr="00C327F6" w:rsidRDefault="00AA62FE" w:rsidP="003C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/>
                <w:sz w:val="30"/>
                <w:szCs w:val="30"/>
              </w:rPr>
              <w:t>24</w:t>
            </w:r>
            <w:r w:rsidR="00195429" w:rsidRPr="00C327F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6C4A8E" w:rsidRPr="00C327F6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="006C4A8E" w:rsidRPr="00C327F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D2F2E"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" w:type="pct"/>
          </w:tcPr>
          <w:p w14:paraId="5732BA0D" w14:textId="77777777" w:rsidR="003C34A8" w:rsidRPr="00C327F6" w:rsidRDefault="003C34A8" w:rsidP="003C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50185665" w14:textId="4F050900" w:rsidR="003C34A8" w:rsidRPr="00C327F6" w:rsidRDefault="00AA62FE" w:rsidP="003C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130" w:type="pct"/>
          </w:tcPr>
          <w:p w14:paraId="50B73A15" w14:textId="77777777" w:rsidR="003C34A8" w:rsidRPr="00C327F6" w:rsidRDefault="003C34A8" w:rsidP="003C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203C05DB" w14:textId="3CE11A36" w:rsidR="003C34A8" w:rsidRPr="00C327F6" w:rsidRDefault="00AA62FE" w:rsidP="003C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2,254</w:t>
            </w:r>
          </w:p>
        </w:tc>
      </w:tr>
    </w:tbl>
    <w:p w14:paraId="074D54A7" w14:textId="3CB532E8" w:rsidR="008F1522" w:rsidRPr="00C327F6" w:rsidRDefault="008F1522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8"/>
        <w:gridCol w:w="1625"/>
        <w:gridCol w:w="239"/>
        <w:gridCol w:w="1652"/>
        <w:gridCol w:w="239"/>
        <w:gridCol w:w="1199"/>
        <w:gridCol w:w="239"/>
        <w:gridCol w:w="1289"/>
      </w:tblGrid>
      <w:tr w:rsidR="004D5290" w:rsidRPr="00C327F6" w14:paraId="1689A544" w14:textId="77777777" w:rsidTr="00393DBD">
        <w:trPr>
          <w:trHeight w:val="432"/>
        </w:trPr>
        <w:tc>
          <w:tcPr>
            <w:tcW w:w="1469" w:type="pct"/>
          </w:tcPr>
          <w:p w14:paraId="092EBC8F" w14:textId="589D8A44" w:rsidR="006C4A8E" w:rsidRPr="00C327F6" w:rsidRDefault="00BD2F2E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885" w:type="pct"/>
          </w:tcPr>
          <w:p w14:paraId="6104754A" w14:textId="77777777" w:rsidR="006C4A8E" w:rsidRPr="00C327F6" w:rsidRDefault="006C4A8E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31492B2" w14:textId="77777777" w:rsidR="006C4A8E" w:rsidRPr="00C327F6" w:rsidRDefault="006C4A8E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474C5EFA" w14:textId="77777777" w:rsidR="006C4A8E" w:rsidRPr="00C327F6" w:rsidRDefault="006C4A8E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7E46C05" w14:textId="77777777" w:rsidR="006C4A8E" w:rsidRPr="00C327F6" w:rsidRDefault="006C4A8E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7110EC6E" w14:textId="77777777" w:rsidR="006C4A8E" w:rsidRPr="00C327F6" w:rsidRDefault="006C4A8E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14B3864" w14:textId="77777777" w:rsidR="006C4A8E" w:rsidRPr="00C327F6" w:rsidRDefault="006C4A8E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2DBF14B1" w14:textId="77777777" w:rsidR="006C4A8E" w:rsidRPr="00C327F6" w:rsidRDefault="006C4A8E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62EA" w:rsidRPr="00C327F6" w14:paraId="5C0B9569" w14:textId="77777777" w:rsidTr="00C00993">
        <w:trPr>
          <w:trHeight w:val="432"/>
        </w:trPr>
        <w:tc>
          <w:tcPr>
            <w:tcW w:w="1469" w:type="pct"/>
          </w:tcPr>
          <w:p w14:paraId="50148682" w14:textId="0410B553" w:rsidR="00B962EA" w:rsidRPr="00C327F6" w:rsidRDefault="00B962EA" w:rsidP="00B9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885" w:type="pct"/>
          </w:tcPr>
          <w:p w14:paraId="3E78FC9F" w14:textId="4214F0B1" w:rsidR="00B962EA" w:rsidRPr="00C327F6" w:rsidRDefault="00B962EA" w:rsidP="00B9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C327F6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C327F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" w:type="pct"/>
          </w:tcPr>
          <w:p w14:paraId="42803FF8" w14:textId="77777777" w:rsidR="00B962EA" w:rsidRPr="00C327F6" w:rsidRDefault="00B962EA" w:rsidP="00B9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4D22EFA0" w14:textId="39267C68" w:rsidR="00B962EA" w:rsidRPr="00C327F6" w:rsidRDefault="00B962EA" w:rsidP="00B9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/>
                <w:sz w:val="30"/>
                <w:szCs w:val="30"/>
              </w:rPr>
              <w:t xml:space="preserve">24 </w:t>
            </w:r>
            <w:r w:rsidRPr="00C327F6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C327F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" w:type="pct"/>
          </w:tcPr>
          <w:p w14:paraId="504FA17E" w14:textId="77777777" w:rsidR="00B962EA" w:rsidRPr="00C327F6" w:rsidRDefault="00B962EA" w:rsidP="00B9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19F34CD9" w14:textId="763B3C86" w:rsidR="00B962EA" w:rsidRPr="00C327F6" w:rsidRDefault="00B962EA" w:rsidP="00B9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0.75</w:t>
            </w:r>
          </w:p>
        </w:tc>
        <w:tc>
          <w:tcPr>
            <w:tcW w:w="130" w:type="pct"/>
          </w:tcPr>
          <w:p w14:paraId="25D7CDCA" w14:textId="77777777" w:rsidR="00B962EA" w:rsidRPr="00C327F6" w:rsidRDefault="00B962EA" w:rsidP="00B9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nil"/>
            </w:tcBorders>
          </w:tcPr>
          <w:p w14:paraId="62FE979F" w14:textId="2EE2BEED" w:rsidR="00B962EA" w:rsidRPr="00C327F6" w:rsidRDefault="00B962EA" w:rsidP="00B9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3,381</w:t>
            </w:r>
          </w:p>
        </w:tc>
      </w:tr>
    </w:tbl>
    <w:p w14:paraId="69632B57" w14:textId="77777777" w:rsidR="00F16300" w:rsidRPr="00C327F6" w:rsidRDefault="00F16300" w:rsidP="00193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474F938" w14:textId="77777777" w:rsidR="003A5B58" w:rsidRPr="00C327F6" w:rsidRDefault="003A5B58" w:rsidP="00193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D819CE1" w14:textId="77777777" w:rsidR="009733C2" w:rsidRPr="00C327F6" w:rsidRDefault="009733C2" w:rsidP="00193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EBCE533" w14:textId="77777777" w:rsidR="00967277" w:rsidRPr="00C327F6" w:rsidRDefault="00967277" w:rsidP="00193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F1195C7" w14:textId="77777777" w:rsidR="00967277" w:rsidRPr="00C327F6" w:rsidRDefault="00967277" w:rsidP="00193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4B0A298" w14:textId="4AF3892C" w:rsidR="005116B7" w:rsidRPr="00C327F6" w:rsidRDefault="00C016C5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327F6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6FC2A0D0" w14:textId="77777777" w:rsidR="00DE3288" w:rsidRPr="00C327F6" w:rsidRDefault="00DE3288" w:rsidP="00755A56">
      <w:pPr>
        <w:spacing w:line="240" w:lineRule="auto"/>
        <w:ind w:left="562" w:right="14"/>
        <w:jc w:val="thaiDistribute"/>
        <w:rPr>
          <w:rFonts w:asciiTheme="majorBidi" w:hAnsiTheme="majorBidi" w:cstheme="majorBidi"/>
          <w:spacing w:val="2"/>
          <w:sz w:val="30"/>
          <w:szCs w:val="30"/>
          <w:lang w:val="x-none"/>
        </w:rPr>
      </w:pPr>
    </w:p>
    <w:p w14:paraId="350FECE8" w14:textId="3CFCE906" w:rsidR="00C016C5" w:rsidRPr="00C327F6" w:rsidRDefault="006D3600" w:rsidP="006D3600">
      <w:pPr>
        <w:tabs>
          <w:tab w:val="clear" w:pos="227"/>
          <w:tab w:val="clear" w:pos="454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pacing w:val="2"/>
          <w:sz w:val="30"/>
          <w:szCs w:val="30"/>
        </w:rPr>
      </w:pPr>
      <w:r w:rsidRPr="00C327F6">
        <w:rPr>
          <w:rFonts w:asciiTheme="majorBidi" w:hAnsiTheme="majorBidi" w:hint="cs"/>
          <w:i/>
          <w:iCs/>
          <w:spacing w:val="2"/>
          <w:sz w:val="30"/>
          <w:szCs w:val="30"/>
          <w:cs/>
        </w:rPr>
        <w:t xml:space="preserve">(ก) </w:t>
      </w:r>
      <w:r w:rsidRPr="00C327F6">
        <w:rPr>
          <w:rFonts w:asciiTheme="majorBidi" w:hAnsiTheme="majorBidi"/>
          <w:i/>
          <w:iCs/>
          <w:spacing w:val="2"/>
          <w:sz w:val="30"/>
          <w:szCs w:val="30"/>
          <w:cs/>
        </w:rPr>
        <w:tab/>
      </w:r>
      <w:r w:rsidR="00C016C5" w:rsidRPr="00C327F6">
        <w:rPr>
          <w:rFonts w:asciiTheme="majorBidi" w:hAnsiTheme="majorBidi" w:hint="cs"/>
          <w:i/>
          <w:iCs/>
          <w:spacing w:val="2"/>
          <w:sz w:val="30"/>
          <w:szCs w:val="30"/>
          <w:cs/>
        </w:rPr>
        <w:t>มูลค่าตามบัญชีและมูลค่ายุติธรรม</w:t>
      </w:r>
    </w:p>
    <w:p w14:paraId="4D845ECD" w14:textId="77777777" w:rsidR="00444C54" w:rsidRPr="00C327F6" w:rsidRDefault="00444C54" w:rsidP="006D3600">
      <w:pPr>
        <w:tabs>
          <w:tab w:val="clear" w:pos="227"/>
          <w:tab w:val="clear" w:pos="454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pacing w:val="2"/>
          <w:sz w:val="30"/>
          <w:szCs w:val="30"/>
        </w:rPr>
      </w:pPr>
    </w:p>
    <w:p w14:paraId="43A0925A" w14:textId="5E47C6EF" w:rsidR="00F50C02" w:rsidRPr="00C327F6" w:rsidRDefault="00F50C02" w:rsidP="00F50C0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327F6">
        <w:rPr>
          <w:rFonts w:asciiTheme="majorBidi" w:hAnsiTheme="majorBidi" w:cstheme="majorBidi"/>
          <w:spacing w:val="4"/>
          <w:sz w:val="30"/>
          <w:szCs w:val="30"/>
          <w:cs/>
        </w:rPr>
        <w:t>มูลค่าตามบัญชีของเงินสดและรายการเทียบเท่าเงินสด เงินลงทุนในสินทรัพย์ทางการเงินหมุนเวียน ลูกหนี้การค้า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19449F" w:rsidRPr="00C327F6">
        <w:rPr>
          <w:rFonts w:asciiTheme="majorBidi" w:hAnsiTheme="majorBidi" w:cstheme="majorBidi" w:hint="cs"/>
          <w:sz w:val="30"/>
          <w:szCs w:val="30"/>
          <w:cs/>
        </w:rPr>
        <w:t>หมุนเวียน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อื่น เงินให้กู้ยืมระยะสั้นแก่กิจการที่เกี่ยวข้องกัน เงินกู้ยืมระยะสั้นจากสถาบันการเงิน เจ้าหนี้การค้า </w:t>
      </w:r>
      <w:r w:rsidRPr="00C327F6">
        <w:rPr>
          <w:rFonts w:asciiTheme="majorBidi" w:hAnsiTheme="majorBidi" w:cstheme="majorBidi"/>
          <w:spacing w:val="4"/>
          <w:sz w:val="30"/>
          <w:szCs w:val="30"/>
          <w:cs/>
        </w:rPr>
        <w:t>เจ้าหนี้</w:t>
      </w:r>
      <w:r w:rsidR="0019449F" w:rsidRPr="00C327F6">
        <w:rPr>
          <w:rFonts w:asciiTheme="majorBidi" w:hAnsiTheme="majorBidi" w:cstheme="majorBidi" w:hint="cs"/>
          <w:spacing w:val="4"/>
          <w:sz w:val="30"/>
          <w:szCs w:val="30"/>
          <w:cs/>
        </w:rPr>
        <w:t>หมุนเวียน</w:t>
      </w:r>
      <w:r w:rsidRPr="00C327F6">
        <w:rPr>
          <w:rFonts w:asciiTheme="majorBidi" w:hAnsiTheme="majorBidi" w:cstheme="majorBidi"/>
          <w:spacing w:val="4"/>
          <w:sz w:val="30"/>
          <w:szCs w:val="30"/>
          <w:cs/>
        </w:rPr>
        <w:t>อื่น เจ้าหนี้ผู้รับเหมาก่อสร้าง และเงินกู้ยืมระยะสั้นจากกิจการที่เกี่ยวข้องกันซึ่งวัดมูลค่าด้วยราคาทุน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>ตัดจำหน่าย มีมูลค่าใกล้เคียงกับมูลค่ายุติธรรมเนื่องจากมีระยะเวลาครบกำหนดที่สั้น</w:t>
      </w:r>
    </w:p>
    <w:p w14:paraId="021B5945" w14:textId="77777777" w:rsidR="00F50C02" w:rsidRPr="00C327F6" w:rsidRDefault="00F50C02" w:rsidP="00F50C02">
      <w:pPr>
        <w:rPr>
          <w:rFonts w:asciiTheme="majorBidi" w:hAnsiTheme="majorBidi" w:cstheme="majorBidi"/>
          <w:spacing w:val="-5"/>
          <w:sz w:val="30"/>
          <w:szCs w:val="30"/>
          <w:cs/>
        </w:rPr>
      </w:pPr>
    </w:p>
    <w:p w14:paraId="6E3C65FC" w14:textId="77777777" w:rsidR="00F50C02" w:rsidRPr="00C327F6" w:rsidRDefault="00F50C02" w:rsidP="00F50C02">
      <w:pPr>
        <w:spacing w:line="240" w:lineRule="auto"/>
        <w:ind w:left="567" w:right="11" w:firstLine="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327F6">
        <w:rPr>
          <w:rFonts w:asciiTheme="majorBidi" w:hAnsiTheme="majorBidi" w:cstheme="majorBidi"/>
          <w:spacing w:val="-5"/>
          <w:sz w:val="30"/>
          <w:szCs w:val="30"/>
          <w:cs/>
        </w:rPr>
        <w:t>มูลค่าตามบัญชีของเงินให้กู้ยืมระยะยาวแก่กิจการที่เกี่ยวข้องกัน สินทรัพย์ไม่หมุนเวียนอื่น เงินกู้ยืมระยะยาวจากสถาบันการเงินที่มีอัตราดอกเบี้ยลอยตัว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5"/>
          <w:sz w:val="30"/>
          <w:szCs w:val="30"/>
          <w:cs/>
        </w:rPr>
        <w:t>เงินกู้ยืมระยะยาวจากกิจการอื่น เงินกู้ยืมระยะยาวจากกิจการที่เกี่ยวข้องกันที่มีอัตราดอกเบี้ยลอยตัว หนี้สินตามสัญญาเช่า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 และหนี้สิน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>ไม่หมุนเวียนอื่นซึ่งวัดมูลค่าด้วยราคาทุนตัดจำหน่าย มีมูลค่าใกล้เคียงกับมูลค่ายุติธรรมโดยประมาณ</w:t>
      </w:r>
    </w:p>
    <w:p w14:paraId="73596F22" w14:textId="77777777" w:rsidR="00C016C5" w:rsidRPr="00C327F6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2"/>
          <w:sz w:val="30"/>
          <w:szCs w:val="30"/>
        </w:rPr>
      </w:pPr>
    </w:p>
    <w:p w14:paraId="550F9FAE" w14:textId="77777777" w:rsidR="000E21DC" w:rsidRPr="00C327F6" w:rsidRDefault="00C016C5" w:rsidP="00CB7C32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327F6">
        <w:rPr>
          <w:rFonts w:asciiTheme="majorBidi" w:hAnsiTheme="majorBidi" w:hint="cs"/>
          <w:spacing w:val="4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C327F6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pacing w:val="4"/>
          <w:sz w:val="30"/>
          <w:szCs w:val="30"/>
          <w:cs/>
        </w:rPr>
        <w:t>รวมถึง</w:t>
      </w:r>
      <w:r w:rsidRPr="00C327F6">
        <w:rPr>
          <w:rFonts w:asciiTheme="majorBidi" w:hAnsiTheme="majorBidi" w:hint="cs"/>
          <w:sz w:val="30"/>
          <w:szCs w:val="30"/>
          <w:cs/>
        </w:rPr>
        <w:t>ลำดับชั้นมูลค่ายุติธรรม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</w:t>
      </w:r>
      <w:r w:rsidR="00CB7C32" w:rsidRPr="00C327F6">
        <w:rPr>
          <w:rFonts w:asciiTheme="majorBidi" w:hAnsiTheme="majorBidi" w:hint="cs"/>
          <w:sz w:val="30"/>
          <w:szCs w:val="30"/>
          <w:cs/>
        </w:rPr>
        <w:t>ล</w:t>
      </w:r>
    </w:p>
    <w:p w14:paraId="43A75590" w14:textId="77777777" w:rsidR="00373B51" w:rsidRPr="00C327F6" w:rsidRDefault="00373B51" w:rsidP="00CB7C32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3A62F44" w14:textId="2C2FDFBE" w:rsidR="00373B51" w:rsidRPr="00C327F6" w:rsidRDefault="00373B51" w:rsidP="00CB7C32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373B51" w:rsidRPr="00C327F6" w:rsidSect="00695933">
          <w:headerReference w:type="default" r:id="rId19"/>
          <w:footerReference w:type="default" r:id="rId20"/>
          <w:headerReference w:type="first" r:id="rId21"/>
          <w:pgSz w:w="11808" w:h="16834" w:orient="landscape" w:code="9"/>
          <w:pgMar w:top="691" w:right="828" w:bottom="576" w:left="1152" w:header="720" w:footer="720" w:gutter="0"/>
          <w:cols w:space="708"/>
          <w:docGrid w:linePitch="360"/>
        </w:sectPr>
      </w:pP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024"/>
        <w:gridCol w:w="236"/>
        <w:gridCol w:w="1024"/>
        <w:gridCol w:w="236"/>
        <w:gridCol w:w="934"/>
        <w:gridCol w:w="236"/>
        <w:gridCol w:w="1024"/>
      </w:tblGrid>
      <w:tr w:rsidR="004D5290" w:rsidRPr="00C327F6" w14:paraId="77E8564F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01C619D8" w14:textId="59FDAA44" w:rsidR="00195EF2" w:rsidRPr="00C327F6" w:rsidRDefault="00195EF2" w:rsidP="00755A56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74298536" w14:textId="4837EEC7" w:rsidR="00195EF2" w:rsidRPr="00C327F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D5290" w:rsidRPr="00C327F6" w14:paraId="25F229C1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274411E8" w14:textId="77777777" w:rsidR="00195EF2" w:rsidRPr="00C327F6" w:rsidRDefault="00195EF2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4E12D57D" w14:textId="77777777" w:rsidR="00195EF2" w:rsidRPr="00C327F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4394FE0B" w14:textId="77777777" w:rsidR="00195EF2" w:rsidRPr="00C327F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vAlign w:val="bottom"/>
          </w:tcPr>
          <w:p w14:paraId="45E2B979" w14:textId="77777777" w:rsidR="00195EF2" w:rsidRPr="00C327F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D5290" w:rsidRPr="00C327F6" w14:paraId="4F363E01" w14:textId="77777777" w:rsidTr="00195EF2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56389FF0" w14:textId="7FBB821F" w:rsidR="00195EF2" w:rsidRPr="00C327F6" w:rsidRDefault="00195EF2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47494" w:rsidRPr="00C327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4207F0" w:rsidRPr="00C327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 w:rsidR="00B47494" w:rsidRPr="00C327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4207F0" w:rsidRPr="00C327F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BD2F2E" w:rsidRPr="00C327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261C86" w14:textId="77777777" w:rsidR="00195EF2" w:rsidRPr="00C327F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D21248F" w14:textId="77777777" w:rsidR="00195EF2" w:rsidRPr="00C327F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B8460A9" w14:textId="77777777" w:rsidR="00195EF2" w:rsidRPr="00C327F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607CFDA6" w14:textId="77777777" w:rsidR="00195EF2" w:rsidRPr="00C327F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61BA35F" w14:textId="77777777" w:rsidR="00195EF2" w:rsidRPr="00C327F6" w:rsidRDefault="00195EF2" w:rsidP="00755A56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5D5733B9" w14:textId="77777777" w:rsidR="00195EF2" w:rsidRPr="00C327F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75683398" w14:textId="77777777" w:rsidR="00195EF2" w:rsidRPr="00C327F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99043EF" w14:textId="77777777" w:rsidR="00195EF2" w:rsidRPr="00C327F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E8AE916" w14:textId="77777777" w:rsidR="00195EF2" w:rsidRPr="00C327F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21CD2D9" w14:textId="77777777" w:rsidR="00195EF2" w:rsidRPr="00C327F6" w:rsidRDefault="00195EF2" w:rsidP="00CB7C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269B65BA" w14:textId="77777777" w:rsidR="00CB7C32" w:rsidRPr="00C327F6" w:rsidRDefault="00195EF2" w:rsidP="00CB7C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6D1B15E" w14:textId="02483163" w:rsidR="00195EF2" w:rsidRPr="00C327F6" w:rsidRDefault="00195EF2" w:rsidP="00CB7C32">
            <w:pPr>
              <w:pStyle w:val="acctfourfigures"/>
              <w:tabs>
                <w:tab w:val="left" w:pos="720"/>
              </w:tabs>
              <w:spacing w:line="240" w:lineRule="atLeast"/>
              <w:ind w:left="-109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58E1128" w14:textId="77777777" w:rsidR="00195EF2" w:rsidRPr="00C327F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2634F33D" w14:textId="77777777" w:rsidR="00195EF2" w:rsidRPr="00C327F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8643E7B" w14:textId="77777777" w:rsidR="00195EF2" w:rsidRPr="00C327F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18BDCDED" w14:textId="77777777" w:rsidR="00195EF2" w:rsidRPr="00C327F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491BD63" w14:textId="77777777" w:rsidR="00195EF2" w:rsidRPr="00C327F6" w:rsidRDefault="00195EF2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261B52F6" w14:textId="77777777" w:rsidR="00195EF2" w:rsidRPr="00C327F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014A7299" w14:textId="77777777" w:rsidR="00195EF2" w:rsidRPr="00C327F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201B1926" w14:textId="77777777" w:rsidR="00195EF2" w:rsidRPr="00C327F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327F6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4AA077CF" w14:textId="77777777" w:rsidR="00195EF2" w:rsidRPr="00C327F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09211D9A" w14:textId="77777777" w:rsidR="00195EF2" w:rsidRPr="00C327F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327F6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56794D33" w14:textId="77777777" w:rsidR="00195EF2" w:rsidRPr="00C327F6" w:rsidRDefault="00195EF2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06937679" w14:textId="77777777" w:rsidR="00195EF2" w:rsidRPr="00C327F6" w:rsidRDefault="00195EF2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C327F6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6234A45F" w14:textId="77777777" w:rsidR="00195EF2" w:rsidRPr="00C327F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1892B4FE" w14:textId="77777777" w:rsidR="00195EF2" w:rsidRPr="00C327F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D5290" w:rsidRPr="00C327F6" w14:paraId="1E289EC9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6EF57C02" w14:textId="5AFE4294" w:rsidR="00195EF2" w:rsidRPr="00C327F6" w:rsidRDefault="00195EF2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48130EB9" w14:textId="77777777" w:rsidR="00195EF2" w:rsidRPr="00C327F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C327F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D5290" w:rsidRPr="00C327F6" w14:paraId="170C9F53" w14:textId="77777777" w:rsidTr="00195EF2">
        <w:trPr>
          <w:trHeight w:val="261"/>
        </w:trPr>
        <w:tc>
          <w:tcPr>
            <w:tcW w:w="3420" w:type="dxa"/>
            <w:vAlign w:val="bottom"/>
            <w:hideMark/>
          </w:tcPr>
          <w:p w14:paraId="400F0D3A" w14:textId="77777777" w:rsidR="00195EF2" w:rsidRPr="00C327F6" w:rsidRDefault="00195EF2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422239B6" w14:textId="77777777" w:rsidR="00195EF2" w:rsidRPr="00C327F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60CCA2B" w14:textId="77777777" w:rsidR="00195EF2" w:rsidRPr="00C327F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3B49F4D" w14:textId="77777777" w:rsidR="00195EF2" w:rsidRPr="00C327F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35011FB" w14:textId="77777777" w:rsidR="00195EF2" w:rsidRPr="00C327F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1CEAF31" w14:textId="77777777" w:rsidR="00195EF2" w:rsidRPr="00C327F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1239895" w14:textId="77777777" w:rsidR="00195EF2" w:rsidRPr="00C327F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DA1654C" w14:textId="77777777" w:rsidR="00195EF2" w:rsidRPr="00C327F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3B7CDEF" w14:textId="77777777" w:rsidR="00195EF2" w:rsidRPr="00C327F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D63FB94" w14:textId="77777777" w:rsidR="00195EF2" w:rsidRPr="00C327F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FB7279F" w14:textId="77777777" w:rsidR="00195EF2" w:rsidRPr="00C327F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077C3D8" w14:textId="77777777" w:rsidR="00195EF2" w:rsidRPr="00C327F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DA12171" w14:textId="77777777" w:rsidR="00195EF2" w:rsidRPr="00C327F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98CBC26" w14:textId="77777777" w:rsidR="00195EF2" w:rsidRPr="00C327F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71ADE50" w14:textId="77777777" w:rsidR="00195EF2" w:rsidRPr="00C327F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CCF7B1B" w14:textId="77777777" w:rsidR="00195EF2" w:rsidRPr="00C327F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B27EB1" w14:textId="77777777" w:rsidR="00195EF2" w:rsidRPr="00C327F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0B33BDF" w14:textId="77777777" w:rsidR="00195EF2" w:rsidRPr="00C327F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5290" w:rsidRPr="00C327F6" w14:paraId="232211F0" w14:textId="77777777" w:rsidTr="003A0CAF">
        <w:trPr>
          <w:trHeight w:val="261"/>
        </w:trPr>
        <w:tc>
          <w:tcPr>
            <w:tcW w:w="3420" w:type="dxa"/>
            <w:vAlign w:val="bottom"/>
          </w:tcPr>
          <w:p w14:paraId="53706549" w14:textId="01970948" w:rsidR="00E24F13" w:rsidRPr="00C327F6" w:rsidRDefault="00E24F13" w:rsidP="00E24F1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327F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52F8B0B0" w14:textId="2E700593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9F3BB0" w14:textId="77777777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C18A0E" w14:textId="1A92B338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7DA20FE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63064F2" w14:textId="430DF898" w:rsidR="00E24F13" w:rsidRPr="00C327F6" w:rsidRDefault="008707C0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199D8C5B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C1E3CE0" w14:textId="4C6FA622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  <w:lang w:val="en-US" w:bidi="th-TH"/>
              </w:rPr>
              <w:t>18,924</w:t>
            </w:r>
          </w:p>
        </w:tc>
        <w:tc>
          <w:tcPr>
            <w:tcW w:w="236" w:type="dxa"/>
          </w:tcPr>
          <w:p w14:paraId="3F123198" w14:textId="77777777" w:rsidR="00E24F13" w:rsidRPr="00C327F6" w:rsidRDefault="00E24F13" w:rsidP="00E24F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805745A" w14:textId="72453972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  <w:lang w:val="en-US" w:bidi="th-TH"/>
              </w:rPr>
              <w:t>18,925</w:t>
            </w:r>
          </w:p>
        </w:tc>
        <w:tc>
          <w:tcPr>
            <w:tcW w:w="236" w:type="dxa"/>
          </w:tcPr>
          <w:p w14:paraId="444D7C42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BA4C877" w14:textId="64B9B51C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AB6AED" w14:textId="77777777" w:rsidR="00E24F13" w:rsidRPr="00C327F6" w:rsidRDefault="00E24F13" w:rsidP="00E24F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A31DCF0" w14:textId="4365E630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bottom"/>
          </w:tcPr>
          <w:p w14:paraId="15F5D109" w14:textId="77777777" w:rsidR="00E24F13" w:rsidRPr="00C327F6" w:rsidRDefault="00E24F13" w:rsidP="00E24F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26104B0" w14:textId="373C924F" w:rsidR="00E24F13" w:rsidRPr="00C327F6" w:rsidRDefault="00E24F13" w:rsidP="00E24F13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FD932E" w14:textId="77777777" w:rsidR="00E24F13" w:rsidRPr="00C327F6" w:rsidRDefault="00E24F13" w:rsidP="00E24F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1040AE0" w14:textId="29C5B67E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4D5290" w:rsidRPr="00C327F6" w14:paraId="0A597A6F" w14:textId="77777777" w:rsidTr="003A0CAF">
        <w:trPr>
          <w:trHeight w:val="261"/>
        </w:trPr>
        <w:tc>
          <w:tcPr>
            <w:tcW w:w="3420" w:type="dxa"/>
            <w:vAlign w:val="bottom"/>
          </w:tcPr>
          <w:p w14:paraId="1B37193D" w14:textId="6B6665BE" w:rsidR="00E24F13" w:rsidRPr="00C327F6" w:rsidRDefault="00E24F13" w:rsidP="00E24F13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327F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C327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66EECA42" w14:textId="20F6D8CA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1D236BE" w14:textId="77777777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88AFF07" w14:textId="38E78F21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666783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E9E00BB" w14:textId="266AC559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207</w:t>
            </w:r>
          </w:p>
        </w:tc>
        <w:tc>
          <w:tcPr>
            <w:tcW w:w="236" w:type="dxa"/>
          </w:tcPr>
          <w:p w14:paraId="7E8ECE63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909E9B" w14:textId="6921B16F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2,139</w:t>
            </w:r>
          </w:p>
        </w:tc>
        <w:tc>
          <w:tcPr>
            <w:tcW w:w="236" w:type="dxa"/>
          </w:tcPr>
          <w:p w14:paraId="122176DB" w14:textId="77777777" w:rsidR="00E24F13" w:rsidRPr="00C327F6" w:rsidRDefault="00E24F13" w:rsidP="00E24F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8D95B2B" w14:textId="4CA0E1D0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2,346</w:t>
            </w:r>
          </w:p>
        </w:tc>
        <w:tc>
          <w:tcPr>
            <w:tcW w:w="236" w:type="dxa"/>
          </w:tcPr>
          <w:p w14:paraId="358B4F86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76856C" w14:textId="5303D761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9E94D7D" w14:textId="77777777" w:rsidR="00E24F13" w:rsidRPr="00C327F6" w:rsidRDefault="00E24F13" w:rsidP="00E24F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64E724C" w14:textId="556A96E1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207</w:t>
            </w:r>
          </w:p>
        </w:tc>
        <w:tc>
          <w:tcPr>
            <w:tcW w:w="236" w:type="dxa"/>
            <w:vAlign w:val="bottom"/>
          </w:tcPr>
          <w:p w14:paraId="3A83CF29" w14:textId="77777777" w:rsidR="00E24F13" w:rsidRPr="00C327F6" w:rsidRDefault="00E24F13" w:rsidP="00E24F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DAF33FB" w14:textId="752B0C21" w:rsidR="00E24F13" w:rsidRPr="00C327F6" w:rsidRDefault="00E24F13" w:rsidP="00E24F13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56A0716" w14:textId="77777777" w:rsidR="00E24F13" w:rsidRPr="00C327F6" w:rsidRDefault="00E24F13" w:rsidP="00E24F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F9ECE33" w14:textId="0F7D3864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207</w:t>
            </w:r>
          </w:p>
        </w:tc>
      </w:tr>
      <w:tr w:rsidR="004D5290" w:rsidRPr="00C327F6" w14:paraId="21E43715" w14:textId="77777777" w:rsidTr="003A0CAF">
        <w:trPr>
          <w:trHeight w:val="261"/>
        </w:trPr>
        <w:tc>
          <w:tcPr>
            <w:tcW w:w="3420" w:type="dxa"/>
            <w:vAlign w:val="bottom"/>
          </w:tcPr>
          <w:p w14:paraId="47C60AB0" w14:textId="0DA3D2E0" w:rsidR="00E24F13" w:rsidRPr="00C327F6" w:rsidRDefault="00E24F13" w:rsidP="00E24F13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327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5318F7EF" w14:textId="51E9051B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7FEC7A44" w14:textId="77777777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E1B78DE" w14:textId="7375C029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508</w:t>
            </w:r>
          </w:p>
        </w:tc>
        <w:tc>
          <w:tcPr>
            <w:tcW w:w="236" w:type="dxa"/>
          </w:tcPr>
          <w:p w14:paraId="6EF8A15B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3530F8D" w14:textId="0759DF8E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8878DA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2911ADC" w14:textId="1DE20B67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C057B1" w14:textId="77777777" w:rsidR="00E24F13" w:rsidRPr="00C327F6" w:rsidRDefault="00E24F13" w:rsidP="00E24F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4F0FF30" w14:textId="03DC2678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509</w:t>
            </w:r>
          </w:p>
        </w:tc>
        <w:tc>
          <w:tcPr>
            <w:tcW w:w="236" w:type="dxa"/>
          </w:tcPr>
          <w:p w14:paraId="6C7A9EC4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729A63C" w14:textId="2FBC77FA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3DB2E54" w14:textId="77777777" w:rsidR="00E24F13" w:rsidRPr="00C327F6" w:rsidRDefault="00E24F13" w:rsidP="00E24F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A8D20E3" w14:textId="6C537601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509</w:t>
            </w:r>
          </w:p>
        </w:tc>
        <w:tc>
          <w:tcPr>
            <w:tcW w:w="236" w:type="dxa"/>
            <w:vAlign w:val="bottom"/>
          </w:tcPr>
          <w:p w14:paraId="33336C2C" w14:textId="77777777" w:rsidR="00E24F13" w:rsidRPr="00C327F6" w:rsidRDefault="00E24F13" w:rsidP="00E24F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6C9A74E" w14:textId="58E2E971" w:rsidR="00E24F13" w:rsidRPr="00C327F6" w:rsidRDefault="00E24F13" w:rsidP="00E24F13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1243494" w14:textId="77777777" w:rsidR="00E24F13" w:rsidRPr="00C327F6" w:rsidRDefault="00E24F13" w:rsidP="00E24F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501D20E" w14:textId="14226F3E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509</w:t>
            </w:r>
          </w:p>
        </w:tc>
      </w:tr>
      <w:tr w:rsidR="004D5290" w:rsidRPr="00C327F6" w14:paraId="0B65590E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6CCB221A" w14:textId="7F66D857" w:rsidR="00E24F13" w:rsidRPr="00C327F6" w:rsidRDefault="00E24F13" w:rsidP="00E24F13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327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33601ABE" w14:textId="0812532D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8EEC0E5" w14:textId="77777777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A6ACAD0" w14:textId="420D9AEC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456</w:t>
            </w:r>
          </w:p>
        </w:tc>
        <w:tc>
          <w:tcPr>
            <w:tcW w:w="236" w:type="dxa"/>
            <w:vAlign w:val="bottom"/>
          </w:tcPr>
          <w:p w14:paraId="7DF35B2F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BFE212B" w14:textId="1EFD24B5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11,793</w:t>
            </w:r>
          </w:p>
        </w:tc>
        <w:tc>
          <w:tcPr>
            <w:tcW w:w="236" w:type="dxa"/>
            <w:vAlign w:val="bottom"/>
          </w:tcPr>
          <w:p w14:paraId="5F4B5BA4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9078781" w14:textId="7075E67A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0E65367" w14:textId="77777777" w:rsidR="00E24F13" w:rsidRPr="00C327F6" w:rsidRDefault="00E24F13" w:rsidP="00E24F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F1A73B3" w14:textId="7617D565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12,249</w:t>
            </w:r>
          </w:p>
        </w:tc>
        <w:tc>
          <w:tcPr>
            <w:tcW w:w="236" w:type="dxa"/>
            <w:vAlign w:val="bottom"/>
          </w:tcPr>
          <w:p w14:paraId="34D59FB3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25C71AB" w14:textId="0B62864C" w:rsidR="00E24F13" w:rsidRPr="00C327F6" w:rsidRDefault="00E24F13" w:rsidP="00E24F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10,409</w:t>
            </w:r>
          </w:p>
        </w:tc>
        <w:tc>
          <w:tcPr>
            <w:tcW w:w="236" w:type="dxa"/>
            <w:vAlign w:val="bottom"/>
          </w:tcPr>
          <w:p w14:paraId="2F816638" w14:textId="77777777" w:rsidR="00E24F13" w:rsidRPr="00C327F6" w:rsidRDefault="00E24F13" w:rsidP="00E24F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23B358F" w14:textId="5DC6B5CC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236" w:type="dxa"/>
            <w:vAlign w:val="bottom"/>
          </w:tcPr>
          <w:p w14:paraId="048276CF" w14:textId="77777777" w:rsidR="00E24F13" w:rsidRPr="00C327F6" w:rsidRDefault="00E24F13" w:rsidP="00E24F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C149E18" w14:textId="2B39490C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1,778</w:t>
            </w:r>
          </w:p>
        </w:tc>
        <w:tc>
          <w:tcPr>
            <w:tcW w:w="236" w:type="dxa"/>
            <w:vAlign w:val="bottom"/>
          </w:tcPr>
          <w:p w14:paraId="5E01CFB7" w14:textId="77777777" w:rsidR="00E24F13" w:rsidRPr="00C327F6" w:rsidRDefault="00E24F13" w:rsidP="00E24F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68A86E3" w14:textId="4FB42774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12,249</w:t>
            </w:r>
          </w:p>
        </w:tc>
      </w:tr>
      <w:tr w:rsidR="004D5290" w:rsidRPr="00C327F6" w14:paraId="2EC34F4C" w14:textId="77777777" w:rsidTr="003A0CAF">
        <w:trPr>
          <w:trHeight w:val="261"/>
        </w:trPr>
        <w:tc>
          <w:tcPr>
            <w:tcW w:w="3420" w:type="dxa"/>
            <w:vAlign w:val="bottom"/>
          </w:tcPr>
          <w:p w14:paraId="150A93A9" w14:textId="0005E1F9" w:rsidR="00E24F13" w:rsidRPr="00C327F6" w:rsidRDefault="00E24F13" w:rsidP="00E24F13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327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1FCD7DA2" w14:textId="4D5A5BAA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5963A1" w14:textId="77777777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54FDEAB" w14:textId="1E7B7063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236" w:type="dxa"/>
          </w:tcPr>
          <w:p w14:paraId="441E3564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5F30D0D" w14:textId="00934176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8488FC0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2BFA565" w14:textId="2C4307E3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38FC11" w14:textId="77777777" w:rsidR="00E24F13" w:rsidRPr="00C327F6" w:rsidRDefault="00E24F13" w:rsidP="00E24F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E2AF2FE" w14:textId="229255E7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236" w:type="dxa"/>
          </w:tcPr>
          <w:p w14:paraId="70B8B371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8C8E697" w14:textId="62F63401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432877" w14:textId="77777777" w:rsidR="00E24F13" w:rsidRPr="00C327F6" w:rsidRDefault="00E24F13" w:rsidP="00E24F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1742F95" w14:textId="1A35EB96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236" w:type="dxa"/>
            <w:vAlign w:val="bottom"/>
          </w:tcPr>
          <w:p w14:paraId="61520C24" w14:textId="77777777" w:rsidR="00E24F13" w:rsidRPr="00C327F6" w:rsidRDefault="00E24F13" w:rsidP="00E24F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3A8B6F2" w14:textId="219B93CA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A7F1624" w14:textId="77777777" w:rsidR="00E24F13" w:rsidRPr="00C327F6" w:rsidRDefault="00E24F13" w:rsidP="00E24F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8812DB6" w14:textId="68816BFF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64</w:t>
            </w:r>
          </w:p>
        </w:tc>
      </w:tr>
      <w:tr w:rsidR="004D5290" w:rsidRPr="00C327F6" w14:paraId="79E1D0BE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194ADE0D" w14:textId="77777777" w:rsidR="00E24F13" w:rsidRPr="00C327F6" w:rsidRDefault="00E24F13" w:rsidP="00E24F13">
            <w:pPr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683567FF" w14:textId="77777777" w:rsidR="00E24F13" w:rsidRPr="00C327F6" w:rsidRDefault="00E24F13" w:rsidP="00E24F13"/>
        </w:tc>
        <w:tc>
          <w:tcPr>
            <w:tcW w:w="236" w:type="dxa"/>
            <w:vAlign w:val="bottom"/>
          </w:tcPr>
          <w:p w14:paraId="63E38238" w14:textId="77777777" w:rsidR="00E24F13" w:rsidRPr="00C327F6" w:rsidRDefault="00E24F13" w:rsidP="00E24F13"/>
        </w:tc>
        <w:tc>
          <w:tcPr>
            <w:tcW w:w="1204" w:type="dxa"/>
            <w:vAlign w:val="bottom"/>
          </w:tcPr>
          <w:p w14:paraId="2A077D5B" w14:textId="77777777" w:rsidR="00E24F13" w:rsidRPr="00C327F6" w:rsidRDefault="00E24F13" w:rsidP="00E24F13"/>
        </w:tc>
        <w:tc>
          <w:tcPr>
            <w:tcW w:w="236" w:type="dxa"/>
            <w:vAlign w:val="bottom"/>
          </w:tcPr>
          <w:p w14:paraId="7C60CBD2" w14:textId="77777777" w:rsidR="00E24F13" w:rsidRPr="00C327F6" w:rsidRDefault="00E24F13" w:rsidP="00E24F13"/>
        </w:tc>
        <w:tc>
          <w:tcPr>
            <w:tcW w:w="1204" w:type="dxa"/>
            <w:vAlign w:val="bottom"/>
          </w:tcPr>
          <w:p w14:paraId="2878273C" w14:textId="77777777" w:rsidR="00E24F13" w:rsidRPr="00C327F6" w:rsidRDefault="00E24F13" w:rsidP="00E24F13"/>
        </w:tc>
        <w:tc>
          <w:tcPr>
            <w:tcW w:w="236" w:type="dxa"/>
            <w:vAlign w:val="bottom"/>
          </w:tcPr>
          <w:p w14:paraId="2485EAA9" w14:textId="77777777" w:rsidR="00E24F13" w:rsidRPr="00C327F6" w:rsidRDefault="00E24F13" w:rsidP="00E24F13"/>
        </w:tc>
        <w:tc>
          <w:tcPr>
            <w:tcW w:w="1114" w:type="dxa"/>
            <w:vAlign w:val="bottom"/>
          </w:tcPr>
          <w:p w14:paraId="40882245" w14:textId="77777777" w:rsidR="00E24F13" w:rsidRPr="00C327F6" w:rsidRDefault="00E24F13" w:rsidP="00E24F13"/>
        </w:tc>
        <w:tc>
          <w:tcPr>
            <w:tcW w:w="236" w:type="dxa"/>
            <w:vAlign w:val="bottom"/>
          </w:tcPr>
          <w:p w14:paraId="419798D8" w14:textId="77777777" w:rsidR="00E24F13" w:rsidRPr="00C327F6" w:rsidRDefault="00E24F13" w:rsidP="00E24F13"/>
        </w:tc>
        <w:tc>
          <w:tcPr>
            <w:tcW w:w="1024" w:type="dxa"/>
            <w:vAlign w:val="bottom"/>
          </w:tcPr>
          <w:p w14:paraId="6FCF5FE5" w14:textId="77777777" w:rsidR="00E24F13" w:rsidRPr="00C327F6" w:rsidRDefault="00E24F13" w:rsidP="00E24F13"/>
        </w:tc>
        <w:tc>
          <w:tcPr>
            <w:tcW w:w="236" w:type="dxa"/>
            <w:vAlign w:val="bottom"/>
          </w:tcPr>
          <w:p w14:paraId="019ED4B3" w14:textId="77777777" w:rsidR="00E24F13" w:rsidRPr="00C327F6" w:rsidRDefault="00E24F13" w:rsidP="00E24F13"/>
        </w:tc>
        <w:tc>
          <w:tcPr>
            <w:tcW w:w="1024" w:type="dxa"/>
            <w:vAlign w:val="bottom"/>
          </w:tcPr>
          <w:p w14:paraId="455277EC" w14:textId="77777777" w:rsidR="00E24F13" w:rsidRPr="00C327F6" w:rsidRDefault="00E24F13" w:rsidP="00E24F13"/>
        </w:tc>
        <w:tc>
          <w:tcPr>
            <w:tcW w:w="236" w:type="dxa"/>
            <w:vAlign w:val="bottom"/>
          </w:tcPr>
          <w:p w14:paraId="07CF689D" w14:textId="77777777" w:rsidR="00E24F13" w:rsidRPr="00C327F6" w:rsidRDefault="00E24F13" w:rsidP="00E24F13"/>
        </w:tc>
        <w:tc>
          <w:tcPr>
            <w:tcW w:w="1024" w:type="dxa"/>
            <w:vAlign w:val="bottom"/>
          </w:tcPr>
          <w:p w14:paraId="3AECFFBD" w14:textId="77777777" w:rsidR="00E24F13" w:rsidRPr="00C327F6" w:rsidRDefault="00E24F13" w:rsidP="00E24F13"/>
        </w:tc>
        <w:tc>
          <w:tcPr>
            <w:tcW w:w="236" w:type="dxa"/>
            <w:vAlign w:val="bottom"/>
          </w:tcPr>
          <w:p w14:paraId="311BD20C" w14:textId="77777777" w:rsidR="00E24F13" w:rsidRPr="00C327F6" w:rsidRDefault="00E24F13" w:rsidP="00E24F13"/>
        </w:tc>
        <w:tc>
          <w:tcPr>
            <w:tcW w:w="934" w:type="dxa"/>
            <w:vAlign w:val="bottom"/>
          </w:tcPr>
          <w:p w14:paraId="1355EEC7" w14:textId="77777777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2B608A8" w14:textId="77777777" w:rsidR="00E24F13" w:rsidRPr="00C327F6" w:rsidRDefault="00E24F13" w:rsidP="00E24F13"/>
        </w:tc>
        <w:tc>
          <w:tcPr>
            <w:tcW w:w="1024" w:type="dxa"/>
            <w:vAlign w:val="bottom"/>
          </w:tcPr>
          <w:p w14:paraId="7C76EFFE" w14:textId="77777777" w:rsidR="00E24F13" w:rsidRPr="00C327F6" w:rsidRDefault="00E24F13" w:rsidP="00E24F13"/>
        </w:tc>
      </w:tr>
      <w:tr w:rsidR="004D5290" w:rsidRPr="00C327F6" w14:paraId="51C9F270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7DDF6DCB" w14:textId="77777777" w:rsidR="00E24F13" w:rsidRPr="00C327F6" w:rsidRDefault="00E24F13" w:rsidP="00E24F1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072BEB1D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AE76E75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B855DD0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6CD034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77C13FD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E17941F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99A407A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A872A6" w14:textId="77777777" w:rsidR="00E24F13" w:rsidRPr="00C327F6" w:rsidRDefault="00E24F13" w:rsidP="00E24F1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242F41E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D9BE403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0871B02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240659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3147062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228103B" w14:textId="77777777" w:rsidR="00E24F13" w:rsidRPr="00C327F6" w:rsidRDefault="00E24F13" w:rsidP="00E24F1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6037CDB" w14:textId="77777777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ED9AABD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F77CB96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5290" w:rsidRPr="00C327F6" w14:paraId="34F813E4" w14:textId="77777777" w:rsidTr="003A0CAF">
        <w:trPr>
          <w:trHeight w:val="261"/>
        </w:trPr>
        <w:tc>
          <w:tcPr>
            <w:tcW w:w="3420" w:type="dxa"/>
            <w:vAlign w:val="bottom"/>
            <w:hideMark/>
          </w:tcPr>
          <w:p w14:paraId="4B668E53" w14:textId="7FF8812D" w:rsidR="00E24F13" w:rsidRPr="00C327F6" w:rsidRDefault="00E24F13" w:rsidP="00E24F1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116B7B40" w14:textId="4818F7A5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363F71A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D0B8AC6" w14:textId="00E13EE6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106</w:t>
            </w:r>
          </w:p>
        </w:tc>
        <w:tc>
          <w:tcPr>
            <w:tcW w:w="236" w:type="dxa"/>
            <w:vAlign w:val="bottom"/>
          </w:tcPr>
          <w:p w14:paraId="0ED777BE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B197522" w14:textId="5C36BBBE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1AAF93A3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CBF9879" w14:textId="3ACD5F16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D494601" w14:textId="77777777" w:rsidR="00E24F13" w:rsidRPr="00C327F6" w:rsidRDefault="00E24F13" w:rsidP="00E24F1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3F0F6B5B" w14:textId="73C5A5FB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106</w:t>
            </w:r>
          </w:p>
        </w:tc>
        <w:tc>
          <w:tcPr>
            <w:tcW w:w="236" w:type="dxa"/>
            <w:vAlign w:val="bottom"/>
          </w:tcPr>
          <w:p w14:paraId="4D96577A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BA6BFDC" w14:textId="007D89F8" w:rsidR="00E24F13" w:rsidRPr="00C327F6" w:rsidRDefault="00E24F13" w:rsidP="00E24F1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71B1AE9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5E43B22" w14:textId="6B22A544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106</w:t>
            </w:r>
          </w:p>
        </w:tc>
        <w:tc>
          <w:tcPr>
            <w:tcW w:w="236" w:type="dxa"/>
            <w:vAlign w:val="bottom"/>
          </w:tcPr>
          <w:p w14:paraId="6FBD3CB3" w14:textId="77777777" w:rsidR="00E24F13" w:rsidRPr="00C327F6" w:rsidRDefault="00E24F13" w:rsidP="00E24F1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34" w:type="dxa"/>
            <w:vAlign w:val="bottom"/>
          </w:tcPr>
          <w:p w14:paraId="49CE8574" w14:textId="2B2B080F" w:rsidR="00E24F13" w:rsidRPr="00C327F6" w:rsidRDefault="00E24F13" w:rsidP="00E24F1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2E298AC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A07B6AF" w14:textId="2CE0EB1C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106</w:t>
            </w:r>
          </w:p>
        </w:tc>
      </w:tr>
      <w:tr w:rsidR="004D5290" w:rsidRPr="00C327F6" w14:paraId="65AD0152" w14:textId="77777777" w:rsidTr="003A0CAF">
        <w:trPr>
          <w:trHeight w:val="261"/>
        </w:trPr>
        <w:tc>
          <w:tcPr>
            <w:tcW w:w="3420" w:type="dxa"/>
            <w:vAlign w:val="bottom"/>
            <w:hideMark/>
          </w:tcPr>
          <w:p w14:paraId="2C1FF423" w14:textId="0C9D876C" w:rsidR="00E24F13" w:rsidRPr="00C327F6" w:rsidRDefault="00E24F13" w:rsidP="00E24F1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27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648B92C7" w14:textId="4BA86BD6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98AD4DA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3E149300" w14:textId="173DC258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6583EBE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26BCD65" w14:textId="37555607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CB39BBF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16AB233" w14:textId="5FD21CE3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32,037</w:t>
            </w:r>
          </w:p>
        </w:tc>
        <w:tc>
          <w:tcPr>
            <w:tcW w:w="236" w:type="dxa"/>
            <w:vAlign w:val="bottom"/>
          </w:tcPr>
          <w:p w14:paraId="754310C3" w14:textId="77777777" w:rsidR="00E24F13" w:rsidRPr="00C327F6" w:rsidRDefault="00E24F13" w:rsidP="00E24F1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28E6F890" w14:textId="1AAB2235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32,037</w:t>
            </w:r>
          </w:p>
        </w:tc>
        <w:tc>
          <w:tcPr>
            <w:tcW w:w="236" w:type="dxa"/>
            <w:vAlign w:val="bottom"/>
          </w:tcPr>
          <w:p w14:paraId="3FDA64BC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8575185" w14:textId="324C1AC1" w:rsidR="00E24F13" w:rsidRPr="00C327F6" w:rsidRDefault="00E24F13" w:rsidP="00E24F1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8DF3143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757197ED" w14:textId="2CAB2D3D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20*</w:t>
            </w:r>
          </w:p>
        </w:tc>
        <w:tc>
          <w:tcPr>
            <w:tcW w:w="236" w:type="dxa"/>
            <w:vAlign w:val="bottom"/>
          </w:tcPr>
          <w:p w14:paraId="21DE4EF8" w14:textId="77777777" w:rsidR="00E24F13" w:rsidRPr="00C327F6" w:rsidRDefault="00E24F13" w:rsidP="00E24F1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34" w:type="dxa"/>
            <w:vAlign w:val="bottom"/>
          </w:tcPr>
          <w:p w14:paraId="68883AE9" w14:textId="3DF34FCE" w:rsidR="00E24F13" w:rsidRPr="00C327F6" w:rsidRDefault="00E24F13" w:rsidP="00E24F1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D48ED09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01BA5DCC" w14:textId="3A497916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</w:t>
            </w:r>
          </w:p>
        </w:tc>
      </w:tr>
      <w:tr w:rsidR="004D5290" w:rsidRPr="00C327F6" w14:paraId="7CBF2794" w14:textId="77777777" w:rsidTr="003A0CAF">
        <w:trPr>
          <w:trHeight w:val="261"/>
        </w:trPr>
        <w:tc>
          <w:tcPr>
            <w:tcW w:w="3420" w:type="dxa"/>
            <w:vAlign w:val="bottom"/>
            <w:hideMark/>
          </w:tcPr>
          <w:p w14:paraId="289E0E8E" w14:textId="0199F986" w:rsidR="00E24F13" w:rsidRPr="00C327F6" w:rsidRDefault="00E24F13" w:rsidP="00E24F1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C327F6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CCCCE4D" w14:textId="2FB7265F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1312A0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EBE55DE" w14:textId="2047DB23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6F12C5E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4D4002C4" w14:textId="7FAE9245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BB6F345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49F5E48" w14:textId="672E68FC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119,271</w:t>
            </w:r>
          </w:p>
        </w:tc>
        <w:tc>
          <w:tcPr>
            <w:tcW w:w="236" w:type="dxa"/>
            <w:vAlign w:val="bottom"/>
          </w:tcPr>
          <w:p w14:paraId="10F0BD30" w14:textId="77777777" w:rsidR="00E24F13" w:rsidRPr="00C327F6" w:rsidRDefault="00E24F13" w:rsidP="00E24F1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7E96836B" w14:textId="7A7E7890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119,271</w:t>
            </w:r>
          </w:p>
        </w:tc>
        <w:tc>
          <w:tcPr>
            <w:tcW w:w="236" w:type="dxa"/>
            <w:vAlign w:val="bottom"/>
          </w:tcPr>
          <w:p w14:paraId="6F3CADC8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05E3D310" w14:textId="60E43787" w:rsidR="00E24F13" w:rsidRPr="00C327F6" w:rsidRDefault="00E24F13" w:rsidP="00E24F1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024B49A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B313CBA" w14:textId="2E3322C4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117,959</w:t>
            </w:r>
          </w:p>
        </w:tc>
        <w:tc>
          <w:tcPr>
            <w:tcW w:w="236" w:type="dxa"/>
            <w:vAlign w:val="bottom"/>
          </w:tcPr>
          <w:p w14:paraId="5AF3A208" w14:textId="77777777" w:rsidR="00E24F13" w:rsidRPr="00C327F6" w:rsidRDefault="00E24F13" w:rsidP="00E24F1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34" w:type="dxa"/>
            <w:vAlign w:val="bottom"/>
          </w:tcPr>
          <w:p w14:paraId="4F9BED7D" w14:textId="7AC9822E" w:rsidR="00E24F13" w:rsidRPr="00C327F6" w:rsidRDefault="00E24F13" w:rsidP="00E24F1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BF2B36C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8D9F600" w14:textId="1F941BC5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117,959</w:t>
            </w:r>
          </w:p>
        </w:tc>
      </w:tr>
      <w:tr w:rsidR="004D5290" w:rsidRPr="00C327F6" w14:paraId="766A08DA" w14:textId="77777777" w:rsidTr="003A0CAF">
        <w:trPr>
          <w:trHeight w:val="261"/>
        </w:trPr>
        <w:tc>
          <w:tcPr>
            <w:tcW w:w="3420" w:type="dxa"/>
            <w:vAlign w:val="bottom"/>
          </w:tcPr>
          <w:p w14:paraId="4C5E40D7" w14:textId="08DAFF6A" w:rsidR="00E24F13" w:rsidRPr="00C327F6" w:rsidRDefault="00E24F13" w:rsidP="00E24F1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327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772424A0" w14:textId="0FFA0E31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3,256</w:t>
            </w:r>
          </w:p>
        </w:tc>
        <w:tc>
          <w:tcPr>
            <w:tcW w:w="236" w:type="dxa"/>
            <w:vAlign w:val="bottom"/>
          </w:tcPr>
          <w:p w14:paraId="409E01F7" w14:textId="77777777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8BE33AE" w14:textId="06FF1511" w:rsidR="00E24F13" w:rsidRPr="00C327F6" w:rsidRDefault="00E24F13" w:rsidP="00E24F13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</w:t>
            </w:r>
          </w:p>
        </w:tc>
        <w:tc>
          <w:tcPr>
            <w:tcW w:w="236" w:type="dxa"/>
            <w:vAlign w:val="bottom"/>
          </w:tcPr>
          <w:p w14:paraId="03D1509D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36A577F2" w14:textId="02D7E78D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4F75AC8" w14:textId="77777777" w:rsidR="00E24F13" w:rsidRPr="00C327F6" w:rsidRDefault="00E24F13" w:rsidP="00E24F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87834D8" w14:textId="2FDAAC71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690224D" w14:textId="77777777" w:rsidR="00E24F13" w:rsidRPr="00C327F6" w:rsidRDefault="00E24F13" w:rsidP="00E24F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280CA07" w14:textId="731648EF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3,281</w:t>
            </w:r>
          </w:p>
        </w:tc>
        <w:tc>
          <w:tcPr>
            <w:tcW w:w="236" w:type="dxa"/>
            <w:vAlign w:val="bottom"/>
          </w:tcPr>
          <w:p w14:paraId="71D3314D" w14:textId="77777777" w:rsidR="00E24F13" w:rsidRPr="00C327F6" w:rsidRDefault="00E24F13" w:rsidP="00E24F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8D576CD" w14:textId="38F90085" w:rsidR="00E24F13" w:rsidRPr="00C327F6" w:rsidRDefault="00E24F13" w:rsidP="00E24F1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03B8AFC" w14:textId="77777777" w:rsidR="00E24F13" w:rsidRPr="00C327F6" w:rsidRDefault="00E24F13" w:rsidP="00E24F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0F24755A" w14:textId="4395C65B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3,281</w:t>
            </w:r>
          </w:p>
        </w:tc>
        <w:tc>
          <w:tcPr>
            <w:tcW w:w="236" w:type="dxa"/>
            <w:vAlign w:val="bottom"/>
          </w:tcPr>
          <w:p w14:paraId="04B6AF60" w14:textId="77777777" w:rsidR="00E24F13" w:rsidRPr="00C327F6" w:rsidRDefault="00E24F13" w:rsidP="00E24F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0458CAA" w14:textId="63E77B4E" w:rsidR="00E24F13" w:rsidRPr="00C327F6" w:rsidRDefault="00E24F13" w:rsidP="00E24F1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73256A3" w14:textId="77777777" w:rsidR="00E24F13" w:rsidRPr="00C327F6" w:rsidRDefault="00E24F13" w:rsidP="00E24F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CC1EB3B" w14:textId="42724EE8" w:rsidR="00E24F13" w:rsidRPr="00C327F6" w:rsidRDefault="00E24F13" w:rsidP="00E24F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3,281</w:t>
            </w:r>
          </w:p>
        </w:tc>
      </w:tr>
      <w:tr w:rsidR="004D5290" w:rsidRPr="00C327F6" w14:paraId="4395248A" w14:textId="77777777" w:rsidTr="00195EF2">
        <w:trPr>
          <w:trHeight w:val="261"/>
        </w:trPr>
        <w:tc>
          <w:tcPr>
            <w:tcW w:w="15030" w:type="dxa"/>
            <w:gridSpan w:val="18"/>
            <w:vAlign w:val="bottom"/>
          </w:tcPr>
          <w:p w14:paraId="35B032AF" w14:textId="28E6E0C4" w:rsidR="000E4462" w:rsidRPr="00C327F6" w:rsidRDefault="000E4462" w:rsidP="000E4462">
            <w:pPr>
              <w:pStyle w:val="acctfourfigures"/>
              <w:spacing w:before="24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*</w:t>
            </w:r>
            <w:r w:rsidRPr="00C327F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327F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มูลค่ายุติธรรมของเงินกู้ยืมระยะยาวจากสถาบันการเงินที่มีอัตราดอกเบี้ยคงที่เท่านั้น</w:t>
            </w:r>
          </w:p>
        </w:tc>
      </w:tr>
    </w:tbl>
    <w:p w14:paraId="731604E6" w14:textId="77777777" w:rsidR="00195EF2" w:rsidRPr="00C327F6" w:rsidRDefault="00195EF2">
      <w:r w:rsidRPr="00C327F6">
        <w:br w:type="page"/>
      </w: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024"/>
        <w:gridCol w:w="236"/>
        <w:gridCol w:w="1024"/>
        <w:gridCol w:w="236"/>
        <w:gridCol w:w="934"/>
        <w:gridCol w:w="236"/>
        <w:gridCol w:w="1024"/>
      </w:tblGrid>
      <w:tr w:rsidR="004D5290" w:rsidRPr="00C327F6" w14:paraId="2B1E959B" w14:textId="77777777" w:rsidTr="00F809E9">
        <w:trPr>
          <w:trHeight w:val="261"/>
          <w:tblHeader/>
        </w:trPr>
        <w:tc>
          <w:tcPr>
            <w:tcW w:w="3420" w:type="dxa"/>
            <w:vAlign w:val="bottom"/>
          </w:tcPr>
          <w:p w14:paraId="4AA4B27E" w14:textId="749B2053" w:rsidR="003450E6" w:rsidRPr="00C327F6" w:rsidRDefault="003450E6" w:rsidP="00F809E9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2B605EB8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D5290" w:rsidRPr="00C327F6" w14:paraId="65EB563C" w14:textId="77777777" w:rsidTr="00F809E9">
        <w:trPr>
          <w:trHeight w:val="261"/>
          <w:tblHeader/>
        </w:trPr>
        <w:tc>
          <w:tcPr>
            <w:tcW w:w="3420" w:type="dxa"/>
            <w:vAlign w:val="bottom"/>
          </w:tcPr>
          <w:p w14:paraId="4F5E3034" w14:textId="77777777" w:rsidR="003450E6" w:rsidRPr="00C327F6" w:rsidRDefault="003450E6" w:rsidP="00F809E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6B6C0D02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2B3C08ED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vAlign w:val="bottom"/>
          </w:tcPr>
          <w:p w14:paraId="392F4809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D5290" w:rsidRPr="00C327F6" w14:paraId="642CE3F7" w14:textId="77777777" w:rsidTr="00F809E9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10583B41" w14:textId="5D7E1F56" w:rsidR="003450E6" w:rsidRPr="00C327F6" w:rsidRDefault="003450E6" w:rsidP="00F809E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C327F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E5DEF8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4A785F8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9CB4592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3638E102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F1CE3F1" w14:textId="77777777" w:rsidR="003450E6" w:rsidRPr="00C327F6" w:rsidRDefault="003450E6" w:rsidP="00F809E9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526162B3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7D14582C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10878673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A3DA3FF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9C94CA5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6A8E3C11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6DA3481E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109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C128EFA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5F03CBD5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2FAFA15E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7FCE57B4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A079C50" w14:textId="77777777" w:rsidR="003450E6" w:rsidRPr="00C327F6" w:rsidRDefault="003450E6" w:rsidP="00F809E9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01046FB9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223ECAB3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5DF2FB3C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327F6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4D9D19B4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1EEFFBF0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327F6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77A0EF17" w14:textId="77777777" w:rsidR="003450E6" w:rsidRPr="00C327F6" w:rsidRDefault="003450E6" w:rsidP="00F809E9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74013B71" w14:textId="77777777" w:rsidR="003450E6" w:rsidRPr="00C327F6" w:rsidRDefault="003450E6" w:rsidP="00F809E9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C327F6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6E524214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64BDE5FC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D5290" w:rsidRPr="00C327F6" w14:paraId="41BDD5EE" w14:textId="77777777" w:rsidTr="00F809E9">
        <w:trPr>
          <w:trHeight w:val="261"/>
          <w:tblHeader/>
        </w:trPr>
        <w:tc>
          <w:tcPr>
            <w:tcW w:w="3420" w:type="dxa"/>
            <w:vAlign w:val="bottom"/>
          </w:tcPr>
          <w:p w14:paraId="29325864" w14:textId="77777777" w:rsidR="003450E6" w:rsidRPr="00C327F6" w:rsidRDefault="003450E6" w:rsidP="00F809E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0B75D01E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C327F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D5290" w:rsidRPr="00C327F6" w14:paraId="67CEC18D" w14:textId="77777777" w:rsidTr="00F809E9">
        <w:trPr>
          <w:trHeight w:val="261"/>
        </w:trPr>
        <w:tc>
          <w:tcPr>
            <w:tcW w:w="3420" w:type="dxa"/>
            <w:vAlign w:val="bottom"/>
            <w:hideMark/>
          </w:tcPr>
          <w:p w14:paraId="2AC4ECCB" w14:textId="77777777" w:rsidR="003450E6" w:rsidRPr="00C327F6" w:rsidRDefault="003450E6" w:rsidP="00F809E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5FBCFFB6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0AACC65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3703261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2499E75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D50EBEF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4780C35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C794C08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466B5A3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352E2E3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DD712E7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EFD0C3F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CCBAF0B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D0710E4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31FB0C6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1CD93BD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6A9A482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518E9D1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5290" w:rsidRPr="00C327F6" w14:paraId="3B536EB5" w14:textId="77777777" w:rsidTr="00F809E9">
        <w:trPr>
          <w:trHeight w:val="261"/>
        </w:trPr>
        <w:tc>
          <w:tcPr>
            <w:tcW w:w="3420" w:type="dxa"/>
            <w:vAlign w:val="bottom"/>
          </w:tcPr>
          <w:p w14:paraId="01E43B22" w14:textId="77777777" w:rsidR="003450E6" w:rsidRPr="00C327F6" w:rsidRDefault="003450E6" w:rsidP="00F809E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327F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2BBD32F6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58D646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F20E9D0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CB694C0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3754878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6569D857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89D7D04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32,740</w:t>
            </w:r>
          </w:p>
        </w:tc>
        <w:tc>
          <w:tcPr>
            <w:tcW w:w="236" w:type="dxa"/>
          </w:tcPr>
          <w:p w14:paraId="3CD1BC26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52BD266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32,745</w:t>
            </w:r>
          </w:p>
        </w:tc>
        <w:tc>
          <w:tcPr>
            <w:tcW w:w="236" w:type="dxa"/>
          </w:tcPr>
          <w:p w14:paraId="0D336FAB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94FBA15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2A26BA1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07DB93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147F7950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95D9C8B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74B8054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686C57F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D5290" w:rsidRPr="00C327F6" w14:paraId="228A2880" w14:textId="77777777" w:rsidTr="00F809E9">
        <w:trPr>
          <w:trHeight w:val="261"/>
        </w:trPr>
        <w:tc>
          <w:tcPr>
            <w:tcW w:w="3420" w:type="dxa"/>
            <w:vAlign w:val="bottom"/>
          </w:tcPr>
          <w:p w14:paraId="0ACAD9DE" w14:textId="77777777" w:rsidR="003450E6" w:rsidRPr="00C327F6" w:rsidRDefault="003450E6" w:rsidP="00F809E9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327F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C327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2314D166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0B1EEEC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527CEC4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33418F0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0AD59AC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36" w:type="dxa"/>
          </w:tcPr>
          <w:p w14:paraId="2555F4F3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DA2E378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36" w:type="dxa"/>
          </w:tcPr>
          <w:p w14:paraId="1CFD6097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F6F4D35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365</w:t>
            </w:r>
          </w:p>
        </w:tc>
        <w:tc>
          <w:tcPr>
            <w:tcW w:w="236" w:type="dxa"/>
          </w:tcPr>
          <w:p w14:paraId="2BF1C79E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583B84F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42AC94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DE38999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36" w:type="dxa"/>
            <w:vAlign w:val="bottom"/>
          </w:tcPr>
          <w:p w14:paraId="4D2298A2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34667FA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F0FB596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8B63E8B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353</w:t>
            </w:r>
          </w:p>
        </w:tc>
      </w:tr>
      <w:tr w:rsidR="004D5290" w:rsidRPr="00C327F6" w14:paraId="156DD193" w14:textId="77777777" w:rsidTr="00F809E9">
        <w:trPr>
          <w:trHeight w:val="261"/>
        </w:trPr>
        <w:tc>
          <w:tcPr>
            <w:tcW w:w="3420" w:type="dxa"/>
            <w:vAlign w:val="bottom"/>
          </w:tcPr>
          <w:p w14:paraId="29406D59" w14:textId="77777777" w:rsidR="003450E6" w:rsidRPr="00C327F6" w:rsidRDefault="003450E6" w:rsidP="00F809E9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327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27AFC7AD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1D8BF13F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CB2B69C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158</w:t>
            </w:r>
          </w:p>
        </w:tc>
        <w:tc>
          <w:tcPr>
            <w:tcW w:w="236" w:type="dxa"/>
          </w:tcPr>
          <w:p w14:paraId="0F144568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7B76C3E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2C0489B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5AE6A74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36BFA1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2625503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236" w:type="dxa"/>
          </w:tcPr>
          <w:p w14:paraId="61641F8A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91AEDF6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927E7BB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AF1EA52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236" w:type="dxa"/>
            <w:vAlign w:val="bottom"/>
          </w:tcPr>
          <w:p w14:paraId="7DB70927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1E7144D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902C6FB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A987283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159</w:t>
            </w:r>
          </w:p>
        </w:tc>
      </w:tr>
      <w:tr w:rsidR="004D5290" w:rsidRPr="00C327F6" w14:paraId="4D1AA7E2" w14:textId="77777777" w:rsidTr="00F809E9">
        <w:trPr>
          <w:trHeight w:val="261"/>
        </w:trPr>
        <w:tc>
          <w:tcPr>
            <w:tcW w:w="3420" w:type="dxa"/>
            <w:vAlign w:val="bottom"/>
          </w:tcPr>
          <w:p w14:paraId="310DC0E8" w14:textId="77777777" w:rsidR="003450E6" w:rsidRPr="00C327F6" w:rsidRDefault="003450E6" w:rsidP="00F809E9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327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77AE4936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43BA103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E9CEECC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467</w:t>
            </w:r>
          </w:p>
        </w:tc>
        <w:tc>
          <w:tcPr>
            <w:tcW w:w="236" w:type="dxa"/>
            <w:vAlign w:val="bottom"/>
          </w:tcPr>
          <w:p w14:paraId="5581C194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DEC30D1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13,094</w:t>
            </w:r>
          </w:p>
        </w:tc>
        <w:tc>
          <w:tcPr>
            <w:tcW w:w="236" w:type="dxa"/>
            <w:vAlign w:val="bottom"/>
          </w:tcPr>
          <w:p w14:paraId="1919AAE7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8BE25D4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1BDFB8E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0681946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13,561</w:t>
            </w:r>
          </w:p>
        </w:tc>
        <w:tc>
          <w:tcPr>
            <w:tcW w:w="236" w:type="dxa"/>
            <w:vAlign w:val="bottom"/>
          </w:tcPr>
          <w:p w14:paraId="649E9674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2FED302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11,068</w:t>
            </w:r>
          </w:p>
        </w:tc>
        <w:tc>
          <w:tcPr>
            <w:tcW w:w="236" w:type="dxa"/>
            <w:vAlign w:val="bottom"/>
          </w:tcPr>
          <w:p w14:paraId="74F1B8A8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846096D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523</w:t>
            </w:r>
          </w:p>
        </w:tc>
        <w:tc>
          <w:tcPr>
            <w:tcW w:w="236" w:type="dxa"/>
            <w:vAlign w:val="bottom"/>
          </w:tcPr>
          <w:p w14:paraId="31E4994D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9D9FECF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1,970</w:t>
            </w:r>
          </w:p>
        </w:tc>
        <w:tc>
          <w:tcPr>
            <w:tcW w:w="236" w:type="dxa"/>
            <w:vAlign w:val="bottom"/>
          </w:tcPr>
          <w:p w14:paraId="2B110AE4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7DB8F70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13,561</w:t>
            </w:r>
          </w:p>
        </w:tc>
      </w:tr>
      <w:tr w:rsidR="004D5290" w:rsidRPr="00C327F6" w14:paraId="3F673182" w14:textId="77777777" w:rsidTr="00F809E9">
        <w:trPr>
          <w:trHeight w:val="261"/>
        </w:trPr>
        <w:tc>
          <w:tcPr>
            <w:tcW w:w="3420" w:type="dxa"/>
            <w:vAlign w:val="bottom"/>
          </w:tcPr>
          <w:p w14:paraId="12A76E08" w14:textId="77777777" w:rsidR="003450E6" w:rsidRPr="00C327F6" w:rsidRDefault="003450E6" w:rsidP="00F809E9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327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3C34F615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6D160EA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97FD051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</w:tcPr>
          <w:p w14:paraId="77678F0F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AE83845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9C398CB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FC96288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D603D9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C5E9332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</w:tcPr>
          <w:p w14:paraId="2341A647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894C5B7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71C1BD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D225BB6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  <w:vAlign w:val="bottom"/>
          </w:tcPr>
          <w:p w14:paraId="4A2505E5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960058D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3C1A027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629DF44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4D5290" w:rsidRPr="00C327F6" w14:paraId="529173B2" w14:textId="77777777" w:rsidTr="00F809E9">
        <w:trPr>
          <w:trHeight w:val="261"/>
        </w:trPr>
        <w:tc>
          <w:tcPr>
            <w:tcW w:w="3420" w:type="dxa"/>
            <w:vAlign w:val="bottom"/>
          </w:tcPr>
          <w:p w14:paraId="74E3212A" w14:textId="77777777" w:rsidR="003450E6" w:rsidRPr="00C327F6" w:rsidRDefault="003450E6" w:rsidP="00F809E9">
            <w:pPr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487C3966" w14:textId="77777777" w:rsidR="003450E6" w:rsidRPr="00C327F6" w:rsidRDefault="003450E6" w:rsidP="00F809E9"/>
        </w:tc>
        <w:tc>
          <w:tcPr>
            <w:tcW w:w="236" w:type="dxa"/>
            <w:vAlign w:val="bottom"/>
          </w:tcPr>
          <w:p w14:paraId="60B2E2AF" w14:textId="77777777" w:rsidR="003450E6" w:rsidRPr="00C327F6" w:rsidRDefault="003450E6" w:rsidP="00F809E9"/>
        </w:tc>
        <w:tc>
          <w:tcPr>
            <w:tcW w:w="1204" w:type="dxa"/>
            <w:vAlign w:val="bottom"/>
          </w:tcPr>
          <w:p w14:paraId="49AF2B3D" w14:textId="77777777" w:rsidR="003450E6" w:rsidRPr="00C327F6" w:rsidRDefault="003450E6" w:rsidP="00F809E9"/>
        </w:tc>
        <w:tc>
          <w:tcPr>
            <w:tcW w:w="236" w:type="dxa"/>
            <w:vAlign w:val="bottom"/>
          </w:tcPr>
          <w:p w14:paraId="601AB0EE" w14:textId="77777777" w:rsidR="003450E6" w:rsidRPr="00C327F6" w:rsidRDefault="003450E6" w:rsidP="00F809E9"/>
        </w:tc>
        <w:tc>
          <w:tcPr>
            <w:tcW w:w="1204" w:type="dxa"/>
            <w:vAlign w:val="bottom"/>
          </w:tcPr>
          <w:p w14:paraId="7B027845" w14:textId="77777777" w:rsidR="003450E6" w:rsidRPr="00C327F6" w:rsidRDefault="003450E6" w:rsidP="00F809E9"/>
        </w:tc>
        <w:tc>
          <w:tcPr>
            <w:tcW w:w="236" w:type="dxa"/>
            <w:vAlign w:val="bottom"/>
          </w:tcPr>
          <w:p w14:paraId="28CCD8CB" w14:textId="77777777" w:rsidR="003450E6" w:rsidRPr="00C327F6" w:rsidRDefault="003450E6" w:rsidP="00F809E9"/>
        </w:tc>
        <w:tc>
          <w:tcPr>
            <w:tcW w:w="1114" w:type="dxa"/>
            <w:vAlign w:val="bottom"/>
          </w:tcPr>
          <w:p w14:paraId="55A5A29C" w14:textId="77777777" w:rsidR="003450E6" w:rsidRPr="00C327F6" w:rsidRDefault="003450E6" w:rsidP="00F809E9"/>
        </w:tc>
        <w:tc>
          <w:tcPr>
            <w:tcW w:w="236" w:type="dxa"/>
            <w:vAlign w:val="bottom"/>
          </w:tcPr>
          <w:p w14:paraId="4E5C23B9" w14:textId="77777777" w:rsidR="003450E6" w:rsidRPr="00C327F6" w:rsidRDefault="003450E6" w:rsidP="00F809E9"/>
        </w:tc>
        <w:tc>
          <w:tcPr>
            <w:tcW w:w="1024" w:type="dxa"/>
            <w:vAlign w:val="bottom"/>
          </w:tcPr>
          <w:p w14:paraId="3FD33D02" w14:textId="77777777" w:rsidR="003450E6" w:rsidRPr="00C327F6" w:rsidRDefault="003450E6" w:rsidP="00F809E9"/>
        </w:tc>
        <w:tc>
          <w:tcPr>
            <w:tcW w:w="236" w:type="dxa"/>
            <w:vAlign w:val="bottom"/>
          </w:tcPr>
          <w:p w14:paraId="25D85689" w14:textId="77777777" w:rsidR="003450E6" w:rsidRPr="00C327F6" w:rsidRDefault="003450E6" w:rsidP="00F809E9"/>
        </w:tc>
        <w:tc>
          <w:tcPr>
            <w:tcW w:w="1024" w:type="dxa"/>
            <w:vAlign w:val="bottom"/>
          </w:tcPr>
          <w:p w14:paraId="777C9351" w14:textId="77777777" w:rsidR="003450E6" w:rsidRPr="00C327F6" w:rsidRDefault="003450E6" w:rsidP="00F809E9"/>
        </w:tc>
        <w:tc>
          <w:tcPr>
            <w:tcW w:w="236" w:type="dxa"/>
            <w:vAlign w:val="bottom"/>
          </w:tcPr>
          <w:p w14:paraId="012C8A8F" w14:textId="77777777" w:rsidR="003450E6" w:rsidRPr="00C327F6" w:rsidRDefault="003450E6" w:rsidP="00F809E9"/>
        </w:tc>
        <w:tc>
          <w:tcPr>
            <w:tcW w:w="1024" w:type="dxa"/>
            <w:vAlign w:val="bottom"/>
          </w:tcPr>
          <w:p w14:paraId="24CC3471" w14:textId="77777777" w:rsidR="003450E6" w:rsidRPr="00C327F6" w:rsidRDefault="003450E6" w:rsidP="00F809E9"/>
        </w:tc>
        <w:tc>
          <w:tcPr>
            <w:tcW w:w="236" w:type="dxa"/>
            <w:vAlign w:val="bottom"/>
          </w:tcPr>
          <w:p w14:paraId="49049823" w14:textId="77777777" w:rsidR="003450E6" w:rsidRPr="00C327F6" w:rsidRDefault="003450E6" w:rsidP="00F809E9"/>
        </w:tc>
        <w:tc>
          <w:tcPr>
            <w:tcW w:w="934" w:type="dxa"/>
            <w:vAlign w:val="bottom"/>
          </w:tcPr>
          <w:p w14:paraId="504D47D3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FC9485D" w14:textId="77777777" w:rsidR="003450E6" w:rsidRPr="00C327F6" w:rsidRDefault="003450E6" w:rsidP="00F809E9"/>
        </w:tc>
        <w:tc>
          <w:tcPr>
            <w:tcW w:w="1024" w:type="dxa"/>
            <w:vAlign w:val="bottom"/>
          </w:tcPr>
          <w:p w14:paraId="27E9E20A" w14:textId="77777777" w:rsidR="003450E6" w:rsidRPr="00C327F6" w:rsidRDefault="003450E6" w:rsidP="00F809E9"/>
        </w:tc>
      </w:tr>
      <w:tr w:rsidR="004D5290" w:rsidRPr="00C327F6" w14:paraId="1E749064" w14:textId="77777777" w:rsidTr="00F809E9">
        <w:trPr>
          <w:trHeight w:val="261"/>
        </w:trPr>
        <w:tc>
          <w:tcPr>
            <w:tcW w:w="3420" w:type="dxa"/>
            <w:vAlign w:val="bottom"/>
          </w:tcPr>
          <w:p w14:paraId="31105A3E" w14:textId="77777777" w:rsidR="003450E6" w:rsidRPr="00C327F6" w:rsidRDefault="003450E6" w:rsidP="00F809E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5B62C98C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7DAF592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60BC998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D4180E5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4FA9F44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BCD7E1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0B2CD52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67BA2EC" w14:textId="77777777" w:rsidR="003450E6" w:rsidRPr="00C327F6" w:rsidRDefault="003450E6" w:rsidP="00F809E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026134C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FBF231A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2B263C7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0AAA023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CCE2632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B9C30F2" w14:textId="77777777" w:rsidR="003450E6" w:rsidRPr="00C327F6" w:rsidRDefault="003450E6" w:rsidP="00F809E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20E7327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F6484B3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E437F3A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5290" w:rsidRPr="00C327F6" w14:paraId="00190A22" w14:textId="77777777" w:rsidTr="00F809E9">
        <w:trPr>
          <w:trHeight w:val="261"/>
        </w:trPr>
        <w:tc>
          <w:tcPr>
            <w:tcW w:w="3420" w:type="dxa"/>
            <w:vAlign w:val="bottom"/>
            <w:hideMark/>
          </w:tcPr>
          <w:p w14:paraId="78D40845" w14:textId="77777777" w:rsidR="003450E6" w:rsidRPr="00C327F6" w:rsidRDefault="003450E6" w:rsidP="00F809E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794E24E4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5EA3956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45A6717B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</w:t>
            </w:r>
            <w:r w:rsidRPr="00C327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1D5C6256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C35513C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47A5C64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53729E5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04EE732" w14:textId="77777777" w:rsidR="003450E6" w:rsidRPr="00C327F6" w:rsidRDefault="003450E6" w:rsidP="00F809E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5E083B0F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112</w:t>
            </w:r>
          </w:p>
        </w:tc>
        <w:tc>
          <w:tcPr>
            <w:tcW w:w="236" w:type="dxa"/>
            <w:vAlign w:val="bottom"/>
          </w:tcPr>
          <w:p w14:paraId="7CCE9CBE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D600D40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8E91D34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72121C45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112</w:t>
            </w:r>
          </w:p>
        </w:tc>
        <w:tc>
          <w:tcPr>
            <w:tcW w:w="236" w:type="dxa"/>
            <w:vAlign w:val="bottom"/>
          </w:tcPr>
          <w:p w14:paraId="3BD36EBD" w14:textId="77777777" w:rsidR="003450E6" w:rsidRPr="00C327F6" w:rsidRDefault="003450E6" w:rsidP="00F809E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34" w:type="dxa"/>
            <w:vAlign w:val="bottom"/>
          </w:tcPr>
          <w:p w14:paraId="394C2340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8F118E1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4544649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112</w:t>
            </w:r>
          </w:p>
        </w:tc>
      </w:tr>
      <w:tr w:rsidR="004D5290" w:rsidRPr="00C327F6" w14:paraId="3C7DE25B" w14:textId="77777777" w:rsidTr="00F809E9">
        <w:trPr>
          <w:trHeight w:val="261"/>
        </w:trPr>
        <w:tc>
          <w:tcPr>
            <w:tcW w:w="3420" w:type="dxa"/>
            <w:vAlign w:val="bottom"/>
            <w:hideMark/>
          </w:tcPr>
          <w:p w14:paraId="5BA662E3" w14:textId="77777777" w:rsidR="003450E6" w:rsidRPr="00C327F6" w:rsidRDefault="003450E6" w:rsidP="00F809E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27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192C8293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B99F5ED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3C7C6B9A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C38B902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71E2ED5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BF7888E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23E8E12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100,739</w:t>
            </w:r>
          </w:p>
        </w:tc>
        <w:tc>
          <w:tcPr>
            <w:tcW w:w="236" w:type="dxa"/>
            <w:vAlign w:val="bottom"/>
          </w:tcPr>
          <w:p w14:paraId="74DD2440" w14:textId="77777777" w:rsidR="003450E6" w:rsidRPr="00C327F6" w:rsidRDefault="003450E6" w:rsidP="00F809E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62C491AD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100,739</w:t>
            </w:r>
          </w:p>
        </w:tc>
        <w:tc>
          <w:tcPr>
            <w:tcW w:w="236" w:type="dxa"/>
            <w:vAlign w:val="bottom"/>
          </w:tcPr>
          <w:p w14:paraId="2A157F61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5C46470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A4DD902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078ADDAC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40*</w:t>
            </w:r>
          </w:p>
        </w:tc>
        <w:tc>
          <w:tcPr>
            <w:tcW w:w="236" w:type="dxa"/>
            <w:vAlign w:val="bottom"/>
          </w:tcPr>
          <w:p w14:paraId="7566CEF2" w14:textId="77777777" w:rsidR="003450E6" w:rsidRPr="00C327F6" w:rsidRDefault="003450E6" w:rsidP="00F809E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34" w:type="dxa"/>
            <w:vAlign w:val="bottom"/>
          </w:tcPr>
          <w:p w14:paraId="041E145A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0FF6CAE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1F91A97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</w:p>
        </w:tc>
      </w:tr>
      <w:tr w:rsidR="004D5290" w:rsidRPr="00C327F6" w14:paraId="7D3F8DDC" w14:textId="77777777" w:rsidTr="00F809E9">
        <w:trPr>
          <w:trHeight w:val="261"/>
        </w:trPr>
        <w:tc>
          <w:tcPr>
            <w:tcW w:w="3420" w:type="dxa"/>
            <w:vAlign w:val="bottom"/>
            <w:hideMark/>
          </w:tcPr>
          <w:p w14:paraId="44618C2F" w14:textId="77777777" w:rsidR="003450E6" w:rsidRPr="00C327F6" w:rsidRDefault="003450E6" w:rsidP="00F809E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C327F6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D4BB9B8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D20AF19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39EA113F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3A47C72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38470418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1774EF07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C029F01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127,037</w:t>
            </w:r>
          </w:p>
        </w:tc>
        <w:tc>
          <w:tcPr>
            <w:tcW w:w="236" w:type="dxa"/>
            <w:vAlign w:val="bottom"/>
          </w:tcPr>
          <w:p w14:paraId="0B9AE3CD" w14:textId="77777777" w:rsidR="003450E6" w:rsidRPr="00C327F6" w:rsidRDefault="003450E6" w:rsidP="00F809E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5021DB74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127,037</w:t>
            </w:r>
          </w:p>
        </w:tc>
        <w:tc>
          <w:tcPr>
            <w:tcW w:w="236" w:type="dxa"/>
            <w:vAlign w:val="bottom"/>
          </w:tcPr>
          <w:p w14:paraId="3DECE2E2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3C8C79A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89E2E13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75A3B30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119,569</w:t>
            </w:r>
          </w:p>
        </w:tc>
        <w:tc>
          <w:tcPr>
            <w:tcW w:w="236" w:type="dxa"/>
            <w:vAlign w:val="bottom"/>
          </w:tcPr>
          <w:p w14:paraId="1B9D6154" w14:textId="77777777" w:rsidR="003450E6" w:rsidRPr="00C327F6" w:rsidRDefault="003450E6" w:rsidP="00F809E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34" w:type="dxa"/>
            <w:vAlign w:val="bottom"/>
          </w:tcPr>
          <w:p w14:paraId="7FAB9287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4213C07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A08C377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119,569</w:t>
            </w:r>
          </w:p>
        </w:tc>
      </w:tr>
      <w:tr w:rsidR="004D5290" w:rsidRPr="00C327F6" w14:paraId="2BC2394F" w14:textId="77777777" w:rsidTr="00F809E9">
        <w:trPr>
          <w:trHeight w:val="261"/>
        </w:trPr>
        <w:tc>
          <w:tcPr>
            <w:tcW w:w="3420" w:type="dxa"/>
            <w:vAlign w:val="bottom"/>
          </w:tcPr>
          <w:p w14:paraId="0A3224C4" w14:textId="77777777" w:rsidR="003450E6" w:rsidRPr="00C327F6" w:rsidRDefault="003450E6" w:rsidP="00F809E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327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40B91FC9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9053EC9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946538C" w14:textId="77777777" w:rsidR="003450E6" w:rsidRPr="00C327F6" w:rsidRDefault="003450E6" w:rsidP="00F809E9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</w:t>
            </w:r>
          </w:p>
        </w:tc>
        <w:tc>
          <w:tcPr>
            <w:tcW w:w="236" w:type="dxa"/>
            <w:vAlign w:val="bottom"/>
          </w:tcPr>
          <w:p w14:paraId="1A001A59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10FF7ECF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4B080B3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2462106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76DE6C2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E3A5275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</w:t>
            </w:r>
          </w:p>
        </w:tc>
        <w:tc>
          <w:tcPr>
            <w:tcW w:w="236" w:type="dxa"/>
            <w:vAlign w:val="bottom"/>
          </w:tcPr>
          <w:p w14:paraId="3E7A0BE6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B2755A3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F0D3B4F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9A93186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</w:t>
            </w:r>
          </w:p>
        </w:tc>
        <w:tc>
          <w:tcPr>
            <w:tcW w:w="236" w:type="dxa"/>
            <w:vAlign w:val="bottom"/>
          </w:tcPr>
          <w:p w14:paraId="0ADDA3C5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3E077FB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567D9F7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7C217CEB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</w:t>
            </w:r>
          </w:p>
        </w:tc>
      </w:tr>
      <w:tr w:rsidR="004D5290" w:rsidRPr="00C327F6" w14:paraId="63433703" w14:textId="77777777" w:rsidTr="00F809E9">
        <w:trPr>
          <w:trHeight w:val="261"/>
        </w:trPr>
        <w:tc>
          <w:tcPr>
            <w:tcW w:w="15030" w:type="dxa"/>
            <w:gridSpan w:val="18"/>
            <w:vAlign w:val="bottom"/>
          </w:tcPr>
          <w:p w14:paraId="551D61F1" w14:textId="77777777" w:rsidR="003450E6" w:rsidRPr="00C327F6" w:rsidRDefault="003450E6" w:rsidP="00F809E9">
            <w:pPr>
              <w:pStyle w:val="acctfourfigures"/>
              <w:spacing w:before="24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*</w:t>
            </w:r>
            <w:r w:rsidRPr="00C327F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327F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มูลค่ายุติธรรมของเงินกู้ยืมระยะยาวจากสถาบันการเงินที่มีอัตราดอกเบี้ยคงที่เท่านั้น</w:t>
            </w:r>
          </w:p>
        </w:tc>
      </w:tr>
    </w:tbl>
    <w:p w14:paraId="2FA67688" w14:textId="0B1A53EB" w:rsidR="003450E6" w:rsidRPr="00C327F6" w:rsidRDefault="003450E6">
      <w:r w:rsidRPr="00C327F6">
        <w:br w:type="page"/>
      </w: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114"/>
        <w:gridCol w:w="90"/>
        <w:gridCol w:w="146"/>
        <w:gridCol w:w="90"/>
        <w:gridCol w:w="1114"/>
        <w:gridCol w:w="236"/>
        <w:gridCol w:w="1024"/>
        <w:gridCol w:w="90"/>
        <w:gridCol w:w="146"/>
        <w:gridCol w:w="90"/>
        <w:gridCol w:w="934"/>
        <w:gridCol w:w="90"/>
        <w:gridCol w:w="146"/>
        <w:gridCol w:w="90"/>
        <w:gridCol w:w="934"/>
        <w:gridCol w:w="90"/>
        <w:gridCol w:w="146"/>
        <w:gridCol w:w="90"/>
        <w:gridCol w:w="844"/>
        <w:gridCol w:w="90"/>
        <w:gridCol w:w="146"/>
        <w:gridCol w:w="90"/>
        <w:gridCol w:w="934"/>
      </w:tblGrid>
      <w:tr w:rsidR="004D5290" w:rsidRPr="00C327F6" w14:paraId="0C35BDBD" w14:textId="77777777" w:rsidTr="00D9787B">
        <w:trPr>
          <w:trHeight w:val="261"/>
          <w:tblHeader/>
        </w:trPr>
        <w:tc>
          <w:tcPr>
            <w:tcW w:w="3420" w:type="dxa"/>
            <w:vAlign w:val="bottom"/>
          </w:tcPr>
          <w:p w14:paraId="7FC4A62C" w14:textId="77777777" w:rsidR="00EE6E6E" w:rsidRPr="00C327F6" w:rsidRDefault="00EE6E6E" w:rsidP="00755A56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30B433D8" w14:textId="4CAECA9D" w:rsidR="00EE6E6E" w:rsidRPr="00C327F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C327F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4D5290" w:rsidRPr="00C327F6" w14:paraId="47DA23B7" w14:textId="77777777" w:rsidTr="00AF67EA">
        <w:trPr>
          <w:trHeight w:val="261"/>
          <w:tblHeader/>
        </w:trPr>
        <w:tc>
          <w:tcPr>
            <w:tcW w:w="3420" w:type="dxa"/>
            <w:vAlign w:val="bottom"/>
          </w:tcPr>
          <w:p w14:paraId="04BCAE17" w14:textId="77777777" w:rsidR="00EE6E6E" w:rsidRPr="00C327F6" w:rsidRDefault="00EE6E6E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tcBorders>
              <w:bottom w:val="single" w:sz="4" w:space="0" w:color="auto"/>
            </w:tcBorders>
            <w:vAlign w:val="bottom"/>
          </w:tcPr>
          <w:p w14:paraId="2D8A1BE3" w14:textId="77777777" w:rsidR="00EE6E6E" w:rsidRPr="00C327F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265C9C72" w14:textId="77777777" w:rsidR="00EE6E6E" w:rsidRPr="00C327F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14"/>
            <w:tcBorders>
              <w:bottom w:val="single" w:sz="4" w:space="0" w:color="auto"/>
            </w:tcBorders>
            <w:vAlign w:val="bottom"/>
          </w:tcPr>
          <w:p w14:paraId="49EA981B" w14:textId="77777777" w:rsidR="00EE6E6E" w:rsidRPr="00C327F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D5290" w:rsidRPr="00C327F6" w14:paraId="4D21080B" w14:textId="77777777" w:rsidTr="00AF67EA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16991081" w14:textId="46722764" w:rsidR="00EE6E6E" w:rsidRPr="00C327F6" w:rsidRDefault="006D3600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C327F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BD2F2E" w:rsidRPr="00C327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90E044" w14:textId="77777777" w:rsidR="00EE6E6E" w:rsidRPr="00C327F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BF8721C" w14:textId="77777777" w:rsidR="00EE6E6E" w:rsidRPr="00C327F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53E7B1B" w14:textId="77777777" w:rsidR="00EE6E6E" w:rsidRPr="00C327F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90599F9" w14:textId="77777777" w:rsidR="00EE6E6E" w:rsidRPr="00C327F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6F08CCC" w14:textId="77777777" w:rsidR="00EE6E6E" w:rsidRPr="00C327F6" w:rsidRDefault="00EE6E6E" w:rsidP="00755A56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45562F72" w14:textId="77777777" w:rsidR="00EE6E6E" w:rsidRPr="00C327F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1667113E" w14:textId="77777777" w:rsidR="00EE6E6E" w:rsidRPr="00C327F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B0D2F6C" w14:textId="77777777" w:rsidR="00EE6E6E" w:rsidRPr="00C327F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3E1090B" w14:textId="77777777" w:rsidR="00EE6E6E" w:rsidRPr="00C327F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3B24B76C" w14:textId="77777777" w:rsidR="00EE6E6E" w:rsidRPr="00C327F6" w:rsidRDefault="00EE6E6E" w:rsidP="00CB7C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2CC997C7" w14:textId="77777777" w:rsidR="00CB7C32" w:rsidRPr="00C327F6" w:rsidRDefault="00EE6E6E" w:rsidP="00CB7C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A9D8E91" w14:textId="37A41515" w:rsidR="00EE6E6E" w:rsidRPr="00C327F6" w:rsidRDefault="00EE6E6E" w:rsidP="00CB7C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59730C78" w14:textId="77777777" w:rsidR="00EE6E6E" w:rsidRPr="00C327F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2DB22F7C" w14:textId="77777777" w:rsidR="00EE6E6E" w:rsidRPr="00C327F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27D4845C" w14:textId="77777777" w:rsidR="00EE6E6E" w:rsidRPr="00C327F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1EE68EDF" w14:textId="77777777" w:rsidR="00EE6E6E" w:rsidRPr="00C327F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E03C580" w14:textId="77777777" w:rsidR="00EE6E6E" w:rsidRPr="00C327F6" w:rsidRDefault="00EE6E6E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41BC73BA" w14:textId="77777777" w:rsidR="00EE6E6E" w:rsidRPr="00C327F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75B07132" w14:textId="77777777" w:rsidR="00EE6E6E" w:rsidRPr="00C327F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0CF38813" w14:textId="77777777" w:rsidR="00EE6E6E" w:rsidRPr="00C327F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327F6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gridSpan w:val="2"/>
            <w:vAlign w:val="bottom"/>
          </w:tcPr>
          <w:p w14:paraId="75B7EC95" w14:textId="77777777" w:rsidR="00EE6E6E" w:rsidRPr="00C327F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2BFC0C5D" w14:textId="77777777" w:rsidR="00EE6E6E" w:rsidRPr="00C327F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327F6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gridSpan w:val="2"/>
            <w:vAlign w:val="bottom"/>
          </w:tcPr>
          <w:p w14:paraId="7F73058D" w14:textId="77777777" w:rsidR="00EE6E6E" w:rsidRPr="00C327F6" w:rsidRDefault="00EE6E6E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7AA8F425" w14:textId="77777777" w:rsidR="00EE6E6E" w:rsidRPr="00C327F6" w:rsidRDefault="00EE6E6E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C327F6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gridSpan w:val="2"/>
            <w:vAlign w:val="bottom"/>
          </w:tcPr>
          <w:p w14:paraId="3EAB2E72" w14:textId="77777777" w:rsidR="00EE6E6E" w:rsidRPr="00C327F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821A0C2" w14:textId="77777777" w:rsidR="00EE6E6E" w:rsidRPr="00C327F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D5290" w:rsidRPr="00C327F6" w14:paraId="3513FFCC" w14:textId="77777777" w:rsidTr="00D9787B">
        <w:trPr>
          <w:trHeight w:val="261"/>
          <w:tblHeader/>
        </w:trPr>
        <w:tc>
          <w:tcPr>
            <w:tcW w:w="3420" w:type="dxa"/>
            <w:vAlign w:val="bottom"/>
          </w:tcPr>
          <w:p w14:paraId="073E7879" w14:textId="77777777" w:rsidR="00EE6E6E" w:rsidRPr="00C327F6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6036E59F" w14:textId="77777777" w:rsidR="00EE6E6E" w:rsidRPr="00C327F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C327F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D5290" w:rsidRPr="00C327F6" w14:paraId="61EF722B" w14:textId="77777777" w:rsidTr="00AF67EA">
        <w:trPr>
          <w:trHeight w:val="261"/>
        </w:trPr>
        <w:tc>
          <w:tcPr>
            <w:tcW w:w="3420" w:type="dxa"/>
            <w:vAlign w:val="bottom"/>
            <w:hideMark/>
          </w:tcPr>
          <w:p w14:paraId="407E3B46" w14:textId="77777777" w:rsidR="00EE6E6E" w:rsidRPr="00C327F6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41DC9C9D" w14:textId="77777777" w:rsidR="00EE6E6E" w:rsidRPr="00C327F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77110EC" w14:textId="77777777" w:rsidR="00EE6E6E" w:rsidRPr="00C327F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7A2F810" w14:textId="77777777" w:rsidR="00EE6E6E" w:rsidRPr="00C327F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135ED9" w14:textId="77777777" w:rsidR="00EE6E6E" w:rsidRPr="00C327F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C2A66EC" w14:textId="77777777" w:rsidR="00EE6E6E" w:rsidRPr="00C327F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1BB5F7F" w14:textId="77777777" w:rsidR="00EE6E6E" w:rsidRPr="00C327F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C4B7D53" w14:textId="77777777" w:rsidR="00EE6E6E" w:rsidRPr="00C327F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13D277" w14:textId="77777777" w:rsidR="00EE6E6E" w:rsidRPr="00C327F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E7DD5B4" w14:textId="77777777" w:rsidR="00EE6E6E" w:rsidRPr="00C327F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C7C3640" w14:textId="77777777" w:rsidR="00EE6E6E" w:rsidRPr="00C327F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43A299D" w14:textId="77777777" w:rsidR="00EE6E6E" w:rsidRPr="00C327F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65B4953" w14:textId="77777777" w:rsidR="00EE6E6E" w:rsidRPr="00C327F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718AE18" w14:textId="77777777" w:rsidR="00EE6E6E" w:rsidRPr="00C327F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8DBD0B9" w14:textId="77777777" w:rsidR="00EE6E6E" w:rsidRPr="00C327F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3E30260" w14:textId="77777777" w:rsidR="00EE6E6E" w:rsidRPr="00C327F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6DF0D6A" w14:textId="77777777" w:rsidR="00EE6E6E" w:rsidRPr="00C327F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612951F" w14:textId="77777777" w:rsidR="00EE6E6E" w:rsidRPr="00C327F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5290" w:rsidRPr="00C327F6" w14:paraId="7E27F37E" w14:textId="77777777" w:rsidTr="009924CD">
        <w:trPr>
          <w:trHeight w:val="261"/>
        </w:trPr>
        <w:tc>
          <w:tcPr>
            <w:tcW w:w="3420" w:type="dxa"/>
            <w:vAlign w:val="bottom"/>
          </w:tcPr>
          <w:p w14:paraId="39FBC665" w14:textId="77777777" w:rsidR="003B38CB" w:rsidRPr="00C327F6" w:rsidRDefault="003B38CB" w:rsidP="003B38CB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327F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3CA19FD0" w14:textId="35235797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7CC4BB" w14:textId="77777777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0940F6E" w14:textId="27E416D2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20AC1B" w14:textId="77777777" w:rsidR="003B38CB" w:rsidRPr="00C327F6" w:rsidRDefault="003B38CB" w:rsidP="003B38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F7743AD" w14:textId="293B375F" w:rsidR="003B38CB" w:rsidRPr="00C327F6" w:rsidRDefault="003B38CB" w:rsidP="003B38CB">
            <w:pPr>
              <w:pStyle w:val="acctfourfigures"/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327F6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6" w:type="dxa"/>
            <w:gridSpan w:val="2"/>
          </w:tcPr>
          <w:p w14:paraId="2D6C22B5" w14:textId="77777777" w:rsidR="003B38CB" w:rsidRPr="00C327F6" w:rsidRDefault="003B38CB" w:rsidP="003B38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87C51F2" w14:textId="408BCD1D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7,048</w:t>
            </w:r>
          </w:p>
        </w:tc>
        <w:tc>
          <w:tcPr>
            <w:tcW w:w="236" w:type="dxa"/>
          </w:tcPr>
          <w:p w14:paraId="446082BC" w14:textId="77777777" w:rsidR="003B38CB" w:rsidRPr="00C327F6" w:rsidRDefault="003B38CB" w:rsidP="003B38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5844D9F" w14:textId="23D1E8FE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7,049</w:t>
            </w:r>
          </w:p>
        </w:tc>
        <w:tc>
          <w:tcPr>
            <w:tcW w:w="236" w:type="dxa"/>
            <w:gridSpan w:val="2"/>
          </w:tcPr>
          <w:p w14:paraId="7FA2B91B" w14:textId="77777777" w:rsidR="003B38CB" w:rsidRPr="00C327F6" w:rsidRDefault="003B38CB" w:rsidP="003B38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0A433AD" w14:textId="18F1418E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65F38DB" w14:textId="77777777" w:rsidR="003B38CB" w:rsidRPr="00C327F6" w:rsidRDefault="003B38CB" w:rsidP="003B38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E150E90" w14:textId="35E00218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28DC7E75" w14:textId="77777777" w:rsidR="003B38CB" w:rsidRPr="00C327F6" w:rsidRDefault="003B38CB" w:rsidP="003B38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DEC27AC" w14:textId="366B08F2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7BAAACE" w14:textId="77777777" w:rsidR="003B38CB" w:rsidRPr="00C327F6" w:rsidRDefault="003B38CB" w:rsidP="003B38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F3778F4" w14:textId="0B21759E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4D5290" w:rsidRPr="00C327F6" w14:paraId="13FF5E4E" w14:textId="77777777" w:rsidTr="009924CD">
        <w:trPr>
          <w:trHeight w:val="261"/>
        </w:trPr>
        <w:tc>
          <w:tcPr>
            <w:tcW w:w="3420" w:type="dxa"/>
            <w:vAlign w:val="bottom"/>
          </w:tcPr>
          <w:p w14:paraId="5DB51438" w14:textId="725A6FE1" w:rsidR="003B38CB" w:rsidRPr="00C327F6" w:rsidRDefault="003B38CB" w:rsidP="003B38CB">
            <w:pPr>
              <w:ind w:left="256" w:right="-90" w:hanging="256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327F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C327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4AAD7731" w14:textId="7D1E1055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C26418" w14:textId="77777777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B86EFFE" w14:textId="056597BA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B1C61B" w14:textId="77777777" w:rsidR="003B38CB" w:rsidRPr="00C327F6" w:rsidRDefault="003B38CB" w:rsidP="003B38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909C3C3" w14:textId="256B0167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207</w:t>
            </w:r>
          </w:p>
        </w:tc>
        <w:tc>
          <w:tcPr>
            <w:tcW w:w="236" w:type="dxa"/>
            <w:gridSpan w:val="2"/>
          </w:tcPr>
          <w:p w14:paraId="36A7F465" w14:textId="77777777" w:rsidR="003B38CB" w:rsidRPr="00C327F6" w:rsidRDefault="003B38CB" w:rsidP="003B38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4579763" w14:textId="62756FB5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57A2DC" w14:textId="77777777" w:rsidR="003B38CB" w:rsidRPr="00C327F6" w:rsidRDefault="003B38CB" w:rsidP="003B38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00F88FF" w14:textId="3877C526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207</w:t>
            </w:r>
          </w:p>
        </w:tc>
        <w:tc>
          <w:tcPr>
            <w:tcW w:w="236" w:type="dxa"/>
            <w:gridSpan w:val="2"/>
          </w:tcPr>
          <w:p w14:paraId="5F076584" w14:textId="77777777" w:rsidR="003B38CB" w:rsidRPr="00C327F6" w:rsidRDefault="003B38CB" w:rsidP="003B38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9CE72B6" w14:textId="39A3B671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0139053" w14:textId="77777777" w:rsidR="003B38CB" w:rsidRPr="00C327F6" w:rsidRDefault="003B38CB" w:rsidP="003B38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994A2AF" w14:textId="6F7A520D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207</w:t>
            </w:r>
          </w:p>
        </w:tc>
        <w:tc>
          <w:tcPr>
            <w:tcW w:w="236" w:type="dxa"/>
            <w:gridSpan w:val="2"/>
            <w:vAlign w:val="bottom"/>
          </w:tcPr>
          <w:p w14:paraId="6631E7F1" w14:textId="77777777" w:rsidR="003B38CB" w:rsidRPr="00C327F6" w:rsidRDefault="003B38CB" w:rsidP="003B38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39BF69F" w14:textId="4B30B823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1510515" w14:textId="77777777" w:rsidR="003B38CB" w:rsidRPr="00C327F6" w:rsidRDefault="003B38CB" w:rsidP="003B38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C3CCFDF" w14:textId="2E594146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207</w:t>
            </w:r>
          </w:p>
        </w:tc>
      </w:tr>
      <w:tr w:rsidR="004D5290" w:rsidRPr="00C327F6" w14:paraId="0A80DB96" w14:textId="77777777" w:rsidTr="009924CD">
        <w:trPr>
          <w:trHeight w:val="261"/>
        </w:trPr>
        <w:tc>
          <w:tcPr>
            <w:tcW w:w="3420" w:type="dxa"/>
            <w:vAlign w:val="bottom"/>
          </w:tcPr>
          <w:p w14:paraId="46D183F8" w14:textId="77777777" w:rsidR="003B38CB" w:rsidRPr="00C327F6" w:rsidRDefault="003B38CB" w:rsidP="003B38CB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327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BD40DB6" w14:textId="67D65AD8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1EFCEC" w14:textId="77777777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D9C2AC" w14:textId="1FF29981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467</w:t>
            </w:r>
          </w:p>
        </w:tc>
        <w:tc>
          <w:tcPr>
            <w:tcW w:w="236" w:type="dxa"/>
          </w:tcPr>
          <w:p w14:paraId="290E31A1" w14:textId="77777777" w:rsidR="003B38CB" w:rsidRPr="00C327F6" w:rsidRDefault="003B38CB" w:rsidP="003B38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092AB9B" w14:textId="220442CD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5CE230A" w14:textId="77777777" w:rsidR="003B38CB" w:rsidRPr="00C327F6" w:rsidRDefault="003B38CB" w:rsidP="003B38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0230648" w14:textId="18836A72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B4D538" w14:textId="77777777" w:rsidR="003B38CB" w:rsidRPr="00C327F6" w:rsidRDefault="003B38CB" w:rsidP="003B38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6648FC0" w14:textId="67EE720F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467</w:t>
            </w:r>
          </w:p>
        </w:tc>
        <w:tc>
          <w:tcPr>
            <w:tcW w:w="236" w:type="dxa"/>
            <w:gridSpan w:val="2"/>
          </w:tcPr>
          <w:p w14:paraId="7AEB7A62" w14:textId="77777777" w:rsidR="003B38CB" w:rsidRPr="00C327F6" w:rsidRDefault="003B38CB" w:rsidP="003B38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6C3064D" w14:textId="3F11D11B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2D585D2" w14:textId="77777777" w:rsidR="003B38CB" w:rsidRPr="00C327F6" w:rsidRDefault="003B38CB" w:rsidP="003B38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47BBEEE" w14:textId="61776ADC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467</w:t>
            </w:r>
          </w:p>
        </w:tc>
        <w:tc>
          <w:tcPr>
            <w:tcW w:w="236" w:type="dxa"/>
            <w:gridSpan w:val="2"/>
            <w:vAlign w:val="bottom"/>
          </w:tcPr>
          <w:p w14:paraId="1A586AD5" w14:textId="77777777" w:rsidR="003B38CB" w:rsidRPr="00C327F6" w:rsidRDefault="003B38CB" w:rsidP="003B38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D0733F6" w14:textId="0F31C93A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8614241" w14:textId="77777777" w:rsidR="003B38CB" w:rsidRPr="00C327F6" w:rsidRDefault="003B38CB" w:rsidP="003B38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63781F1" w14:textId="1273BC7E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467</w:t>
            </w:r>
          </w:p>
        </w:tc>
      </w:tr>
      <w:tr w:rsidR="004D5290" w:rsidRPr="00C327F6" w14:paraId="14F56ED7" w14:textId="77777777" w:rsidTr="00AF67EA">
        <w:trPr>
          <w:trHeight w:val="261"/>
        </w:trPr>
        <w:tc>
          <w:tcPr>
            <w:tcW w:w="3420" w:type="dxa"/>
            <w:vAlign w:val="bottom"/>
          </w:tcPr>
          <w:p w14:paraId="76CCD8E4" w14:textId="7D2BB62C" w:rsidR="003B38CB" w:rsidRPr="00C327F6" w:rsidRDefault="003B38CB" w:rsidP="003B38CB">
            <w:pPr>
              <w:ind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327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23C6B3C4" w14:textId="4799763E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8EB1C9B" w14:textId="77777777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EB514D8" w14:textId="0D7C1E18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256</w:t>
            </w:r>
          </w:p>
        </w:tc>
        <w:tc>
          <w:tcPr>
            <w:tcW w:w="236" w:type="dxa"/>
            <w:vAlign w:val="bottom"/>
          </w:tcPr>
          <w:p w14:paraId="53ED4E3A" w14:textId="77777777" w:rsidR="003B38CB" w:rsidRPr="00C327F6" w:rsidRDefault="003B38CB" w:rsidP="003B38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1DEE3E8" w14:textId="2F7914D2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10,288</w:t>
            </w:r>
          </w:p>
        </w:tc>
        <w:tc>
          <w:tcPr>
            <w:tcW w:w="236" w:type="dxa"/>
            <w:gridSpan w:val="2"/>
            <w:vAlign w:val="bottom"/>
          </w:tcPr>
          <w:p w14:paraId="6EDA1724" w14:textId="77777777" w:rsidR="003B38CB" w:rsidRPr="00C327F6" w:rsidRDefault="003B38CB" w:rsidP="003B38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FB6B471" w14:textId="050450DB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F353056" w14:textId="77777777" w:rsidR="003B38CB" w:rsidRPr="00C327F6" w:rsidRDefault="003B38CB" w:rsidP="003B38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68C328E" w14:textId="756BB827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10,544</w:t>
            </w:r>
          </w:p>
        </w:tc>
        <w:tc>
          <w:tcPr>
            <w:tcW w:w="236" w:type="dxa"/>
            <w:gridSpan w:val="2"/>
            <w:vAlign w:val="bottom"/>
          </w:tcPr>
          <w:p w14:paraId="1B7C26DD" w14:textId="77777777" w:rsidR="003B38CB" w:rsidRPr="00C327F6" w:rsidRDefault="003B38CB" w:rsidP="003B38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4EBA562" w14:textId="67689138" w:rsidR="003B38CB" w:rsidRPr="00C327F6" w:rsidRDefault="003B38CB" w:rsidP="003B38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10,40</w:t>
            </w:r>
            <w:r w:rsidR="006B7B09" w:rsidRPr="00C327F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gridSpan w:val="2"/>
            <w:vAlign w:val="bottom"/>
          </w:tcPr>
          <w:p w14:paraId="5F3463D0" w14:textId="77777777" w:rsidR="003B38CB" w:rsidRPr="00C327F6" w:rsidRDefault="003B38CB" w:rsidP="003B38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7E5F9C7" w14:textId="2D7F2C3A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6</w:t>
            </w:r>
            <w:r w:rsidR="006B7B09" w:rsidRPr="00C327F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gridSpan w:val="2"/>
            <w:vAlign w:val="bottom"/>
          </w:tcPr>
          <w:p w14:paraId="4CAC319E" w14:textId="77777777" w:rsidR="003B38CB" w:rsidRPr="00C327F6" w:rsidRDefault="003B38CB" w:rsidP="003B38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4F84AA7" w14:textId="5E087135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236" w:type="dxa"/>
            <w:gridSpan w:val="2"/>
            <w:vAlign w:val="bottom"/>
          </w:tcPr>
          <w:p w14:paraId="44548A63" w14:textId="77777777" w:rsidR="003B38CB" w:rsidRPr="00C327F6" w:rsidRDefault="003B38CB" w:rsidP="003B38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A4DC7C3" w14:textId="6AF23131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10,544</w:t>
            </w:r>
          </w:p>
        </w:tc>
      </w:tr>
      <w:tr w:rsidR="004D5290" w:rsidRPr="00C327F6" w14:paraId="37974B03" w14:textId="77777777" w:rsidTr="001C0A66">
        <w:trPr>
          <w:trHeight w:val="261"/>
        </w:trPr>
        <w:tc>
          <w:tcPr>
            <w:tcW w:w="3420" w:type="dxa"/>
            <w:vAlign w:val="bottom"/>
          </w:tcPr>
          <w:p w14:paraId="6898B0E5" w14:textId="77777777" w:rsidR="003B38CB" w:rsidRPr="00C327F6" w:rsidRDefault="003B38CB" w:rsidP="003B38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</w:tcPr>
          <w:p w14:paraId="44C734CE" w14:textId="77777777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41A717" w14:textId="77777777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6B3F88B" w14:textId="77777777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52C882" w14:textId="77777777" w:rsidR="003B38CB" w:rsidRPr="00C327F6" w:rsidRDefault="003B38CB" w:rsidP="003B38CB">
            <w:pPr>
              <w:pStyle w:val="acctfourfigures"/>
              <w:tabs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FE2FF29" w14:textId="77777777" w:rsidR="003B38CB" w:rsidRPr="00C327F6" w:rsidRDefault="003B38CB" w:rsidP="003B38CB">
            <w:pPr>
              <w:pStyle w:val="acctfourfigures"/>
              <w:tabs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7263C339" w14:textId="77777777" w:rsidR="003B38CB" w:rsidRPr="00C327F6" w:rsidRDefault="003B38CB" w:rsidP="003B38CB">
            <w:pPr>
              <w:pStyle w:val="acctfourfigures"/>
              <w:tabs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7845614F" w14:textId="77777777" w:rsidR="003B38CB" w:rsidRPr="00C327F6" w:rsidRDefault="003B38CB" w:rsidP="003B38CB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B2FA6E" w14:textId="77777777" w:rsidR="003B38CB" w:rsidRPr="00C327F6" w:rsidRDefault="003B38CB" w:rsidP="003B38CB">
            <w:pPr>
              <w:tabs>
                <w:tab w:val="clear" w:pos="680"/>
                <w:tab w:val="decimal" w:pos="701"/>
                <w:tab w:val="decimal" w:pos="765"/>
              </w:tabs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14" w:type="dxa"/>
            <w:gridSpan w:val="2"/>
          </w:tcPr>
          <w:p w14:paraId="253E02A3" w14:textId="77777777" w:rsidR="003B38CB" w:rsidRPr="00C327F6" w:rsidRDefault="003B38CB" w:rsidP="003B38CB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6F7F54A" w14:textId="77777777" w:rsidR="003B38CB" w:rsidRPr="00C327F6" w:rsidRDefault="003B38CB" w:rsidP="003B38CB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0189FC11" w14:textId="77777777" w:rsidR="003B38CB" w:rsidRPr="00C327F6" w:rsidRDefault="003B38CB" w:rsidP="003B38CB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2597C609" w14:textId="77777777" w:rsidR="003B38CB" w:rsidRPr="00C327F6" w:rsidRDefault="003B38CB" w:rsidP="003B38CB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4A95010A" w14:textId="77777777" w:rsidR="003B38CB" w:rsidRPr="00C327F6" w:rsidRDefault="003B38CB" w:rsidP="003B38CB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155C3B2" w14:textId="77777777" w:rsidR="003B38CB" w:rsidRPr="00C327F6" w:rsidRDefault="003B38CB" w:rsidP="003B38CB">
            <w:pPr>
              <w:tabs>
                <w:tab w:val="clear" w:pos="680"/>
                <w:tab w:val="decimal" w:pos="701"/>
                <w:tab w:val="decimal" w:pos="765"/>
              </w:tabs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gridSpan w:val="2"/>
          </w:tcPr>
          <w:p w14:paraId="62416AC3" w14:textId="77777777" w:rsidR="003B38CB" w:rsidRPr="00C327F6" w:rsidRDefault="003B38CB" w:rsidP="003B38CB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65"/>
              </w:tabs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gridSpan w:val="2"/>
          </w:tcPr>
          <w:p w14:paraId="02A9B8A6" w14:textId="77777777" w:rsidR="003B38CB" w:rsidRPr="00C327F6" w:rsidRDefault="003B38CB" w:rsidP="003B38CB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441D6ACE" w14:textId="77777777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5290" w:rsidRPr="00C327F6" w14:paraId="1EC1A120" w14:textId="77777777" w:rsidTr="001C0A66">
        <w:trPr>
          <w:trHeight w:val="261"/>
        </w:trPr>
        <w:tc>
          <w:tcPr>
            <w:tcW w:w="3420" w:type="dxa"/>
            <w:vAlign w:val="bottom"/>
          </w:tcPr>
          <w:p w14:paraId="07127F81" w14:textId="77777777" w:rsidR="003B38CB" w:rsidRPr="00C327F6" w:rsidRDefault="003B38CB" w:rsidP="003B38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2C246691" w14:textId="77777777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7F83A6" w14:textId="77777777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5EA28E8" w14:textId="77777777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302F8F" w14:textId="77777777" w:rsidR="003B38CB" w:rsidRPr="00C327F6" w:rsidRDefault="003B38CB" w:rsidP="003B38CB">
            <w:pPr>
              <w:pStyle w:val="acctfourfigures"/>
              <w:tabs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A9D74A4" w14:textId="77777777" w:rsidR="003B38CB" w:rsidRPr="00C327F6" w:rsidRDefault="003B38CB" w:rsidP="003B38CB">
            <w:pPr>
              <w:pStyle w:val="acctfourfigures"/>
              <w:tabs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907C70" w14:textId="77777777" w:rsidR="003B38CB" w:rsidRPr="00C327F6" w:rsidRDefault="003B38CB" w:rsidP="003B38CB">
            <w:pPr>
              <w:pStyle w:val="acctfourfigures"/>
              <w:tabs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302ABC1" w14:textId="77777777" w:rsidR="003B38CB" w:rsidRPr="00C327F6" w:rsidRDefault="003B38CB" w:rsidP="003B38CB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83E781" w14:textId="77777777" w:rsidR="003B38CB" w:rsidRPr="00C327F6" w:rsidRDefault="003B38CB" w:rsidP="003B38CB">
            <w:pPr>
              <w:tabs>
                <w:tab w:val="clear" w:pos="680"/>
                <w:tab w:val="decimal" w:pos="701"/>
                <w:tab w:val="decimal" w:pos="765"/>
              </w:tabs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754F1EA" w14:textId="77777777" w:rsidR="003B38CB" w:rsidRPr="00C327F6" w:rsidRDefault="003B38CB" w:rsidP="003B38CB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0D184BD" w14:textId="77777777" w:rsidR="003B38CB" w:rsidRPr="00C327F6" w:rsidRDefault="003B38CB" w:rsidP="003B38CB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0DDFB43" w14:textId="77777777" w:rsidR="003B38CB" w:rsidRPr="00C327F6" w:rsidRDefault="003B38CB" w:rsidP="003B38CB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EFD0071" w14:textId="77777777" w:rsidR="003B38CB" w:rsidRPr="00C327F6" w:rsidRDefault="003B38CB" w:rsidP="003B38CB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B06FDB7" w14:textId="77777777" w:rsidR="003B38CB" w:rsidRPr="00C327F6" w:rsidRDefault="003B38CB" w:rsidP="003B38CB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6402953" w14:textId="77777777" w:rsidR="003B38CB" w:rsidRPr="00C327F6" w:rsidRDefault="003B38CB" w:rsidP="003B38CB">
            <w:pPr>
              <w:tabs>
                <w:tab w:val="clear" w:pos="680"/>
                <w:tab w:val="decimal" w:pos="701"/>
                <w:tab w:val="decimal" w:pos="765"/>
              </w:tabs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67E38CF" w14:textId="77777777" w:rsidR="003B38CB" w:rsidRPr="00C327F6" w:rsidRDefault="003B38CB" w:rsidP="003B38CB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65"/>
              </w:tabs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3562700" w14:textId="77777777" w:rsidR="003B38CB" w:rsidRPr="00C327F6" w:rsidRDefault="003B38CB" w:rsidP="003B38CB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B2327FB" w14:textId="77777777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5290" w:rsidRPr="00C327F6" w14:paraId="01C94503" w14:textId="77777777" w:rsidTr="00D20CCC">
        <w:trPr>
          <w:trHeight w:val="261"/>
        </w:trPr>
        <w:tc>
          <w:tcPr>
            <w:tcW w:w="3420" w:type="dxa"/>
            <w:vAlign w:val="bottom"/>
            <w:hideMark/>
          </w:tcPr>
          <w:p w14:paraId="054F1368" w14:textId="77777777" w:rsidR="003B38CB" w:rsidRPr="00C327F6" w:rsidRDefault="003B38CB" w:rsidP="003B38CB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1E85348" w14:textId="1F93F570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CFE72C" w14:textId="77777777" w:rsidR="003B38CB" w:rsidRPr="00C327F6" w:rsidRDefault="003B38CB" w:rsidP="003B38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AE439AF" w14:textId="4C1C41FA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236" w:type="dxa"/>
            <w:vAlign w:val="bottom"/>
          </w:tcPr>
          <w:p w14:paraId="3085B8FB" w14:textId="77777777" w:rsidR="003B38CB" w:rsidRPr="00C327F6" w:rsidRDefault="003B38CB" w:rsidP="003B38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51636D3" w14:textId="2734E652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1041F4A1" w14:textId="77777777" w:rsidR="003B38CB" w:rsidRPr="00C327F6" w:rsidRDefault="003B38CB" w:rsidP="003B38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D526BE6" w14:textId="3374972E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024539" w14:textId="77777777" w:rsidR="003B38CB" w:rsidRPr="00C327F6" w:rsidRDefault="003B38CB" w:rsidP="003B38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8268069" w14:textId="0851D582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236" w:type="dxa"/>
            <w:gridSpan w:val="2"/>
            <w:vAlign w:val="bottom"/>
          </w:tcPr>
          <w:p w14:paraId="28191AC8" w14:textId="77777777" w:rsidR="003B38CB" w:rsidRPr="00C327F6" w:rsidRDefault="003B38CB" w:rsidP="003B38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6252DF1" w14:textId="009EDDE2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B6054BC" w14:textId="77777777" w:rsidR="003B38CB" w:rsidRPr="00C327F6" w:rsidRDefault="003B38CB" w:rsidP="003B38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99F967F" w14:textId="1A673B7B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236" w:type="dxa"/>
            <w:gridSpan w:val="2"/>
            <w:vAlign w:val="bottom"/>
          </w:tcPr>
          <w:p w14:paraId="7A5D7D0B" w14:textId="77777777" w:rsidR="003B38CB" w:rsidRPr="00C327F6" w:rsidRDefault="003B38CB" w:rsidP="003B38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F931963" w14:textId="0EE820E3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941D7AF" w14:textId="77777777" w:rsidR="003B38CB" w:rsidRPr="00C327F6" w:rsidRDefault="003B38CB" w:rsidP="003B38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DFC43FD" w14:textId="0A1EEE2D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85</w:t>
            </w:r>
          </w:p>
        </w:tc>
      </w:tr>
      <w:tr w:rsidR="004D5290" w:rsidRPr="00C327F6" w14:paraId="59022E57" w14:textId="77777777" w:rsidTr="00F13345">
        <w:trPr>
          <w:trHeight w:val="261"/>
        </w:trPr>
        <w:tc>
          <w:tcPr>
            <w:tcW w:w="3420" w:type="dxa"/>
            <w:vAlign w:val="bottom"/>
            <w:hideMark/>
          </w:tcPr>
          <w:p w14:paraId="51EE1B42" w14:textId="77777777" w:rsidR="003B38CB" w:rsidRPr="00C327F6" w:rsidRDefault="003B38CB" w:rsidP="003B38CB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C327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4288D91" w14:textId="614B06A8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2CBBDC7" w14:textId="77777777" w:rsidR="003B38CB" w:rsidRPr="00C327F6" w:rsidRDefault="003B38CB" w:rsidP="003B38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D3C6DC9" w14:textId="164B461B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24C8079" w14:textId="77777777" w:rsidR="003B38CB" w:rsidRPr="00C327F6" w:rsidRDefault="003B38CB" w:rsidP="003B38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BE99499" w14:textId="60CD42F0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AF687FA" w14:textId="77777777" w:rsidR="003B38CB" w:rsidRPr="00C327F6" w:rsidRDefault="003B38CB" w:rsidP="003B38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ECB45DC" w14:textId="2F6F83E5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75,201</w:t>
            </w:r>
          </w:p>
        </w:tc>
        <w:tc>
          <w:tcPr>
            <w:tcW w:w="236" w:type="dxa"/>
            <w:vAlign w:val="bottom"/>
          </w:tcPr>
          <w:p w14:paraId="7743B9B2" w14:textId="77777777" w:rsidR="003B38CB" w:rsidRPr="00C327F6" w:rsidRDefault="003B38CB" w:rsidP="003B38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C37EB61" w14:textId="46932FB9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75,201</w:t>
            </w:r>
          </w:p>
        </w:tc>
        <w:tc>
          <w:tcPr>
            <w:tcW w:w="236" w:type="dxa"/>
            <w:gridSpan w:val="2"/>
            <w:vAlign w:val="bottom"/>
          </w:tcPr>
          <w:p w14:paraId="084DE30D" w14:textId="77777777" w:rsidR="003B38CB" w:rsidRPr="00C327F6" w:rsidRDefault="003B38CB" w:rsidP="003B38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F0C121C" w14:textId="7DE1B09F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D1F9256" w14:textId="77777777" w:rsidR="003B38CB" w:rsidRPr="00C327F6" w:rsidRDefault="003B38CB" w:rsidP="003B38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F3DE919" w14:textId="1359AFB0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74,929*</w:t>
            </w:r>
          </w:p>
        </w:tc>
        <w:tc>
          <w:tcPr>
            <w:tcW w:w="236" w:type="dxa"/>
            <w:gridSpan w:val="2"/>
            <w:vAlign w:val="bottom"/>
          </w:tcPr>
          <w:p w14:paraId="452447A9" w14:textId="77777777" w:rsidR="003B38CB" w:rsidRPr="00C327F6" w:rsidRDefault="003B38CB" w:rsidP="003B38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BDE0799" w14:textId="34A0058D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FD62CF5" w14:textId="77777777" w:rsidR="003B38CB" w:rsidRPr="00C327F6" w:rsidRDefault="003B38CB" w:rsidP="003B38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6878B92" w14:textId="469925F7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74,929</w:t>
            </w:r>
          </w:p>
        </w:tc>
      </w:tr>
      <w:tr w:rsidR="004D5290" w:rsidRPr="00C327F6" w14:paraId="16DFA36C" w14:textId="77777777" w:rsidTr="00D20CCC">
        <w:trPr>
          <w:trHeight w:val="261"/>
        </w:trPr>
        <w:tc>
          <w:tcPr>
            <w:tcW w:w="3420" w:type="dxa"/>
            <w:vAlign w:val="bottom"/>
            <w:hideMark/>
          </w:tcPr>
          <w:p w14:paraId="43B89254" w14:textId="77777777" w:rsidR="003B38CB" w:rsidRPr="00C327F6" w:rsidRDefault="003B38CB" w:rsidP="003B38CB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C327F6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4FAE5C6" w14:textId="2DF0A22C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4D8790" w14:textId="77777777" w:rsidR="003B38CB" w:rsidRPr="00C327F6" w:rsidRDefault="003B38CB" w:rsidP="003B38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15686B6" w14:textId="038A42FC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F7AE76E" w14:textId="77777777" w:rsidR="003B38CB" w:rsidRPr="00C327F6" w:rsidRDefault="003B38CB" w:rsidP="003B38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90D55B5" w14:textId="6A387E95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7F9DC635" w14:textId="77777777" w:rsidR="003B38CB" w:rsidRPr="00C327F6" w:rsidRDefault="003B38CB" w:rsidP="003B38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2C9EE11" w14:textId="06DE3669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78,466</w:t>
            </w:r>
          </w:p>
        </w:tc>
        <w:tc>
          <w:tcPr>
            <w:tcW w:w="236" w:type="dxa"/>
            <w:vAlign w:val="bottom"/>
          </w:tcPr>
          <w:p w14:paraId="77BEE41B" w14:textId="77777777" w:rsidR="003B38CB" w:rsidRPr="00C327F6" w:rsidRDefault="003B38CB" w:rsidP="003B38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141C928" w14:textId="31BE3616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78,466</w:t>
            </w:r>
          </w:p>
        </w:tc>
        <w:tc>
          <w:tcPr>
            <w:tcW w:w="236" w:type="dxa"/>
            <w:gridSpan w:val="2"/>
            <w:vAlign w:val="bottom"/>
          </w:tcPr>
          <w:p w14:paraId="03CEEC5C" w14:textId="77777777" w:rsidR="003B38CB" w:rsidRPr="00C327F6" w:rsidRDefault="003B38CB" w:rsidP="003B38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44E3D65" w14:textId="467AD56B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8961978" w14:textId="77777777" w:rsidR="003B38CB" w:rsidRPr="00C327F6" w:rsidRDefault="003B38CB" w:rsidP="003B38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15BD8E6" w14:textId="53CE0600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80,588</w:t>
            </w:r>
          </w:p>
        </w:tc>
        <w:tc>
          <w:tcPr>
            <w:tcW w:w="236" w:type="dxa"/>
            <w:gridSpan w:val="2"/>
            <w:vAlign w:val="bottom"/>
          </w:tcPr>
          <w:p w14:paraId="6B9CD442" w14:textId="77777777" w:rsidR="003B38CB" w:rsidRPr="00C327F6" w:rsidRDefault="003B38CB" w:rsidP="003B38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A87C69C" w14:textId="2EFE4DA0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5DB3865" w14:textId="77777777" w:rsidR="003B38CB" w:rsidRPr="00C327F6" w:rsidRDefault="003B38CB" w:rsidP="003B38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60F5FEC" w14:textId="5DC72635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80,588</w:t>
            </w:r>
          </w:p>
        </w:tc>
      </w:tr>
      <w:tr w:rsidR="004D5290" w:rsidRPr="00C327F6" w14:paraId="4766003D" w14:textId="77777777" w:rsidTr="00513893">
        <w:trPr>
          <w:trHeight w:val="261"/>
        </w:trPr>
        <w:tc>
          <w:tcPr>
            <w:tcW w:w="3420" w:type="dxa"/>
            <w:vAlign w:val="bottom"/>
          </w:tcPr>
          <w:p w14:paraId="1C8D330A" w14:textId="77777777" w:rsidR="003B38CB" w:rsidRPr="00C327F6" w:rsidRDefault="003B38CB" w:rsidP="003B38CB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327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425AE9D1" w14:textId="2AFCD7F4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3,256</w:t>
            </w:r>
          </w:p>
        </w:tc>
        <w:tc>
          <w:tcPr>
            <w:tcW w:w="236" w:type="dxa"/>
            <w:vAlign w:val="bottom"/>
          </w:tcPr>
          <w:p w14:paraId="34C8D0C4" w14:textId="77777777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6FDC0E1" w14:textId="570C8F68" w:rsidR="003B38CB" w:rsidRPr="00C327F6" w:rsidRDefault="005D347A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FDD2AC4" w14:textId="77777777" w:rsidR="003B38CB" w:rsidRPr="00C327F6" w:rsidRDefault="003B38CB" w:rsidP="003B38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2BE6F6F" w14:textId="6244B699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5EC59AB6" w14:textId="77777777" w:rsidR="003B38CB" w:rsidRPr="00C327F6" w:rsidRDefault="003B38CB" w:rsidP="003B38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DCD2A75" w14:textId="011DF190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2E2C264" w14:textId="77777777" w:rsidR="003B38CB" w:rsidRPr="00C327F6" w:rsidRDefault="003B38CB" w:rsidP="003B38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04841C7" w14:textId="6D0D6DC1" w:rsidR="003B38CB" w:rsidRPr="00C327F6" w:rsidRDefault="005D347A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3,256</w:t>
            </w:r>
          </w:p>
        </w:tc>
        <w:tc>
          <w:tcPr>
            <w:tcW w:w="236" w:type="dxa"/>
            <w:gridSpan w:val="2"/>
            <w:vAlign w:val="bottom"/>
          </w:tcPr>
          <w:p w14:paraId="1F106C20" w14:textId="77777777" w:rsidR="003B38CB" w:rsidRPr="00C327F6" w:rsidRDefault="003B38CB" w:rsidP="003B38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410D2C7" w14:textId="58D16CF5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472FD41" w14:textId="77777777" w:rsidR="003B38CB" w:rsidRPr="00C327F6" w:rsidRDefault="003B38CB" w:rsidP="003B38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A6A5BBC" w14:textId="0EA892EA" w:rsidR="003B38CB" w:rsidRPr="00C327F6" w:rsidRDefault="005D347A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3,256</w:t>
            </w:r>
          </w:p>
        </w:tc>
        <w:tc>
          <w:tcPr>
            <w:tcW w:w="236" w:type="dxa"/>
            <w:gridSpan w:val="2"/>
            <w:vAlign w:val="bottom"/>
          </w:tcPr>
          <w:p w14:paraId="0D4E3330" w14:textId="77777777" w:rsidR="003B38CB" w:rsidRPr="00C327F6" w:rsidRDefault="003B38CB" w:rsidP="003B38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C0E5D88" w14:textId="4810E59A" w:rsidR="003B38CB" w:rsidRPr="00C327F6" w:rsidRDefault="003B38CB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E26DA83" w14:textId="77777777" w:rsidR="003B38CB" w:rsidRPr="00C327F6" w:rsidRDefault="003B38CB" w:rsidP="003B38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3999E98" w14:textId="79B5BA2F" w:rsidR="003B38CB" w:rsidRPr="00C327F6" w:rsidRDefault="005D347A" w:rsidP="003B38C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3,256</w:t>
            </w:r>
          </w:p>
        </w:tc>
      </w:tr>
      <w:tr w:rsidR="004D5290" w:rsidRPr="00C327F6" w14:paraId="222B6879" w14:textId="77777777" w:rsidTr="008D5E02">
        <w:trPr>
          <w:trHeight w:val="594"/>
        </w:trPr>
        <w:tc>
          <w:tcPr>
            <w:tcW w:w="15030" w:type="dxa"/>
            <w:gridSpan w:val="28"/>
            <w:vAlign w:val="bottom"/>
          </w:tcPr>
          <w:p w14:paraId="46706423" w14:textId="77777777" w:rsidR="000E4462" w:rsidRPr="00C327F6" w:rsidRDefault="000E4462" w:rsidP="000E4462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  <w:p w14:paraId="5081E497" w14:textId="19F77C83" w:rsidR="000E4462" w:rsidRPr="00C327F6" w:rsidRDefault="000E4462" w:rsidP="000E4462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327F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*</w:t>
            </w:r>
            <w:r w:rsidRPr="00C327F6">
              <w:rPr>
                <w:sz w:val="36"/>
                <w:szCs w:val="32"/>
              </w:rPr>
              <w:t xml:space="preserve"> </w:t>
            </w:r>
            <w:r w:rsidRPr="00C327F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      </w:r>
          </w:p>
        </w:tc>
      </w:tr>
    </w:tbl>
    <w:p w14:paraId="0436502D" w14:textId="77777777" w:rsidR="003450E6" w:rsidRPr="00C327F6" w:rsidRDefault="003450E6"/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114"/>
        <w:gridCol w:w="90"/>
        <w:gridCol w:w="146"/>
        <w:gridCol w:w="90"/>
        <w:gridCol w:w="1114"/>
        <w:gridCol w:w="236"/>
        <w:gridCol w:w="1024"/>
        <w:gridCol w:w="90"/>
        <w:gridCol w:w="146"/>
        <w:gridCol w:w="90"/>
        <w:gridCol w:w="934"/>
        <w:gridCol w:w="90"/>
        <w:gridCol w:w="146"/>
        <w:gridCol w:w="90"/>
        <w:gridCol w:w="934"/>
        <w:gridCol w:w="90"/>
        <w:gridCol w:w="146"/>
        <w:gridCol w:w="90"/>
        <w:gridCol w:w="844"/>
        <w:gridCol w:w="90"/>
        <w:gridCol w:w="146"/>
        <w:gridCol w:w="90"/>
        <w:gridCol w:w="934"/>
      </w:tblGrid>
      <w:tr w:rsidR="004D5290" w:rsidRPr="00C327F6" w14:paraId="3ED03772" w14:textId="77777777" w:rsidTr="00F809E9">
        <w:trPr>
          <w:trHeight w:val="261"/>
          <w:tblHeader/>
        </w:trPr>
        <w:tc>
          <w:tcPr>
            <w:tcW w:w="3420" w:type="dxa"/>
            <w:vAlign w:val="bottom"/>
          </w:tcPr>
          <w:p w14:paraId="35A212FF" w14:textId="77777777" w:rsidR="003450E6" w:rsidRPr="00C327F6" w:rsidRDefault="003450E6" w:rsidP="00F809E9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25BF814D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C327F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4D5290" w:rsidRPr="00C327F6" w14:paraId="7734EA21" w14:textId="77777777" w:rsidTr="00F809E9">
        <w:trPr>
          <w:trHeight w:val="261"/>
          <w:tblHeader/>
        </w:trPr>
        <w:tc>
          <w:tcPr>
            <w:tcW w:w="3420" w:type="dxa"/>
            <w:vAlign w:val="bottom"/>
          </w:tcPr>
          <w:p w14:paraId="54EBED66" w14:textId="77777777" w:rsidR="003450E6" w:rsidRPr="00C327F6" w:rsidRDefault="003450E6" w:rsidP="00F809E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tcBorders>
              <w:bottom w:val="single" w:sz="4" w:space="0" w:color="auto"/>
            </w:tcBorders>
            <w:vAlign w:val="bottom"/>
          </w:tcPr>
          <w:p w14:paraId="79FF4BDA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520DD651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14"/>
            <w:tcBorders>
              <w:bottom w:val="single" w:sz="4" w:space="0" w:color="auto"/>
            </w:tcBorders>
            <w:vAlign w:val="bottom"/>
          </w:tcPr>
          <w:p w14:paraId="77E3BF75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D5290" w:rsidRPr="00C327F6" w14:paraId="1ED781E4" w14:textId="77777777" w:rsidTr="00F809E9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4406F34B" w14:textId="2852EE9B" w:rsidR="003450E6" w:rsidRPr="00C327F6" w:rsidRDefault="003450E6" w:rsidP="00F809E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C327F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B04F19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BD75D87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02BF003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60A3997A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F43B6DB" w14:textId="77777777" w:rsidR="003450E6" w:rsidRPr="00C327F6" w:rsidRDefault="003450E6" w:rsidP="00F809E9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63CAF215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7BB5F9A6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F375656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8F7CCA0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3571F67C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7009BD26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40AA4D4C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60642510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7CEEC973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6FB33D88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4A4C74E1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C327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22CB9EC" w14:textId="77777777" w:rsidR="003450E6" w:rsidRPr="00C327F6" w:rsidRDefault="003450E6" w:rsidP="00F809E9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38E578F0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565D5FBC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572E9340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327F6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gridSpan w:val="2"/>
            <w:vAlign w:val="bottom"/>
          </w:tcPr>
          <w:p w14:paraId="30D3E3EE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BDBE798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327F6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gridSpan w:val="2"/>
            <w:vAlign w:val="bottom"/>
          </w:tcPr>
          <w:p w14:paraId="4E508CA8" w14:textId="77777777" w:rsidR="003450E6" w:rsidRPr="00C327F6" w:rsidRDefault="003450E6" w:rsidP="00F809E9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0330EC17" w14:textId="77777777" w:rsidR="003450E6" w:rsidRPr="00C327F6" w:rsidRDefault="003450E6" w:rsidP="00F809E9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C327F6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gridSpan w:val="2"/>
            <w:vAlign w:val="bottom"/>
          </w:tcPr>
          <w:p w14:paraId="06DDE6C8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09EB3185" w14:textId="77777777" w:rsidR="003450E6" w:rsidRPr="00C327F6" w:rsidRDefault="003450E6" w:rsidP="00F809E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D5290" w:rsidRPr="00C327F6" w14:paraId="0CDCB33B" w14:textId="77777777" w:rsidTr="00F809E9">
        <w:trPr>
          <w:trHeight w:val="261"/>
          <w:tblHeader/>
        </w:trPr>
        <w:tc>
          <w:tcPr>
            <w:tcW w:w="3420" w:type="dxa"/>
            <w:vAlign w:val="bottom"/>
          </w:tcPr>
          <w:p w14:paraId="4C9ED675" w14:textId="77777777" w:rsidR="003450E6" w:rsidRPr="00C327F6" w:rsidRDefault="003450E6" w:rsidP="00F809E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04961628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C327F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D5290" w:rsidRPr="00C327F6" w14:paraId="4DDC6ABB" w14:textId="77777777" w:rsidTr="00F809E9">
        <w:trPr>
          <w:trHeight w:val="261"/>
        </w:trPr>
        <w:tc>
          <w:tcPr>
            <w:tcW w:w="3420" w:type="dxa"/>
            <w:vAlign w:val="bottom"/>
            <w:hideMark/>
          </w:tcPr>
          <w:p w14:paraId="09D4A8D7" w14:textId="77777777" w:rsidR="003450E6" w:rsidRPr="00C327F6" w:rsidRDefault="003450E6" w:rsidP="00F809E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3E5E01BE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775B45C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994FB33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3759BD6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1E81F14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0FD4743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FA3BF10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7E5AE0B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1529EAF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99E6C61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DB07FAF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71F2A20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19FE764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E7CB208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0C6BA6C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2EA68B8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5C0507B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5290" w:rsidRPr="00C327F6" w14:paraId="72E07496" w14:textId="77777777" w:rsidTr="00F809E9">
        <w:trPr>
          <w:trHeight w:val="261"/>
        </w:trPr>
        <w:tc>
          <w:tcPr>
            <w:tcW w:w="3420" w:type="dxa"/>
            <w:vAlign w:val="bottom"/>
          </w:tcPr>
          <w:p w14:paraId="1BF75EEE" w14:textId="77777777" w:rsidR="003450E6" w:rsidRPr="00C327F6" w:rsidRDefault="003450E6" w:rsidP="00F809E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327F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7C017F83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85C77D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742ECD7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84B332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6DB5CC1" w14:textId="77777777" w:rsidR="003450E6" w:rsidRPr="00C327F6" w:rsidRDefault="003450E6" w:rsidP="00F809E9">
            <w:pPr>
              <w:pStyle w:val="acctfourfigures"/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gridSpan w:val="2"/>
          </w:tcPr>
          <w:p w14:paraId="38823EEA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7B478F0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12,712</w:t>
            </w:r>
          </w:p>
        </w:tc>
        <w:tc>
          <w:tcPr>
            <w:tcW w:w="236" w:type="dxa"/>
          </w:tcPr>
          <w:p w14:paraId="61907889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E6D0897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12,717</w:t>
            </w:r>
          </w:p>
        </w:tc>
        <w:tc>
          <w:tcPr>
            <w:tcW w:w="236" w:type="dxa"/>
            <w:gridSpan w:val="2"/>
          </w:tcPr>
          <w:p w14:paraId="37EF8D7B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C136EA3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08863F2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B6EF0C9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14:paraId="4A183FDC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F56C9E5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F8C0A0A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A6A1626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D5290" w:rsidRPr="00C327F6" w14:paraId="4B33EB8A" w14:textId="77777777" w:rsidTr="00F809E9">
        <w:trPr>
          <w:trHeight w:val="261"/>
        </w:trPr>
        <w:tc>
          <w:tcPr>
            <w:tcW w:w="3420" w:type="dxa"/>
            <w:vAlign w:val="bottom"/>
          </w:tcPr>
          <w:p w14:paraId="27E594F5" w14:textId="77777777" w:rsidR="003450E6" w:rsidRPr="00C327F6" w:rsidRDefault="003450E6" w:rsidP="00F809E9">
            <w:pPr>
              <w:ind w:left="256" w:right="-90" w:hanging="256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327F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C327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2D90353A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056AAB8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7E0149B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836E41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F297553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36" w:type="dxa"/>
            <w:gridSpan w:val="2"/>
          </w:tcPr>
          <w:p w14:paraId="3486D675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3DE1029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91EBD93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B5B9195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36" w:type="dxa"/>
            <w:gridSpan w:val="2"/>
          </w:tcPr>
          <w:p w14:paraId="62ECF185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6FA66D7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F4812AF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B018F7A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36" w:type="dxa"/>
            <w:gridSpan w:val="2"/>
            <w:vAlign w:val="bottom"/>
          </w:tcPr>
          <w:p w14:paraId="15EA153D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03D7770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11BD8F4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45EFD9C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353</w:t>
            </w:r>
          </w:p>
        </w:tc>
      </w:tr>
      <w:tr w:rsidR="004D5290" w:rsidRPr="00C327F6" w14:paraId="2F6CA1B8" w14:textId="77777777" w:rsidTr="00F809E9">
        <w:trPr>
          <w:trHeight w:val="261"/>
        </w:trPr>
        <w:tc>
          <w:tcPr>
            <w:tcW w:w="3420" w:type="dxa"/>
            <w:vAlign w:val="bottom"/>
          </w:tcPr>
          <w:p w14:paraId="21DFEADF" w14:textId="77777777" w:rsidR="003450E6" w:rsidRPr="00C327F6" w:rsidRDefault="003450E6" w:rsidP="00F809E9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327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26422968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33B3DB1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2BA9102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236" w:type="dxa"/>
          </w:tcPr>
          <w:p w14:paraId="6A59CE2B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2473CAA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51EEEE98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64416D5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D2CCC83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AAE7CFC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236" w:type="dxa"/>
            <w:gridSpan w:val="2"/>
          </w:tcPr>
          <w:p w14:paraId="62FD7648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0AFA4D7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D53892C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8C2383F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236" w:type="dxa"/>
            <w:gridSpan w:val="2"/>
            <w:vAlign w:val="bottom"/>
          </w:tcPr>
          <w:p w14:paraId="7DF4ABDD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E723B77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F601992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4C1F1F8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113</w:t>
            </w:r>
          </w:p>
        </w:tc>
      </w:tr>
      <w:tr w:rsidR="004D5290" w:rsidRPr="00C327F6" w14:paraId="08E8F3FB" w14:textId="77777777" w:rsidTr="00F809E9">
        <w:trPr>
          <w:trHeight w:val="261"/>
        </w:trPr>
        <w:tc>
          <w:tcPr>
            <w:tcW w:w="3420" w:type="dxa"/>
            <w:vAlign w:val="bottom"/>
          </w:tcPr>
          <w:p w14:paraId="7584D586" w14:textId="77777777" w:rsidR="003450E6" w:rsidRPr="00C327F6" w:rsidRDefault="003450E6" w:rsidP="00F809E9">
            <w:pPr>
              <w:ind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327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0400730A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049F5C4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0661D58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275</w:t>
            </w:r>
          </w:p>
        </w:tc>
        <w:tc>
          <w:tcPr>
            <w:tcW w:w="236" w:type="dxa"/>
            <w:vAlign w:val="bottom"/>
          </w:tcPr>
          <w:p w14:paraId="78809B32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8CED262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11,321</w:t>
            </w:r>
          </w:p>
        </w:tc>
        <w:tc>
          <w:tcPr>
            <w:tcW w:w="236" w:type="dxa"/>
            <w:gridSpan w:val="2"/>
            <w:vAlign w:val="bottom"/>
          </w:tcPr>
          <w:p w14:paraId="3169F84E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967A82B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AB5FAD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1823275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11,596</w:t>
            </w:r>
          </w:p>
        </w:tc>
        <w:tc>
          <w:tcPr>
            <w:tcW w:w="236" w:type="dxa"/>
            <w:gridSpan w:val="2"/>
            <w:vAlign w:val="bottom"/>
          </w:tcPr>
          <w:p w14:paraId="0AD69EB4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6931DF4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11,061</w:t>
            </w:r>
          </w:p>
        </w:tc>
        <w:tc>
          <w:tcPr>
            <w:tcW w:w="236" w:type="dxa"/>
            <w:gridSpan w:val="2"/>
            <w:vAlign w:val="bottom"/>
          </w:tcPr>
          <w:p w14:paraId="34F10D2E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E937B00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523</w:t>
            </w:r>
          </w:p>
        </w:tc>
        <w:tc>
          <w:tcPr>
            <w:tcW w:w="236" w:type="dxa"/>
            <w:gridSpan w:val="2"/>
            <w:vAlign w:val="bottom"/>
          </w:tcPr>
          <w:p w14:paraId="1AE267F3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ABA8A8C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36" w:type="dxa"/>
            <w:gridSpan w:val="2"/>
            <w:vAlign w:val="bottom"/>
          </w:tcPr>
          <w:p w14:paraId="616222AE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CD956F0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11,596</w:t>
            </w:r>
          </w:p>
        </w:tc>
      </w:tr>
      <w:tr w:rsidR="004D5290" w:rsidRPr="00C327F6" w14:paraId="6F20A85A" w14:textId="77777777" w:rsidTr="00F809E9">
        <w:trPr>
          <w:trHeight w:val="261"/>
        </w:trPr>
        <w:tc>
          <w:tcPr>
            <w:tcW w:w="3420" w:type="dxa"/>
            <w:vAlign w:val="bottom"/>
          </w:tcPr>
          <w:p w14:paraId="6BE49FE6" w14:textId="77777777" w:rsidR="003450E6" w:rsidRPr="00C327F6" w:rsidRDefault="003450E6" w:rsidP="00F809E9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327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3CD731D7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69FE58A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F35B034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36" w:type="dxa"/>
          </w:tcPr>
          <w:p w14:paraId="29B5A943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92B382C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A16B8BD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4BA12CF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1707B78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33D967D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36" w:type="dxa"/>
            <w:gridSpan w:val="2"/>
          </w:tcPr>
          <w:p w14:paraId="4CC328D4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6022AAC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C2C0AA2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0A0D652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36" w:type="dxa"/>
            <w:gridSpan w:val="2"/>
            <w:vAlign w:val="bottom"/>
          </w:tcPr>
          <w:p w14:paraId="454AF017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6E97633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568662F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124E2E1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4D5290" w:rsidRPr="00C327F6" w14:paraId="4E4DFD96" w14:textId="77777777" w:rsidTr="00F809E9">
        <w:trPr>
          <w:trHeight w:val="261"/>
        </w:trPr>
        <w:tc>
          <w:tcPr>
            <w:tcW w:w="3420" w:type="dxa"/>
            <w:vAlign w:val="bottom"/>
          </w:tcPr>
          <w:p w14:paraId="52E783FF" w14:textId="77777777" w:rsidR="003450E6" w:rsidRPr="00C327F6" w:rsidRDefault="003450E6" w:rsidP="00F809E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</w:tcPr>
          <w:p w14:paraId="16BFBEDB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099CA4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CCB2B8C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52903F" w14:textId="77777777" w:rsidR="003450E6" w:rsidRPr="00C327F6" w:rsidRDefault="003450E6" w:rsidP="00F809E9">
            <w:pPr>
              <w:pStyle w:val="acctfourfigures"/>
              <w:tabs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F749A6C" w14:textId="77777777" w:rsidR="003450E6" w:rsidRPr="00C327F6" w:rsidRDefault="003450E6" w:rsidP="00F809E9">
            <w:pPr>
              <w:pStyle w:val="acctfourfigures"/>
              <w:tabs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375523C3" w14:textId="77777777" w:rsidR="003450E6" w:rsidRPr="00C327F6" w:rsidRDefault="003450E6" w:rsidP="00F809E9">
            <w:pPr>
              <w:pStyle w:val="acctfourfigures"/>
              <w:tabs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5849B380" w14:textId="77777777" w:rsidR="003450E6" w:rsidRPr="00C327F6" w:rsidRDefault="003450E6" w:rsidP="00F809E9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78102A" w14:textId="77777777" w:rsidR="003450E6" w:rsidRPr="00C327F6" w:rsidRDefault="003450E6" w:rsidP="00F809E9">
            <w:pPr>
              <w:tabs>
                <w:tab w:val="clear" w:pos="680"/>
                <w:tab w:val="decimal" w:pos="701"/>
                <w:tab w:val="decimal" w:pos="765"/>
              </w:tabs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14" w:type="dxa"/>
            <w:gridSpan w:val="2"/>
          </w:tcPr>
          <w:p w14:paraId="7F10ECDA" w14:textId="77777777" w:rsidR="003450E6" w:rsidRPr="00C327F6" w:rsidRDefault="003450E6" w:rsidP="00F809E9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475B5FFB" w14:textId="77777777" w:rsidR="003450E6" w:rsidRPr="00C327F6" w:rsidRDefault="003450E6" w:rsidP="00F809E9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177DF288" w14:textId="77777777" w:rsidR="003450E6" w:rsidRPr="00C327F6" w:rsidRDefault="003450E6" w:rsidP="00F809E9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5CE16C8" w14:textId="77777777" w:rsidR="003450E6" w:rsidRPr="00C327F6" w:rsidRDefault="003450E6" w:rsidP="00F809E9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5E4CEC84" w14:textId="77777777" w:rsidR="003450E6" w:rsidRPr="00C327F6" w:rsidRDefault="003450E6" w:rsidP="00F809E9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481A7971" w14:textId="77777777" w:rsidR="003450E6" w:rsidRPr="00C327F6" w:rsidRDefault="003450E6" w:rsidP="00F809E9">
            <w:pPr>
              <w:tabs>
                <w:tab w:val="clear" w:pos="680"/>
                <w:tab w:val="decimal" w:pos="701"/>
                <w:tab w:val="decimal" w:pos="765"/>
              </w:tabs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gridSpan w:val="2"/>
          </w:tcPr>
          <w:p w14:paraId="3AB1B6B3" w14:textId="77777777" w:rsidR="003450E6" w:rsidRPr="00C327F6" w:rsidRDefault="003450E6" w:rsidP="00F809E9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65"/>
              </w:tabs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gridSpan w:val="2"/>
          </w:tcPr>
          <w:p w14:paraId="4EBAB1EA" w14:textId="77777777" w:rsidR="003450E6" w:rsidRPr="00C327F6" w:rsidRDefault="003450E6" w:rsidP="00F809E9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6B484362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5290" w:rsidRPr="00C327F6" w14:paraId="6CD2DE74" w14:textId="77777777" w:rsidTr="00F809E9">
        <w:trPr>
          <w:trHeight w:val="261"/>
        </w:trPr>
        <w:tc>
          <w:tcPr>
            <w:tcW w:w="3420" w:type="dxa"/>
            <w:vAlign w:val="bottom"/>
          </w:tcPr>
          <w:p w14:paraId="21064E6B" w14:textId="77777777" w:rsidR="003450E6" w:rsidRPr="00C327F6" w:rsidRDefault="003450E6" w:rsidP="00F809E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09FB1A11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23C4B0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43D447D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796439" w14:textId="77777777" w:rsidR="003450E6" w:rsidRPr="00C327F6" w:rsidRDefault="003450E6" w:rsidP="00F809E9">
            <w:pPr>
              <w:pStyle w:val="acctfourfigures"/>
              <w:tabs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506CAD4" w14:textId="77777777" w:rsidR="003450E6" w:rsidRPr="00C327F6" w:rsidRDefault="003450E6" w:rsidP="00F809E9">
            <w:pPr>
              <w:pStyle w:val="acctfourfigures"/>
              <w:tabs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0A004FA" w14:textId="77777777" w:rsidR="003450E6" w:rsidRPr="00C327F6" w:rsidRDefault="003450E6" w:rsidP="00F809E9">
            <w:pPr>
              <w:pStyle w:val="acctfourfigures"/>
              <w:tabs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5EBBC1F" w14:textId="77777777" w:rsidR="003450E6" w:rsidRPr="00C327F6" w:rsidRDefault="003450E6" w:rsidP="00F809E9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F9CA7CF" w14:textId="77777777" w:rsidR="003450E6" w:rsidRPr="00C327F6" w:rsidRDefault="003450E6" w:rsidP="00F809E9">
            <w:pPr>
              <w:tabs>
                <w:tab w:val="clear" w:pos="680"/>
                <w:tab w:val="decimal" w:pos="701"/>
                <w:tab w:val="decimal" w:pos="765"/>
              </w:tabs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7DE9307" w14:textId="77777777" w:rsidR="003450E6" w:rsidRPr="00C327F6" w:rsidRDefault="003450E6" w:rsidP="00F809E9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0BB63C9" w14:textId="77777777" w:rsidR="003450E6" w:rsidRPr="00C327F6" w:rsidRDefault="003450E6" w:rsidP="00F809E9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FEFF3C2" w14:textId="77777777" w:rsidR="003450E6" w:rsidRPr="00C327F6" w:rsidRDefault="003450E6" w:rsidP="00F809E9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36715DE" w14:textId="77777777" w:rsidR="003450E6" w:rsidRPr="00C327F6" w:rsidRDefault="003450E6" w:rsidP="00F809E9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4BECEEC" w14:textId="77777777" w:rsidR="003450E6" w:rsidRPr="00C327F6" w:rsidRDefault="003450E6" w:rsidP="00F809E9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7151572" w14:textId="77777777" w:rsidR="003450E6" w:rsidRPr="00C327F6" w:rsidRDefault="003450E6" w:rsidP="00F809E9">
            <w:pPr>
              <w:tabs>
                <w:tab w:val="clear" w:pos="680"/>
                <w:tab w:val="decimal" w:pos="701"/>
                <w:tab w:val="decimal" w:pos="765"/>
              </w:tabs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EE4647F" w14:textId="77777777" w:rsidR="003450E6" w:rsidRPr="00C327F6" w:rsidRDefault="003450E6" w:rsidP="00F809E9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65"/>
              </w:tabs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AF02AD0" w14:textId="77777777" w:rsidR="003450E6" w:rsidRPr="00C327F6" w:rsidRDefault="003450E6" w:rsidP="00F809E9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AA73CC3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5290" w:rsidRPr="00C327F6" w14:paraId="387DE59D" w14:textId="77777777" w:rsidTr="00F809E9">
        <w:trPr>
          <w:trHeight w:val="261"/>
        </w:trPr>
        <w:tc>
          <w:tcPr>
            <w:tcW w:w="3420" w:type="dxa"/>
            <w:vAlign w:val="bottom"/>
            <w:hideMark/>
          </w:tcPr>
          <w:p w14:paraId="70ACEB45" w14:textId="77777777" w:rsidR="003450E6" w:rsidRPr="00C327F6" w:rsidRDefault="003450E6" w:rsidP="00F809E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34CA9BE5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BCB7456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73AE069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236" w:type="dxa"/>
            <w:vAlign w:val="bottom"/>
          </w:tcPr>
          <w:p w14:paraId="18BFD578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26D0E59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7CCC372F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16DF186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D76770" w14:textId="77777777" w:rsidR="003450E6" w:rsidRPr="00C327F6" w:rsidRDefault="003450E6" w:rsidP="00F809E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FA811A6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236" w:type="dxa"/>
            <w:gridSpan w:val="2"/>
            <w:vAlign w:val="bottom"/>
          </w:tcPr>
          <w:p w14:paraId="5DB9DE9A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E9D96DB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EB13264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EE6F035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236" w:type="dxa"/>
            <w:gridSpan w:val="2"/>
            <w:vAlign w:val="bottom"/>
          </w:tcPr>
          <w:p w14:paraId="6C99FED6" w14:textId="77777777" w:rsidR="003450E6" w:rsidRPr="00C327F6" w:rsidRDefault="003450E6" w:rsidP="00F809E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AD252EC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1C41941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B098D47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56</w:t>
            </w:r>
          </w:p>
        </w:tc>
      </w:tr>
      <w:tr w:rsidR="004D5290" w:rsidRPr="00C327F6" w14:paraId="2406777F" w14:textId="77777777" w:rsidTr="00F809E9">
        <w:trPr>
          <w:trHeight w:val="261"/>
        </w:trPr>
        <w:tc>
          <w:tcPr>
            <w:tcW w:w="3420" w:type="dxa"/>
            <w:vAlign w:val="bottom"/>
            <w:hideMark/>
          </w:tcPr>
          <w:p w14:paraId="50DE8596" w14:textId="77777777" w:rsidR="003450E6" w:rsidRPr="00C327F6" w:rsidRDefault="003450E6" w:rsidP="00F809E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C327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3B7A543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74B9FAE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B39B3B8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FB08E0F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346A4CC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582D0DA9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371E748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51,684</w:t>
            </w:r>
          </w:p>
        </w:tc>
        <w:tc>
          <w:tcPr>
            <w:tcW w:w="236" w:type="dxa"/>
            <w:vAlign w:val="bottom"/>
          </w:tcPr>
          <w:p w14:paraId="53C29BA8" w14:textId="77777777" w:rsidR="003450E6" w:rsidRPr="00C327F6" w:rsidRDefault="003450E6" w:rsidP="00F809E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BDA6873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51,684</w:t>
            </w:r>
          </w:p>
        </w:tc>
        <w:tc>
          <w:tcPr>
            <w:tcW w:w="236" w:type="dxa"/>
            <w:gridSpan w:val="2"/>
            <w:vAlign w:val="bottom"/>
          </w:tcPr>
          <w:p w14:paraId="34E5FD9D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63F30FF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14792FB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1DE9A32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42,648*</w:t>
            </w:r>
          </w:p>
        </w:tc>
        <w:tc>
          <w:tcPr>
            <w:tcW w:w="236" w:type="dxa"/>
            <w:gridSpan w:val="2"/>
            <w:vAlign w:val="bottom"/>
          </w:tcPr>
          <w:p w14:paraId="33CE6979" w14:textId="77777777" w:rsidR="003450E6" w:rsidRPr="00C327F6" w:rsidRDefault="003450E6" w:rsidP="00F809E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0B123B9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6B41EBC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70C0AC7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4</w:t>
            </w:r>
            <w:r w:rsidRPr="00C327F6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Pr="00C327F6">
              <w:rPr>
                <w:rFonts w:ascii="Angsana New" w:hAnsi="Angsana New"/>
                <w:sz w:val="26"/>
                <w:szCs w:val="26"/>
              </w:rPr>
              <w:t>,648</w:t>
            </w:r>
          </w:p>
        </w:tc>
      </w:tr>
      <w:tr w:rsidR="004D5290" w:rsidRPr="00C327F6" w14:paraId="302B1564" w14:textId="77777777" w:rsidTr="00F809E9">
        <w:trPr>
          <w:trHeight w:val="261"/>
        </w:trPr>
        <w:tc>
          <w:tcPr>
            <w:tcW w:w="3420" w:type="dxa"/>
            <w:vAlign w:val="bottom"/>
            <w:hideMark/>
          </w:tcPr>
          <w:p w14:paraId="2722F8B6" w14:textId="77777777" w:rsidR="003450E6" w:rsidRPr="00C327F6" w:rsidRDefault="003450E6" w:rsidP="00F809E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327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C327F6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3AC3317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030AC16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6467A58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8D05E35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CBAF01F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1A9A9913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7EF3024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78,456</w:t>
            </w:r>
          </w:p>
        </w:tc>
        <w:tc>
          <w:tcPr>
            <w:tcW w:w="236" w:type="dxa"/>
            <w:vAlign w:val="bottom"/>
          </w:tcPr>
          <w:p w14:paraId="6E169E6E" w14:textId="77777777" w:rsidR="003450E6" w:rsidRPr="00C327F6" w:rsidRDefault="003450E6" w:rsidP="00F809E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4C8DB7E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78,456</w:t>
            </w:r>
          </w:p>
        </w:tc>
        <w:tc>
          <w:tcPr>
            <w:tcW w:w="236" w:type="dxa"/>
            <w:gridSpan w:val="2"/>
            <w:vAlign w:val="bottom"/>
          </w:tcPr>
          <w:p w14:paraId="58996297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F681167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6704807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C880371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78,451</w:t>
            </w:r>
          </w:p>
        </w:tc>
        <w:tc>
          <w:tcPr>
            <w:tcW w:w="236" w:type="dxa"/>
            <w:gridSpan w:val="2"/>
            <w:vAlign w:val="bottom"/>
          </w:tcPr>
          <w:p w14:paraId="48F8EA28" w14:textId="77777777" w:rsidR="003450E6" w:rsidRPr="00C327F6" w:rsidRDefault="003450E6" w:rsidP="00F809E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03BCDC9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15255E9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EB6A6D5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78,451</w:t>
            </w:r>
          </w:p>
        </w:tc>
      </w:tr>
      <w:tr w:rsidR="004D5290" w:rsidRPr="00C327F6" w14:paraId="368FF50C" w14:textId="77777777" w:rsidTr="00F809E9">
        <w:trPr>
          <w:trHeight w:val="261"/>
        </w:trPr>
        <w:tc>
          <w:tcPr>
            <w:tcW w:w="3420" w:type="dxa"/>
            <w:vAlign w:val="bottom"/>
          </w:tcPr>
          <w:p w14:paraId="7FE07943" w14:textId="77777777" w:rsidR="003450E6" w:rsidRPr="00C327F6" w:rsidRDefault="003450E6" w:rsidP="00F809E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327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6198FAAC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4D571B9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B78ACDC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  <w:vAlign w:val="bottom"/>
          </w:tcPr>
          <w:p w14:paraId="6F8C47EA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3AFCD99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A6F4E82" w14:textId="77777777" w:rsidR="003450E6" w:rsidRPr="00C327F6" w:rsidRDefault="003450E6" w:rsidP="00F809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B23A8AB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20A80FD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8032DB8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  <w:gridSpan w:val="2"/>
            <w:vAlign w:val="bottom"/>
          </w:tcPr>
          <w:p w14:paraId="5CFDD472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0CBF9C6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C39EB08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4FA8465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  <w:gridSpan w:val="2"/>
            <w:vAlign w:val="bottom"/>
          </w:tcPr>
          <w:p w14:paraId="29B60583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6FE3EDE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2BEA10B" w14:textId="77777777" w:rsidR="003450E6" w:rsidRPr="00C327F6" w:rsidRDefault="003450E6" w:rsidP="00F809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634E709" w14:textId="77777777" w:rsidR="003450E6" w:rsidRPr="00C327F6" w:rsidRDefault="003450E6" w:rsidP="00F809E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327F6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4D5290" w:rsidRPr="00C327F6" w14:paraId="103C0309" w14:textId="77777777" w:rsidTr="00F809E9">
        <w:trPr>
          <w:trHeight w:val="594"/>
        </w:trPr>
        <w:tc>
          <w:tcPr>
            <w:tcW w:w="15030" w:type="dxa"/>
            <w:gridSpan w:val="28"/>
            <w:vAlign w:val="bottom"/>
          </w:tcPr>
          <w:p w14:paraId="4BB8B0B7" w14:textId="77777777" w:rsidR="003450E6" w:rsidRPr="00C327F6" w:rsidRDefault="003450E6" w:rsidP="00F809E9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  <w:p w14:paraId="076030C7" w14:textId="77777777" w:rsidR="003450E6" w:rsidRPr="00C327F6" w:rsidRDefault="003450E6" w:rsidP="00F809E9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327F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*</w:t>
            </w:r>
            <w:r w:rsidRPr="00C327F6">
              <w:rPr>
                <w:sz w:val="36"/>
                <w:szCs w:val="32"/>
              </w:rPr>
              <w:t xml:space="preserve"> </w:t>
            </w:r>
            <w:r w:rsidRPr="00C327F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      </w:r>
          </w:p>
        </w:tc>
      </w:tr>
    </w:tbl>
    <w:p w14:paraId="58D3EA1A" w14:textId="716CD9AC" w:rsidR="006A0FCA" w:rsidRPr="00C327F6" w:rsidRDefault="006A0FCA" w:rsidP="004E2290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val="en-US"/>
        </w:rPr>
        <w:sectPr w:rsidR="006A0FCA" w:rsidRPr="00C327F6" w:rsidSect="00C70AA9">
          <w:headerReference w:type="default" r:id="rId22"/>
          <w:footerReference w:type="default" r:id="rId23"/>
          <w:pgSz w:w="16840" w:h="11907" w:code="9"/>
          <w:pgMar w:top="691" w:right="1152" w:bottom="576" w:left="1152" w:header="720" w:footer="720" w:gutter="0"/>
          <w:cols w:space="708"/>
          <w:docGrid w:linePitch="360"/>
        </w:sectPr>
      </w:pPr>
    </w:p>
    <w:p w14:paraId="49A80323" w14:textId="77777777" w:rsidR="00CD3319" w:rsidRPr="00C327F6" w:rsidRDefault="00CD3319" w:rsidP="00CD3319">
      <w:pPr>
        <w:spacing w:line="240" w:lineRule="auto"/>
        <w:ind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327F6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การวัดมูลค่ายุติธรรม</w:t>
      </w:r>
    </w:p>
    <w:p w14:paraId="4D8D2643" w14:textId="77777777" w:rsidR="00CD3319" w:rsidRPr="00C327F6" w:rsidRDefault="00CD3319" w:rsidP="00CD3319">
      <w:pPr>
        <w:spacing w:line="240" w:lineRule="auto"/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3B01BC4B" w14:textId="77777777" w:rsidR="00CD3319" w:rsidRPr="00C327F6" w:rsidRDefault="00CD3319" w:rsidP="00CD3319">
      <w:pPr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มูลค่ายุติธรรมระดับ </w:t>
      </w:r>
      <w:r w:rsidRPr="00C327F6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ำหรับเงินลงทุนในตราสารหนี้ที่วัดมูลค่าด้วยมูลค่ายุติธรรมผ่านกำไรหรือขาดทุนใช้ราคาเสนอซื้อล่าสุดที่อ้างอิงจากตลาดหลักทรัพย์แห่งประเทศไทย ณ วันทำการสุดท้ายของวันสิ้นรอบระยะเวลารายงาน สำหรับเงินลงทุนในตราสารทุนที่วัดมูลค่าด้วยมูลค่ายุติธรรมผ่านกำไรขาดทุนเบ็ดเสร็จอื่นใช้ราคาปิดล่าสุดในตลาดหลักทรัพย์แห่งประเทศไทย หรือตลาดหลักทรัพย์นิวยอร์ก ณ วันทำการสุดท้ายของวันสิ้นรอบระยะเวลารายงาน</w:t>
      </w:r>
    </w:p>
    <w:p w14:paraId="4CA16EEC" w14:textId="77777777" w:rsidR="00CD3319" w:rsidRPr="00C327F6" w:rsidRDefault="00CD3319" w:rsidP="00CD3319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829403A" w14:textId="71324FAD" w:rsidR="00CD3319" w:rsidRPr="00C327F6" w:rsidRDefault="00CD3319" w:rsidP="00890092">
      <w:pPr>
        <w:spacing w:line="240" w:lineRule="auto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C327F6">
        <w:rPr>
          <w:rFonts w:asciiTheme="majorBidi" w:hAnsiTheme="majorBidi" w:cstheme="majorBidi"/>
          <w:spacing w:val="-4"/>
          <w:sz w:val="30"/>
          <w:szCs w:val="30"/>
          <w:cs/>
        </w:rPr>
        <w:t>มูลค่ายุติธรรมระดับ</w:t>
      </w:r>
      <w:r w:rsidRPr="00C327F6">
        <w:rPr>
          <w:rFonts w:asciiTheme="majorBidi" w:hAnsiTheme="majorBidi" w:cstheme="majorBidi"/>
          <w:spacing w:val="-4"/>
          <w:sz w:val="30"/>
          <w:szCs w:val="30"/>
        </w:rPr>
        <w:t xml:space="preserve"> 2 </w:t>
      </w:r>
      <w:r w:rsidRPr="00C327F6">
        <w:rPr>
          <w:rFonts w:asciiTheme="majorBidi" w:hAnsiTheme="majorBidi" w:cstheme="majorBidi"/>
          <w:spacing w:val="-4"/>
          <w:sz w:val="30"/>
          <w:szCs w:val="30"/>
          <w:cs/>
        </w:rPr>
        <w:t>สำหรับเงินลงทุนในตราสารหนี้ที่วัดมูลค่าด้วยมูลค่ายุติธรรมผ่านกำไรขาดทุนเบ็ดเสร็จอื่น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8"/>
          <w:sz w:val="30"/>
          <w:szCs w:val="30"/>
          <w:cs/>
        </w:rPr>
        <w:t>คำนวณโดยใช้อัตราผลตอบแทนที่ประกาศโดยสมาคมตลาดตราสารหนี้ไทย</w:t>
      </w:r>
      <w:r w:rsidRPr="00C327F6">
        <w:rPr>
          <w:rFonts w:asciiTheme="majorBidi" w:hAnsiTheme="majorBidi" w:cstheme="majorBidi"/>
          <w:spacing w:val="-4"/>
          <w:sz w:val="30"/>
          <w:szCs w:val="30"/>
          <w:cs/>
        </w:rPr>
        <w:t>หรือตลาดอื่น สำหรับตราสารอนุพันธ์ทางการเงิน อ้างอิงราคาจากนายหน้า ซึ่งได้มีการทดสอบ</w:t>
      </w:r>
      <w:r w:rsidRPr="00C327F6">
        <w:rPr>
          <w:rFonts w:asciiTheme="majorBidi" w:hAnsiTheme="majorBidi" w:cstheme="majorBidi"/>
          <w:sz w:val="30"/>
          <w:szCs w:val="30"/>
          <w:cs/>
        </w:rPr>
        <w:t>ความสมเหตุสมผลของราคาเหล่านั้น โดยการคิดลด</w:t>
      </w:r>
      <w:r w:rsidRPr="00C327F6">
        <w:rPr>
          <w:rFonts w:asciiTheme="majorBidi" w:hAnsiTheme="majorBidi" w:cstheme="majorBidi"/>
          <w:spacing w:val="4"/>
          <w:sz w:val="30"/>
          <w:szCs w:val="30"/>
          <w:cs/>
        </w:rPr>
        <w:t>กระแส</w:t>
      </w:r>
      <w:r w:rsidR="00967277" w:rsidRPr="00C327F6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      </w:t>
      </w:r>
      <w:r w:rsidRPr="00C327F6">
        <w:rPr>
          <w:rFonts w:asciiTheme="majorBidi" w:hAnsiTheme="majorBidi" w:cstheme="majorBidi"/>
          <w:spacing w:val="4"/>
          <w:sz w:val="30"/>
          <w:szCs w:val="30"/>
          <w:cs/>
        </w:rPr>
        <w:t>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</w:t>
      </w:r>
      <w:r w:rsidRPr="00C327F6">
        <w:rPr>
          <w:rFonts w:asciiTheme="majorBidi" w:hAnsiTheme="majorBidi" w:cstheme="majorBidi"/>
          <w:spacing w:val="-6"/>
          <w:sz w:val="30"/>
          <w:szCs w:val="30"/>
          <w:cs/>
        </w:rPr>
        <w:t>ได้รวมการปรับปรุงความเสี่ยงด้านเครดิตของกลุ่มบริษัทและคู่สัญญาตามความเหมาะสม</w:t>
      </w:r>
      <w:r w:rsidR="00444C54" w:rsidRPr="00C327F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F678BD" w:rsidRPr="00C327F6">
        <w:rPr>
          <w:rFonts w:asciiTheme="majorBidi" w:hAnsiTheme="majorBidi" w:cstheme="majorBidi"/>
          <w:spacing w:val="-6"/>
          <w:sz w:val="30"/>
          <w:szCs w:val="30"/>
          <w:cs/>
        </w:rPr>
        <w:t>สำหรับ</w:t>
      </w:r>
      <w:r w:rsidR="00444C54" w:rsidRPr="00C327F6">
        <w:rPr>
          <w:rFonts w:ascii="Angsana New" w:hAnsi="Angsana New"/>
          <w:spacing w:val="-4"/>
          <w:sz w:val="30"/>
          <w:szCs w:val="30"/>
          <w:cs/>
        </w:rPr>
        <w:t>ตราสารอนุพันธ์สินค้าโภคภัณฑ์</w:t>
      </w:r>
      <w:r w:rsidR="00444C54" w:rsidRPr="00C327F6">
        <w:rPr>
          <w:rFonts w:ascii="Angsana New" w:hAnsi="Angsana New"/>
          <w:spacing w:val="-4"/>
          <w:sz w:val="30"/>
          <w:szCs w:val="30"/>
          <w:cs/>
        </w:rPr>
        <w:br/>
        <w:t>ที่ซื้อขายนอกตลาดหลักทรัพย์  อ้างอิงจากราคาประมาณการโดยองค์กรกลางซึ่งเป็นผู้เชี่ยวชาญด้านปิโตรเลียมและ</w:t>
      </w:r>
      <w:r w:rsidR="00230029" w:rsidRPr="00C327F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44C54" w:rsidRPr="00C327F6">
        <w:rPr>
          <w:rFonts w:ascii="Angsana New" w:hAnsi="Angsana New"/>
          <w:spacing w:val="-4"/>
          <w:sz w:val="30"/>
          <w:szCs w:val="30"/>
          <w:cs/>
        </w:rPr>
        <w:t>ปิโตรเคมีที่ได้รับความเชื่อถือจากผู้ซื้อและผู้ขายในตลาด โดยการประมาณการราคาในอนาคตจะประเมินจากปัจจัยพื้นฐานทั้งอุปสงค์ อุปทาน และปัจจัยอื่น</w:t>
      </w:r>
      <w:r w:rsidR="00230029" w:rsidRPr="00C327F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44C54" w:rsidRPr="00C327F6">
        <w:rPr>
          <w:rFonts w:ascii="Angsana New" w:hAnsi="Angsana New"/>
          <w:spacing w:val="-4"/>
          <w:sz w:val="30"/>
          <w:szCs w:val="30"/>
          <w:cs/>
        </w:rPr>
        <w:t>ๆ ที่จะมีผลกระทบต่อทิศทางราคาในอนาคตมาประกอบ</w:t>
      </w:r>
      <w:r w:rsidR="00890092" w:rsidRPr="00C327F6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6"/>
          <w:sz w:val="30"/>
          <w:szCs w:val="30"/>
          <w:cs/>
        </w:rPr>
        <w:t>สำหรับเงินกู้ยืมระยะยาว</w:t>
      </w:r>
      <w:r w:rsidRPr="00C327F6">
        <w:rPr>
          <w:rFonts w:asciiTheme="majorBidi" w:hAnsiTheme="majorBidi" w:cstheme="majorBidi"/>
          <w:sz w:val="30"/>
          <w:szCs w:val="30"/>
          <w:cs/>
        </w:rPr>
        <w:t>ที่มีอัตราดอกเบี้ยคงที่ คำนวณโดยใช้วิธีกระแสเงินสดในอนาคตตลอดอายุสัญญาที่เหลืออยู่คิดลดด้วยอัตรา</w:t>
      </w:r>
      <w:r w:rsidRPr="00C327F6">
        <w:rPr>
          <w:rFonts w:asciiTheme="majorBidi" w:hAnsiTheme="majorBidi" w:cstheme="majorBidi"/>
          <w:spacing w:val="-6"/>
          <w:sz w:val="30"/>
          <w:szCs w:val="30"/>
          <w:cs/>
        </w:rPr>
        <w:t xml:space="preserve">ดอกเบี้ยในตลาดสำหรับเครื่องมือทางการเงินที่สามารถเทียบเคียงกัน ณ วันที่ซื้อขายสุดท้าย ณ วันที่วัดมูลค่า </w:t>
      </w:r>
      <w:r w:rsidRPr="00C327F6">
        <w:rPr>
          <w:rFonts w:asciiTheme="majorBidi" w:hAnsiTheme="majorBidi" w:cstheme="majorBidi"/>
          <w:spacing w:val="-4"/>
          <w:sz w:val="30"/>
          <w:szCs w:val="30"/>
          <w:cs/>
        </w:rPr>
        <w:t>สำหรับหุ้นกู้ คำนวณจากราคาปิดครั้งล่าสุดของสมาคมตลาดตราสารหนี้ไทยในวันที่ซื้อขายล่าสุด ณ วันที่วัดมูลค่า</w:t>
      </w:r>
    </w:p>
    <w:p w14:paraId="1191F1E0" w14:textId="77777777" w:rsidR="00CD3319" w:rsidRPr="00C327F6" w:rsidRDefault="00CD3319" w:rsidP="00CD3319">
      <w:pPr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3F8F9F6" w14:textId="1B07AE2D" w:rsidR="00CD3319" w:rsidRPr="00C327F6" w:rsidRDefault="00CD3319" w:rsidP="00CD3319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มูลค่ายุติธรรมระดับ</w:t>
      </w:r>
      <w:r w:rsidRPr="00C327F6">
        <w:rPr>
          <w:rFonts w:asciiTheme="majorBidi" w:hAnsiTheme="majorBidi" w:cstheme="majorBidi"/>
          <w:sz w:val="30"/>
          <w:szCs w:val="30"/>
        </w:rPr>
        <w:t xml:space="preserve"> 3 </w:t>
      </w:r>
      <w:r w:rsidRPr="00C327F6">
        <w:rPr>
          <w:rFonts w:asciiTheme="majorBidi" w:hAnsiTheme="majorBidi" w:cstheme="majorBidi"/>
          <w:sz w:val="30"/>
          <w:szCs w:val="30"/>
          <w:cs/>
        </w:rPr>
        <w:t>สำหรับเงินลงทุนในตราสารหนี้</w:t>
      </w:r>
      <w:r w:rsidR="00C83040" w:rsidRPr="00C327F6">
        <w:rPr>
          <w:rFonts w:asciiTheme="majorBidi" w:hAnsiTheme="majorBidi" w:cstheme="majorBidi"/>
          <w:sz w:val="30"/>
          <w:szCs w:val="30"/>
          <w:cs/>
        </w:rPr>
        <w:t>และตราสารทุน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ที่วัดมูลค่าด้วยมูลค่ายุติธรรมผ่านกำไรขาดทุนประเมินได้ดังนี้ </w:t>
      </w:r>
    </w:p>
    <w:p w14:paraId="41542DCC" w14:textId="6FA1EC68" w:rsidR="00CD3319" w:rsidRPr="00C327F6" w:rsidRDefault="00CD3319" w:rsidP="00CD3319">
      <w:pPr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</w:rPr>
        <w:t xml:space="preserve">- </w:t>
      </w:r>
      <w:r w:rsidRPr="00C327F6">
        <w:rPr>
          <w:rFonts w:asciiTheme="majorBidi" w:hAnsiTheme="majorBidi" w:cstheme="majorBidi"/>
          <w:sz w:val="30"/>
          <w:szCs w:val="30"/>
        </w:rPr>
        <w:tab/>
      </w:r>
      <w:r w:rsidRPr="00C327F6">
        <w:rPr>
          <w:rFonts w:asciiTheme="majorBidi" w:hAnsiTheme="majorBidi" w:cstheme="majorBidi"/>
          <w:sz w:val="30"/>
          <w:szCs w:val="30"/>
        </w:rPr>
        <w:tab/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กรณีการลงทุนใน </w:t>
      </w:r>
      <w:r w:rsidRPr="00C327F6">
        <w:rPr>
          <w:rFonts w:asciiTheme="majorBidi" w:hAnsiTheme="majorBidi" w:cstheme="majorBidi"/>
          <w:sz w:val="30"/>
          <w:szCs w:val="30"/>
        </w:rPr>
        <w:t xml:space="preserve">Startup 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ประเมินมูลค่ายุติธรรมโดยอ้างอิงราคาซื้อขายจาก </w:t>
      </w:r>
      <w:r w:rsidRPr="00C327F6">
        <w:rPr>
          <w:rFonts w:asciiTheme="majorBidi" w:hAnsiTheme="majorBidi" w:cstheme="majorBidi"/>
          <w:sz w:val="30"/>
          <w:szCs w:val="30"/>
        </w:rPr>
        <w:t xml:space="preserve">Valuation </w:t>
      </w:r>
      <w:r w:rsidRPr="00C327F6">
        <w:rPr>
          <w:rFonts w:asciiTheme="majorBidi" w:hAnsiTheme="majorBidi" w:cstheme="majorBidi"/>
          <w:sz w:val="30"/>
          <w:szCs w:val="30"/>
          <w:cs/>
        </w:rPr>
        <w:t>ของบริษัทในการระดมทุนครั้งล่าสุด</w:t>
      </w:r>
    </w:p>
    <w:p w14:paraId="556DD223" w14:textId="77777777" w:rsidR="00CD3319" w:rsidRPr="00C327F6" w:rsidRDefault="00CD3319" w:rsidP="00CD3319">
      <w:pPr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327F6">
        <w:rPr>
          <w:rFonts w:asciiTheme="majorBidi" w:hAnsiTheme="majorBidi" w:cstheme="majorBidi"/>
          <w:sz w:val="30"/>
          <w:szCs w:val="30"/>
        </w:rPr>
        <w:t xml:space="preserve">-      </w:t>
      </w:r>
      <w:r w:rsidRPr="00C327F6">
        <w:rPr>
          <w:rFonts w:asciiTheme="majorBidi" w:hAnsiTheme="majorBidi" w:cstheme="majorBidi"/>
          <w:sz w:val="30"/>
          <w:szCs w:val="30"/>
          <w:cs/>
        </w:rPr>
        <w:t>กรณีการลงทุนในหลักทรัพย์ที่ไม่อยู่ในความต้องการของตลาด</w:t>
      </w:r>
      <w:r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>ประเมินมูลค่ายุติธรรมโดยการคิดลดมูลค่าปัจจุบันของกระแสเงินสดในอนาคตจากตัวชี้วัดผลการดำเนินงานที่คาดการณ์ไว้</w:t>
      </w:r>
      <w:r w:rsidRPr="00C327F6">
        <w:rPr>
          <w:rFonts w:asciiTheme="majorBidi" w:hAnsiTheme="majorBidi" w:cstheme="majorBidi"/>
          <w:spacing w:val="4"/>
          <w:sz w:val="30"/>
          <w:szCs w:val="30"/>
          <w:cs/>
        </w:rPr>
        <w:t>ด้วยอัตราดอกเบี้ย</w:t>
      </w:r>
      <w:r w:rsidRPr="00C327F6">
        <w:rPr>
          <w:rFonts w:asciiTheme="majorBidi" w:hAnsiTheme="majorBidi" w:cstheme="majorBidi"/>
          <w:sz w:val="30"/>
          <w:szCs w:val="30"/>
          <w:cs/>
        </w:rPr>
        <w:t>ที่เหมาะสม</w:t>
      </w:r>
    </w:p>
    <w:p w14:paraId="7123592F" w14:textId="77777777" w:rsidR="00CD3319" w:rsidRPr="00C327F6" w:rsidRDefault="00CD3319" w:rsidP="00CD3319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D859D50" w14:textId="77777777" w:rsidR="00474081" w:rsidRPr="00C327F6" w:rsidRDefault="00474081" w:rsidP="00CD3319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F6132F" w14:textId="77777777" w:rsidR="00474081" w:rsidRPr="00C327F6" w:rsidRDefault="00474081" w:rsidP="00CD3319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7142003" w14:textId="77777777" w:rsidR="00474081" w:rsidRPr="00C327F6" w:rsidRDefault="00474081" w:rsidP="00CD3319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7210571" w14:textId="77777777" w:rsidR="00474081" w:rsidRPr="00C327F6" w:rsidRDefault="00474081" w:rsidP="00CD3319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DC9BBC" w14:textId="77777777" w:rsidR="00474081" w:rsidRPr="00C327F6" w:rsidRDefault="00474081" w:rsidP="00CD3319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F0101C" w14:textId="43D7812A" w:rsidR="00CD3319" w:rsidRPr="00C327F6" w:rsidRDefault="00CD3319" w:rsidP="00444C5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lastRenderedPageBreak/>
        <w:t>สำหรับเงินลงทุนในตราสารทุนที่วัดมูลค่าด้วยมูลค่ายุติธรรมผ่านกำไรขาดทุนเบ็ดเสร็จอื่น ประเมินได้ดังนี้</w:t>
      </w:r>
    </w:p>
    <w:p w14:paraId="77A6CEF8" w14:textId="77777777" w:rsidR="00CD3319" w:rsidRPr="00C327F6" w:rsidRDefault="00CD3319" w:rsidP="00CD3319">
      <w:pPr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</w:rPr>
        <w:t xml:space="preserve">- </w:t>
      </w:r>
      <w:r w:rsidRPr="00C327F6">
        <w:rPr>
          <w:rFonts w:asciiTheme="majorBidi" w:hAnsiTheme="majorBidi" w:cstheme="majorBidi"/>
          <w:sz w:val="30"/>
          <w:szCs w:val="30"/>
        </w:rPr>
        <w:tab/>
      </w:r>
      <w:r w:rsidRPr="00C327F6">
        <w:rPr>
          <w:rFonts w:asciiTheme="majorBidi" w:hAnsiTheme="majorBidi" w:cstheme="majorBidi"/>
          <w:sz w:val="30"/>
          <w:szCs w:val="30"/>
        </w:rPr>
        <w:tab/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กรณีการลงทุนใน </w:t>
      </w:r>
      <w:r w:rsidRPr="00C327F6">
        <w:rPr>
          <w:rFonts w:asciiTheme="majorBidi" w:hAnsiTheme="majorBidi" w:cstheme="majorBidi"/>
          <w:sz w:val="30"/>
          <w:szCs w:val="30"/>
        </w:rPr>
        <w:t xml:space="preserve">Startup 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อ้างอิงราคาซื้อขายจาก </w:t>
      </w:r>
      <w:r w:rsidRPr="00C327F6">
        <w:rPr>
          <w:rFonts w:asciiTheme="majorBidi" w:hAnsiTheme="majorBidi" w:cstheme="majorBidi"/>
          <w:sz w:val="30"/>
          <w:szCs w:val="30"/>
        </w:rPr>
        <w:t xml:space="preserve">Valuation </w:t>
      </w:r>
      <w:r w:rsidRPr="00C327F6">
        <w:rPr>
          <w:rFonts w:asciiTheme="majorBidi" w:hAnsiTheme="majorBidi" w:cstheme="majorBidi"/>
          <w:sz w:val="30"/>
          <w:szCs w:val="30"/>
          <w:cs/>
        </w:rPr>
        <w:t>ของบริษัทในการระดมทุนครั้งล่าสุด</w:t>
      </w:r>
    </w:p>
    <w:p w14:paraId="460D65F4" w14:textId="5010BCAE" w:rsidR="00631BEA" w:rsidRPr="00C327F6" w:rsidRDefault="00CD3319" w:rsidP="00CD3319">
      <w:pPr>
        <w:spacing w:line="240" w:lineRule="auto"/>
        <w:ind w:left="900" w:hanging="360"/>
        <w:jc w:val="thaiDistribute"/>
        <w:rPr>
          <w:rFonts w:asciiTheme="majorBidi" w:hAnsi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</w:rPr>
        <w:t>-</w:t>
      </w:r>
      <w:r w:rsidRPr="00C327F6">
        <w:rPr>
          <w:rFonts w:asciiTheme="majorBidi" w:hAnsiTheme="majorBidi" w:cstheme="majorBidi"/>
          <w:sz w:val="30"/>
          <w:szCs w:val="30"/>
        </w:rPr>
        <w:tab/>
      </w:r>
      <w:r w:rsidRPr="00C327F6">
        <w:rPr>
          <w:rFonts w:asciiTheme="majorBidi" w:hAnsiTheme="majorBidi" w:cstheme="majorBidi"/>
          <w:sz w:val="30"/>
          <w:szCs w:val="30"/>
        </w:rPr>
        <w:tab/>
      </w:r>
      <w:r w:rsidRPr="00C327F6">
        <w:rPr>
          <w:rFonts w:asciiTheme="majorBidi" w:hAnsiTheme="majorBidi" w:cstheme="majorBidi"/>
          <w:sz w:val="30"/>
          <w:szCs w:val="30"/>
          <w:cs/>
        </w:rPr>
        <w:t>กรณีการลงทุนในหลักทรัพย์ที่ไม่อยู่ในความต้องการของตลาด ใช้ราคาทุนซึ่งถือเป็นมูลค่ายุติธรรมโดยประมาณ ยกเว้นมีการเปลี่ยนแปลงอย่างมีนัยสำคัญในการดำเนินงานของกิจการที่ไปลงทุน</w:t>
      </w:r>
      <w:r w:rsidR="000164CB"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="00631BEA" w:rsidRPr="00C327F6">
        <w:rPr>
          <w:rFonts w:asciiTheme="majorBidi" w:hAnsiTheme="majorBidi" w:hint="cs"/>
          <w:sz w:val="30"/>
          <w:szCs w:val="30"/>
          <w:cs/>
        </w:rPr>
        <w:t>หรือใช้วิธีส่วนได้เสียตามข้อมูลที่มีอยู่อย่าง</w:t>
      </w:r>
      <w:r w:rsidR="00C4723B" w:rsidRPr="00C327F6">
        <w:rPr>
          <w:rFonts w:asciiTheme="majorBidi" w:hAnsiTheme="majorBidi" w:hint="cs"/>
          <w:sz w:val="30"/>
          <w:szCs w:val="30"/>
          <w:cs/>
        </w:rPr>
        <w:t>สมเหตุสมผล</w:t>
      </w:r>
    </w:p>
    <w:p w14:paraId="44EC5C61" w14:textId="465F0346" w:rsidR="00CD3319" w:rsidRPr="00C327F6" w:rsidRDefault="00CD3319" w:rsidP="00CD3319">
      <w:pPr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</w:rPr>
        <w:t>-</w:t>
      </w:r>
      <w:r w:rsidRPr="00C327F6">
        <w:rPr>
          <w:rFonts w:asciiTheme="majorBidi" w:hAnsiTheme="majorBidi" w:cstheme="majorBidi"/>
          <w:sz w:val="30"/>
          <w:szCs w:val="30"/>
        </w:rPr>
        <w:tab/>
      </w:r>
      <w:r w:rsidRPr="00C327F6">
        <w:rPr>
          <w:rFonts w:asciiTheme="majorBidi" w:hAnsiTheme="majorBidi" w:cstheme="majorBidi"/>
          <w:sz w:val="30"/>
          <w:szCs w:val="30"/>
        </w:rPr>
        <w:tab/>
      </w:r>
      <w:r w:rsidRPr="00C327F6">
        <w:rPr>
          <w:rFonts w:asciiTheme="majorBidi" w:hAnsiTheme="majorBidi" w:cstheme="majorBidi"/>
          <w:sz w:val="30"/>
          <w:szCs w:val="30"/>
          <w:cs/>
        </w:rPr>
        <w:t>กรณีการลงทุนในหน่วยลงทุน ใช้ข้อมูลมูลค่าสินทรัพย์สุทธิ (</w:t>
      </w:r>
      <w:r w:rsidRPr="00C327F6">
        <w:rPr>
          <w:rFonts w:asciiTheme="majorBidi" w:hAnsiTheme="majorBidi" w:cstheme="majorBidi"/>
          <w:sz w:val="30"/>
          <w:szCs w:val="30"/>
        </w:rPr>
        <w:t xml:space="preserve">Net Asset Value) </w:t>
      </w:r>
    </w:p>
    <w:p w14:paraId="775559A9" w14:textId="7D373243" w:rsidR="00CD3319" w:rsidRPr="00C327F6" w:rsidRDefault="00CD3319" w:rsidP="00F50C02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88" w:type="dxa"/>
        <w:tblInd w:w="5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0"/>
        <w:gridCol w:w="811"/>
        <w:gridCol w:w="985"/>
        <w:gridCol w:w="182"/>
        <w:gridCol w:w="982"/>
        <w:gridCol w:w="9"/>
        <w:gridCol w:w="167"/>
        <w:gridCol w:w="9"/>
        <w:gridCol w:w="1081"/>
        <w:gridCol w:w="174"/>
        <w:gridCol w:w="1078"/>
      </w:tblGrid>
      <w:tr w:rsidR="004D5290" w:rsidRPr="00C327F6" w14:paraId="1357EEDB" w14:textId="20521237" w:rsidTr="00336059">
        <w:trPr>
          <w:cantSplit/>
          <w:trHeight w:val="131"/>
          <w:tblHeader/>
        </w:trPr>
        <w:tc>
          <w:tcPr>
            <w:tcW w:w="1986" w:type="pct"/>
            <w:vAlign w:val="bottom"/>
          </w:tcPr>
          <w:p w14:paraId="39D11B73" w14:textId="122F6BBF" w:rsidR="000E344F" w:rsidRPr="00C327F6" w:rsidRDefault="000E344F" w:rsidP="00C278B6">
            <w:pPr>
              <w:spacing w:line="240" w:lineRule="auto"/>
              <w:ind w:left="-108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6" w:type="pct"/>
          </w:tcPr>
          <w:p w14:paraId="7B75255F" w14:textId="68FECDF0" w:rsidR="000E344F" w:rsidRPr="00C327F6" w:rsidRDefault="000E344F" w:rsidP="00C278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pct"/>
            <w:gridSpan w:val="3"/>
          </w:tcPr>
          <w:p w14:paraId="54957131" w14:textId="29C65143" w:rsidR="000E344F" w:rsidRPr="00C327F6" w:rsidRDefault="000E344F" w:rsidP="00C278B6">
            <w:pPr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7" w:type="pct"/>
            <w:gridSpan w:val="2"/>
          </w:tcPr>
          <w:p w14:paraId="57F9CB4F" w14:textId="2E4CD508" w:rsidR="000E344F" w:rsidRPr="00C327F6" w:rsidRDefault="000E344F" w:rsidP="00C278B6">
            <w:pPr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pct"/>
            <w:gridSpan w:val="4"/>
          </w:tcPr>
          <w:p w14:paraId="0791996E" w14:textId="2991DDBD" w:rsidR="000E344F" w:rsidRPr="00C327F6" w:rsidRDefault="000E344F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290" w:rsidRPr="00C327F6" w14:paraId="535C3CC4" w14:textId="77B7D571" w:rsidTr="00336059">
        <w:trPr>
          <w:cantSplit/>
          <w:trHeight w:val="131"/>
          <w:tblHeader/>
        </w:trPr>
        <w:tc>
          <w:tcPr>
            <w:tcW w:w="1986" w:type="pct"/>
            <w:vAlign w:val="bottom"/>
          </w:tcPr>
          <w:p w14:paraId="29D4C8F8" w14:textId="6D27FB19" w:rsidR="004774F1" w:rsidRPr="00C327F6" w:rsidRDefault="004774F1" w:rsidP="004774F1">
            <w:pPr>
              <w:spacing w:line="240" w:lineRule="auto"/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กการกระทบยอดมูลค่ายุติธรรมระดับ 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446" w:type="pct"/>
          </w:tcPr>
          <w:p w14:paraId="632EA1D1" w14:textId="3865FB42" w:rsidR="004774F1" w:rsidRPr="00C327F6" w:rsidRDefault="00D27F5A" w:rsidP="004774F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42" w:type="pct"/>
          </w:tcPr>
          <w:p w14:paraId="0F02B2F5" w14:textId="457F3EDF" w:rsidR="004774F1" w:rsidRPr="00C327F6" w:rsidRDefault="00BD2F2E" w:rsidP="004774F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0" w:type="pct"/>
          </w:tcPr>
          <w:p w14:paraId="0C6E93FF" w14:textId="77777777" w:rsidR="004774F1" w:rsidRPr="00C327F6" w:rsidRDefault="004774F1" w:rsidP="004774F1">
            <w:pPr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75982749" w14:textId="7C6711DB" w:rsidR="004774F1" w:rsidRPr="00C327F6" w:rsidRDefault="00BD2F2E" w:rsidP="004774F1">
            <w:pPr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7" w:type="pct"/>
            <w:gridSpan w:val="2"/>
          </w:tcPr>
          <w:p w14:paraId="692803E4" w14:textId="77777777" w:rsidR="004774F1" w:rsidRPr="00C327F6" w:rsidRDefault="004774F1" w:rsidP="004774F1">
            <w:pPr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F2A4314" w14:textId="1BA54BAC" w:rsidR="004774F1" w:rsidRPr="00C327F6" w:rsidRDefault="00BD2F2E" w:rsidP="004774F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6" w:type="pct"/>
          </w:tcPr>
          <w:p w14:paraId="10A5CE29" w14:textId="77777777" w:rsidR="004774F1" w:rsidRPr="00C327F6" w:rsidRDefault="004774F1" w:rsidP="004774F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2845100" w14:textId="3BB00C31" w:rsidR="004774F1" w:rsidRPr="00C327F6" w:rsidRDefault="00BD2F2E" w:rsidP="004774F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D5290" w:rsidRPr="00C327F6" w14:paraId="04C2C4F2" w14:textId="09245E12" w:rsidTr="00336059">
        <w:trPr>
          <w:cantSplit/>
          <w:trHeight w:val="131"/>
          <w:tblHeader/>
        </w:trPr>
        <w:tc>
          <w:tcPr>
            <w:tcW w:w="1986" w:type="pct"/>
            <w:vAlign w:val="bottom"/>
          </w:tcPr>
          <w:p w14:paraId="2F72FFD5" w14:textId="77777777" w:rsidR="000E344F" w:rsidRPr="00C327F6" w:rsidRDefault="000E344F" w:rsidP="00C278B6">
            <w:pPr>
              <w:spacing w:line="240" w:lineRule="auto"/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6" w:type="pct"/>
          </w:tcPr>
          <w:p w14:paraId="028E3645" w14:textId="77777777" w:rsidR="000E344F" w:rsidRPr="00C327F6" w:rsidRDefault="000E344F" w:rsidP="00C278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68" w:type="pct"/>
            <w:gridSpan w:val="9"/>
          </w:tcPr>
          <w:p w14:paraId="53398FAF" w14:textId="43E2A707" w:rsidR="000E344F" w:rsidRPr="00C327F6" w:rsidRDefault="000E344F" w:rsidP="0026469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5290" w:rsidRPr="00C327F6" w14:paraId="7341C738" w14:textId="624A20C9" w:rsidTr="00336059">
        <w:trPr>
          <w:cantSplit/>
        </w:trPr>
        <w:tc>
          <w:tcPr>
            <w:tcW w:w="1986" w:type="pct"/>
            <w:vAlign w:val="bottom"/>
          </w:tcPr>
          <w:p w14:paraId="3F0A37C1" w14:textId="2AE0DB23" w:rsidR="000E344F" w:rsidRPr="00C327F6" w:rsidRDefault="000E344F" w:rsidP="00C278B6">
            <w:pPr>
              <w:spacing w:line="240" w:lineRule="auto"/>
              <w:ind w:right="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446" w:type="pct"/>
          </w:tcPr>
          <w:p w14:paraId="273AD168" w14:textId="77777777" w:rsidR="000E344F" w:rsidRPr="00C327F6" w:rsidRDefault="000E344F" w:rsidP="00BB16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0609B7AA" w14:textId="24C4A6AC" w:rsidR="000E344F" w:rsidRPr="00C327F6" w:rsidRDefault="000E344F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" w:type="pct"/>
          </w:tcPr>
          <w:p w14:paraId="707F888E" w14:textId="77777777" w:rsidR="000E344F" w:rsidRPr="00C327F6" w:rsidRDefault="000E344F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7DC173C0" w14:textId="037667FA" w:rsidR="000E344F" w:rsidRPr="00C327F6" w:rsidRDefault="000E344F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gridSpan w:val="2"/>
          </w:tcPr>
          <w:p w14:paraId="3DD7B259" w14:textId="3AF901A9" w:rsidR="000E344F" w:rsidRPr="00C327F6" w:rsidRDefault="000E344F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16E1E603" w14:textId="77777777" w:rsidR="000E344F" w:rsidRPr="00C327F6" w:rsidRDefault="000E344F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2AEB2796" w14:textId="77777777" w:rsidR="000E344F" w:rsidRPr="00C327F6" w:rsidRDefault="000E344F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50D8B4A8" w14:textId="3A780F2E" w:rsidR="000E344F" w:rsidRPr="00C327F6" w:rsidRDefault="000E344F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5290" w:rsidRPr="00C327F6" w14:paraId="4C1BFF26" w14:textId="2497719E" w:rsidTr="00336059">
        <w:trPr>
          <w:cantSplit/>
        </w:trPr>
        <w:tc>
          <w:tcPr>
            <w:tcW w:w="1986" w:type="pct"/>
            <w:vAlign w:val="bottom"/>
            <w:hideMark/>
          </w:tcPr>
          <w:p w14:paraId="3D84B025" w14:textId="55321F1E" w:rsidR="003450E6" w:rsidRPr="00C327F6" w:rsidRDefault="003450E6" w:rsidP="003450E6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446" w:type="pct"/>
          </w:tcPr>
          <w:p w14:paraId="5140C18B" w14:textId="77777777" w:rsidR="003450E6" w:rsidRPr="00C327F6" w:rsidRDefault="003450E6" w:rsidP="003450E6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26665E93" w14:textId="4DDD3088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4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1,970</w:t>
            </w:r>
          </w:p>
        </w:tc>
        <w:tc>
          <w:tcPr>
            <w:tcW w:w="100" w:type="pct"/>
          </w:tcPr>
          <w:p w14:paraId="002B9023" w14:textId="77777777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0A184AF0" w14:textId="0120BCCE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1,839</w:t>
            </w:r>
          </w:p>
        </w:tc>
        <w:tc>
          <w:tcPr>
            <w:tcW w:w="97" w:type="pct"/>
            <w:gridSpan w:val="2"/>
          </w:tcPr>
          <w:p w14:paraId="4046ECCB" w14:textId="01829845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BF6F4D8" w14:textId="2B805920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96" w:type="pct"/>
          </w:tcPr>
          <w:p w14:paraId="1AB18A20" w14:textId="77777777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0EE730B" w14:textId="7460816D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4D5290" w:rsidRPr="00C327F6" w14:paraId="176275A4" w14:textId="36C05320" w:rsidTr="00336059">
        <w:trPr>
          <w:cantSplit/>
        </w:trPr>
        <w:tc>
          <w:tcPr>
            <w:tcW w:w="1986" w:type="pct"/>
            <w:hideMark/>
          </w:tcPr>
          <w:p w14:paraId="6918383B" w14:textId="77777777" w:rsidR="003450E6" w:rsidRPr="00C327F6" w:rsidRDefault="003450E6" w:rsidP="003450E6">
            <w:pPr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ยอดรวมกำไรหรือ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):</w:t>
            </w:r>
          </w:p>
        </w:tc>
        <w:tc>
          <w:tcPr>
            <w:tcW w:w="446" w:type="pct"/>
          </w:tcPr>
          <w:p w14:paraId="0F33B748" w14:textId="77777777" w:rsidR="003450E6" w:rsidRPr="00C327F6" w:rsidRDefault="003450E6" w:rsidP="003450E6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6132310F" w14:textId="3C4DC963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" w:type="pct"/>
          </w:tcPr>
          <w:p w14:paraId="563FC104" w14:textId="77777777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4784CA44" w14:textId="2245439E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gridSpan w:val="2"/>
          </w:tcPr>
          <w:p w14:paraId="5D90EF6E" w14:textId="60FF91AF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C3E26C8" w14:textId="77777777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09D799BD" w14:textId="77777777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B41BC35" w14:textId="280CB063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4E8DC8D9" w14:textId="449835ED" w:rsidTr="00336059">
        <w:trPr>
          <w:cantSplit/>
        </w:trPr>
        <w:tc>
          <w:tcPr>
            <w:tcW w:w="1986" w:type="pct"/>
            <w:hideMark/>
          </w:tcPr>
          <w:p w14:paraId="2A798C4D" w14:textId="77777777" w:rsidR="003450E6" w:rsidRPr="00C327F6" w:rsidRDefault="003450E6" w:rsidP="003450E6">
            <w:pPr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ในกำไรขาดทุนเบ็ดเสร็จอื่น</w:t>
            </w:r>
          </w:p>
        </w:tc>
        <w:tc>
          <w:tcPr>
            <w:tcW w:w="446" w:type="pct"/>
          </w:tcPr>
          <w:p w14:paraId="02C5900F" w14:textId="77777777" w:rsidR="003450E6" w:rsidRPr="00C327F6" w:rsidRDefault="003450E6" w:rsidP="003450E6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140828D0" w14:textId="1CC5A0DF" w:rsidR="003450E6" w:rsidRPr="00C327F6" w:rsidRDefault="00575625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4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(348)</w:t>
            </w:r>
          </w:p>
        </w:tc>
        <w:tc>
          <w:tcPr>
            <w:tcW w:w="100" w:type="pct"/>
          </w:tcPr>
          <w:p w14:paraId="3B375686" w14:textId="77777777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48A4D45C" w14:textId="6DB514DC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7" w:type="pct"/>
            <w:gridSpan w:val="2"/>
          </w:tcPr>
          <w:p w14:paraId="18127EF1" w14:textId="2A4C3548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89CB30D" w14:textId="75D465CA" w:rsidR="003450E6" w:rsidRPr="00C327F6" w:rsidRDefault="0065027E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(462)</w:t>
            </w:r>
          </w:p>
        </w:tc>
        <w:tc>
          <w:tcPr>
            <w:tcW w:w="96" w:type="pct"/>
          </w:tcPr>
          <w:p w14:paraId="028582FE" w14:textId="21464421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598DC8" w14:textId="20006A82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182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290" w:rsidRPr="00C327F6" w14:paraId="4ABB52C8" w14:textId="3EA517DB" w:rsidTr="00336059">
        <w:trPr>
          <w:cantSplit/>
        </w:trPr>
        <w:tc>
          <w:tcPr>
            <w:tcW w:w="1986" w:type="pct"/>
            <w:hideMark/>
          </w:tcPr>
          <w:p w14:paraId="7CCA5B38" w14:textId="77777777" w:rsidR="003450E6" w:rsidRPr="00C327F6" w:rsidRDefault="003450E6" w:rsidP="003450E6">
            <w:pPr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การออกใหม่</w:t>
            </w:r>
          </w:p>
        </w:tc>
        <w:tc>
          <w:tcPr>
            <w:tcW w:w="446" w:type="pct"/>
          </w:tcPr>
          <w:p w14:paraId="132A417A" w14:textId="77777777" w:rsidR="003450E6" w:rsidRPr="00C327F6" w:rsidRDefault="003450E6" w:rsidP="003450E6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7A1A6036" w14:textId="32EC53FF" w:rsidR="003450E6" w:rsidRPr="00C327F6" w:rsidRDefault="001C3468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4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00" w:type="pct"/>
          </w:tcPr>
          <w:p w14:paraId="64299CDE" w14:textId="77777777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0EFDF7D7" w14:textId="0A12C592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97" w:type="pct"/>
            <w:gridSpan w:val="2"/>
          </w:tcPr>
          <w:p w14:paraId="60E9F4F8" w14:textId="6A4C5FA4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A67C9F4" w14:textId="3C69E3C6" w:rsidR="003450E6" w:rsidRPr="00C327F6" w:rsidRDefault="001C3468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5C27D7A7" w14:textId="77777777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E90F935" w14:textId="461E6310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182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290" w:rsidRPr="00C327F6" w14:paraId="53B3C5F2" w14:textId="77777777" w:rsidTr="00336059">
        <w:trPr>
          <w:cantSplit/>
        </w:trPr>
        <w:tc>
          <w:tcPr>
            <w:tcW w:w="1986" w:type="pct"/>
          </w:tcPr>
          <w:p w14:paraId="45273A56" w14:textId="26C76EA0" w:rsidR="001C3468" w:rsidRPr="00C327F6" w:rsidRDefault="001C3468" w:rsidP="003450E6">
            <w:pPr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การเปลี่ยนแปลงสัดส่วนเงินลงทุน</w:t>
            </w:r>
          </w:p>
        </w:tc>
        <w:tc>
          <w:tcPr>
            <w:tcW w:w="446" w:type="pct"/>
          </w:tcPr>
          <w:p w14:paraId="0CF5C44C" w14:textId="5D13220D" w:rsidR="001C3468" w:rsidRPr="00C327F6" w:rsidRDefault="00D27F5A" w:rsidP="003450E6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542" w:type="pct"/>
          </w:tcPr>
          <w:p w14:paraId="4B783CEC" w14:textId="6400EC80" w:rsidR="001C3468" w:rsidRPr="00C327F6" w:rsidRDefault="00575625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4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524</w:t>
            </w:r>
          </w:p>
        </w:tc>
        <w:tc>
          <w:tcPr>
            <w:tcW w:w="100" w:type="pct"/>
          </w:tcPr>
          <w:p w14:paraId="5EC6151B" w14:textId="77777777" w:rsidR="001C3468" w:rsidRPr="00C327F6" w:rsidRDefault="001C3468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702491CF" w14:textId="78950CB5" w:rsidR="001C3468" w:rsidRPr="00C327F6" w:rsidRDefault="001C3468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gridSpan w:val="2"/>
          </w:tcPr>
          <w:p w14:paraId="45FAACB5" w14:textId="77777777" w:rsidR="001C3468" w:rsidRPr="00C327F6" w:rsidRDefault="001C3468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CC074FE" w14:textId="7A9A7E92" w:rsidR="001C3468" w:rsidRPr="00C327F6" w:rsidRDefault="0065027E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524</w:t>
            </w:r>
          </w:p>
        </w:tc>
        <w:tc>
          <w:tcPr>
            <w:tcW w:w="96" w:type="pct"/>
          </w:tcPr>
          <w:p w14:paraId="3E551AED" w14:textId="77777777" w:rsidR="001C3468" w:rsidRPr="00C327F6" w:rsidRDefault="001C3468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1F6CA17" w14:textId="0915725E" w:rsidR="001C3468" w:rsidRPr="00C327F6" w:rsidRDefault="001C3468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182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290" w:rsidRPr="00C327F6" w14:paraId="45B68E36" w14:textId="77777777" w:rsidTr="00336059">
        <w:trPr>
          <w:cantSplit/>
        </w:trPr>
        <w:tc>
          <w:tcPr>
            <w:tcW w:w="1986" w:type="pct"/>
          </w:tcPr>
          <w:p w14:paraId="0CFD9BEF" w14:textId="3180D943" w:rsidR="003450E6" w:rsidRPr="00C327F6" w:rsidRDefault="003450E6" w:rsidP="003450E6">
            <w:pPr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446" w:type="pct"/>
          </w:tcPr>
          <w:p w14:paraId="7853CA61" w14:textId="77777777" w:rsidR="003450E6" w:rsidRPr="00C327F6" w:rsidRDefault="003450E6" w:rsidP="003450E6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4187F209" w14:textId="0B9EF50B" w:rsidR="003450E6" w:rsidRPr="00C327F6" w:rsidRDefault="001C3468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4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(132)</w:t>
            </w:r>
          </w:p>
        </w:tc>
        <w:tc>
          <w:tcPr>
            <w:tcW w:w="100" w:type="pct"/>
          </w:tcPr>
          <w:p w14:paraId="175D146B" w14:textId="77777777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68E51BD8" w14:textId="557785E9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97" w:type="pct"/>
            <w:gridSpan w:val="2"/>
          </w:tcPr>
          <w:p w14:paraId="386A188B" w14:textId="77777777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93C55A0" w14:textId="6F39E1E5" w:rsidR="003450E6" w:rsidRPr="00C327F6" w:rsidRDefault="001C3468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7AADBFC0" w14:textId="77777777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6A226C7" w14:textId="0FB6F6EB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182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290" w:rsidRPr="00C327F6" w14:paraId="6BCC5FD8" w14:textId="77777777" w:rsidTr="00336059">
        <w:trPr>
          <w:cantSplit/>
        </w:trPr>
        <w:tc>
          <w:tcPr>
            <w:tcW w:w="1986" w:type="pct"/>
          </w:tcPr>
          <w:p w14:paraId="0C2DC304" w14:textId="6C842395" w:rsidR="001C3468" w:rsidRPr="00C327F6" w:rsidRDefault="001C3468" w:rsidP="003450E6">
            <w:pPr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ลดลงจากการสิ้นสุดการเป็นบริษัทย่อย</w:t>
            </w:r>
          </w:p>
        </w:tc>
        <w:tc>
          <w:tcPr>
            <w:tcW w:w="446" w:type="pct"/>
          </w:tcPr>
          <w:p w14:paraId="529F3AB5" w14:textId="420E2BBB" w:rsidR="001C3468" w:rsidRPr="00C327F6" w:rsidRDefault="00D27F5A" w:rsidP="003450E6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42" w:type="pct"/>
          </w:tcPr>
          <w:p w14:paraId="419C0BD1" w14:textId="1AEA0789" w:rsidR="001C3468" w:rsidRPr="00C327F6" w:rsidRDefault="001C3468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4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(257)</w:t>
            </w:r>
          </w:p>
        </w:tc>
        <w:tc>
          <w:tcPr>
            <w:tcW w:w="100" w:type="pct"/>
          </w:tcPr>
          <w:p w14:paraId="1A7E3781" w14:textId="77777777" w:rsidR="001C3468" w:rsidRPr="00C327F6" w:rsidRDefault="001C3468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77241CE3" w14:textId="4B119F9E" w:rsidR="001C3468" w:rsidRPr="00C327F6" w:rsidRDefault="001C3468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gridSpan w:val="2"/>
          </w:tcPr>
          <w:p w14:paraId="3F75262D" w14:textId="77777777" w:rsidR="001C3468" w:rsidRPr="00C327F6" w:rsidRDefault="001C3468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C4673FA" w14:textId="1A9C0E9F" w:rsidR="001C3468" w:rsidRPr="00C327F6" w:rsidRDefault="001C3468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05DBF951" w14:textId="77777777" w:rsidR="001C3468" w:rsidRPr="00C327F6" w:rsidRDefault="001C3468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2F85471" w14:textId="7E2550AE" w:rsidR="001C3468" w:rsidRPr="00C327F6" w:rsidRDefault="001C3468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182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290" w:rsidRPr="00C327F6" w14:paraId="43615891" w14:textId="519E33CA" w:rsidTr="00695933">
        <w:trPr>
          <w:cantSplit/>
        </w:trPr>
        <w:tc>
          <w:tcPr>
            <w:tcW w:w="1986" w:type="pct"/>
            <w:hideMark/>
          </w:tcPr>
          <w:p w14:paraId="5E5AB5E5" w14:textId="43503090" w:rsidR="003450E6" w:rsidRPr="00C327F6" w:rsidRDefault="003450E6" w:rsidP="003450E6">
            <w:pPr>
              <w:spacing w:line="240" w:lineRule="auto"/>
              <w:ind w:left="280" w:right="9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ผลต่างจากการแปลงอัตราแลกเปลี่ยนเงินตรา</w:t>
            </w: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446" w:type="pct"/>
          </w:tcPr>
          <w:p w14:paraId="7B63A1CB" w14:textId="77777777" w:rsidR="003450E6" w:rsidRPr="00C327F6" w:rsidRDefault="003450E6" w:rsidP="003450E6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9D5A5" w14:textId="77777777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00EC54" w14:textId="62B7E614" w:rsidR="001C3468" w:rsidRPr="00C327F6" w:rsidRDefault="001C3468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4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(66)</w:t>
            </w:r>
          </w:p>
        </w:tc>
        <w:tc>
          <w:tcPr>
            <w:tcW w:w="100" w:type="pct"/>
          </w:tcPr>
          <w:p w14:paraId="0D343B7E" w14:textId="77777777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  <w:tcBorders>
              <w:bottom w:val="single" w:sz="4" w:space="0" w:color="auto"/>
            </w:tcBorders>
          </w:tcPr>
          <w:p w14:paraId="295CFC65" w14:textId="77777777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9981BA" w14:textId="6F4B889A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(42)</w:t>
            </w:r>
          </w:p>
        </w:tc>
        <w:tc>
          <w:tcPr>
            <w:tcW w:w="97" w:type="pct"/>
            <w:gridSpan w:val="2"/>
          </w:tcPr>
          <w:p w14:paraId="13774010" w14:textId="4E47FBF3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9301D" w14:textId="77777777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E16EB7" w14:textId="3527987C" w:rsidR="001C3468" w:rsidRPr="00C327F6" w:rsidRDefault="001C3468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top w:val="nil"/>
              <w:left w:val="nil"/>
              <w:right w:val="nil"/>
            </w:tcBorders>
          </w:tcPr>
          <w:p w14:paraId="6B2C0633" w14:textId="77777777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ECE623" w14:textId="77777777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35BD3A" w14:textId="1A458CC8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182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50E6" w:rsidRPr="00C327F6" w14:paraId="17018CA6" w14:textId="51A922AD" w:rsidTr="00695933">
        <w:trPr>
          <w:cantSplit/>
          <w:trHeight w:val="54"/>
        </w:trPr>
        <w:tc>
          <w:tcPr>
            <w:tcW w:w="1986" w:type="pct"/>
            <w:vAlign w:val="bottom"/>
            <w:hideMark/>
          </w:tcPr>
          <w:p w14:paraId="088F96B5" w14:textId="25D16B1B" w:rsidR="003450E6" w:rsidRPr="00C327F6" w:rsidRDefault="003450E6" w:rsidP="003450E6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46" w:type="pct"/>
          </w:tcPr>
          <w:p w14:paraId="78FE0EE2" w14:textId="77777777" w:rsidR="003450E6" w:rsidRPr="00C327F6" w:rsidRDefault="003450E6" w:rsidP="003450E6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5640A" w14:textId="71B1D622" w:rsidR="003450E6" w:rsidRPr="00C327F6" w:rsidRDefault="001C3468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1,778</w:t>
            </w:r>
          </w:p>
        </w:tc>
        <w:tc>
          <w:tcPr>
            <w:tcW w:w="100" w:type="pct"/>
          </w:tcPr>
          <w:p w14:paraId="1BCB340F" w14:textId="77777777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51BE1C" w14:textId="6FAD919E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1,970</w:t>
            </w:r>
          </w:p>
        </w:tc>
        <w:tc>
          <w:tcPr>
            <w:tcW w:w="97" w:type="pct"/>
            <w:gridSpan w:val="2"/>
          </w:tcPr>
          <w:p w14:paraId="092B95A6" w14:textId="2E129E5A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18B5C1" w14:textId="3B7D5F53" w:rsidR="003450E6" w:rsidRPr="00C327F6" w:rsidRDefault="001C3468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FD73A83" w14:textId="77777777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A4210F" w14:textId="3DCEDDFA" w:rsidR="003450E6" w:rsidRPr="00C327F6" w:rsidRDefault="003450E6" w:rsidP="0034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</w:tr>
    </w:tbl>
    <w:p w14:paraId="4A4EFC32" w14:textId="70EE140B" w:rsidR="00CE3809" w:rsidRPr="00C327F6" w:rsidRDefault="00CE3809" w:rsidP="00725813">
      <w:pPr>
        <w:tabs>
          <w:tab w:val="clear" w:pos="227"/>
          <w:tab w:val="clear" w:pos="454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803ACE9" w14:textId="43C8837B" w:rsidR="00725813" w:rsidRPr="00C327F6" w:rsidRDefault="009733C2" w:rsidP="00AA0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/>
          <w:i/>
          <w:iCs/>
          <w:spacing w:val="2"/>
          <w:sz w:val="30"/>
          <w:szCs w:val="30"/>
        </w:rPr>
      </w:pPr>
      <w:r w:rsidRPr="00C327F6">
        <w:rPr>
          <w:rFonts w:asciiTheme="majorBidi" w:hAnsiTheme="majorBidi" w:hint="cs"/>
          <w:i/>
          <w:iCs/>
          <w:spacing w:val="2"/>
          <w:sz w:val="30"/>
          <w:szCs w:val="30"/>
          <w:cs/>
        </w:rPr>
        <w:t xml:space="preserve"> </w:t>
      </w:r>
      <w:r w:rsidR="00725813" w:rsidRPr="00C327F6">
        <w:rPr>
          <w:rFonts w:asciiTheme="majorBidi" w:hAnsiTheme="majorBidi" w:hint="cs"/>
          <w:i/>
          <w:iCs/>
          <w:spacing w:val="2"/>
          <w:sz w:val="30"/>
          <w:szCs w:val="30"/>
          <w:cs/>
        </w:rPr>
        <w:t>(ข)</w:t>
      </w:r>
      <w:r w:rsidR="00725813" w:rsidRPr="00C327F6">
        <w:rPr>
          <w:rFonts w:asciiTheme="majorBidi" w:hAnsiTheme="majorBidi"/>
          <w:i/>
          <w:iCs/>
          <w:spacing w:val="2"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14:paraId="000D321A" w14:textId="77777777" w:rsidR="00725813" w:rsidRPr="00C327F6" w:rsidRDefault="00725813" w:rsidP="00725813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25824A29" w14:textId="77777777" w:rsidR="00725813" w:rsidRPr="00C327F6" w:rsidRDefault="00725813" w:rsidP="00725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327F6">
        <w:rPr>
          <w:rFonts w:asciiTheme="majorBidi" w:hAnsi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263D57F" w14:textId="77777777" w:rsidR="00725813" w:rsidRPr="00C327F6" w:rsidRDefault="00725813" w:rsidP="00725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B02315F" w14:textId="49B8A2AD" w:rsidR="00725813" w:rsidRPr="00C327F6" w:rsidRDefault="00725813" w:rsidP="00725813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C327F6">
        <w:rPr>
          <w:rFonts w:asciiTheme="majorBidi" w:hAnsiTheme="majorBidi" w:hint="cs"/>
          <w:sz w:val="30"/>
          <w:szCs w:val="30"/>
          <w:cs/>
        </w:rPr>
        <w:t>กลุ่ม</w:t>
      </w:r>
      <w:r w:rsidRPr="00C327F6">
        <w:rPr>
          <w:rFonts w:asciiTheme="majorBidi" w:hAnsiTheme="majorBidi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</w:t>
      </w:r>
      <w:r w:rsidR="000E0468" w:rsidRPr="00C327F6">
        <w:rPr>
          <w:rFonts w:asciiTheme="majorBidi" w:hAnsiTheme="majorBidi" w:hint="cs"/>
          <w:sz w:val="30"/>
          <w:szCs w:val="30"/>
          <w:cs/>
        </w:rPr>
        <w:t>ศ ราคาสินค้าโภคภัณฑ์</w:t>
      </w:r>
      <w:r w:rsidRPr="00C327F6">
        <w:rPr>
          <w:rFonts w:asciiTheme="majorBidi" w:hAnsiTheme="majorBidi"/>
          <w:sz w:val="30"/>
          <w:szCs w:val="30"/>
          <w:cs/>
        </w:rPr>
        <w:t xml:space="preserve">และจากการไม่ปฏิบัติตามข้อกำหนดตามสัญญาของคู่สัญญา </w:t>
      </w:r>
      <w:r w:rsidR="008F7CFC" w:rsidRPr="00C327F6">
        <w:rPr>
          <w:rFonts w:asciiTheme="majorBidi" w:hAnsiTheme="majorBidi" w:hint="cs"/>
          <w:sz w:val="30"/>
          <w:szCs w:val="30"/>
          <w:cs/>
        </w:rPr>
        <w:t>กลุ่ม</w:t>
      </w:r>
      <w:r w:rsidRPr="00C327F6">
        <w:rPr>
          <w:rFonts w:asciiTheme="majorBidi" w:hAnsiTheme="majorBidi"/>
          <w:sz w:val="30"/>
          <w:szCs w:val="30"/>
          <w:cs/>
        </w:rPr>
        <w:t>บริษัทไม่มีการถือหรือออกตราสารอนุพันธ์ เพื่อการเก็งกำไรหรือการค้า</w:t>
      </w:r>
    </w:p>
    <w:p w14:paraId="3E2CC0E2" w14:textId="77777777" w:rsidR="00725813" w:rsidRPr="00C327F6" w:rsidRDefault="00725813" w:rsidP="0072581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2"/>
          <w:szCs w:val="22"/>
        </w:rPr>
      </w:pPr>
    </w:p>
    <w:p w14:paraId="55F080DB" w14:textId="1882D220" w:rsidR="00725813" w:rsidRPr="00C327F6" w:rsidRDefault="00725813" w:rsidP="00725813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C327F6">
        <w:rPr>
          <w:rFonts w:asciiTheme="majorBidi" w:hAnsiTheme="majorBidi"/>
          <w:sz w:val="30"/>
          <w:szCs w:val="30"/>
          <w:cs/>
        </w:rPr>
        <w:t>การจัดการความเสี่ยงเป็นส่วนที่สำคัญของธุรกิจของ</w:t>
      </w:r>
      <w:r w:rsidR="008F7CFC" w:rsidRPr="00C327F6">
        <w:rPr>
          <w:rFonts w:asciiTheme="majorBidi" w:hAnsiTheme="majorBidi" w:hint="cs"/>
          <w:sz w:val="30"/>
          <w:szCs w:val="30"/>
          <w:cs/>
        </w:rPr>
        <w:t>กลุ่ม</w:t>
      </w:r>
      <w:r w:rsidRPr="00C327F6">
        <w:rPr>
          <w:rFonts w:asciiTheme="majorBidi" w:hAnsiTheme="majorBidi"/>
          <w:sz w:val="30"/>
          <w:szCs w:val="30"/>
          <w:cs/>
        </w:rPr>
        <w:t xml:space="preserve">บริษัท </w:t>
      </w:r>
      <w:r w:rsidR="008F7CFC" w:rsidRPr="00C327F6">
        <w:rPr>
          <w:rFonts w:asciiTheme="majorBidi" w:hAnsiTheme="majorBidi" w:hint="cs"/>
          <w:sz w:val="30"/>
          <w:szCs w:val="30"/>
          <w:cs/>
        </w:rPr>
        <w:t>กลุ่ม</w:t>
      </w:r>
      <w:r w:rsidRPr="00C327F6">
        <w:rPr>
          <w:rFonts w:asciiTheme="majorBidi" w:hAnsiTheme="majorBidi"/>
          <w:sz w:val="30"/>
          <w:szCs w:val="30"/>
          <w:cs/>
        </w:rPr>
        <w:t>บริษัทมีระบบในการบริหารจัดการความเสี่ยงอย่างต่อเนื่อง เพื่อการควบคุมความเสี่ยงให้อยู่ในระดับที่เหมาะสมและยอมรับได้</w:t>
      </w:r>
    </w:p>
    <w:p w14:paraId="3D0FDA36" w14:textId="77777777" w:rsidR="00AF0154" w:rsidRPr="00C327F6" w:rsidRDefault="00AF0154" w:rsidP="00725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22"/>
          <w:szCs w:val="22"/>
          <w:cs/>
        </w:rPr>
      </w:pPr>
    </w:p>
    <w:p w14:paraId="4CB9DF16" w14:textId="77777777" w:rsidR="00725813" w:rsidRPr="00C327F6" w:rsidRDefault="00725813" w:rsidP="00725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327F6">
        <w:rPr>
          <w:rFonts w:asciiTheme="majorBidi" w:hAnsiTheme="majorBidi"/>
          <w:i/>
          <w:iCs/>
          <w:sz w:val="30"/>
          <w:szCs w:val="30"/>
          <w:cs/>
        </w:rPr>
        <w:lastRenderedPageBreak/>
        <w:t>การบริหารจัดการทุน</w:t>
      </w:r>
    </w:p>
    <w:p w14:paraId="11B02371" w14:textId="77777777" w:rsidR="00725813" w:rsidRPr="00C327F6" w:rsidRDefault="00725813" w:rsidP="00725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22"/>
          <w:szCs w:val="22"/>
        </w:rPr>
      </w:pPr>
    </w:p>
    <w:p w14:paraId="1A4812DA" w14:textId="24332C13" w:rsidR="009733C2" w:rsidRPr="00C327F6" w:rsidRDefault="00725813" w:rsidP="00AF0154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C327F6">
        <w:rPr>
          <w:rFonts w:asciiTheme="majorBidi" w:hAnsiTheme="majorBidi" w:hint="cs"/>
          <w:spacing w:val="2"/>
          <w:sz w:val="30"/>
          <w:szCs w:val="30"/>
          <w:cs/>
        </w:rPr>
        <w:t>นโยบายของคณะกรรมการบริษัท</w:t>
      </w:r>
      <w:r w:rsidRPr="00C327F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pacing w:val="2"/>
          <w:sz w:val="30"/>
          <w:szCs w:val="30"/>
          <w:cs/>
        </w:rPr>
        <w:t>คือ</w:t>
      </w:r>
      <w:r w:rsidRPr="00C327F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pacing w:val="2"/>
          <w:sz w:val="30"/>
          <w:szCs w:val="30"/>
          <w:cs/>
        </w:rPr>
        <w:t>การรักษาระดับเงินทุนให้มั่นคงเพื่อรักษาความเชื่อมั่นของนักลงทุน</w:t>
      </w:r>
      <w:r w:rsidRPr="00C327F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pacing w:val="2"/>
          <w:sz w:val="30"/>
          <w:szCs w:val="30"/>
          <w:cs/>
        </w:rPr>
        <w:t>เจ้าหนี้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คู่ค้าและผู้มีส่วนได้เสียทุกฝ่าย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รวมถึงการกำกับดูแลผลตอบแทนจากการลงทุน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และระดับการจ่ายเงินปันผลที่เหมาะสม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เพื่อให้ธุรกิจเติบโตอย่างยั่งยืน</w:t>
      </w:r>
    </w:p>
    <w:p w14:paraId="5E936ABB" w14:textId="6CBAC606" w:rsidR="00725813" w:rsidRPr="00C327F6" w:rsidRDefault="00725813" w:rsidP="006F6469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i/>
          <w:iCs/>
        </w:rPr>
      </w:pPr>
    </w:p>
    <w:p w14:paraId="7C8140F3" w14:textId="77777777" w:rsidR="00725813" w:rsidRPr="00C327F6" w:rsidRDefault="00725813" w:rsidP="00725813">
      <w:pPr>
        <w:spacing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327F6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C327F6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C327F6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Pr="00C327F6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05A597FA" w14:textId="77777777" w:rsidR="00725813" w:rsidRPr="00C327F6" w:rsidRDefault="00725813" w:rsidP="00725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8817A82" w14:textId="77777777" w:rsidR="003E2935" w:rsidRPr="00C327F6" w:rsidRDefault="003E2935" w:rsidP="003E2935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pacing w:val="-2"/>
          <w:sz w:val="30"/>
          <w:szCs w:val="30"/>
        </w:rPr>
      </w:pPr>
      <w:bookmarkStart w:id="18" w:name="_Hlk60232071"/>
      <w:r w:rsidRPr="00C327F6">
        <w:rPr>
          <w:rFonts w:ascii="Angsana New" w:hAnsi="Angsana New"/>
          <w:spacing w:val="-2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4FEE3F50" w14:textId="77777777" w:rsidR="006E09C3" w:rsidRPr="00C327F6" w:rsidRDefault="006E09C3" w:rsidP="00725813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7AE91C5B" w14:textId="4D772054" w:rsidR="002E0198" w:rsidRPr="00C327F6" w:rsidRDefault="002E0198" w:rsidP="00725813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</w:rPr>
        <w:t>(</w:t>
      </w:r>
      <w:r w:rsidRPr="00C327F6">
        <w:rPr>
          <w:rFonts w:ascii="Angsana New" w:hAnsi="Angsana New" w:hint="cs"/>
          <w:sz w:val="30"/>
          <w:szCs w:val="30"/>
          <w:cs/>
        </w:rPr>
        <w:t>ข</w:t>
      </w:r>
      <w:r w:rsidRPr="00C327F6">
        <w:rPr>
          <w:rFonts w:ascii="Angsana New" w:hAnsi="Angsana New"/>
          <w:sz w:val="30"/>
          <w:szCs w:val="30"/>
        </w:rPr>
        <w:t xml:space="preserve">.1.1) </w:t>
      </w:r>
      <w:r w:rsidRPr="00C327F6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6E2023D5" w14:textId="77777777" w:rsidR="00F028E0" w:rsidRPr="00C327F6" w:rsidRDefault="00F028E0" w:rsidP="00725813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z w:val="22"/>
          <w:szCs w:val="22"/>
          <w:cs/>
        </w:rPr>
      </w:pPr>
    </w:p>
    <w:bookmarkEnd w:id="18"/>
    <w:p w14:paraId="66708EFC" w14:textId="77777777" w:rsidR="003E2935" w:rsidRPr="00C327F6" w:rsidRDefault="003E2935" w:rsidP="00B40CA3">
      <w:pPr>
        <w:tabs>
          <w:tab w:val="clear" w:pos="454"/>
          <w:tab w:val="clear" w:pos="907"/>
        </w:tabs>
        <w:spacing w:line="240" w:lineRule="auto"/>
        <w:ind w:left="1620"/>
        <w:jc w:val="thaiDistribute"/>
        <w:rPr>
          <w:rFonts w:ascii="Angsana New" w:hAnsi="Angsana New"/>
          <w:spacing w:val="-2"/>
          <w:sz w:val="30"/>
          <w:szCs w:val="30"/>
        </w:rPr>
      </w:pPr>
      <w:r w:rsidRPr="00C327F6">
        <w:rPr>
          <w:rFonts w:ascii="Angsana New" w:hAnsi="Angsana New"/>
          <w:spacing w:val="-2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3AE2D3B9" w14:textId="77777777" w:rsidR="007851DF" w:rsidRPr="00C327F6" w:rsidRDefault="007851DF" w:rsidP="003E2935">
      <w:pPr>
        <w:jc w:val="thaiDistribute"/>
        <w:rPr>
          <w:rFonts w:ascii="Cordia New" w:hAnsi="Cordia New" w:cs="Cordia New"/>
          <w:spacing w:val="-2"/>
          <w:sz w:val="22"/>
          <w:szCs w:val="22"/>
        </w:rPr>
      </w:pPr>
    </w:p>
    <w:p w14:paraId="7C18AB12" w14:textId="4B9ED8ED" w:rsidR="003E2935" w:rsidRPr="00C327F6" w:rsidRDefault="003E2935" w:rsidP="009210D5">
      <w:pPr>
        <w:tabs>
          <w:tab w:val="clear" w:pos="454"/>
          <w:tab w:val="clear" w:pos="907"/>
        </w:tabs>
        <w:spacing w:line="240" w:lineRule="auto"/>
        <w:ind w:left="1620"/>
        <w:jc w:val="thaiDistribute"/>
        <w:rPr>
          <w:rFonts w:ascii="Angsana New" w:hAnsi="Angsana New"/>
          <w:spacing w:val="-2"/>
          <w:sz w:val="30"/>
          <w:szCs w:val="30"/>
        </w:rPr>
      </w:pPr>
      <w:r w:rsidRPr="00C327F6">
        <w:rPr>
          <w:rFonts w:ascii="Angsana New" w:hAnsi="Angsana New"/>
          <w:spacing w:val="-2"/>
          <w:sz w:val="30"/>
          <w:szCs w:val="30"/>
          <w:cs/>
        </w:rPr>
        <w:t>ฝ่ายบริหารได้กำหนดนโยบายการบริหาร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 ๆ ณ วันที่รายงาน ไม่พบว่ามีความเสี่ยงจากสินเชื่อที่เป็นสาระสำคัญและการกระจุกตัวของความเสี่ยงด้านเครดิตของกลุ่มบริษัท ความเสี่ยงสูงสุดทางด้านสินเชื่อแสดงไว้ในราคาตามบัญชีของสินทรัพย์</w:t>
      </w:r>
      <w:r w:rsidR="00980ECF" w:rsidRPr="00C327F6">
        <w:rPr>
          <w:rFonts w:ascii="Angsana New" w:hAnsi="Angsana New" w:hint="cs"/>
          <w:spacing w:val="-2"/>
          <w:sz w:val="30"/>
          <w:szCs w:val="30"/>
          <w:cs/>
        </w:rPr>
        <w:t xml:space="preserve">                  </w:t>
      </w:r>
      <w:r w:rsidRPr="00C327F6">
        <w:rPr>
          <w:rFonts w:ascii="Angsana New" w:hAnsi="Angsana New"/>
          <w:spacing w:val="-2"/>
          <w:sz w:val="30"/>
          <w:szCs w:val="30"/>
          <w:cs/>
        </w:rPr>
        <w:t>ทางการเงินแต่ละรายการใน</w:t>
      </w:r>
      <w:r w:rsidR="00D904A4" w:rsidRPr="00C327F6"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C327F6">
        <w:rPr>
          <w:rFonts w:ascii="Angsana New" w:hAnsi="Angsana New"/>
          <w:spacing w:val="-2"/>
          <w:sz w:val="30"/>
          <w:szCs w:val="30"/>
          <w:cs/>
        </w:rPr>
        <w:t xml:space="preserve"> อย่างไรก็ตาม เนื่องจากลูกค้าส่วนใหญ่มีสัญญาผูกพันกันในระยะยาวและบางส่วนเป็นผู้ถือหุ้นของบริษัท บริษัทจึงได้รับการชำระเงินค่าสินค้าและบริการมาโดยสม่ำเสมอ สำหรับลูกค้าภายในประเทศที่ไม่มีสัญญาผูกพันระยะยาว กลุ่มบริษัทก็ได้ประเมินความเสี่ยงโดยสม่ำเสมอและเลือกทำธุรกิจเฉพาะกับบริษัทที่มีความน่าเชื่อถือเท่านั้น ทั้งนี้ โดยพยายามจำกัดวงเงินความเสี่ยงให้อยู่ในขอบเขตที่จำกัดและอาจให้วางหลักประกันในบางกรณี สำหรับการส่งออกจะพิจารณาความน่าเชื่อถือของคู่ค้าและอาจเลือกวิธีการตกลงชำระเงินเป็นรายกรณี และมีการทำประกันภัยสินเชื่อทางการค้าร่วมด้วย ดังนั้น ฝ่ายบริหารคาดว่าจะไม่เกิดผลเสียหายที่มีสาระสำคัญจากการเก็บหนี้ไม่ได้</w:t>
      </w:r>
    </w:p>
    <w:p w14:paraId="5967BC89" w14:textId="77777777" w:rsidR="003E2935" w:rsidRDefault="003E2935" w:rsidP="009210D5">
      <w:pPr>
        <w:tabs>
          <w:tab w:val="clear" w:pos="907"/>
        </w:tabs>
        <w:ind w:left="1620"/>
        <w:jc w:val="thaiDistribute"/>
        <w:rPr>
          <w:rFonts w:ascii="Cordia New" w:hAnsi="Cordia New" w:cs="Cordia New"/>
          <w:sz w:val="22"/>
          <w:szCs w:val="22"/>
        </w:rPr>
      </w:pPr>
    </w:p>
    <w:p w14:paraId="12AEF7D8" w14:textId="77777777" w:rsidR="00B37F5D" w:rsidRDefault="00B37F5D" w:rsidP="009210D5">
      <w:pPr>
        <w:tabs>
          <w:tab w:val="clear" w:pos="907"/>
        </w:tabs>
        <w:ind w:left="1620"/>
        <w:jc w:val="thaiDistribute"/>
        <w:rPr>
          <w:rFonts w:ascii="Cordia New" w:hAnsi="Cordia New" w:cs="Cordia New"/>
          <w:sz w:val="22"/>
          <w:szCs w:val="22"/>
        </w:rPr>
      </w:pPr>
    </w:p>
    <w:p w14:paraId="4F26EB2D" w14:textId="77777777" w:rsidR="00B37F5D" w:rsidRDefault="00B37F5D" w:rsidP="009210D5">
      <w:pPr>
        <w:tabs>
          <w:tab w:val="clear" w:pos="907"/>
        </w:tabs>
        <w:ind w:left="1620"/>
        <w:jc w:val="thaiDistribute"/>
        <w:rPr>
          <w:rFonts w:ascii="Cordia New" w:hAnsi="Cordia New" w:cs="Cordia New"/>
          <w:sz w:val="22"/>
          <w:szCs w:val="22"/>
        </w:rPr>
      </w:pPr>
    </w:p>
    <w:p w14:paraId="104B588D" w14:textId="77777777" w:rsidR="00B37F5D" w:rsidRPr="00C327F6" w:rsidRDefault="00B37F5D" w:rsidP="009210D5">
      <w:pPr>
        <w:tabs>
          <w:tab w:val="clear" w:pos="907"/>
        </w:tabs>
        <w:ind w:left="1620"/>
        <w:jc w:val="thaiDistribute"/>
        <w:rPr>
          <w:rFonts w:ascii="Cordia New" w:hAnsi="Cordia New" w:cs="Cordia New"/>
          <w:sz w:val="22"/>
          <w:szCs w:val="22"/>
        </w:rPr>
      </w:pPr>
    </w:p>
    <w:p w14:paraId="48E28FF8" w14:textId="0CCDE089" w:rsidR="009733C2" w:rsidRPr="00C327F6" w:rsidRDefault="003E2935" w:rsidP="00AF0154">
      <w:pPr>
        <w:tabs>
          <w:tab w:val="clear" w:pos="454"/>
          <w:tab w:val="clear" w:pos="907"/>
        </w:tabs>
        <w:spacing w:line="240" w:lineRule="auto"/>
        <w:ind w:left="1620"/>
        <w:jc w:val="thaiDistribute"/>
        <w:rPr>
          <w:rFonts w:ascii="Angsana New" w:hAnsi="Angsana New"/>
          <w:spacing w:val="-2"/>
          <w:sz w:val="30"/>
          <w:szCs w:val="30"/>
        </w:rPr>
      </w:pPr>
      <w:r w:rsidRPr="00C327F6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กลุ่มบริษัทได้ใช้วิธีการอย่างง่ายตามมาตรฐานการรายงานทางการเงินฉบับที่ </w:t>
      </w:r>
      <w:r w:rsidRPr="00C327F6">
        <w:rPr>
          <w:rFonts w:ascii="Angsana New" w:hAnsi="Angsana New"/>
          <w:spacing w:val="-2"/>
          <w:sz w:val="30"/>
          <w:szCs w:val="30"/>
        </w:rPr>
        <w:t>9 </w:t>
      </w:r>
      <w:r w:rsidRPr="00C327F6">
        <w:rPr>
          <w:rFonts w:ascii="Angsana New" w:hAnsi="Angsana New" w:hint="cs"/>
          <w:spacing w:val="-2"/>
          <w:sz w:val="30"/>
          <w:szCs w:val="30"/>
          <w:cs/>
        </w:rPr>
        <w:t xml:space="preserve"> เพื่อวัดมูลค่าผลขาดทุนด้านเครดิตที่คาดว่าจะเกิดขึ้นตลอดอายุ กลุ่มบริษัทพิจารณาผลขาดทุนด้านเครดิตที่คาดว่าจะเกิดขึ้นจากรายการเหล่านี้โดยใช้ตารางการตั้งสำรองซึ่งประมาณการจากประสบการณ์การขาดทุนด้านเครดิตในอดีต โดยพิจารณาจากสถานการณ์ที่เกินกำหนดชำระของลูกหนี้และปรับปรุงเพื่อให้สอดคล้องกับสภาพปัจจุบันและการประมาณการภาวะเศรษฐกิจในอนาคตตามความเหมาะสม</w:t>
      </w:r>
    </w:p>
    <w:p w14:paraId="72AF1BB1" w14:textId="77777777" w:rsidR="003E2935" w:rsidRPr="00C327F6" w:rsidRDefault="003E2935" w:rsidP="00F028E0">
      <w:pPr>
        <w:pStyle w:val="ListParagraph"/>
        <w:tabs>
          <w:tab w:val="left" w:pos="540"/>
        </w:tabs>
        <w:ind w:left="1620"/>
        <w:jc w:val="thaiDistribute"/>
        <w:rPr>
          <w:rFonts w:ascii="Angsana New" w:hAnsi="Angsana New"/>
        </w:rPr>
      </w:pPr>
    </w:p>
    <w:p w14:paraId="6E65092C" w14:textId="41480F1A" w:rsidR="002E0198" w:rsidRPr="00C327F6" w:rsidRDefault="002E0198" w:rsidP="00D27F5A">
      <w:pPr>
        <w:tabs>
          <w:tab w:val="clear" w:pos="1644"/>
          <w:tab w:val="left" w:pos="540"/>
          <w:tab w:val="left" w:pos="1800"/>
        </w:tabs>
        <w:ind w:left="990"/>
        <w:jc w:val="thaiDistribute"/>
        <w:rPr>
          <w:rFonts w:ascii="Angsana New" w:hAnsi="Angsana New"/>
          <w:spacing w:val="-5"/>
          <w:sz w:val="30"/>
          <w:szCs w:val="30"/>
        </w:rPr>
      </w:pPr>
      <w:r w:rsidRPr="00C327F6">
        <w:rPr>
          <w:rFonts w:ascii="Angsana New" w:hAnsi="Angsana New"/>
          <w:sz w:val="30"/>
          <w:szCs w:val="30"/>
        </w:rPr>
        <w:t>(</w:t>
      </w:r>
      <w:r w:rsidRPr="00C327F6">
        <w:rPr>
          <w:rFonts w:ascii="Angsana New" w:hAnsi="Angsana New" w:hint="cs"/>
          <w:sz w:val="30"/>
          <w:szCs w:val="30"/>
          <w:cs/>
        </w:rPr>
        <w:t>ข</w:t>
      </w:r>
      <w:r w:rsidRPr="00C327F6">
        <w:rPr>
          <w:rFonts w:ascii="Angsana New" w:hAnsi="Angsana New"/>
          <w:sz w:val="30"/>
          <w:szCs w:val="30"/>
        </w:rPr>
        <w:t xml:space="preserve">.1.2) </w:t>
      </w:r>
      <w:r w:rsidR="003722C7" w:rsidRPr="00C327F6">
        <w:rPr>
          <w:rFonts w:ascii="Angsana New" w:hAnsi="Angsana New" w:hint="cs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</w:rPr>
        <w:t>เงิน</w:t>
      </w:r>
      <w:r w:rsidRPr="00C327F6">
        <w:rPr>
          <w:rFonts w:ascii="Angsana New" w:hAnsi="Angsana New" w:hint="cs"/>
          <w:spacing w:val="-5"/>
          <w:sz w:val="30"/>
          <w:szCs w:val="30"/>
          <w:cs/>
        </w:rPr>
        <w:t>กู้ยืมแก่กิจการที่เกี่ยวข้องกัน</w:t>
      </w:r>
    </w:p>
    <w:p w14:paraId="4938CDE3" w14:textId="77777777" w:rsidR="00F028E0" w:rsidRPr="00C327F6" w:rsidRDefault="00F028E0" w:rsidP="002E0198">
      <w:pPr>
        <w:tabs>
          <w:tab w:val="left" w:pos="540"/>
        </w:tabs>
        <w:ind w:left="1087"/>
        <w:jc w:val="thaiDistribute"/>
        <w:rPr>
          <w:rFonts w:ascii="Angsana New" w:hAnsi="Angsana New"/>
          <w:sz w:val="22"/>
          <w:szCs w:val="22"/>
        </w:rPr>
      </w:pPr>
    </w:p>
    <w:p w14:paraId="160C2CF5" w14:textId="77777777" w:rsidR="00725813" w:rsidRPr="00C327F6" w:rsidRDefault="00725813" w:rsidP="00725813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6"/>
          <w:sz w:val="2"/>
          <w:szCs w:val="2"/>
        </w:rPr>
      </w:pPr>
    </w:p>
    <w:p w14:paraId="6C256727" w14:textId="5467C633" w:rsidR="00725813" w:rsidRPr="00C327F6" w:rsidRDefault="00725813" w:rsidP="00D27F5A">
      <w:pPr>
        <w:pStyle w:val="ListParagraph"/>
        <w:ind w:left="1620"/>
        <w:jc w:val="thaiDistribute"/>
        <w:rPr>
          <w:rFonts w:ascii="Angsana New" w:eastAsia="MS Mincho" w:hAnsi="Angsana New"/>
          <w:spacing w:val="-6"/>
          <w:sz w:val="30"/>
          <w:szCs w:val="30"/>
        </w:rPr>
      </w:pPr>
      <w:bookmarkStart w:id="19" w:name="_Hlk60860371"/>
      <w:r w:rsidRPr="00C327F6">
        <w:rPr>
          <w:rFonts w:ascii="Angsana New" w:eastAsia="MS Mincho" w:hAnsi="Angsana New" w:hint="cs"/>
          <w:spacing w:val="-5"/>
          <w:sz w:val="30"/>
          <w:szCs w:val="30"/>
          <w:cs/>
        </w:rPr>
        <w:t>จากการประเมินความเสี่ยงด้านเครดิต</w:t>
      </w:r>
      <w:r w:rsidR="003E2935" w:rsidRPr="00C327F6">
        <w:rPr>
          <w:rFonts w:ascii="Angsana New" w:eastAsia="MS Mincho" w:hAnsi="Angsana New" w:hint="cs"/>
          <w:spacing w:val="-5"/>
          <w:sz w:val="30"/>
          <w:szCs w:val="30"/>
          <w:cs/>
        </w:rPr>
        <w:t xml:space="preserve"> </w:t>
      </w:r>
      <w:r w:rsidRPr="00C327F6">
        <w:rPr>
          <w:rFonts w:ascii="Angsana New" w:eastAsia="MS Mincho" w:hAnsi="Angsana New" w:hint="cs"/>
          <w:spacing w:val="-5"/>
          <w:sz w:val="30"/>
          <w:szCs w:val="30"/>
          <w:cs/>
        </w:rPr>
        <w:t>บริษัทเห็นว่า</w:t>
      </w:r>
      <w:r w:rsidRPr="00C327F6">
        <w:rPr>
          <w:rFonts w:ascii="Angsana New" w:eastAsia="MS Mincho" w:hAnsi="Angsana New"/>
          <w:spacing w:val="-5"/>
          <w:sz w:val="30"/>
          <w:szCs w:val="30"/>
          <w:cs/>
        </w:rPr>
        <w:t>บริษัทย่อย</w:t>
      </w:r>
      <w:r w:rsidRPr="00C327F6">
        <w:rPr>
          <w:rFonts w:ascii="Angsana New" w:eastAsia="MS Mincho" w:hAnsi="Angsana New"/>
          <w:spacing w:val="-2"/>
          <w:sz w:val="30"/>
          <w:szCs w:val="30"/>
          <w:cs/>
        </w:rPr>
        <w:t>และ</w:t>
      </w:r>
      <w:r w:rsidRPr="00C327F6">
        <w:rPr>
          <w:rFonts w:ascii="Angsana New" w:eastAsia="MS Mincho" w:hAnsi="Angsana New" w:hint="cs"/>
          <w:spacing w:val="-2"/>
          <w:sz w:val="30"/>
          <w:szCs w:val="30"/>
          <w:cs/>
        </w:rPr>
        <w:t>การร่วมค้า</w:t>
      </w:r>
      <w:r w:rsidRPr="00C327F6">
        <w:rPr>
          <w:rFonts w:ascii="Angsana New" w:eastAsia="MS Mincho" w:hAnsi="Angsana New"/>
          <w:spacing w:val="-2"/>
          <w:sz w:val="30"/>
          <w:szCs w:val="30"/>
          <w:cs/>
        </w:rPr>
        <w:t>ที่กู้ยืมเงินจากบริษัท</w:t>
      </w:r>
      <w:r w:rsidRPr="00C327F6">
        <w:rPr>
          <w:rFonts w:ascii="Angsana New" w:eastAsia="MS Mincho" w:hAnsi="Angsana New" w:hint="cs"/>
          <w:spacing w:val="-2"/>
          <w:sz w:val="30"/>
          <w:szCs w:val="30"/>
          <w:cs/>
        </w:rPr>
        <w:t>โดยส่วนใหญ่มีความสามารถในการชำระเงิน</w:t>
      </w:r>
      <w:r w:rsidRPr="00C327F6">
        <w:rPr>
          <w:rFonts w:ascii="Angsana New" w:eastAsia="MS Mincho" w:hAnsi="Angsana New"/>
          <w:spacing w:val="-2"/>
          <w:sz w:val="30"/>
          <w:szCs w:val="30"/>
          <w:cs/>
        </w:rPr>
        <w:t>คืนเงินกู้ยืม</w:t>
      </w:r>
      <w:r w:rsidRPr="00C327F6">
        <w:rPr>
          <w:rFonts w:ascii="Angsana New" w:eastAsia="MS Mincho" w:hAnsi="Angsana New" w:hint="cs"/>
          <w:spacing w:val="-2"/>
          <w:sz w:val="30"/>
          <w:szCs w:val="30"/>
          <w:cs/>
        </w:rPr>
        <w:t>ภายใต้ข้อตกลงที่กำหนดไว้</w:t>
      </w:r>
      <w:r w:rsidRPr="00C327F6">
        <w:rPr>
          <w:rFonts w:ascii="Angsana New" w:eastAsia="MS Mincho" w:hAnsi="Angsana New"/>
          <w:spacing w:val="-2"/>
          <w:sz w:val="30"/>
          <w:szCs w:val="30"/>
          <w:cs/>
        </w:rPr>
        <w:t xml:space="preserve"> </w:t>
      </w:r>
      <w:r w:rsidRPr="00C327F6">
        <w:rPr>
          <w:rFonts w:ascii="Angsana New" w:eastAsia="MS Mincho" w:hAnsi="Angsana New" w:hint="cs"/>
          <w:spacing w:val="-2"/>
          <w:sz w:val="30"/>
          <w:szCs w:val="30"/>
          <w:cs/>
        </w:rPr>
        <w:t>ทั้งนี้</w:t>
      </w:r>
      <w:r w:rsidRPr="00C327F6">
        <w:rPr>
          <w:rFonts w:ascii="Angsana New" w:eastAsia="MS Mincho" w:hAnsi="Angsana New"/>
          <w:spacing w:val="-2"/>
          <w:sz w:val="30"/>
          <w:szCs w:val="30"/>
          <w:cs/>
        </w:rPr>
        <w:t xml:space="preserve"> </w:t>
      </w:r>
      <w:r w:rsidRPr="00C327F6">
        <w:rPr>
          <w:rFonts w:ascii="Angsana New" w:eastAsia="MS Mincho" w:hAnsi="Angsana New" w:hint="cs"/>
          <w:spacing w:val="-2"/>
          <w:sz w:val="30"/>
          <w:szCs w:val="30"/>
          <w:cs/>
        </w:rPr>
        <w:t>บริษัทได้มี</w:t>
      </w:r>
      <w:r w:rsidR="003E2935" w:rsidRPr="00C327F6">
        <w:rPr>
          <w:rFonts w:ascii="Angsana New" w:eastAsia="MS Mincho" w:hAnsi="Angsana New" w:hint="cs"/>
          <w:spacing w:val="-2"/>
          <w:sz w:val="30"/>
          <w:szCs w:val="30"/>
          <w:cs/>
        </w:rPr>
        <w:t>กระบวน</w:t>
      </w:r>
      <w:r w:rsidRPr="00C327F6">
        <w:rPr>
          <w:rFonts w:ascii="Angsana New" w:eastAsia="MS Mincho" w:hAnsi="Angsana New" w:hint="cs"/>
          <w:spacing w:val="-6"/>
          <w:sz w:val="30"/>
          <w:szCs w:val="30"/>
          <w:cs/>
        </w:rPr>
        <w:t>การติดตามความสามารถในการชำระเงินจากคู่สัญญาอย่างสม่ำเสมอ</w:t>
      </w:r>
    </w:p>
    <w:p w14:paraId="3C532101" w14:textId="77777777" w:rsidR="006E09C3" w:rsidRPr="00C327F6" w:rsidRDefault="006E09C3" w:rsidP="00F028E0">
      <w:pPr>
        <w:pStyle w:val="ListParagraph"/>
        <w:ind w:left="1620"/>
        <w:jc w:val="thaiDistribute"/>
        <w:rPr>
          <w:rFonts w:ascii="Angsana New" w:eastAsia="MS Mincho" w:hAnsi="Angsana New"/>
          <w:spacing w:val="-6"/>
          <w:cs/>
        </w:rPr>
      </w:pPr>
    </w:p>
    <w:p w14:paraId="3CC56C71" w14:textId="047841F3" w:rsidR="002E0198" w:rsidRPr="00C327F6" w:rsidRDefault="002E0198" w:rsidP="00D27F5A">
      <w:pPr>
        <w:tabs>
          <w:tab w:val="left" w:pos="540"/>
        </w:tabs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C327F6">
        <w:rPr>
          <w:rFonts w:ascii="Angsana New" w:hAnsi="Angsana New"/>
          <w:sz w:val="30"/>
          <w:szCs w:val="30"/>
        </w:rPr>
        <w:t>(</w:t>
      </w:r>
      <w:r w:rsidRPr="00C327F6">
        <w:rPr>
          <w:rFonts w:ascii="Angsana New" w:hAnsi="Angsana New" w:hint="cs"/>
          <w:sz w:val="30"/>
          <w:szCs w:val="30"/>
          <w:cs/>
        </w:rPr>
        <w:t>ข</w:t>
      </w:r>
      <w:r w:rsidRPr="00C327F6">
        <w:rPr>
          <w:rFonts w:ascii="Angsana New" w:hAnsi="Angsana New"/>
          <w:sz w:val="30"/>
          <w:szCs w:val="30"/>
        </w:rPr>
        <w:t xml:space="preserve">.1.3) </w:t>
      </w:r>
      <w:r w:rsidR="003722C7" w:rsidRPr="00C327F6">
        <w:rPr>
          <w:rFonts w:ascii="Angsana New" w:hAnsi="Angsana New" w:hint="cs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</w:rPr>
        <w:t>เงิน</w:t>
      </w:r>
      <w:r w:rsidRPr="00C327F6">
        <w:rPr>
          <w:rFonts w:ascii="Angsana New" w:hAnsi="Angsana New" w:hint="cs"/>
          <w:spacing w:val="-5"/>
          <w:sz w:val="30"/>
          <w:szCs w:val="30"/>
          <w:cs/>
        </w:rPr>
        <w:t>สดและรายการเทียบเท่าเงินสด</w:t>
      </w:r>
    </w:p>
    <w:p w14:paraId="45AE1B52" w14:textId="77777777" w:rsidR="00F028E0" w:rsidRPr="00C327F6" w:rsidRDefault="00F028E0" w:rsidP="00F028E0">
      <w:pPr>
        <w:pStyle w:val="ListParagraph"/>
        <w:ind w:left="1170"/>
        <w:jc w:val="thaiDistribute"/>
        <w:rPr>
          <w:rFonts w:ascii="Angsana New" w:eastAsia="MS Mincho" w:hAnsi="Angsana New"/>
          <w:spacing w:val="-6"/>
        </w:rPr>
      </w:pPr>
    </w:p>
    <w:p w14:paraId="19198B8B" w14:textId="6EF9F846" w:rsidR="00725813" w:rsidRPr="00C327F6" w:rsidRDefault="002E0198" w:rsidP="00D27F5A">
      <w:pPr>
        <w:pStyle w:val="ListParagraph"/>
        <w:ind w:left="1620"/>
        <w:jc w:val="thaiDistribute"/>
        <w:rPr>
          <w:rFonts w:ascii="Angsana New" w:eastAsia="MS Mincho" w:hAnsi="Angsana New"/>
          <w:spacing w:val="-6"/>
          <w:sz w:val="30"/>
          <w:szCs w:val="30"/>
        </w:rPr>
      </w:pPr>
      <w:r w:rsidRPr="00C327F6">
        <w:rPr>
          <w:rFonts w:ascii="Angsana New" w:eastAsia="MS Mincho" w:hAnsi="Angsana New" w:hint="cs"/>
          <w:spacing w:val="-6"/>
          <w:sz w:val="30"/>
          <w:szCs w:val="30"/>
          <w:cs/>
        </w:rPr>
        <w:t>ความเสี่ยงด้านเครดิต</w:t>
      </w:r>
      <w:r w:rsidR="00EF3B3A" w:rsidRPr="00C327F6">
        <w:rPr>
          <w:rFonts w:ascii="Angsana New" w:eastAsia="MS Mincho" w:hAnsi="Angsana New" w:hint="cs"/>
          <w:spacing w:val="-6"/>
          <w:sz w:val="30"/>
          <w:szCs w:val="30"/>
          <w:cs/>
        </w:rPr>
        <w:t>ของ</w:t>
      </w:r>
      <w:r w:rsidR="00725813" w:rsidRPr="00C327F6">
        <w:rPr>
          <w:rFonts w:ascii="Angsana New" w:eastAsia="MS Mincho" w:hAnsi="Angsana New" w:hint="cs"/>
          <w:spacing w:val="-6"/>
          <w:sz w:val="30"/>
          <w:szCs w:val="30"/>
          <w:cs/>
        </w:rPr>
        <w:t>กลุ่มบริษัท</w:t>
      </w:r>
      <w:r w:rsidRPr="00C327F6">
        <w:rPr>
          <w:rFonts w:ascii="Angsana New" w:eastAsia="MS Mincho" w:hAnsi="Angsana New" w:hint="cs"/>
          <w:spacing w:val="-6"/>
          <w:sz w:val="30"/>
          <w:szCs w:val="30"/>
          <w:cs/>
        </w:rPr>
        <w:t>ที่เกิดจา</w:t>
      </w:r>
      <w:r w:rsidR="00EF3B3A" w:rsidRPr="00C327F6">
        <w:rPr>
          <w:rFonts w:ascii="Angsana New" w:eastAsia="MS Mincho" w:hAnsi="Angsana New" w:hint="cs"/>
          <w:spacing w:val="-6"/>
          <w:sz w:val="30"/>
          <w:szCs w:val="30"/>
          <w:cs/>
        </w:rPr>
        <w:t>ก</w:t>
      </w:r>
      <w:r w:rsidR="00725813" w:rsidRPr="00C327F6">
        <w:rPr>
          <w:rFonts w:ascii="Angsana New" w:eastAsia="MS Mincho" w:hAnsi="Angsana New" w:hint="cs"/>
          <w:spacing w:val="-6"/>
          <w:sz w:val="30"/>
          <w:szCs w:val="30"/>
          <w:cs/>
        </w:rPr>
        <w:t>เงินฝากและสินทรัพย์ทางการเงิน</w:t>
      </w:r>
      <w:r w:rsidRPr="00C327F6">
        <w:rPr>
          <w:rFonts w:ascii="Angsana New" w:eastAsia="MS Mincho" w:hAnsi="Angsana New" w:hint="cs"/>
          <w:spacing w:val="-6"/>
          <w:sz w:val="30"/>
          <w:szCs w:val="30"/>
          <w:cs/>
        </w:rPr>
        <w:t>มีจำกัดเนื่องจาก</w:t>
      </w:r>
      <w:r w:rsidR="00EF3B3A" w:rsidRPr="00C327F6">
        <w:rPr>
          <w:rFonts w:ascii="Angsana New" w:eastAsia="MS Mincho" w:hAnsi="Angsana New" w:hint="cs"/>
          <w:spacing w:val="-6"/>
          <w:sz w:val="30"/>
          <w:szCs w:val="30"/>
          <w:cs/>
        </w:rPr>
        <w:t>คู่</w:t>
      </w:r>
      <w:r w:rsidRPr="00C327F6">
        <w:rPr>
          <w:rFonts w:ascii="Angsana New" w:eastAsia="MS Mincho" w:hAnsi="Angsana New" w:hint="cs"/>
          <w:spacing w:val="-6"/>
          <w:sz w:val="30"/>
          <w:szCs w:val="30"/>
          <w:cs/>
        </w:rPr>
        <w:t>สัญญาเป็น</w:t>
      </w:r>
      <w:r w:rsidR="00725813" w:rsidRPr="00C327F6">
        <w:rPr>
          <w:rFonts w:ascii="Angsana New" w:eastAsia="MS Mincho" w:hAnsi="Angsana New" w:hint="cs"/>
          <w:spacing w:val="-6"/>
          <w:sz w:val="30"/>
          <w:szCs w:val="30"/>
          <w:cs/>
        </w:rPr>
        <w:t>สถาบันการเงินและบริษัทที่มีอันดับความน่าเชื่อถืออยู่ในระดับ</w:t>
      </w:r>
      <w:r w:rsidR="00725813" w:rsidRPr="00C327F6">
        <w:rPr>
          <w:rFonts w:ascii="Angsana New" w:eastAsia="MS Mincho" w:hAnsi="Angsana New"/>
          <w:spacing w:val="-6"/>
          <w:sz w:val="30"/>
          <w:szCs w:val="30"/>
          <w:cs/>
        </w:rPr>
        <w:t xml:space="preserve"> </w:t>
      </w:r>
      <w:r w:rsidR="00725813" w:rsidRPr="00C327F6">
        <w:rPr>
          <w:rFonts w:ascii="Angsana New" w:eastAsia="MS Mincho" w:hAnsi="Angsana New"/>
          <w:spacing w:val="-6"/>
          <w:sz w:val="30"/>
          <w:szCs w:val="30"/>
        </w:rPr>
        <w:t xml:space="preserve">Investment Grade </w:t>
      </w:r>
      <w:r w:rsidR="00725813" w:rsidRPr="00C327F6">
        <w:rPr>
          <w:rFonts w:ascii="Angsana New" w:eastAsia="MS Mincho" w:hAnsi="Angsana New" w:hint="cs"/>
          <w:spacing w:val="-6"/>
          <w:sz w:val="30"/>
          <w:szCs w:val="30"/>
          <w:cs/>
        </w:rPr>
        <w:t>ทั้งนี้</w:t>
      </w:r>
      <w:r w:rsidR="00725813" w:rsidRPr="00C327F6">
        <w:rPr>
          <w:rFonts w:ascii="Angsana New" w:eastAsia="MS Mincho" w:hAnsi="Angsana New"/>
          <w:spacing w:val="-6"/>
          <w:sz w:val="30"/>
          <w:szCs w:val="30"/>
          <w:cs/>
        </w:rPr>
        <w:t xml:space="preserve"> </w:t>
      </w:r>
      <w:r w:rsidR="00725813" w:rsidRPr="00C327F6">
        <w:rPr>
          <w:rFonts w:ascii="Angsana New" w:eastAsia="MS Mincho" w:hAnsi="Angsana New" w:hint="cs"/>
          <w:spacing w:val="-6"/>
          <w:sz w:val="30"/>
          <w:szCs w:val="30"/>
          <w:cs/>
        </w:rPr>
        <w:t>กลุ่มบริษัทได้มีการประเมินสถานะทางการเงินและ</w:t>
      </w:r>
      <w:r w:rsidR="00725813" w:rsidRPr="00C327F6">
        <w:rPr>
          <w:rFonts w:ascii="Angsana New" w:eastAsia="MS Mincho" w:hAnsi="Angsana New" w:hint="cs"/>
          <w:spacing w:val="-2"/>
          <w:sz w:val="30"/>
          <w:szCs w:val="30"/>
          <w:cs/>
        </w:rPr>
        <w:t>ความมั่นคงของสถาบันการเงินและบริษัทเหล่านี้อย่างสม่ำเสมอ</w:t>
      </w:r>
      <w:r w:rsidR="00725813" w:rsidRPr="00C327F6">
        <w:rPr>
          <w:rFonts w:ascii="Angsana New" w:eastAsia="MS Mincho" w:hAnsi="Angsana New"/>
          <w:spacing w:val="-2"/>
          <w:sz w:val="30"/>
          <w:szCs w:val="30"/>
          <w:cs/>
        </w:rPr>
        <w:t xml:space="preserve"> </w:t>
      </w:r>
      <w:r w:rsidR="00725813" w:rsidRPr="00C327F6">
        <w:rPr>
          <w:rFonts w:ascii="Angsana New" w:eastAsia="MS Mincho" w:hAnsi="Angsana New" w:hint="cs"/>
          <w:spacing w:val="-2"/>
          <w:sz w:val="30"/>
          <w:szCs w:val="30"/>
          <w:cs/>
        </w:rPr>
        <w:t>เพื่อเป็นการบริหารความเสี่ยงในการ</w:t>
      </w:r>
      <w:r w:rsidR="00725813" w:rsidRPr="00C327F6">
        <w:rPr>
          <w:rFonts w:ascii="Angsana New" w:eastAsia="MS Mincho" w:hAnsi="Angsana New" w:hint="cs"/>
          <w:spacing w:val="-6"/>
          <w:sz w:val="30"/>
          <w:szCs w:val="30"/>
          <w:cs/>
        </w:rPr>
        <w:t>ฝากเงินและการลงทุนต่าง</w:t>
      </w:r>
      <w:r w:rsidR="003E2935" w:rsidRPr="00C327F6">
        <w:rPr>
          <w:rFonts w:ascii="Angsana New" w:eastAsia="MS Mincho" w:hAnsi="Angsana New" w:hint="cs"/>
          <w:spacing w:val="-6"/>
          <w:sz w:val="30"/>
          <w:szCs w:val="30"/>
          <w:cs/>
        </w:rPr>
        <w:t xml:space="preserve"> </w:t>
      </w:r>
      <w:r w:rsidR="00725813" w:rsidRPr="00C327F6">
        <w:rPr>
          <w:rFonts w:ascii="Angsana New" w:eastAsia="MS Mincho" w:hAnsi="Angsana New" w:hint="cs"/>
          <w:spacing w:val="-6"/>
          <w:sz w:val="30"/>
          <w:szCs w:val="30"/>
          <w:cs/>
        </w:rPr>
        <w:t>ๆ</w:t>
      </w:r>
    </w:p>
    <w:bookmarkEnd w:id="19"/>
    <w:p w14:paraId="22B4DD69" w14:textId="77777777" w:rsidR="009210D5" w:rsidRPr="00C327F6" w:rsidRDefault="009210D5" w:rsidP="002E0198">
      <w:pPr>
        <w:tabs>
          <w:tab w:val="clear" w:pos="907"/>
          <w:tab w:val="left" w:pos="108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66217A49" w14:textId="3D24FCA3" w:rsidR="00033586" w:rsidRPr="00C327F6" w:rsidRDefault="008D72E4" w:rsidP="00D27F5A">
      <w:pPr>
        <w:tabs>
          <w:tab w:val="left" w:pos="540"/>
        </w:tabs>
        <w:ind w:left="990"/>
        <w:jc w:val="thaiDistribute"/>
        <w:rPr>
          <w:rFonts w:asciiTheme="majorBidi" w:hAnsi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</w:rPr>
        <w:t>(</w:t>
      </w:r>
      <w:r w:rsidRPr="00C327F6">
        <w:rPr>
          <w:rFonts w:asciiTheme="majorBidi" w:hAnsiTheme="majorBidi" w:cstheme="majorBidi"/>
          <w:sz w:val="30"/>
          <w:szCs w:val="30"/>
          <w:cs/>
        </w:rPr>
        <w:t>ข</w:t>
      </w:r>
      <w:r w:rsidRPr="00C327F6">
        <w:rPr>
          <w:rFonts w:asciiTheme="majorBidi" w:hAnsiTheme="majorBidi" w:cstheme="majorBidi"/>
          <w:sz w:val="30"/>
          <w:szCs w:val="30"/>
        </w:rPr>
        <w:t>.1.</w:t>
      </w:r>
      <w:r w:rsidR="002E0198" w:rsidRPr="00C327F6">
        <w:rPr>
          <w:rFonts w:asciiTheme="majorBidi" w:hAnsiTheme="majorBidi" w:cstheme="majorBidi"/>
          <w:sz w:val="30"/>
          <w:szCs w:val="30"/>
        </w:rPr>
        <w:t>4</w:t>
      </w:r>
      <w:r w:rsidRPr="00C327F6">
        <w:rPr>
          <w:rFonts w:asciiTheme="majorBidi" w:hAnsiTheme="majorBidi" w:cstheme="majorBidi"/>
          <w:sz w:val="30"/>
          <w:szCs w:val="30"/>
        </w:rPr>
        <w:t>)</w:t>
      </w:r>
      <w:r w:rsidR="00D27F5A"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เงินลงทุนในตราสารหนี้</w:t>
      </w:r>
    </w:p>
    <w:p w14:paraId="5067A1AD" w14:textId="755CE030" w:rsidR="008D72E4" w:rsidRPr="00C327F6" w:rsidRDefault="008D72E4" w:rsidP="008D72E4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/>
          <w:sz w:val="22"/>
          <w:szCs w:val="22"/>
        </w:rPr>
      </w:pPr>
    </w:p>
    <w:p w14:paraId="635DDABA" w14:textId="270AAD42" w:rsidR="006B07BB" w:rsidRPr="00C327F6" w:rsidRDefault="008D72E4" w:rsidP="00D27F5A">
      <w:pPr>
        <w:pStyle w:val="ListParagraph"/>
        <w:ind w:left="162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C327F6">
        <w:rPr>
          <w:rFonts w:ascii="Angsana New" w:eastAsia="MS Mincho" w:hAnsi="Angsana New"/>
          <w:spacing w:val="-2"/>
          <w:sz w:val="30"/>
          <w:szCs w:val="30"/>
          <w:cs/>
        </w:rPr>
        <w:t>กลุ่ม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>บริษัทพิจารณาว่าเงินลงทุนในตราสารหนี้ซึ่งวัดมูลค่าด้วยราคาทุนตัดจำหน่ายและวัดมูลค่าด้วยมูลค่ายุติธรรมผ่านกำไรขาดทุนเบ็ดเสร็จอื่นมีความเสี่ยงด้านเครดิตต่ำ สำหรับตราสารหนี้ที่อยู่ในความต้องการของตลาด</w:t>
      </w:r>
      <w:r w:rsidR="008252EA" w:rsidRPr="00C327F6">
        <w:rPr>
          <w:rFonts w:asciiTheme="majorBidi" w:hAnsiTheme="majorBidi" w:cstheme="majorBidi" w:hint="cs"/>
          <w:spacing w:val="-2"/>
          <w:sz w:val="30"/>
          <w:szCs w:val="30"/>
          <w:cs/>
        </w:rPr>
        <w:t>จะ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>พิจารณาจากอันดับเครดิตที่อยู่ในระดับน่าลงทุน (</w:t>
      </w:r>
      <w:r w:rsidRPr="00C327F6">
        <w:rPr>
          <w:rFonts w:asciiTheme="majorBidi" w:hAnsiTheme="majorBidi" w:cstheme="majorBidi"/>
          <w:spacing w:val="-2"/>
          <w:sz w:val="30"/>
          <w:szCs w:val="30"/>
        </w:rPr>
        <w:t xml:space="preserve">Investment grade credit rating)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จากหน่วยงานจัดอันดับเครดิตภายนอกที่มีการเผยแพร่ </w:t>
      </w:r>
      <w:r w:rsidR="006B07BB" w:rsidRPr="00C327F6">
        <w:rPr>
          <w:rFonts w:asciiTheme="majorBidi" w:hAnsiTheme="majorBidi" w:hint="cs"/>
          <w:spacing w:val="-2"/>
          <w:sz w:val="30"/>
          <w:szCs w:val="30"/>
          <w:cs/>
        </w:rPr>
        <w:t>สำหรับตราสารหนี้อื่น</w:t>
      </w:r>
      <w:r w:rsidR="008252EA" w:rsidRPr="00C327F6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6B07BB" w:rsidRPr="00C327F6">
        <w:rPr>
          <w:rFonts w:asciiTheme="majorBidi" w:hAnsiTheme="majorBidi" w:hint="cs"/>
          <w:spacing w:val="-2"/>
          <w:sz w:val="30"/>
          <w:szCs w:val="30"/>
          <w:cs/>
        </w:rPr>
        <w:t>ๆ</w:t>
      </w:r>
      <w:r w:rsidR="006B07BB" w:rsidRPr="00C327F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B07BB" w:rsidRPr="00C327F6">
        <w:rPr>
          <w:rFonts w:asciiTheme="majorBidi" w:hAnsiTheme="majorBidi" w:hint="cs"/>
          <w:spacing w:val="-2"/>
          <w:sz w:val="30"/>
          <w:szCs w:val="30"/>
          <w:cs/>
        </w:rPr>
        <w:t>ที่ไม่อยู่ในความต้องการของตลาด</w:t>
      </w:r>
      <w:r w:rsidR="006B07BB" w:rsidRPr="00C327F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B07BB" w:rsidRPr="00C327F6">
        <w:rPr>
          <w:rFonts w:asciiTheme="majorBidi" w:hAnsiTheme="majorBidi" w:hint="cs"/>
          <w:spacing w:val="-2"/>
          <w:sz w:val="30"/>
          <w:szCs w:val="30"/>
          <w:cs/>
        </w:rPr>
        <w:t>จะพิจารณาว่ามีความเสี่ยงด้านเครดิตต่ำ</w:t>
      </w:r>
      <w:r w:rsidR="008252EA" w:rsidRPr="00C327F6">
        <w:rPr>
          <w:rFonts w:asciiTheme="majorBidi" w:hAnsiTheme="majorBidi" w:hint="cs"/>
          <w:spacing w:val="-2"/>
          <w:sz w:val="30"/>
          <w:szCs w:val="30"/>
          <w:cs/>
        </w:rPr>
        <w:t>จาก</w:t>
      </w:r>
      <w:r w:rsidR="006B07BB" w:rsidRPr="00C327F6">
        <w:rPr>
          <w:rFonts w:asciiTheme="majorBidi" w:hAnsiTheme="majorBidi" w:hint="cs"/>
          <w:spacing w:val="-2"/>
          <w:sz w:val="30"/>
          <w:szCs w:val="30"/>
          <w:cs/>
        </w:rPr>
        <w:t>ความเสี่ยงการผิดนัดชำระหนี้</w:t>
      </w:r>
      <w:r w:rsidR="008252EA" w:rsidRPr="00C327F6">
        <w:rPr>
          <w:rFonts w:asciiTheme="majorBidi" w:hAnsiTheme="majorBidi" w:hint="cs"/>
          <w:spacing w:val="-2"/>
          <w:sz w:val="30"/>
          <w:szCs w:val="30"/>
          <w:cs/>
        </w:rPr>
        <w:t>ที่</w:t>
      </w:r>
      <w:r w:rsidR="006B07BB" w:rsidRPr="00C327F6">
        <w:rPr>
          <w:rFonts w:asciiTheme="majorBidi" w:hAnsiTheme="majorBidi" w:hint="cs"/>
          <w:spacing w:val="-2"/>
          <w:sz w:val="30"/>
          <w:szCs w:val="30"/>
          <w:cs/>
        </w:rPr>
        <w:t>อยู่ในระดับต่ำ</w:t>
      </w:r>
      <w:r w:rsidR="006B07BB" w:rsidRPr="00C327F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B07BB" w:rsidRPr="00C327F6">
        <w:rPr>
          <w:rFonts w:asciiTheme="majorBidi" w:hAnsiTheme="majorBidi" w:hint="cs"/>
          <w:spacing w:val="-2"/>
          <w:sz w:val="30"/>
          <w:szCs w:val="30"/>
          <w:cs/>
        </w:rPr>
        <w:t>และผู้ออกตราสารมีความสามารถทางการเงินที่จะปฏิบัติตามภาระผูกพันตามสัญญาได้</w:t>
      </w:r>
    </w:p>
    <w:p w14:paraId="5415B397" w14:textId="77777777" w:rsidR="00FD3988" w:rsidRPr="00C327F6" w:rsidRDefault="00FD3988" w:rsidP="00CD56CE">
      <w:pPr>
        <w:tabs>
          <w:tab w:val="clear" w:pos="907"/>
          <w:tab w:val="left" w:pos="108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254AAF23" w14:textId="1AB5B13D" w:rsidR="00CD56CE" w:rsidRPr="00C327F6" w:rsidRDefault="00CD56CE" w:rsidP="00CD56CE">
      <w:pPr>
        <w:spacing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327F6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C327F6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C327F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F0A38" w:rsidRPr="00C327F6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C327F6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AF0A38" w:rsidRPr="00C327F6">
        <w:rPr>
          <w:rFonts w:asciiTheme="majorBidi" w:hAnsiTheme="majorBidi" w:hint="cs"/>
          <w:i/>
          <w:iCs/>
          <w:sz w:val="30"/>
          <w:szCs w:val="30"/>
          <w:cs/>
        </w:rPr>
        <w:t>ความเสี่ยงด้านสภาพคล่อง</w:t>
      </w:r>
    </w:p>
    <w:p w14:paraId="3DE0564C" w14:textId="625B65B8" w:rsidR="00CD56CE" w:rsidRPr="00C327F6" w:rsidRDefault="00CD56CE" w:rsidP="00CD56CE">
      <w:pPr>
        <w:spacing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F144881" w14:textId="11B20A06" w:rsidR="00A916AE" w:rsidRPr="00C327F6" w:rsidRDefault="004300B2" w:rsidP="00306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pacing w:val="2"/>
          <w:sz w:val="30"/>
          <w:szCs w:val="30"/>
        </w:rPr>
      </w:pPr>
      <w:r w:rsidRPr="00C327F6">
        <w:rPr>
          <w:rFonts w:ascii="Angsana New" w:hAnsi="Angsana New" w:hint="cs"/>
          <w:spacing w:val="2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</w:t>
      </w:r>
      <w:r w:rsidRPr="00C327F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pacing w:val="2"/>
          <w:sz w:val="30"/>
          <w:szCs w:val="30"/>
          <w:cs/>
        </w:rPr>
        <w:t>เพื่อทำให้ผลกระทบจากความผันผวนของกระแสเงินสดลดลง</w:t>
      </w:r>
    </w:p>
    <w:p w14:paraId="425132AD" w14:textId="77777777" w:rsidR="004300B2" w:rsidRPr="00C327F6" w:rsidRDefault="004300B2" w:rsidP="00A91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hAnsi="Angsana New"/>
          <w:spacing w:val="2"/>
          <w:sz w:val="30"/>
          <w:szCs w:val="30"/>
          <w:cs/>
        </w:rPr>
      </w:pPr>
    </w:p>
    <w:p w14:paraId="6BBBB233" w14:textId="3A792E92" w:rsidR="00E4670A" w:rsidRPr="00C327F6" w:rsidRDefault="00F028E0" w:rsidP="00CD56CE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 w:hint="cs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</w:rPr>
        <w:t>ณ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</w:rPr>
        <w:t>โดยแสดงจำนวนขั้นต้นซึ่งไม่ได้คิดลด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55FC7B11" w14:textId="052DCCBC" w:rsidR="00E4670A" w:rsidRPr="00C327F6" w:rsidRDefault="00E46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16"/>
          <w:szCs w:val="16"/>
          <w:cs/>
        </w:rPr>
      </w:pPr>
    </w:p>
    <w:tbl>
      <w:tblPr>
        <w:tblW w:w="864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21"/>
        <w:gridCol w:w="1111"/>
        <w:gridCol w:w="136"/>
        <w:gridCol w:w="1162"/>
        <w:gridCol w:w="93"/>
        <w:gridCol w:w="1167"/>
        <w:gridCol w:w="93"/>
        <w:gridCol w:w="1167"/>
      </w:tblGrid>
      <w:tr w:rsidR="004D5290" w:rsidRPr="00C327F6" w14:paraId="2D64F841" w14:textId="77777777" w:rsidTr="00E4670A">
        <w:trPr>
          <w:trHeight w:val="153"/>
          <w:tblHeader/>
        </w:trPr>
        <w:tc>
          <w:tcPr>
            <w:tcW w:w="3690" w:type="dxa"/>
          </w:tcPr>
          <w:p w14:paraId="306F8B4E" w14:textId="06C99AF1" w:rsidR="000E0468" w:rsidRPr="00C327F6" w:rsidRDefault="000E0468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8"/>
          </w:tcPr>
          <w:p w14:paraId="4240074D" w14:textId="79B591B0" w:rsidR="000E0468" w:rsidRPr="00C327F6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4D5290" w:rsidRPr="00C327F6" w14:paraId="796DBCCE" w14:textId="77777777" w:rsidTr="000C247B">
        <w:trPr>
          <w:trHeight w:val="153"/>
          <w:tblHeader/>
        </w:trPr>
        <w:tc>
          <w:tcPr>
            <w:tcW w:w="3690" w:type="dxa"/>
          </w:tcPr>
          <w:p w14:paraId="377205BA" w14:textId="77777777" w:rsidR="000E0468" w:rsidRPr="00C327F6" w:rsidRDefault="000E0468" w:rsidP="0053574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1594A2F1" w14:textId="1E978FBD" w:rsidR="000E0468" w:rsidRPr="00C327F6" w:rsidRDefault="000E0468" w:rsidP="00535743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1" w:type="dxa"/>
          </w:tcPr>
          <w:p w14:paraId="48B7DF36" w14:textId="77777777" w:rsidR="000E0468" w:rsidRPr="00C327F6" w:rsidRDefault="000E0468" w:rsidP="0053574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50FAF701" w14:textId="40CC673D" w:rsidR="000E0468" w:rsidRPr="00C327F6" w:rsidRDefault="000E0468" w:rsidP="0053574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136" w:type="dxa"/>
          </w:tcPr>
          <w:p w14:paraId="46E2D0C8" w14:textId="77777777" w:rsidR="000E0468" w:rsidRPr="00C327F6" w:rsidRDefault="000E0468" w:rsidP="0053574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06706652" w14:textId="544F18D0" w:rsidR="000E0468" w:rsidRPr="00C327F6" w:rsidRDefault="000E0468" w:rsidP="0053574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3" w:type="dxa"/>
            <w:vAlign w:val="bottom"/>
          </w:tcPr>
          <w:p w14:paraId="21120D37" w14:textId="77777777" w:rsidR="000E0468" w:rsidRPr="00C327F6" w:rsidRDefault="000E0468" w:rsidP="0053574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4C91BE03" w14:textId="03AF52D1" w:rsidR="000E0468" w:rsidRPr="00C327F6" w:rsidRDefault="000E0468" w:rsidP="0053574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3" w:type="dxa"/>
            <w:vAlign w:val="bottom"/>
          </w:tcPr>
          <w:p w14:paraId="0E335A6D" w14:textId="77777777" w:rsidR="000E0468" w:rsidRPr="00C327F6" w:rsidRDefault="000E0468" w:rsidP="0053574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6320B933" w14:textId="030F8ADB" w:rsidR="000E0468" w:rsidRPr="00C327F6" w:rsidRDefault="000E0468" w:rsidP="0053574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D5290" w:rsidRPr="00C327F6" w14:paraId="477CA5FD" w14:textId="77777777" w:rsidTr="00E4670A">
        <w:trPr>
          <w:trHeight w:val="153"/>
          <w:tblHeader/>
        </w:trPr>
        <w:tc>
          <w:tcPr>
            <w:tcW w:w="3690" w:type="dxa"/>
          </w:tcPr>
          <w:p w14:paraId="01F11E88" w14:textId="77777777" w:rsidR="000E0468" w:rsidRPr="00C327F6" w:rsidRDefault="000E0468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8"/>
          </w:tcPr>
          <w:p w14:paraId="1A2CE5E8" w14:textId="40932A9B" w:rsidR="000E0468" w:rsidRPr="00C327F6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327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C327F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D5290" w:rsidRPr="00C327F6" w14:paraId="03EB398A" w14:textId="77777777" w:rsidTr="000C247B">
        <w:trPr>
          <w:trHeight w:val="173"/>
        </w:trPr>
        <w:tc>
          <w:tcPr>
            <w:tcW w:w="3690" w:type="dxa"/>
          </w:tcPr>
          <w:p w14:paraId="13F8A7F1" w14:textId="63DD7DC8" w:rsidR="00147D63" w:rsidRPr="00C327F6" w:rsidRDefault="00147D63" w:rsidP="00147D6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20" w:name="_Hlk90627124"/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21" w:type="dxa"/>
          </w:tcPr>
          <w:p w14:paraId="13C37C53" w14:textId="77777777" w:rsidR="00147D63" w:rsidRPr="00C327F6" w:rsidRDefault="00147D63" w:rsidP="00147D6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</w:tcPr>
          <w:p w14:paraId="4D8530AD" w14:textId="769A1174" w:rsidR="00147D63" w:rsidRPr="00C327F6" w:rsidRDefault="00147D63" w:rsidP="00147D6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</w:tcPr>
          <w:p w14:paraId="09A9435A" w14:textId="77777777" w:rsidR="00147D63" w:rsidRPr="00C327F6" w:rsidRDefault="00147D63" w:rsidP="00147D6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D8999C1" w14:textId="77777777" w:rsidR="00147D63" w:rsidRPr="00C327F6" w:rsidRDefault="00147D63" w:rsidP="00147D6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62DC5495" w14:textId="77777777" w:rsidR="00147D63" w:rsidRPr="00C327F6" w:rsidRDefault="00147D63" w:rsidP="00147D6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39A5BF4E" w14:textId="77777777" w:rsidR="00147D63" w:rsidRPr="00C327F6" w:rsidRDefault="00147D63" w:rsidP="00147D6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26A8F1BF" w14:textId="77777777" w:rsidR="00147D63" w:rsidRPr="00C327F6" w:rsidRDefault="00147D63" w:rsidP="00147D6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3A4F0122" w14:textId="77777777" w:rsidR="00147D63" w:rsidRPr="00C327F6" w:rsidRDefault="00147D63" w:rsidP="00147D6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bookmarkEnd w:id="20"/>
      <w:tr w:rsidR="004D5290" w:rsidRPr="00C327F6" w14:paraId="5BDB9D7D" w14:textId="77777777" w:rsidTr="000C247B">
        <w:trPr>
          <w:trHeight w:val="153"/>
        </w:trPr>
        <w:tc>
          <w:tcPr>
            <w:tcW w:w="3690" w:type="dxa"/>
          </w:tcPr>
          <w:p w14:paraId="418E3360" w14:textId="73D11B10" w:rsidR="00147D63" w:rsidRPr="00C327F6" w:rsidRDefault="00147D63" w:rsidP="00147D6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21" w:type="dxa"/>
          </w:tcPr>
          <w:p w14:paraId="01C623B3" w14:textId="77777777" w:rsidR="00147D63" w:rsidRPr="00C327F6" w:rsidRDefault="00147D63" w:rsidP="00147D6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95429CC" w14:textId="1F646145" w:rsidR="00147D63" w:rsidRPr="00C327F6" w:rsidRDefault="00147D63" w:rsidP="00147D6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</w:tcPr>
          <w:p w14:paraId="1CD4518D" w14:textId="77777777" w:rsidR="00147D63" w:rsidRPr="00C327F6" w:rsidRDefault="00147D63" w:rsidP="00147D6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</w:tcPr>
          <w:p w14:paraId="184961EC" w14:textId="77777777" w:rsidR="00147D63" w:rsidRPr="00C327F6" w:rsidRDefault="00147D63" w:rsidP="00147D6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523E4A17" w14:textId="77777777" w:rsidR="00147D63" w:rsidRPr="00C327F6" w:rsidRDefault="00147D63" w:rsidP="00147D6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3AAD2667" w14:textId="77777777" w:rsidR="00147D63" w:rsidRPr="00C327F6" w:rsidRDefault="00147D63" w:rsidP="00147D6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1FA7134A" w14:textId="77777777" w:rsidR="00147D63" w:rsidRPr="00C327F6" w:rsidRDefault="00147D63" w:rsidP="00147D6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679BB780" w14:textId="77777777" w:rsidR="00147D63" w:rsidRPr="00C327F6" w:rsidRDefault="00147D63" w:rsidP="00147D6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D5290" w:rsidRPr="00C327F6" w14:paraId="03EE85D7" w14:textId="77777777" w:rsidTr="00C962F8">
        <w:trPr>
          <w:trHeight w:val="58"/>
        </w:trPr>
        <w:tc>
          <w:tcPr>
            <w:tcW w:w="3690" w:type="dxa"/>
            <w:vAlign w:val="bottom"/>
          </w:tcPr>
          <w:p w14:paraId="720B21D8" w14:textId="2F9FB6B2" w:rsidR="00147D63" w:rsidRPr="00C327F6" w:rsidRDefault="00147D63" w:rsidP="00147D63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1" w:type="dxa"/>
            <w:vAlign w:val="bottom"/>
          </w:tcPr>
          <w:p w14:paraId="17E084F6" w14:textId="77777777" w:rsidR="00147D63" w:rsidRPr="00C327F6" w:rsidRDefault="00147D63" w:rsidP="00147D6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1B598B11" w14:textId="62AA0D98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2,193 </w:t>
            </w:r>
          </w:p>
        </w:tc>
        <w:tc>
          <w:tcPr>
            <w:tcW w:w="136" w:type="dxa"/>
          </w:tcPr>
          <w:p w14:paraId="5538B968" w14:textId="77777777" w:rsidR="00147D63" w:rsidRPr="00C327F6" w:rsidRDefault="00147D63" w:rsidP="005C491A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7C2DA764" w14:textId="13E5C847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93" w:type="dxa"/>
          </w:tcPr>
          <w:p w14:paraId="7E7B94A5" w14:textId="77777777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66027EBE" w14:textId="710779E1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93" w:type="dxa"/>
          </w:tcPr>
          <w:p w14:paraId="08C52228" w14:textId="77777777" w:rsidR="00147D63" w:rsidRPr="00C327F6" w:rsidRDefault="00147D63" w:rsidP="005C491A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0DBC17ED" w14:textId="550B41A1" w:rsidR="00147D63" w:rsidRPr="00C327F6" w:rsidRDefault="00147D63" w:rsidP="005C491A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2,193 </w:t>
            </w:r>
          </w:p>
        </w:tc>
      </w:tr>
      <w:tr w:rsidR="004D5290" w:rsidRPr="00C327F6" w14:paraId="3AA24FB5" w14:textId="77777777" w:rsidTr="00C962F8">
        <w:trPr>
          <w:trHeight w:val="324"/>
        </w:trPr>
        <w:tc>
          <w:tcPr>
            <w:tcW w:w="3690" w:type="dxa"/>
            <w:vAlign w:val="bottom"/>
          </w:tcPr>
          <w:p w14:paraId="7091390F" w14:textId="7CD6A0EA" w:rsidR="00147D63" w:rsidRPr="00C327F6" w:rsidRDefault="00147D63" w:rsidP="00147D63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1" w:type="dxa"/>
            <w:vAlign w:val="bottom"/>
          </w:tcPr>
          <w:p w14:paraId="4ED4AE13" w14:textId="77777777" w:rsidR="00147D63" w:rsidRPr="00C327F6" w:rsidRDefault="00147D63" w:rsidP="00147D6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026F8DA" w14:textId="30D864B3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76,687 </w:t>
            </w:r>
          </w:p>
        </w:tc>
        <w:tc>
          <w:tcPr>
            <w:tcW w:w="136" w:type="dxa"/>
          </w:tcPr>
          <w:p w14:paraId="022596E5" w14:textId="77777777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771A7E8B" w14:textId="71410EDA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93" w:type="dxa"/>
          </w:tcPr>
          <w:p w14:paraId="4E7592E8" w14:textId="77777777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0F91BB28" w14:textId="46DB9C28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93" w:type="dxa"/>
          </w:tcPr>
          <w:p w14:paraId="64C59E15" w14:textId="77777777" w:rsidR="00147D63" w:rsidRPr="00C327F6" w:rsidRDefault="00147D63" w:rsidP="005C491A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0C4E8072" w14:textId="2BE1A2B8" w:rsidR="00147D63" w:rsidRPr="00C327F6" w:rsidRDefault="00147D63" w:rsidP="005C491A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76,687 </w:t>
            </w:r>
          </w:p>
        </w:tc>
      </w:tr>
      <w:tr w:rsidR="004D5290" w:rsidRPr="00C327F6" w14:paraId="6914B02C" w14:textId="77777777" w:rsidTr="00C962F8">
        <w:trPr>
          <w:trHeight w:val="324"/>
        </w:trPr>
        <w:tc>
          <w:tcPr>
            <w:tcW w:w="3690" w:type="dxa"/>
            <w:vAlign w:val="bottom"/>
          </w:tcPr>
          <w:p w14:paraId="7FD8B8BA" w14:textId="4BF2129E" w:rsidR="00147D63" w:rsidRPr="00C327F6" w:rsidRDefault="00147D63" w:rsidP="00147D63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Pr="00C327F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1" w:type="dxa"/>
            <w:vAlign w:val="bottom"/>
          </w:tcPr>
          <w:p w14:paraId="34574A82" w14:textId="77777777" w:rsidR="00147D63" w:rsidRPr="00C327F6" w:rsidRDefault="00147D63" w:rsidP="00147D6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13D21B6C" w14:textId="789BF0C1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13,055 </w:t>
            </w:r>
          </w:p>
        </w:tc>
        <w:tc>
          <w:tcPr>
            <w:tcW w:w="136" w:type="dxa"/>
          </w:tcPr>
          <w:p w14:paraId="7E72A891" w14:textId="77777777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0FB9B492" w14:textId="67E3B0D6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93" w:type="dxa"/>
          </w:tcPr>
          <w:p w14:paraId="6250FC1C" w14:textId="77777777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57E4AB6B" w14:textId="72028844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93" w:type="dxa"/>
          </w:tcPr>
          <w:p w14:paraId="7A90FB43" w14:textId="77777777" w:rsidR="00147D63" w:rsidRPr="00C327F6" w:rsidRDefault="00147D63" w:rsidP="005C491A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27043FEA" w14:textId="0A2C2F89" w:rsidR="00147D63" w:rsidRPr="00C327F6" w:rsidRDefault="00147D63" w:rsidP="005C491A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13,055 </w:t>
            </w:r>
          </w:p>
        </w:tc>
      </w:tr>
      <w:tr w:rsidR="004D5290" w:rsidRPr="00C327F6" w14:paraId="64AC2C71" w14:textId="77777777" w:rsidTr="00C962F8">
        <w:trPr>
          <w:trHeight w:val="58"/>
        </w:trPr>
        <w:tc>
          <w:tcPr>
            <w:tcW w:w="3690" w:type="dxa"/>
            <w:vAlign w:val="bottom"/>
          </w:tcPr>
          <w:p w14:paraId="59B782B7" w14:textId="6FE510F6" w:rsidR="00147D63" w:rsidRPr="00C327F6" w:rsidRDefault="00147D63" w:rsidP="00147D63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เจ้าหนี้ผู้รับเหมาก่อสร้าง</w:t>
            </w:r>
          </w:p>
        </w:tc>
        <w:tc>
          <w:tcPr>
            <w:tcW w:w="21" w:type="dxa"/>
            <w:vAlign w:val="bottom"/>
          </w:tcPr>
          <w:p w14:paraId="6035B88B" w14:textId="77777777" w:rsidR="00147D63" w:rsidRPr="00C327F6" w:rsidRDefault="00147D63" w:rsidP="00147D6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07F585BD" w14:textId="11701221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1,558 </w:t>
            </w:r>
          </w:p>
        </w:tc>
        <w:tc>
          <w:tcPr>
            <w:tcW w:w="136" w:type="dxa"/>
          </w:tcPr>
          <w:p w14:paraId="711863F2" w14:textId="77777777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4FBF3545" w14:textId="2503F476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93" w:type="dxa"/>
          </w:tcPr>
          <w:p w14:paraId="756B89BB" w14:textId="77777777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398FB9D4" w14:textId="66327B75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93" w:type="dxa"/>
          </w:tcPr>
          <w:p w14:paraId="59D8CD42" w14:textId="77777777" w:rsidR="00147D63" w:rsidRPr="00C327F6" w:rsidRDefault="00147D63" w:rsidP="005C491A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6D47559C" w14:textId="5C284135" w:rsidR="00147D63" w:rsidRPr="00C327F6" w:rsidRDefault="00147D63" w:rsidP="005C491A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1,558 </w:t>
            </w:r>
          </w:p>
        </w:tc>
      </w:tr>
      <w:tr w:rsidR="004D5290" w:rsidRPr="00C327F6" w14:paraId="0023E62C" w14:textId="77777777" w:rsidTr="00C962F8">
        <w:trPr>
          <w:trHeight w:val="58"/>
        </w:trPr>
        <w:tc>
          <w:tcPr>
            <w:tcW w:w="3690" w:type="dxa"/>
            <w:vAlign w:val="bottom"/>
          </w:tcPr>
          <w:p w14:paraId="2583AB2F" w14:textId="64B2E3D2" w:rsidR="00147D63" w:rsidRPr="00C327F6" w:rsidRDefault="00147D63" w:rsidP="00147D63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hint="cs"/>
                <w:sz w:val="28"/>
                <w:szCs w:val="28"/>
                <w:cs/>
              </w:rPr>
              <w:t>หนี้สินที่รวมในกลุ่มสินทรัพย์ที่จะจำหน่ายที่จัดประเภทเป็นสินทรัพย์ที่ถือไว้เพื่อขาย</w:t>
            </w:r>
          </w:p>
        </w:tc>
        <w:tc>
          <w:tcPr>
            <w:tcW w:w="21" w:type="dxa"/>
            <w:vAlign w:val="bottom"/>
          </w:tcPr>
          <w:p w14:paraId="474B008B" w14:textId="77777777" w:rsidR="00147D63" w:rsidRPr="00C327F6" w:rsidRDefault="00147D63" w:rsidP="00147D6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43C262B8" w14:textId="77777777" w:rsidR="00760D63" w:rsidRPr="00C327F6" w:rsidRDefault="00760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23609F80" w14:textId="1282FB78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>3</w:t>
            </w:r>
            <w:r w:rsidR="00C044D7" w:rsidRPr="00C327F6">
              <w:rPr>
                <w:rFonts w:asciiTheme="majorBidi" w:hAnsiTheme="majorBidi"/>
                <w:sz w:val="28"/>
                <w:szCs w:val="28"/>
              </w:rPr>
              <w:t>5</w:t>
            </w:r>
            <w:r w:rsidRPr="00C327F6">
              <w:rPr>
                <w:rFonts w:asciiTheme="majorBidi" w:hAnsiTheme="majorBidi"/>
                <w:sz w:val="28"/>
                <w:szCs w:val="28"/>
              </w:rPr>
              <w:t xml:space="preserve">2 </w:t>
            </w:r>
          </w:p>
        </w:tc>
        <w:tc>
          <w:tcPr>
            <w:tcW w:w="136" w:type="dxa"/>
          </w:tcPr>
          <w:p w14:paraId="4CD3C485" w14:textId="77777777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4B13ED8D" w14:textId="77777777" w:rsidR="00760D63" w:rsidRPr="00C327F6" w:rsidRDefault="00760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7327060B" w14:textId="1351FAEC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93" w:type="dxa"/>
          </w:tcPr>
          <w:p w14:paraId="3B1FCB22" w14:textId="77777777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7C6FE52E" w14:textId="77777777" w:rsidR="00760D63" w:rsidRPr="00C327F6" w:rsidRDefault="00760D63" w:rsidP="005C491A">
            <w:pPr>
              <w:tabs>
                <w:tab w:val="decimal" w:pos="95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4DC0A9FF" w14:textId="568D0E71" w:rsidR="00147D63" w:rsidRPr="00C327F6" w:rsidRDefault="00147D63" w:rsidP="005C491A">
            <w:pPr>
              <w:tabs>
                <w:tab w:val="decimal" w:pos="95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93" w:type="dxa"/>
          </w:tcPr>
          <w:p w14:paraId="734682E3" w14:textId="77777777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106FA0DC" w14:textId="77777777" w:rsidR="00760D63" w:rsidRPr="00C327F6" w:rsidRDefault="00760D63" w:rsidP="005C491A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731823D7" w14:textId="3071CB19" w:rsidR="00147D63" w:rsidRPr="00C327F6" w:rsidRDefault="00C044D7" w:rsidP="005C491A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>352</w:t>
            </w:r>
            <w:r w:rsidR="00147D63" w:rsidRPr="00C327F6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</w:tr>
      <w:tr w:rsidR="004D5290" w:rsidRPr="00C327F6" w14:paraId="0006C982" w14:textId="77777777" w:rsidTr="00C962F8">
        <w:trPr>
          <w:trHeight w:val="58"/>
        </w:trPr>
        <w:tc>
          <w:tcPr>
            <w:tcW w:w="3690" w:type="dxa"/>
            <w:vAlign w:val="bottom"/>
          </w:tcPr>
          <w:p w14:paraId="3C31E51C" w14:textId="3400EF5E" w:rsidR="00147D63" w:rsidRPr="00C327F6" w:rsidRDefault="00147D63" w:rsidP="00147D63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1" w:type="dxa"/>
            <w:vAlign w:val="bottom"/>
          </w:tcPr>
          <w:p w14:paraId="6BA654DF" w14:textId="77777777" w:rsidR="00147D63" w:rsidRPr="00C327F6" w:rsidRDefault="00147D63" w:rsidP="00147D6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712EB3E" w14:textId="13FBDF80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2,971 </w:t>
            </w:r>
          </w:p>
        </w:tc>
        <w:tc>
          <w:tcPr>
            <w:tcW w:w="136" w:type="dxa"/>
          </w:tcPr>
          <w:p w14:paraId="5BD789A8" w14:textId="77777777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76C8CD97" w14:textId="7F75498F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9,492 </w:t>
            </w:r>
          </w:p>
        </w:tc>
        <w:tc>
          <w:tcPr>
            <w:tcW w:w="93" w:type="dxa"/>
          </w:tcPr>
          <w:p w14:paraId="108418B6" w14:textId="77777777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36B4C586" w14:textId="417713BE" w:rsidR="00147D63" w:rsidRPr="00C327F6" w:rsidRDefault="00147D63" w:rsidP="005C491A">
            <w:pPr>
              <w:tabs>
                <w:tab w:val="decimal" w:pos="95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22,117 </w:t>
            </w:r>
          </w:p>
        </w:tc>
        <w:tc>
          <w:tcPr>
            <w:tcW w:w="93" w:type="dxa"/>
          </w:tcPr>
          <w:p w14:paraId="500A837D" w14:textId="77777777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3E633C22" w14:textId="1B63865E" w:rsidR="00147D63" w:rsidRPr="00C327F6" w:rsidRDefault="00147D63" w:rsidP="005C491A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34,580 </w:t>
            </w:r>
          </w:p>
        </w:tc>
      </w:tr>
      <w:tr w:rsidR="004D5290" w:rsidRPr="00C327F6" w14:paraId="74C949BF" w14:textId="77777777" w:rsidTr="00C962F8">
        <w:trPr>
          <w:trHeight w:val="324"/>
        </w:trPr>
        <w:tc>
          <w:tcPr>
            <w:tcW w:w="3690" w:type="dxa"/>
            <w:vAlign w:val="bottom"/>
          </w:tcPr>
          <w:p w14:paraId="1F6D3BF2" w14:textId="2373B9F4" w:rsidR="00147D63" w:rsidRPr="00C327F6" w:rsidRDefault="00147D63" w:rsidP="00147D63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1" w:type="dxa"/>
            <w:vAlign w:val="bottom"/>
          </w:tcPr>
          <w:p w14:paraId="1B4B96D0" w14:textId="77777777" w:rsidR="00147D63" w:rsidRPr="00C327F6" w:rsidRDefault="00147D63" w:rsidP="00147D6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3DE57CE2" w14:textId="40B9E9EC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2,750 </w:t>
            </w:r>
          </w:p>
        </w:tc>
        <w:tc>
          <w:tcPr>
            <w:tcW w:w="136" w:type="dxa"/>
          </w:tcPr>
          <w:p w14:paraId="27F4C358" w14:textId="77777777" w:rsidR="00147D63" w:rsidRPr="00C327F6" w:rsidRDefault="00147D63" w:rsidP="005C491A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73F6C741" w14:textId="5193F0D4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33,929 </w:t>
            </w:r>
          </w:p>
        </w:tc>
        <w:tc>
          <w:tcPr>
            <w:tcW w:w="93" w:type="dxa"/>
          </w:tcPr>
          <w:p w14:paraId="5D4702F8" w14:textId="77777777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0849D5C4" w14:textId="103D2C3B" w:rsidR="00147D63" w:rsidRPr="00C327F6" w:rsidRDefault="00147D63" w:rsidP="005C491A">
            <w:pPr>
              <w:tabs>
                <w:tab w:val="decimal" w:pos="1265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544 </w:t>
            </w:r>
          </w:p>
        </w:tc>
        <w:tc>
          <w:tcPr>
            <w:tcW w:w="93" w:type="dxa"/>
          </w:tcPr>
          <w:p w14:paraId="139A6260" w14:textId="77777777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24BCA9C2" w14:textId="5426778C" w:rsidR="00147D63" w:rsidRPr="00C327F6" w:rsidRDefault="00147D63" w:rsidP="005C491A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37,223 </w:t>
            </w:r>
          </w:p>
        </w:tc>
      </w:tr>
      <w:tr w:rsidR="004D5290" w:rsidRPr="00C327F6" w14:paraId="0D4AFE7E" w14:textId="77777777" w:rsidTr="00C962F8">
        <w:trPr>
          <w:trHeight w:val="324"/>
        </w:trPr>
        <w:tc>
          <w:tcPr>
            <w:tcW w:w="3690" w:type="dxa"/>
            <w:vAlign w:val="bottom"/>
          </w:tcPr>
          <w:p w14:paraId="691F0F28" w14:textId="5B0BC5C4" w:rsidR="00147D63" w:rsidRPr="00C327F6" w:rsidRDefault="00147D63" w:rsidP="00147D63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21" w:type="dxa"/>
            <w:vAlign w:val="bottom"/>
          </w:tcPr>
          <w:p w14:paraId="6A4D5592" w14:textId="77777777" w:rsidR="00147D63" w:rsidRPr="00C327F6" w:rsidRDefault="00147D63" w:rsidP="00147D6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33D8BA73" w14:textId="374FD3F5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12 </w:t>
            </w:r>
          </w:p>
        </w:tc>
        <w:tc>
          <w:tcPr>
            <w:tcW w:w="136" w:type="dxa"/>
          </w:tcPr>
          <w:p w14:paraId="1C75A3A6" w14:textId="77777777" w:rsidR="00147D63" w:rsidRPr="00C327F6" w:rsidRDefault="00147D63" w:rsidP="005C491A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6813D0EC" w14:textId="338AD4DA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108 </w:t>
            </w:r>
          </w:p>
        </w:tc>
        <w:tc>
          <w:tcPr>
            <w:tcW w:w="93" w:type="dxa"/>
          </w:tcPr>
          <w:p w14:paraId="5B42E1B9" w14:textId="77777777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2FDA56F1" w14:textId="15D67C7F" w:rsidR="00147D63" w:rsidRPr="00C327F6" w:rsidRDefault="00147D63" w:rsidP="005C491A">
            <w:pPr>
              <w:tabs>
                <w:tab w:val="decimal" w:pos="95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17 </w:t>
            </w:r>
          </w:p>
        </w:tc>
        <w:tc>
          <w:tcPr>
            <w:tcW w:w="93" w:type="dxa"/>
          </w:tcPr>
          <w:p w14:paraId="66462222" w14:textId="77777777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2B98503D" w14:textId="1EEB92D6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137 </w:t>
            </w:r>
          </w:p>
        </w:tc>
      </w:tr>
      <w:tr w:rsidR="004D5290" w:rsidRPr="00C327F6" w14:paraId="2AAB6F7E" w14:textId="77777777" w:rsidTr="00C962F8">
        <w:trPr>
          <w:trHeight w:val="324"/>
        </w:trPr>
        <w:tc>
          <w:tcPr>
            <w:tcW w:w="3690" w:type="dxa"/>
            <w:vAlign w:val="bottom"/>
          </w:tcPr>
          <w:p w14:paraId="1111E272" w14:textId="249D1D4B" w:rsidR="00147D63" w:rsidRPr="00C327F6" w:rsidRDefault="00147D63" w:rsidP="00147D63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1" w:type="dxa"/>
            <w:vAlign w:val="bottom"/>
          </w:tcPr>
          <w:p w14:paraId="1ADFA7A1" w14:textId="77777777" w:rsidR="00147D63" w:rsidRPr="00C327F6" w:rsidRDefault="00147D63" w:rsidP="00147D6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112E9765" w14:textId="0C8333F3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10,917 </w:t>
            </w:r>
          </w:p>
        </w:tc>
        <w:tc>
          <w:tcPr>
            <w:tcW w:w="136" w:type="dxa"/>
          </w:tcPr>
          <w:p w14:paraId="4372B13E" w14:textId="77777777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2206702A" w14:textId="70146EE2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56,527 </w:t>
            </w:r>
          </w:p>
        </w:tc>
        <w:tc>
          <w:tcPr>
            <w:tcW w:w="93" w:type="dxa"/>
          </w:tcPr>
          <w:p w14:paraId="6C09D086" w14:textId="77777777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4F9199A4" w14:textId="6072DC4A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82,222 </w:t>
            </w:r>
          </w:p>
        </w:tc>
        <w:tc>
          <w:tcPr>
            <w:tcW w:w="93" w:type="dxa"/>
          </w:tcPr>
          <w:p w14:paraId="1FC01740" w14:textId="77777777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2748B098" w14:textId="4E6CD86F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149,666 </w:t>
            </w:r>
          </w:p>
        </w:tc>
      </w:tr>
      <w:tr w:rsidR="004D5290" w:rsidRPr="00C327F6" w14:paraId="10762F33" w14:textId="77777777" w:rsidTr="00C962F8">
        <w:trPr>
          <w:trHeight w:val="324"/>
        </w:trPr>
        <w:tc>
          <w:tcPr>
            <w:tcW w:w="3690" w:type="dxa"/>
            <w:vAlign w:val="bottom"/>
          </w:tcPr>
          <w:p w14:paraId="0DE0F810" w14:textId="4B49FFFE" w:rsidR="00147D63" w:rsidRPr="00C327F6" w:rsidRDefault="00147D63" w:rsidP="00147D63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1" w:type="dxa"/>
            <w:vAlign w:val="bottom"/>
          </w:tcPr>
          <w:p w14:paraId="32AB6E0E" w14:textId="77777777" w:rsidR="00147D63" w:rsidRPr="00C327F6" w:rsidRDefault="00147D63" w:rsidP="00147D6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5A9DFA2" w14:textId="206CB1DE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36" w:type="dxa"/>
          </w:tcPr>
          <w:p w14:paraId="10F52DCF" w14:textId="77777777" w:rsidR="00147D63" w:rsidRPr="00C327F6" w:rsidRDefault="00147D63" w:rsidP="005C491A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8EB1DAA" w14:textId="5AEEBD13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211 </w:t>
            </w:r>
          </w:p>
        </w:tc>
        <w:tc>
          <w:tcPr>
            <w:tcW w:w="93" w:type="dxa"/>
          </w:tcPr>
          <w:p w14:paraId="5EDDD6D3" w14:textId="77777777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7F875535" w14:textId="317A0004" w:rsidR="00147D63" w:rsidRPr="00C327F6" w:rsidRDefault="00147D63" w:rsidP="005C491A">
            <w:pPr>
              <w:tabs>
                <w:tab w:val="decimal" w:pos="95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17 </w:t>
            </w:r>
          </w:p>
        </w:tc>
        <w:tc>
          <w:tcPr>
            <w:tcW w:w="93" w:type="dxa"/>
          </w:tcPr>
          <w:p w14:paraId="05DCDC6D" w14:textId="77777777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500F2FB" w14:textId="40B7F91C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228 </w:t>
            </w:r>
          </w:p>
        </w:tc>
      </w:tr>
      <w:tr w:rsidR="004D5290" w:rsidRPr="00C327F6" w14:paraId="65A3BF6F" w14:textId="77777777" w:rsidTr="00A63AC1">
        <w:trPr>
          <w:trHeight w:val="324"/>
        </w:trPr>
        <w:tc>
          <w:tcPr>
            <w:tcW w:w="3690" w:type="dxa"/>
            <w:vAlign w:val="bottom"/>
          </w:tcPr>
          <w:p w14:paraId="20FD6ADB" w14:textId="48ED19D6" w:rsidR="00147D63" w:rsidRPr="00C327F6" w:rsidRDefault="00147D63" w:rsidP="00147D63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" w:type="dxa"/>
            <w:vAlign w:val="bottom"/>
          </w:tcPr>
          <w:p w14:paraId="52FF79E0" w14:textId="77777777" w:rsidR="00147D63" w:rsidRPr="00C327F6" w:rsidRDefault="00147D63" w:rsidP="00147D6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2DF37A37" w14:textId="09AA666F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/>
                <w:b/>
                <w:bCs/>
                <w:sz w:val="28"/>
                <w:szCs w:val="28"/>
              </w:rPr>
              <w:t>110,</w:t>
            </w:r>
            <w:r w:rsidR="00C044D7" w:rsidRPr="00C327F6">
              <w:rPr>
                <w:rFonts w:asciiTheme="majorBidi" w:hAnsiTheme="majorBidi"/>
                <w:b/>
                <w:bCs/>
                <w:sz w:val="28"/>
                <w:szCs w:val="28"/>
              </w:rPr>
              <w:t>495</w:t>
            </w:r>
            <w:r w:rsidRPr="00C327F6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6" w:type="dxa"/>
          </w:tcPr>
          <w:p w14:paraId="70A462C6" w14:textId="77777777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6D6E3B1D" w14:textId="13D86E2D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100,267 </w:t>
            </w:r>
          </w:p>
        </w:tc>
        <w:tc>
          <w:tcPr>
            <w:tcW w:w="93" w:type="dxa"/>
          </w:tcPr>
          <w:p w14:paraId="38DECB09" w14:textId="77777777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561FE9B7" w14:textId="305F59F8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104,917 </w:t>
            </w:r>
          </w:p>
        </w:tc>
        <w:tc>
          <w:tcPr>
            <w:tcW w:w="93" w:type="dxa"/>
          </w:tcPr>
          <w:p w14:paraId="2155FC55" w14:textId="77777777" w:rsidR="00147D63" w:rsidRPr="00C327F6" w:rsidRDefault="00147D63" w:rsidP="005C491A">
            <w:pPr>
              <w:spacing w:line="240" w:lineRule="auto"/>
              <w:ind w:right="144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7ABDFD1A" w14:textId="51F646D0" w:rsidR="00147D63" w:rsidRPr="00C327F6" w:rsidRDefault="00147D63" w:rsidP="005C491A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/>
                <w:b/>
                <w:bCs/>
                <w:sz w:val="28"/>
                <w:szCs w:val="28"/>
              </w:rPr>
              <w:t>315,</w:t>
            </w:r>
            <w:r w:rsidR="00C044D7" w:rsidRPr="00C327F6">
              <w:rPr>
                <w:rFonts w:asciiTheme="majorBidi" w:hAnsiTheme="majorBidi"/>
                <w:b/>
                <w:bCs/>
                <w:sz w:val="28"/>
                <w:szCs w:val="28"/>
              </w:rPr>
              <w:t>679</w:t>
            </w:r>
          </w:p>
        </w:tc>
      </w:tr>
      <w:tr w:rsidR="004D5290" w:rsidRPr="00C327F6" w14:paraId="1A548237" w14:textId="77777777" w:rsidTr="00FD569E">
        <w:trPr>
          <w:trHeight w:val="134"/>
        </w:trPr>
        <w:tc>
          <w:tcPr>
            <w:tcW w:w="3690" w:type="dxa"/>
            <w:vAlign w:val="bottom"/>
          </w:tcPr>
          <w:p w14:paraId="55F4023B" w14:textId="77777777" w:rsidR="00980ECF" w:rsidRPr="00FD569E" w:rsidRDefault="00980ECF" w:rsidP="009733C2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1" w:type="dxa"/>
            <w:vAlign w:val="bottom"/>
          </w:tcPr>
          <w:p w14:paraId="49205BAE" w14:textId="77777777" w:rsidR="000E0468" w:rsidRPr="00FD569E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  <w:vAlign w:val="bottom"/>
          </w:tcPr>
          <w:p w14:paraId="796A0650" w14:textId="77777777" w:rsidR="000E0468" w:rsidRPr="00FD569E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  <w:vAlign w:val="bottom"/>
          </w:tcPr>
          <w:p w14:paraId="73811EAD" w14:textId="77777777" w:rsidR="000E0468" w:rsidRPr="00FD569E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  <w:vAlign w:val="bottom"/>
          </w:tcPr>
          <w:p w14:paraId="3B82B72D" w14:textId="77777777" w:rsidR="000E0468" w:rsidRPr="00FD569E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" w:type="dxa"/>
            <w:vAlign w:val="bottom"/>
          </w:tcPr>
          <w:p w14:paraId="20BA1B95" w14:textId="77777777" w:rsidR="000E0468" w:rsidRPr="00FD569E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1EC0DBA1" w14:textId="77777777" w:rsidR="000E0468" w:rsidRPr="00FD569E" w:rsidRDefault="000E0468" w:rsidP="00E52A14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" w:type="dxa"/>
            <w:vAlign w:val="bottom"/>
          </w:tcPr>
          <w:p w14:paraId="67B66150" w14:textId="77777777" w:rsidR="000E0468" w:rsidRPr="00FD569E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5AC0323F" w14:textId="77777777" w:rsidR="000E0468" w:rsidRPr="00FD569E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D5290" w:rsidRPr="00C327F6" w14:paraId="4D912DEF" w14:textId="77777777" w:rsidTr="000C247B">
        <w:trPr>
          <w:trHeight w:val="153"/>
        </w:trPr>
        <w:tc>
          <w:tcPr>
            <w:tcW w:w="3690" w:type="dxa"/>
          </w:tcPr>
          <w:p w14:paraId="1BFEC04F" w14:textId="200A698B" w:rsidR="000C247B" w:rsidRPr="00C327F6" w:rsidRDefault="00BD2F2E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21" w:type="dxa"/>
          </w:tcPr>
          <w:p w14:paraId="17245ABD" w14:textId="77777777" w:rsidR="000C247B" w:rsidRPr="00C327F6" w:rsidRDefault="000C247B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8B9B570" w14:textId="77777777" w:rsidR="000C247B" w:rsidRPr="00C327F6" w:rsidRDefault="000C247B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dxa"/>
          </w:tcPr>
          <w:p w14:paraId="37726D0B" w14:textId="77777777" w:rsidR="000C247B" w:rsidRPr="00C327F6" w:rsidRDefault="000C247B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BCE134A" w14:textId="77777777" w:rsidR="000C247B" w:rsidRPr="00C327F6" w:rsidRDefault="000C247B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6BC6E4FB" w14:textId="77777777" w:rsidR="000C247B" w:rsidRPr="00C327F6" w:rsidRDefault="000C247B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484B6EFD" w14:textId="77777777" w:rsidR="000C247B" w:rsidRPr="00C327F6" w:rsidRDefault="000C247B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10EDB8DA" w14:textId="77777777" w:rsidR="000C247B" w:rsidRPr="00C327F6" w:rsidRDefault="000C247B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0AD94DFA" w14:textId="77777777" w:rsidR="000C247B" w:rsidRPr="00C327F6" w:rsidRDefault="000C247B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D5290" w:rsidRPr="00C327F6" w14:paraId="6446A94F" w14:textId="77777777" w:rsidTr="000C247B">
        <w:trPr>
          <w:trHeight w:val="153"/>
        </w:trPr>
        <w:tc>
          <w:tcPr>
            <w:tcW w:w="3690" w:type="dxa"/>
          </w:tcPr>
          <w:p w14:paraId="48D51234" w14:textId="177B7690" w:rsidR="000E0468" w:rsidRPr="00C327F6" w:rsidRDefault="000E0468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21" w:type="dxa"/>
          </w:tcPr>
          <w:p w14:paraId="70670D24" w14:textId="77777777" w:rsidR="000E0468" w:rsidRPr="00C327F6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</w:tcPr>
          <w:p w14:paraId="3C701F41" w14:textId="77777777" w:rsidR="000E0468" w:rsidRPr="00C327F6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dxa"/>
          </w:tcPr>
          <w:p w14:paraId="346BE026" w14:textId="77777777" w:rsidR="000E0468" w:rsidRPr="00C327F6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</w:tcPr>
          <w:p w14:paraId="2982DBFC" w14:textId="77777777" w:rsidR="000E0468" w:rsidRPr="00C327F6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1C3E25A5" w14:textId="77777777" w:rsidR="000E0468" w:rsidRPr="00C327F6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1736EF47" w14:textId="77777777" w:rsidR="000E0468" w:rsidRPr="00C327F6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31864372" w14:textId="77777777" w:rsidR="000E0468" w:rsidRPr="00C327F6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06D63F4A" w14:textId="77777777" w:rsidR="000E0468" w:rsidRPr="00C327F6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D5290" w:rsidRPr="00C327F6" w14:paraId="4BE1EC3A" w14:textId="77777777" w:rsidTr="000C247B">
        <w:trPr>
          <w:trHeight w:val="153"/>
        </w:trPr>
        <w:tc>
          <w:tcPr>
            <w:tcW w:w="3690" w:type="dxa"/>
          </w:tcPr>
          <w:p w14:paraId="2854A87A" w14:textId="3A6F9FCC" w:rsidR="000E0468" w:rsidRPr="00C327F6" w:rsidRDefault="000E0468" w:rsidP="0076688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กระแสเงินสดรับจาก</w:t>
            </w:r>
          </w:p>
        </w:tc>
        <w:tc>
          <w:tcPr>
            <w:tcW w:w="21" w:type="dxa"/>
          </w:tcPr>
          <w:p w14:paraId="1333E381" w14:textId="77777777" w:rsidR="000E0468" w:rsidRPr="00C327F6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</w:tcPr>
          <w:p w14:paraId="48AB985D" w14:textId="77777777" w:rsidR="000E0468" w:rsidRPr="00C327F6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dxa"/>
          </w:tcPr>
          <w:p w14:paraId="7A011314" w14:textId="77777777" w:rsidR="000E0468" w:rsidRPr="00C327F6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</w:tcPr>
          <w:p w14:paraId="1645EAAB" w14:textId="77777777" w:rsidR="000E0468" w:rsidRPr="00C327F6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1348541A" w14:textId="77777777" w:rsidR="000E0468" w:rsidRPr="00C327F6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58CF22D7" w14:textId="77777777" w:rsidR="000E0468" w:rsidRPr="00C327F6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1D787131" w14:textId="77777777" w:rsidR="000E0468" w:rsidRPr="00C327F6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309B2B89" w14:textId="77777777" w:rsidR="000E0468" w:rsidRPr="00C327F6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D5290" w:rsidRPr="00C327F6" w14:paraId="6DA5D170" w14:textId="77777777" w:rsidTr="000C247B">
        <w:trPr>
          <w:trHeight w:val="153"/>
        </w:trPr>
        <w:tc>
          <w:tcPr>
            <w:tcW w:w="3690" w:type="dxa"/>
          </w:tcPr>
          <w:p w14:paraId="6999C6E4" w14:textId="46853258" w:rsidR="004267B0" w:rsidRPr="00C327F6" w:rsidRDefault="004267B0" w:rsidP="003722C7">
            <w:pPr>
              <w:spacing w:line="240" w:lineRule="auto"/>
              <w:ind w:left="1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1" w:type="dxa"/>
          </w:tcPr>
          <w:p w14:paraId="259723ED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A04E7" w14:textId="3FAFB25B" w:rsidR="004267B0" w:rsidRPr="00C327F6" w:rsidRDefault="008707C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>4</w:t>
            </w:r>
            <w:r w:rsidR="00716CB6" w:rsidRPr="00C327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27F6">
              <w:rPr>
                <w:rFonts w:asciiTheme="majorBidi" w:hAnsiTheme="majorBidi"/>
                <w:sz w:val="28"/>
                <w:szCs w:val="28"/>
              </w:rPr>
              <w:t>370</w:t>
            </w:r>
          </w:p>
        </w:tc>
        <w:tc>
          <w:tcPr>
            <w:tcW w:w="136" w:type="dxa"/>
          </w:tcPr>
          <w:p w14:paraId="5CAAE889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7A8B6" w14:textId="47A55DFB" w:rsidR="004267B0" w:rsidRPr="00C327F6" w:rsidRDefault="008707C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>179</w:t>
            </w:r>
          </w:p>
        </w:tc>
        <w:tc>
          <w:tcPr>
            <w:tcW w:w="93" w:type="dxa"/>
          </w:tcPr>
          <w:p w14:paraId="720018E5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08C7EDAD" w14:textId="3A849F8D" w:rsidR="004267B0" w:rsidRPr="00C327F6" w:rsidRDefault="00716CB6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</w:tcPr>
          <w:p w14:paraId="78F5A949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C5281" w14:textId="09979971" w:rsidR="004267B0" w:rsidRPr="00C327F6" w:rsidRDefault="00716CB6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4,549</w:t>
            </w:r>
          </w:p>
        </w:tc>
      </w:tr>
      <w:tr w:rsidR="004D5290" w:rsidRPr="00C327F6" w14:paraId="716A7A05" w14:textId="77777777" w:rsidTr="000C247B">
        <w:trPr>
          <w:trHeight w:val="153"/>
        </w:trPr>
        <w:tc>
          <w:tcPr>
            <w:tcW w:w="3690" w:type="dxa"/>
          </w:tcPr>
          <w:p w14:paraId="27D4358A" w14:textId="5F185DB7" w:rsidR="004267B0" w:rsidRPr="00C327F6" w:rsidRDefault="004267B0" w:rsidP="003722C7">
            <w:pPr>
              <w:spacing w:line="240" w:lineRule="auto"/>
              <w:ind w:left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1" w:type="dxa"/>
          </w:tcPr>
          <w:p w14:paraId="693D6BC0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BA1CD" w14:textId="6E89C041" w:rsidR="004267B0" w:rsidRPr="00C327F6" w:rsidRDefault="008707C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>4</w:t>
            </w:r>
            <w:r w:rsidR="00716CB6" w:rsidRPr="00C327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27F6">
              <w:rPr>
                <w:rFonts w:asciiTheme="majorBidi" w:hAnsiTheme="majorBidi"/>
                <w:sz w:val="28"/>
                <w:szCs w:val="28"/>
              </w:rPr>
              <w:t>054</w:t>
            </w:r>
          </w:p>
        </w:tc>
        <w:tc>
          <w:tcPr>
            <w:tcW w:w="136" w:type="dxa"/>
          </w:tcPr>
          <w:p w14:paraId="7A5B3BBE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FD50C" w14:textId="38783D29" w:rsidR="004267B0" w:rsidRPr="00C327F6" w:rsidRDefault="008707C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>33</w:t>
            </w:r>
            <w:r w:rsidR="00716CB6" w:rsidRPr="00C327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27F6">
              <w:rPr>
                <w:rFonts w:asciiTheme="majorBidi" w:hAnsiTheme="majorBidi"/>
                <w:sz w:val="28"/>
                <w:szCs w:val="28"/>
              </w:rPr>
              <w:t>844</w:t>
            </w:r>
          </w:p>
        </w:tc>
        <w:tc>
          <w:tcPr>
            <w:tcW w:w="93" w:type="dxa"/>
          </w:tcPr>
          <w:p w14:paraId="0F6CEBEE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60A3B046" w14:textId="20CBCB0C" w:rsidR="004267B0" w:rsidRPr="00C327F6" w:rsidRDefault="008707C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>46</w:t>
            </w:r>
            <w:r w:rsidR="00716CB6" w:rsidRPr="00C327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27F6">
              <w:rPr>
                <w:rFonts w:asciiTheme="majorBidi" w:hAnsiTheme="majorBidi"/>
                <w:sz w:val="28"/>
                <w:szCs w:val="28"/>
              </w:rPr>
              <w:t>848</w:t>
            </w:r>
          </w:p>
        </w:tc>
        <w:tc>
          <w:tcPr>
            <w:tcW w:w="93" w:type="dxa"/>
          </w:tcPr>
          <w:p w14:paraId="02AE4AB8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52DC9" w14:textId="30645B1C" w:rsidR="004267B0" w:rsidRPr="00C327F6" w:rsidRDefault="00716CB6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84,746</w:t>
            </w:r>
          </w:p>
        </w:tc>
      </w:tr>
      <w:tr w:rsidR="004D5290" w:rsidRPr="00C327F6" w14:paraId="0EA14F40" w14:textId="77777777" w:rsidTr="000C247B">
        <w:trPr>
          <w:trHeight w:val="153"/>
        </w:trPr>
        <w:tc>
          <w:tcPr>
            <w:tcW w:w="3690" w:type="dxa"/>
          </w:tcPr>
          <w:p w14:paraId="56570B00" w14:textId="34F0B99E" w:rsidR="0008682E" w:rsidRPr="00C327F6" w:rsidRDefault="0008682E" w:rsidP="0008682E">
            <w:pPr>
              <w:spacing w:line="240" w:lineRule="auto"/>
              <w:ind w:left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21" w:type="dxa"/>
          </w:tcPr>
          <w:p w14:paraId="1CAC3D70" w14:textId="77777777" w:rsidR="0008682E" w:rsidRPr="00C327F6" w:rsidRDefault="0008682E" w:rsidP="0008682E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16BDC3F6" w14:textId="35100665" w:rsidR="0008682E" w:rsidRPr="00C327F6" w:rsidRDefault="008707C0" w:rsidP="0008682E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 w:hint="cs"/>
                <w:sz w:val="28"/>
                <w:szCs w:val="28"/>
              </w:rPr>
              <w:t>109</w:t>
            </w:r>
          </w:p>
        </w:tc>
        <w:tc>
          <w:tcPr>
            <w:tcW w:w="136" w:type="dxa"/>
            <w:vAlign w:val="bottom"/>
          </w:tcPr>
          <w:p w14:paraId="091378C8" w14:textId="77777777" w:rsidR="0008682E" w:rsidRPr="00C327F6" w:rsidRDefault="0008682E" w:rsidP="0008682E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4B0D3DEA" w14:textId="116806FA" w:rsidR="0008682E" w:rsidRPr="00C327F6" w:rsidRDefault="0008682E" w:rsidP="0008682E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vAlign w:val="bottom"/>
          </w:tcPr>
          <w:p w14:paraId="560D08C2" w14:textId="77777777" w:rsidR="0008682E" w:rsidRPr="00C327F6" w:rsidRDefault="0008682E" w:rsidP="0008682E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4D15D0A5" w14:textId="5EE06867" w:rsidR="0008682E" w:rsidRPr="00C327F6" w:rsidRDefault="0008682E" w:rsidP="0008682E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vAlign w:val="bottom"/>
          </w:tcPr>
          <w:p w14:paraId="58F21F6F" w14:textId="77777777" w:rsidR="0008682E" w:rsidRPr="00C327F6" w:rsidRDefault="0008682E" w:rsidP="0008682E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5BACC8D4" w14:textId="10C27718" w:rsidR="0008682E" w:rsidRPr="00C327F6" w:rsidRDefault="008707C0" w:rsidP="0008682E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 w:hint="cs"/>
                <w:sz w:val="28"/>
                <w:szCs w:val="28"/>
              </w:rPr>
              <w:t>109</w:t>
            </w:r>
          </w:p>
        </w:tc>
      </w:tr>
      <w:tr w:rsidR="004D5290" w:rsidRPr="00C327F6" w14:paraId="004F83A9" w14:textId="77777777" w:rsidTr="000C247B">
        <w:trPr>
          <w:trHeight w:val="153"/>
        </w:trPr>
        <w:tc>
          <w:tcPr>
            <w:tcW w:w="3690" w:type="dxa"/>
          </w:tcPr>
          <w:p w14:paraId="3F2D1008" w14:textId="7F4B53E4" w:rsidR="004267B0" w:rsidRPr="00C327F6" w:rsidRDefault="004267B0" w:rsidP="004267B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1" w:type="dxa"/>
          </w:tcPr>
          <w:p w14:paraId="548DD970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111" w:type="dxa"/>
          </w:tcPr>
          <w:p w14:paraId="60DB76C7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6" w:type="dxa"/>
          </w:tcPr>
          <w:p w14:paraId="5E688902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162" w:type="dxa"/>
          </w:tcPr>
          <w:p w14:paraId="6B5CEDF6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" w:type="dxa"/>
            <w:vAlign w:val="bottom"/>
          </w:tcPr>
          <w:p w14:paraId="6721E735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167" w:type="dxa"/>
          </w:tcPr>
          <w:p w14:paraId="1AAFCB60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" w:type="dxa"/>
            <w:vAlign w:val="bottom"/>
          </w:tcPr>
          <w:p w14:paraId="6519E3A9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167" w:type="dxa"/>
          </w:tcPr>
          <w:p w14:paraId="2D3FB6AB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4D5290" w:rsidRPr="00C327F6" w14:paraId="67927AAE" w14:textId="77777777" w:rsidTr="000C247B">
        <w:trPr>
          <w:trHeight w:val="153"/>
        </w:trPr>
        <w:tc>
          <w:tcPr>
            <w:tcW w:w="3690" w:type="dxa"/>
          </w:tcPr>
          <w:p w14:paraId="642C206F" w14:textId="263C2C60" w:rsidR="004267B0" w:rsidRPr="00C327F6" w:rsidRDefault="004267B0" w:rsidP="004267B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กระแสเงินสดจ่ายจาก</w:t>
            </w:r>
          </w:p>
        </w:tc>
        <w:tc>
          <w:tcPr>
            <w:tcW w:w="21" w:type="dxa"/>
          </w:tcPr>
          <w:p w14:paraId="720B6B2F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</w:tcPr>
          <w:p w14:paraId="3B1BCEB4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dxa"/>
          </w:tcPr>
          <w:p w14:paraId="34D5A722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</w:tcPr>
          <w:p w14:paraId="037991BB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  <w:vAlign w:val="bottom"/>
          </w:tcPr>
          <w:p w14:paraId="69D86642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2DD7DC14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  <w:vAlign w:val="bottom"/>
          </w:tcPr>
          <w:p w14:paraId="4D22A689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455BA33F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D5290" w:rsidRPr="00C327F6" w14:paraId="762BE3A8" w14:textId="77777777" w:rsidTr="000C247B">
        <w:trPr>
          <w:trHeight w:val="153"/>
        </w:trPr>
        <w:tc>
          <w:tcPr>
            <w:tcW w:w="3690" w:type="dxa"/>
          </w:tcPr>
          <w:p w14:paraId="4DC5C1A1" w14:textId="44031DE9" w:rsidR="004267B0" w:rsidRPr="00C327F6" w:rsidRDefault="004267B0" w:rsidP="003722C7">
            <w:pPr>
              <w:spacing w:line="240" w:lineRule="auto"/>
              <w:ind w:left="17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1" w:type="dxa"/>
          </w:tcPr>
          <w:p w14:paraId="06C6FC44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862EB" w14:textId="1C8D414E" w:rsidR="004267B0" w:rsidRPr="00C327F6" w:rsidRDefault="00716CB6" w:rsidP="00EB2B0C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(4,328)</w:t>
            </w:r>
          </w:p>
        </w:tc>
        <w:tc>
          <w:tcPr>
            <w:tcW w:w="136" w:type="dxa"/>
            <w:vAlign w:val="bottom"/>
          </w:tcPr>
          <w:p w14:paraId="14879D47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6058" w14:textId="181307CE" w:rsidR="004267B0" w:rsidRPr="00C327F6" w:rsidRDefault="00716CB6" w:rsidP="00EB2B0C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(176)</w:t>
            </w:r>
          </w:p>
        </w:tc>
        <w:tc>
          <w:tcPr>
            <w:tcW w:w="93" w:type="dxa"/>
            <w:vAlign w:val="bottom"/>
          </w:tcPr>
          <w:p w14:paraId="49E1E89C" w14:textId="77777777" w:rsidR="004267B0" w:rsidRPr="00C327F6" w:rsidRDefault="004267B0" w:rsidP="00EB2B0C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7AA57DF0" w14:textId="35142687" w:rsidR="004267B0" w:rsidRPr="00C327F6" w:rsidRDefault="00716CB6" w:rsidP="00436D87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vAlign w:val="bottom"/>
          </w:tcPr>
          <w:p w14:paraId="39DD5527" w14:textId="77777777" w:rsidR="004267B0" w:rsidRPr="00C327F6" w:rsidRDefault="004267B0" w:rsidP="00EB2B0C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88178" w14:textId="70959222" w:rsidR="004267B0" w:rsidRPr="00C327F6" w:rsidRDefault="00716CB6" w:rsidP="00EB2B0C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(4,504)</w:t>
            </w:r>
          </w:p>
        </w:tc>
      </w:tr>
      <w:tr w:rsidR="004D5290" w:rsidRPr="00C327F6" w14:paraId="29F0AD22" w14:textId="77777777" w:rsidTr="000C247B">
        <w:trPr>
          <w:trHeight w:val="153"/>
        </w:trPr>
        <w:tc>
          <w:tcPr>
            <w:tcW w:w="3690" w:type="dxa"/>
          </w:tcPr>
          <w:p w14:paraId="3C9BF677" w14:textId="46123273" w:rsidR="004267B0" w:rsidRPr="00C327F6" w:rsidRDefault="004267B0" w:rsidP="003722C7">
            <w:pPr>
              <w:spacing w:line="240" w:lineRule="auto"/>
              <w:ind w:left="17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1" w:type="dxa"/>
          </w:tcPr>
          <w:p w14:paraId="495AF089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AA34B" w14:textId="5D9C53BB" w:rsidR="004267B0" w:rsidRPr="00C327F6" w:rsidRDefault="00716CB6" w:rsidP="00EB2B0C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(2,864)</w:t>
            </w:r>
          </w:p>
        </w:tc>
        <w:tc>
          <w:tcPr>
            <w:tcW w:w="136" w:type="dxa"/>
            <w:vAlign w:val="bottom"/>
          </w:tcPr>
          <w:p w14:paraId="38E740D3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EAA8F" w14:textId="45CDFAFA" w:rsidR="004267B0" w:rsidRPr="00C327F6" w:rsidRDefault="00716CB6" w:rsidP="00EB2B0C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(29,563)</w:t>
            </w:r>
          </w:p>
        </w:tc>
        <w:tc>
          <w:tcPr>
            <w:tcW w:w="93" w:type="dxa"/>
            <w:vAlign w:val="bottom"/>
          </w:tcPr>
          <w:p w14:paraId="39D1E380" w14:textId="77777777" w:rsidR="004267B0" w:rsidRPr="00C327F6" w:rsidRDefault="004267B0" w:rsidP="00EB2B0C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44117E24" w14:textId="2FE29239" w:rsidR="004267B0" w:rsidRPr="00C327F6" w:rsidRDefault="00716CB6" w:rsidP="00436D87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(45,027)</w:t>
            </w:r>
          </w:p>
        </w:tc>
        <w:tc>
          <w:tcPr>
            <w:tcW w:w="93" w:type="dxa"/>
            <w:vAlign w:val="bottom"/>
          </w:tcPr>
          <w:p w14:paraId="6E210058" w14:textId="77777777" w:rsidR="004267B0" w:rsidRPr="00C327F6" w:rsidRDefault="004267B0" w:rsidP="00EB2B0C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724F0" w14:textId="1787DB66" w:rsidR="004267B0" w:rsidRPr="00C327F6" w:rsidRDefault="00716CB6" w:rsidP="00EB2B0C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(77,454)</w:t>
            </w:r>
          </w:p>
        </w:tc>
      </w:tr>
      <w:tr w:rsidR="004D5290" w:rsidRPr="00C327F6" w14:paraId="321DD5D1" w14:textId="77777777" w:rsidTr="000C247B">
        <w:trPr>
          <w:trHeight w:val="153"/>
        </w:trPr>
        <w:tc>
          <w:tcPr>
            <w:tcW w:w="3690" w:type="dxa"/>
          </w:tcPr>
          <w:p w14:paraId="3BAD5B3A" w14:textId="482454FF" w:rsidR="0008682E" w:rsidRPr="00C327F6" w:rsidRDefault="0008682E" w:rsidP="0008682E">
            <w:pPr>
              <w:spacing w:line="240" w:lineRule="auto"/>
              <w:ind w:left="17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21" w:type="dxa"/>
          </w:tcPr>
          <w:p w14:paraId="5E40AE8B" w14:textId="77777777" w:rsidR="0008682E" w:rsidRPr="00C327F6" w:rsidRDefault="0008682E" w:rsidP="0008682E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7274EE86" w14:textId="6817D149" w:rsidR="0008682E" w:rsidRPr="00C327F6" w:rsidRDefault="0008682E" w:rsidP="0008682E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(356)</w:t>
            </w:r>
          </w:p>
        </w:tc>
        <w:tc>
          <w:tcPr>
            <w:tcW w:w="136" w:type="dxa"/>
            <w:vAlign w:val="bottom"/>
          </w:tcPr>
          <w:p w14:paraId="0AEF7754" w14:textId="77777777" w:rsidR="0008682E" w:rsidRPr="00C327F6" w:rsidRDefault="0008682E" w:rsidP="0008682E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1FC193AE" w14:textId="74C4D16E" w:rsidR="0008682E" w:rsidRPr="00C327F6" w:rsidRDefault="0008682E" w:rsidP="0008682E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vAlign w:val="bottom"/>
          </w:tcPr>
          <w:p w14:paraId="604B3C99" w14:textId="77777777" w:rsidR="0008682E" w:rsidRPr="00C327F6" w:rsidRDefault="0008682E" w:rsidP="0008682E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416090E0" w14:textId="3DA36917" w:rsidR="0008682E" w:rsidRPr="00C327F6" w:rsidRDefault="0008682E" w:rsidP="0008682E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vAlign w:val="bottom"/>
          </w:tcPr>
          <w:p w14:paraId="30A2AC4E" w14:textId="77777777" w:rsidR="0008682E" w:rsidRPr="00C327F6" w:rsidRDefault="0008682E" w:rsidP="0008682E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6BB8F863" w14:textId="41036236" w:rsidR="0008682E" w:rsidRPr="00C327F6" w:rsidRDefault="0008682E" w:rsidP="0008682E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(356)</w:t>
            </w:r>
          </w:p>
        </w:tc>
      </w:tr>
      <w:tr w:rsidR="004267B0" w:rsidRPr="00C327F6" w14:paraId="45D318AE" w14:textId="77777777" w:rsidTr="000C247B">
        <w:trPr>
          <w:trHeight w:val="153"/>
        </w:trPr>
        <w:tc>
          <w:tcPr>
            <w:tcW w:w="3690" w:type="dxa"/>
          </w:tcPr>
          <w:p w14:paraId="6A18FBAE" w14:textId="77777777" w:rsidR="004267B0" w:rsidRPr="00C327F6" w:rsidRDefault="004267B0" w:rsidP="004267B0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1" w:type="dxa"/>
          </w:tcPr>
          <w:p w14:paraId="458336EB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55DEA88A" w14:textId="6033EAED" w:rsidR="004267B0" w:rsidRPr="00C327F6" w:rsidRDefault="008707C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985</w:t>
            </w:r>
          </w:p>
        </w:tc>
        <w:tc>
          <w:tcPr>
            <w:tcW w:w="136" w:type="dxa"/>
          </w:tcPr>
          <w:p w14:paraId="59F4A7CC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19D62C02" w14:textId="7BD777A0" w:rsidR="004267B0" w:rsidRPr="00C327F6" w:rsidRDefault="0008682E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4,284</w:t>
            </w:r>
          </w:p>
        </w:tc>
        <w:tc>
          <w:tcPr>
            <w:tcW w:w="93" w:type="dxa"/>
          </w:tcPr>
          <w:p w14:paraId="4862F59C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177533F2" w14:textId="3DA5E499" w:rsidR="004267B0" w:rsidRPr="00C327F6" w:rsidRDefault="0008682E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1,821</w:t>
            </w:r>
          </w:p>
        </w:tc>
        <w:tc>
          <w:tcPr>
            <w:tcW w:w="93" w:type="dxa"/>
          </w:tcPr>
          <w:p w14:paraId="06568F54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41C536C6" w14:textId="17C31B9B" w:rsidR="004267B0" w:rsidRPr="00C327F6" w:rsidRDefault="0008682E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7,090</w:t>
            </w:r>
          </w:p>
        </w:tc>
      </w:tr>
    </w:tbl>
    <w:p w14:paraId="498DEAD4" w14:textId="647693E4" w:rsidR="00005F24" w:rsidRPr="00C327F6" w:rsidRDefault="00005F24">
      <w:pPr>
        <w:rPr>
          <w:sz w:val="10"/>
          <w:szCs w:val="10"/>
        </w:rPr>
      </w:pPr>
    </w:p>
    <w:tbl>
      <w:tblPr>
        <w:tblW w:w="864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21"/>
        <w:gridCol w:w="1111"/>
        <w:gridCol w:w="136"/>
        <w:gridCol w:w="1162"/>
        <w:gridCol w:w="93"/>
        <w:gridCol w:w="1167"/>
        <w:gridCol w:w="93"/>
        <w:gridCol w:w="1167"/>
      </w:tblGrid>
      <w:tr w:rsidR="004D5290" w:rsidRPr="00C327F6" w14:paraId="42755340" w14:textId="77777777" w:rsidTr="00F809E9">
        <w:trPr>
          <w:trHeight w:val="153"/>
          <w:tblHeader/>
        </w:trPr>
        <w:tc>
          <w:tcPr>
            <w:tcW w:w="3690" w:type="dxa"/>
          </w:tcPr>
          <w:p w14:paraId="1480B844" w14:textId="77777777" w:rsidR="00BD4E2D" w:rsidRPr="00C327F6" w:rsidRDefault="00BD4E2D" w:rsidP="00F809E9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8"/>
          </w:tcPr>
          <w:p w14:paraId="2929C4F2" w14:textId="77777777" w:rsidR="00BD4E2D" w:rsidRPr="00C327F6" w:rsidRDefault="00BD4E2D" w:rsidP="00F809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4D5290" w:rsidRPr="00C327F6" w14:paraId="13C8B103" w14:textId="77777777" w:rsidTr="00F809E9">
        <w:trPr>
          <w:trHeight w:val="153"/>
          <w:tblHeader/>
        </w:trPr>
        <w:tc>
          <w:tcPr>
            <w:tcW w:w="3690" w:type="dxa"/>
          </w:tcPr>
          <w:p w14:paraId="2A07A833" w14:textId="77777777" w:rsidR="00BD4E2D" w:rsidRPr="00C327F6" w:rsidRDefault="00BD4E2D" w:rsidP="00F809E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2CC803A" w14:textId="77777777" w:rsidR="00BD4E2D" w:rsidRPr="00C327F6" w:rsidRDefault="00BD4E2D" w:rsidP="00F809E9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1" w:type="dxa"/>
          </w:tcPr>
          <w:p w14:paraId="7A5FE06C" w14:textId="77777777" w:rsidR="00BD4E2D" w:rsidRPr="00C327F6" w:rsidRDefault="00BD4E2D" w:rsidP="00F809E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4B3187A5" w14:textId="77777777" w:rsidR="00BD4E2D" w:rsidRPr="00C327F6" w:rsidRDefault="00BD4E2D" w:rsidP="00F809E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136" w:type="dxa"/>
          </w:tcPr>
          <w:p w14:paraId="462DB1D0" w14:textId="77777777" w:rsidR="00BD4E2D" w:rsidRPr="00C327F6" w:rsidRDefault="00BD4E2D" w:rsidP="00F809E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620B4F7A" w14:textId="77777777" w:rsidR="00BD4E2D" w:rsidRPr="00C327F6" w:rsidRDefault="00BD4E2D" w:rsidP="00F809E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3" w:type="dxa"/>
            <w:vAlign w:val="bottom"/>
          </w:tcPr>
          <w:p w14:paraId="66F4F022" w14:textId="77777777" w:rsidR="00BD4E2D" w:rsidRPr="00C327F6" w:rsidRDefault="00BD4E2D" w:rsidP="00F809E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5DAD2902" w14:textId="77777777" w:rsidR="00BD4E2D" w:rsidRPr="00C327F6" w:rsidRDefault="00BD4E2D" w:rsidP="00F809E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3" w:type="dxa"/>
            <w:vAlign w:val="bottom"/>
          </w:tcPr>
          <w:p w14:paraId="570B17B4" w14:textId="77777777" w:rsidR="00BD4E2D" w:rsidRPr="00C327F6" w:rsidRDefault="00BD4E2D" w:rsidP="00F809E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5F993665" w14:textId="77777777" w:rsidR="00BD4E2D" w:rsidRPr="00C327F6" w:rsidRDefault="00BD4E2D" w:rsidP="00F809E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D5290" w:rsidRPr="00C327F6" w14:paraId="0D587D17" w14:textId="77777777" w:rsidTr="00F809E9">
        <w:trPr>
          <w:trHeight w:val="153"/>
          <w:tblHeader/>
        </w:trPr>
        <w:tc>
          <w:tcPr>
            <w:tcW w:w="3690" w:type="dxa"/>
          </w:tcPr>
          <w:p w14:paraId="153B7E49" w14:textId="77777777" w:rsidR="00BD4E2D" w:rsidRPr="00C327F6" w:rsidRDefault="00BD4E2D" w:rsidP="00F809E9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8"/>
          </w:tcPr>
          <w:p w14:paraId="266860DB" w14:textId="77777777" w:rsidR="00BD4E2D" w:rsidRPr="00C327F6" w:rsidRDefault="00BD4E2D" w:rsidP="00F809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327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C327F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D5290" w:rsidRPr="00C327F6" w14:paraId="5186E180" w14:textId="77777777" w:rsidTr="00F809E9">
        <w:trPr>
          <w:trHeight w:val="173"/>
        </w:trPr>
        <w:tc>
          <w:tcPr>
            <w:tcW w:w="3690" w:type="dxa"/>
          </w:tcPr>
          <w:p w14:paraId="16C3926E" w14:textId="7EEFAF63" w:rsidR="00BD4E2D" w:rsidRPr="00C327F6" w:rsidRDefault="00BD4E2D" w:rsidP="00F809E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21" w:type="dxa"/>
          </w:tcPr>
          <w:p w14:paraId="67D54CD7" w14:textId="77777777" w:rsidR="00BD4E2D" w:rsidRPr="00C327F6" w:rsidRDefault="00BD4E2D" w:rsidP="00F809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CF1CDDC" w14:textId="77777777" w:rsidR="00BD4E2D" w:rsidRPr="00C327F6" w:rsidRDefault="00BD4E2D" w:rsidP="00F809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dxa"/>
          </w:tcPr>
          <w:p w14:paraId="6373777E" w14:textId="77777777" w:rsidR="00BD4E2D" w:rsidRPr="00C327F6" w:rsidRDefault="00BD4E2D" w:rsidP="00F809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</w:tcPr>
          <w:p w14:paraId="5FBBFF4D" w14:textId="77777777" w:rsidR="00BD4E2D" w:rsidRPr="00C327F6" w:rsidRDefault="00BD4E2D" w:rsidP="00F809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4A3E27B4" w14:textId="77777777" w:rsidR="00BD4E2D" w:rsidRPr="00C327F6" w:rsidRDefault="00BD4E2D" w:rsidP="00F809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4D861276" w14:textId="77777777" w:rsidR="00BD4E2D" w:rsidRPr="00C327F6" w:rsidRDefault="00BD4E2D" w:rsidP="00F809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2B7F0C30" w14:textId="77777777" w:rsidR="00BD4E2D" w:rsidRPr="00C327F6" w:rsidRDefault="00BD4E2D" w:rsidP="00F809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440366AD" w14:textId="77777777" w:rsidR="00BD4E2D" w:rsidRPr="00C327F6" w:rsidRDefault="00BD4E2D" w:rsidP="00F809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D5290" w:rsidRPr="00C327F6" w14:paraId="10A00B27" w14:textId="77777777" w:rsidTr="00F809E9">
        <w:trPr>
          <w:trHeight w:val="153"/>
        </w:trPr>
        <w:tc>
          <w:tcPr>
            <w:tcW w:w="3690" w:type="dxa"/>
          </w:tcPr>
          <w:p w14:paraId="3E85BF7F" w14:textId="77777777" w:rsidR="00BD4E2D" w:rsidRPr="00C327F6" w:rsidRDefault="00BD4E2D" w:rsidP="00F809E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21" w:type="dxa"/>
          </w:tcPr>
          <w:p w14:paraId="2C10365E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</w:tcPr>
          <w:p w14:paraId="050275B7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dxa"/>
          </w:tcPr>
          <w:p w14:paraId="4A6A9E7C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</w:tcPr>
          <w:p w14:paraId="774ECCF1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251927D9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511A71B1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7E888689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569E43E8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D5290" w:rsidRPr="00C327F6" w14:paraId="3C4B795C" w14:textId="77777777" w:rsidTr="00F809E9">
        <w:trPr>
          <w:trHeight w:val="58"/>
        </w:trPr>
        <w:tc>
          <w:tcPr>
            <w:tcW w:w="3690" w:type="dxa"/>
            <w:vAlign w:val="bottom"/>
          </w:tcPr>
          <w:p w14:paraId="66D891E9" w14:textId="77777777" w:rsidR="00BD4E2D" w:rsidRPr="00C327F6" w:rsidRDefault="00BD4E2D" w:rsidP="00F809E9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1" w:type="dxa"/>
            <w:vAlign w:val="bottom"/>
          </w:tcPr>
          <w:p w14:paraId="1D628112" w14:textId="77777777" w:rsidR="00BD4E2D" w:rsidRPr="00C327F6" w:rsidRDefault="00BD4E2D" w:rsidP="00F809E9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6FE58D1" w14:textId="77777777" w:rsidR="00BD4E2D" w:rsidRPr="00C327F6" w:rsidRDefault="00BD4E2D" w:rsidP="00F809E9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1,120</w:t>
            </w:r>
          </w:p>
        </w:tc>
        <w:tc>
          <w:tcPr>
            <w:tcW w:w="136" w:type="dxa"/>
          </w:tcPr>
          <w:p w14:paraId="46A23C7E" w14:textId="77777777" w:rsidR="00BD4E2D" w:rsidRPr="00C327F6" w:rsidRDefault="00BD4E2D" w:rsidP="00F809E9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58F77D32" w14:textId="77777777" w:rsidR="00BD4E2D" w:rsidRPr="00C327F6" w:rsidRDefault="00BD4E2D" w:rsidP="00F809E9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</w:tcPr>
          <w:p w14:paraId="298AD5AF" w14:textId="77777777" w:rsidR="00BD4E2D" w:rsidRPr="00C327F6" w:rsidRDefault="00BD4E2D" w:rsidP="00F809E9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4E347157" w14:textId="77777777" w:rsidR="00BD4E2D" w:rsidRPr="00C327F6" w:rsidRDefault="00BD4E2D" w:rsidP="00F809E9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93" w:type="dxa"/>
          </w:tcPr>
          <w:p w14:paraId="4CECFD7B" w14:textId="77777777" w:rsidR="00BD4E2D" w:rsidRPr="00C327F6" w:rsidRDefault="00BD4E2D" w:rsidP="00F809E9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3AC54095" w14:textId="77777777" w:rsidR="00BD4E2D" w:rsidRPr="00C327F6" w:rsidRDefault="00BD4E2D" w:rsidP="00F809E9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1,120</w:t>
            </w:r>
          </w:p>
        </w:tc>
      </w:tr>
      <w:tr w:rsidR="004D5290" w:rsidRPr="00C327F6" w14:paraId="0AB2A67E" w14:textId="77777777" w:rsidTr="00F809E9">
        <w:trPr>
          <w:trHeight w:val="324"/>
        </w:trPr>
        <w:tc>
          <w:tcPr>
            <w:tcW w:w="3690" w:type="dxa"/>
            <w:vAlign w:val="bottom"/>
          </w:tcPr>
          <w:p w14:paraId="367B811C" w14:textId="77777777" w:rsidR="00BD4E2D" w:rsidRPr="00C327F6" w:rsidRDefault="00BD4E2D" w:rsidP="00F809E9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1" w:type="dxa"/>
            <w:vAlign w:val="bottom"/>
          </w:tcPr>
          <w:p w14:paraId="3B14DBF9" w14:textId="77777777" w:rsidR="00BD4E2D" w:rsidRPr="00C327F6" w:rsidRDefault="00BD4E2D" w:rsidP="00F809E9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A47C044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62,154</w:t>
            </w:r>
          </w:p>
        </w:tc>
        <w:tc>
          <w:tcPr>
            <w:tcW w:w="136" w:type="dxa"/>
          </w:tcPr>
          <w:p w14:paraId="1DA7BE42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473A9D61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</w:tcPr>
          <w:p w14:paraId="2EB45CF1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585E670F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93" w:type="dxa"/>
          </w:tcPr>
          <w:p w14:paraId="38A49EAA" w14:textId="77777777" w:rsidR="00BD4E2D" w:rsidRPr="00C327F6" w:rsidRDefault="00BD4E2D" w:rsidP="00F809E9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1E67AF09" w14:textId="77777777" w:rsidR="00BD4E2D" w:rsidRPr="00C327F6" w:rsidRDefault="00BD4E2D" w:rsidP="00F809E9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62,154</w:t>
            </w:r>
          </w:p>
        </w:tc>
      </w:tr>
      <w:tr w:rsidR="004D5290" w:rsidRPr="00C327F6" w14:paraId="1879778E" w14:textId="77777777" w:rsidTr="00F809E9">
        <w:trPr>
          <w:trHeight w:val="324"/>
        </w:trPr>
        <w:tc>
          <w:tcPr>
            <w:tcW w:w="3690" w:type="dxa"/>
            <w:vAlign w:val="bottom"/>
          </w:tcPr>
          <w:p w14:paraId="02A9E86C" w14:textId="77777777" w:rsidR="00BD4E2D" w:rsidRPr="00C327F6" w:rsidRDefault="00BD4E2D" w:rsidP="00F809E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Pr="00C327F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1" w:type="dxa"/>
            <w:vAlign w:val="bottom"/>
          </w:tcPr>
          <w:p w14:paraId="4B4636FF" w14:textId="77777777" w:rsidR="00BD4E2D" w:rsidRPr="00C327F6" w:rsidRDefault="00BD4E2D" w:rsidP="00F809E9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FB8C495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16,005</w:t>
            </w:r>
          </w:p>
        </w:tc>
        <w:tc>
          <w:tcPr>
            <w:tcW w:w="136" w:type="dxa"/>
          </w:tcPr>
          <w:p w14:paraId="4E5A60D8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7C421AB4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</w:tcPr>
          <w:p w14:paraId="0F075C3C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286A328E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93" w:type="dxa"/>
          </w:tcPr>
          <w:p w14:paraId="0D223360" w14:textId="77777777" w:rsidR="00BD4E2D" w:rsidRPr="00C327F6" w:rsidRDefault="00BD4E2D" w:rsidP="00F809E9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7419AFC8" w14:textId="77777777" w:rsidR="00BD4E2D" w:rsidRPr="00C327F6" w:rsidRDefault="00BD4E2D" w:rsidP="00F809E9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16,005</w:t>
            </w:r>
          </w:p>
        </w:tc>
      </w:tr>
      <w:tr w:rsidR="004D5290" w:rsidRPr="00C327F6" w14:paraId="03CAAD4D" w14:textId="77777777" w:rsidTr="00F809E9">
        <w:trPr>
          <w:trHeight w:val="58"/>
        </w:trPr>
        <w:tc>
          <w:tcPr>
            <w:tcW w:w="3690" w:type="dxa"/>
            <w:vAlign w:val="bottom"/>
          </w:tcPr>
          <w:p w14:paraId="06EC4BA5" w14:textId="77777777" w:rsidR="00BD4E2D" w:rsidRPr="00C327F6" w:rsidRDefault="00BD4E2D" w:rsidP="00F809E9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เจ้าหนี้ผู้รับเหมาก่อสร้าง</w:t>
            </w:r>
          </w:p>
        </w:tc>
        <w:tc>
          <w:tcPr>
            <w:tcW w:w="21" w:type="dxa"/>
            <w:vAlign w:val="bottom"/>
          </w:tcPr>
          <w:p w14:paraId="321EB03D" w14:textId="77777777" w:rsidR="00BD4E2D" w:rsidRPr="00C327F6" w:rsidRDefault="00BD4E2D" w:rsidP="00F809E9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E5BEFF2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941</w:t>
            </w:r>
          </w:p>
        </w:tc>
        <w:tc>
          <w:tcPr>
            <w:tcW w:w="136" w:type="dxa"/>
          </w:tcPr>
          <w:p w14:paraId="08110450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0FDF2C09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</w:tcPr>
          <w:p w14:paraId="7FA906DE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12797C4B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93" w:type="dxa"/>
          </w:tcPr>
          <w:p w14:paraId="59A216A5" w14:textId="77777777" w:rsidR="00BD4E2D" w:rsidRPr="00C327F6" w:rsidRDefault="00BD4E2D" w:rsidP="00F809E9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3A4BAA22" w14:textId="77777777" w:rsidR="00BD4E2D" w:rsidRPr="00C327F6" w:rsidRDefault="00BD4E2D" w:rsidP="00F809E9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941</w:t>
            </w:r>
          </w:p>
        </w:tc>
      </w:tr>
      <w:tr w:rsidR="004D5290" w:rsidRPr="00C327F6" w14:paraId="4175B95F" w14:textId="77777777" w:rsidTr="00F809E9">
        <w:trPr>
          <w:trHeight w:val="58"/>
        </w:trPr>
        <w:tc>
          <w:tcPr>
            <w:tcW w:w="3690" w:type="dxa"/>
            <w:vAlign w:val="bottom"/>
          </w:tcPr>
          <w:p w14:paraId="11671960" w14:textId="77777777" w:rsidR="00BD4E2D" w:rsidRPr="00C327F6" w:rsidRDefault="00BD4E2D" w:rsidP="00F809E9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1" w:type="dxa"/>
            <w:vAlign w:val="bottom"/>
          </w:tcPr>
          <w:p w14:paraId="3B452668" w14:textId="77777777" w:rsidR="00BD4E2D" w:rsidRPr="00C327F6" w:rsidRDefault="00BD4E2D" w:rsidP="00F809E9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6DF35E7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3,679</w:t>
            </w:r>
          </w:p>
        </w:tc>
        <w:tc>
          <w:tcPr>
            <w:tcW w:w="136" w:type="dxa"/>
          </w:tcPr>
          <w:p w14:paraId="1C23BBC2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21E6B6FA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9,710</w:t>
            </w:r>
          </w:p>
        </w:tc>
        <w:tc>
          <w:tcPr>
            <w:tcW w:w="93" w:type="dxa"/>
          </w:tcPr>
          <w:p w14:paraId="2B0662D3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2F09EF80" w14:textId="77777777" w:rsidR="00BD4E2D" w:rsidRPr="00C327F6" w:rsidRDefault="00BD4E2D" w:rsidP="00F809E9">
            <w:pPr>
              <w:tabs>
                <w:tab w:val="decimal" w:pos="9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24,249 </w:t>
            </w:r>
          </w:p>
        </w:tc>
        <w:tc>
          <w:tcPr>
            <w:tcW w:w="93" w:type="dxa"/>
          </w:tcPr>
          <w:p w14:paraId="2B35D9D8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4BF2ECDD" w14:textId="77777777" w:rsidR="00BD4E2D" w:rsidRPr="00C327F6" w:rsidRDefault="00BD4E2D" w:rsidP="00F809E9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37,638</w:t>
            </w:r>
          </w:p>
        </w:tc>
      </w:tr>
      <w:tr w:rsidR="004D5290" w:rsidRPr="00C327F6" w14:paraId="319B8F31" w14:textId="77777777" w:rsidTr="00F809E9">
        <w:trPr>
          <w:trHeight w:val="324"/>
        </w:trPr>
        <w:tc>
          <w:tcPr>
            <w:tcW w:w="3690" w:type="dxa"/>
            <w:vAlign w:val="bottom"/>
          </w:tcPr>
          <w:p w14:paraId="5C55383E" w14:textId="77777777" w:rsidR="00BD4E2D" w:rsidRPr="00C327F6" w:rsidRDefault="00BD4E2D" w:rsidP="00F809E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1" w:type="dxa"/>
            <w:vAlign w:val="bottom"/>
          </w:tcPr>
          <w:p w14:paraId="4C5B8E58" w14:textId="77777777" w:rsidR="00BD4E2D" w:rsidRPr="00C327F6" w:rsidRDefault="00BD4E2D" w:rsidP="00F809E9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F70AE6B" w14:textId="77777777" w:rsidR="00BD4E2D" w:rsidRPr="00C327F6" w:rsidRDefault="00BD4E2D" w:rsidP="00F809E9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25,133</w:t>
            </w:r>
          </w:p>
        </w:tc>
        <w:tc>
          <w:tcPr>
            <w:tcW w:w="136" w:type="dxa"/>
          </w:tcPr>
          <w:p w14:paraId="50E020A7" w14:textId="77777777" w:rsidR="00BD4E2D" w:rsidRPr="00C327F6" w:rsidRDefault="00BD4E2D" w:rsidP="00F809E9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41518228" w14:textId="77777777" w:rsidR="00BD4E2D" w:rsidRPr="00C327F6" w:rsidRDefault="00BD4E2D" w:rsidP="00F809E9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80,255</w:t>
            </w:r>
          </w:p>
        </w:tc>
        <w:tc>
          <w:tcPr>
            <w:tcW w:w="93" w:type="dxa"/>
          </w:tcPr>
          <w:p w14:paraId="6EFB0A0D" w14:textId="77777777" w:rsidR="00BD4E2D" w:rsidRPr="00C327F6" w:rsidRDefault="00BD4E2D" w:rsidP="00F809E9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2FBD868A" w14:textId="77777777" w:rsidR="00BD4E2D" w:rsidRPr="00C327F6" w:rsidRDefault="00BD4E2D" w:rsidP="00F809E9">
            <w:pPr>
              <w:tabs>
                <w:tab w:val="decimal" w:pos="12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11,068 </w:t>
            </w:r>
          </w:p>
        </w:tc>
        <w:tc>
          <w:tcPr>
            <w:tcW w:w="93" w:type="dxa"/>
          </w:tcPr>
          <w:p w14:paraId="14DF32AE" w14:textId="77777777" w:rsidR="00BD4E2D" w:rsidRPr="00C327F6" w:rsidRDefault="00BD4E2D" w:rsidP="00F809E9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51A7E8D2" w14:textId="77777777" w:rsidR="00BD4E2D" w:rsidRPr="00C327F6" w:rsidRDefault="00BD4E2D" w:rsidP="00F809E9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116,456</w:t>
            </w:r>
          </w:p>
        </w:tc>
      </w:tr>
      <w:tr w:rsidR="004D5290" w:rsidRPr="00C327F6" w14:paraId="2814F259" w14:textId="77777777" w:rsidTr="00F809E9">
        <w:trPr>
          <w:trHeight w:val="324"/>
        </w:trPr>
        <w:tc>
          <w:tcPr>
            <w:tcW w:w="3690" w:type="dxa"/>
            <w:vAlign w:val="bottom"/>
          </w:tcPr>
          <w:p w14:paraId="37D1088B" w14:textId="77777777" w:rsidR="00BD4E2D" w:rsidRPr="00C327F6" w:rsidRDefault="00BD4E2D" w:rsidP="00F809E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21" w:type="dxa"/>
            <w:vAlign w:val="bottom"/>
          </w:tcPr>
          <w:p w14:paraId="694189BF" w14:textId="77777777" w:rsidR="00BD4E2D" w:rsidRPr="00C327F6" w:rsidRDefault="00BD4E2D" w:rsidP="00F809E9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124E48A5" w14:textId="77777777" w:rsidR="00BD4E2D" w:rsidRPr="00C327F6" w:rsidRDefault="00BD4E2D" w:rsidP="00F809E9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36" w:type="dxa"/>
          </w:tcPr>
          <w:p w14:paraId="604596C4" w14:textId="77777777" w:rsidR="00BD4E2D" w:rsidRPr="00C327F6" w:rsidRDefault="00BD4E2D" w:rsidP="00F809E9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68B5B937" w14:textId="77777777" w:rsidR="00BD4E2D" w:rsidRPr="00C327F6" w:rsidRDefault="00BD4E2D" w:rsidP="00F809E9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93" w:type="dxa"/>
          </w:tcPr>
          <w:p w14:paraId="1E8F4EEB" w14:textId="77777777" w:rsidR="00BD4E2D" w:rsidRPr="00C327F6" w:rsidRDefault="00BD4E2D" w:rsidP="00F809E9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7AD36256" w14:textId="77777777" w:rsidR="00BD4E2D" w:rsidRPr="00C327F6" w:rsidRDefault="00BD4E2D" w:rsidP="00F809E9">
            <w:pPr>
              <w:tabs>
                <w:tab w:val="decimal" w:pos="95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242 </w:t>
            </w:r>
          </w:p>
        </w:tc>
        <w:tc>
          <w:tcPr>
            <w:tcW w:w="93" w:type="dxa"/>
          </w:tcPr>
          <w:p w14:paraId="1A707CB3" w14:textId="77777777" w:rsidR="00BD4E2D" w:rsidRPr="00C327F6" w:rsidRDefault="00BD4E2D" w:rsidP="00F809E9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686C9174" w14:textId="77777777" w:rsidR="00BD4E2D" w:rsidRPr="00C327F6" w:rsidRDefault="00BD4E2D" w:rsidP="00F809E9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</w:tr>
      <w:tr w:rsidR="004D5290" w:rsidRPr="00C327F6" w14:paraId="0C77908F" w14:textId="77777777" w:rsidTr="00F809E9">
        <w:trPr>
          <w:trHeight w:val="324"/>
        </w:trPr>
        <w:tc>
          <w:tcPr>
            <w:tcW w:w="3690" w:type="dxa"/>
            <w:vAlign w:val="bottom"/>
          </w:tcPr>
          <w:p w14:paraId="46A206B1" w14:textId="77777777" w:rsidR="00BD4E2D" w:rsidRPr="00C327F6" w:rsidRDefault="00BD4E2D" w:rsidP="00F809E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1" w:type="dxa"/>
            <w:vAlign w:val="bottom"/>
          </w:tcPr>
          <w:p w14:paraId="50E77D48" w14:textId="77777777" w:rsidR="00BD4E2D" w:rsidRPr="00C327F6" w:rsidRDefault="00BD4E2D" w:rsidP="00F809E9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BBE09D9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4,253</w:t>
            </w:r>
          </w:p>
        </w:tc>
        <w:tc>
          <w:tcPr>
            <w:tcW w:w="136" w:type="dxa"/>
          </w:tcPr>
          <w:p w14:paraId="248CA9BE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4358A4AE" w14:textId="77777777" w:rsidR="00BD4E2D" w:rsidRPr="00C327F6" w:rsidRDefault="00BD4E2D" w:rsidP="00F809E9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62,969</w:t>
            </w:r>
          </w:p>
        </w:tc>
        <w:tc>
          <w:tcPr>
            <w:tcW w:w="93" w:type="dxa"/>
          </w:tcPr>
          <w:p w14:paraId="3AB28C11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6EB42E62" w14:textId="77777777" w:rsidR="00BD4E2D" w:rsidRPr="00C327F6" w:rsidRDefault="00BD4E2D" w:rsidP="00F809E9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101,179 </w:t>
            </w:r>
          </w:p>
        </w:tc>
        <w:tc>
          <w:tcPr>
            <w:tcW w:w="93" w:type="dxa"/>
          </w:tcPr>
          <w:p w14:paraId="11644703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4F04F6A9" w14:textId="77777777" w:rsidR="00BD4E2D" w:rsidRPr="00C327F6" w:rsidRDefault="00BD4E2D" w:rsidP="00F809E9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168,401</w:t>
            </w:r>
          </w:p>
        </w:tc>
      </w:tr>
      <w:tr w:rsidR="004D5290" w:rsidRPr="00C327F6" w14:paraId="727F8FB1" w14:textId="77777777" w:rsidTr="00F809E9">
        <w:trPr>
          <w:trHeight w:val="324"/>
        </w:trPr>
        <w:tc>
          <w:tcPr>
            <w:tcW w:w="3690" w:type="dxa"/>
            <w:vAlign w:val="bottom"/>
          </w:tcPr>
          <w:p w14:paraId="61F16549" w14:textId="77777777" w:rsidR="00BD4E2D" w:rsidRPr="00C327F6" w:rsidRDefault="00BD4E2D" w:rsidP="00F809E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1" w:type="dxa"/>
            <w:vAlign w:val="bottom"/>
          </w:tcPr>
          <w:p w14:paraId="04C78939" w14:textId="77777777" w:rsidR="00BD4E2D" w:rsidRPr="00C327F6" w:rsidRDefault="00BD4E2D" w:rsidP="00F809E9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5E8122A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630DD9E1" w14:textId="77777777" w:rsidR="00BD4E2D" w:rsidRPr="00C327F6" w:rsidRDefault="00BD4E2D" w:rsidP="00F809E9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56C7A10" w14:textId="77777777" w:rsidR="00BD4E2D" w:rsidRPr="00C327F6" w:rsidRDefault="00BD4E2D" w:rsidP="00F809E9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93" w:type="dxa"/>
          </w:tcPr>
          <w:p w14:paraId="4D936BD0" w14:textId="77777777" w:rsidR="00BD4E2D" w:rsidRPr="00C327F6" w:rsidRDefault="00BD4E2D" w:rsidP="00F809E9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B9BE6A7" w14:textId="77777777" w:rsidR="00BD4E2D" w:rsidRPr="00C327F6" w:rsidRDefault="00BD4E2D" w:rsidP="00F809E9">
            <w:pPr>
              <w:tabs>
                <w:tab w:val="decimal" w:pos="9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93" w:type="dxa"/>
          </w:tcPr>
          <w:p w14:paraId="16EC5136" w14:textId="77777777" w:rsidR="00BD4E2D" w:rsidRPr="00C327F6" w:rsidRDefault="00BD4E2D" w:rsidP="00F809E9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2F45578" w14:textId="77777777" w:rsidR="00BD4E2D" w:rsidRPr="00C327F6" w:rsidRDefault="00BD4E2D" w:rsidP="00F809E9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4D5290" w:rsidRPr="00C327F6" w14:paraId="44CD4F1F" w14:textId="77777777" w:rsidTr="00F809E9">
        <w:trPr>
          <w:trHeight w:val="324"/>
        </w:trPr>
        <w:tc>
          <w:tcPr>
            <w:tcW w:w="3690" w:type="dxa"/>
            <w:vAlign w:val="bottom"/>
          </w:tcPr>
          <w:p w14:paraId="22B874DD" w14:textId="77777777" w:rsidR="00BD4E2D" w:rsidRPr="00C327F6" w:rsidRDefault="00BD4E2D" w:rsidP="00F809E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" w:type="dxa"/>
            <w:vAlign w:val="bottom"/>
          </w:tcPr>
          <w:p w14:paraId="1967FA8F" w14:textId="77777777" w:rsidR="00BD4E2D" w:rsidRPr="00C327F6" w:rsidRDefault="00BD4E2D" w:rsidP="00F809E9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4504033C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113,403</w:t>
            </w:r>
          </w:p>
        </w:tc>
        <w:tc>
          <w:tcPr>
            <w:tcW w:w="136" w:type="dxa"/>
          </w:tcPr>
          <w:p w14:paraId="45FCF2FB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14026D64" w14:textId="77777777" w:rsidR="00BD4E2D" w:rsidRPr="00C327F6" w:rsidRDefault="00BD4E2D" w:rsidP="00F809E9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152,990</w:t>
            </w:r>
          </w:p>
        </w:tc>
        <w:tc>
          <w:tcPr>
            <w:tcW w:w="93" w:type="dxa"/>
          </w:tcPr>
          <w:p w14:paraId="3C2B3F83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6230688B" w14:textId="77777777" w:rsidR="00BD4E2D" w:rsidRPr="00C327F6" w:rsidRDefault="00BD4E2D" w:rsidP="00F809E9">
            <w:pPr>
              <w:tabs>
                <w:tab w:val="decimal" w:pos="95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136,757</w:t>
            </w:r>
          </w:p>
        </w:tc>
        <w:tc>
          <w:tcPr>
            <w:tcW w:w="93" w:type="dxa"/>
          </w:tcPr>
          <w:p w14:paraId="7627822C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64B9BE7B" w14:textId="77777777" w:rsidR="00BD4E2D" w:rsidRPr="00C327F6" w:rsidRDefault="00BD4E2D" w:rsidP="00F809E9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403,150</w:t>
            </w:r>
          </w:p>
        </w:tc>
      </w:tr>
      <w:tr w:rsidR="004D5290" w:rsidRPr="00C327F6" w14:paraId="1CD8CA0D" w14:textId="77777777" w:rsidTr="00F809E9">
        <w:trPr>
          <w:trHeight w:val="324"/>
        </w:trPr>
        <w:tc>
          <w:tcPr>
            <w:tcW w:w="3690" w:type="dxa"/>
            <w:vAlign w:val="bottom"/>
          </w:tcPr>
          <w:p w14:paraId="13613B52" w14:textId="77777777" w:rsidR="00BD4E2D" w:rsidRPr="00C327F6" w:rsidRDefault="00BD4E2D" w:rsidP="00F809E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" w:type="dxa"/>
            <w:vAlign w:val="bottom"/>
          </w:tcPr>
          <w:p w14:paraId="142D7137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  <w:vAlign w:val="bottom"/>
          </w:tcPr>
          <w:p w14:paraId="2E5CF5D7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  <w:vAlign w:val="bottom"/>
          </w:tcPr>
          <w:p w14:paraId="3F500F0C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  <w:vAlign w:val="bottom"/>
          </w:tcPr>
          <w:p w14:paraId="7D5E264F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vAlign w:val="bottom"/>
          </w:tcPr>
          <w:p w14:paraId="1FF09492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6B805FDB" w14:textId="77777777" w:rsidR="00BD4E2D" w:rsidRPr="00C327F6" w:rsidRDefault="00BD4E2D" w:rsidP="00F809E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vAlign w:val="bottom"/>
          </w:tcPr>
          <w:p w14:paraId="36EA44F4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546409CC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72F4008F" w14:textId="77777777" w:rsidTr="00F809E9">
        <w:trPr>
          <w:trHeight w:val="153"/>
        </w:trPr>
        <w:tc>
          <w:tcPr>
            <w:tcW w:w="3690" w:type="dxa"/>
          </w:tcPr>
          <w:p w14:paraId="43CC20A0" w14:textId="43B0DB4E" w:rsidR="00BD4E2D" w:rsidRPr="00C327F6" w:rsidRDefault="00BD4E2D" w:rsidP="00F809E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1" w:type="dxa"/>
          </w:tcPr>
          <w:p w14:paraId="090C740B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</w:tcPr>
          <w:p w14:paraId="3DCC7C46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dxa"/>
          </w:tcPr>
          <w:p w14:paraId="68C85EB2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</w:tcPr>
          <w:p w14:paraId="69E5C7A0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2F2833B8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3454F795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3AAACB86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454E9697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D5290" w:rsidRPr="00C327F6" w14:paraId="220B2999" w14:textId="77777777" w:rsidTr="00F809E9">
        <w:trPr>
          <w:trHeight w:val="153"/>
        </w:trPr>
        <w:tc>
          <w:tcPr>
            <w:tcW w:w="3690" w:type="dxa"/>
          </w:tcPr>
          <w:p w14:paraId="15C668C2" w14:textId="77777777" w:rsidR="00BD4E2D" w:rsidRPr="00C327F6" w:rsidRDefault="00BD4E2D" w:rsidP="00F809E9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21" w:type="dxa"/>
          </w:tcPr>
          <w:p w14:paraId="77ADA939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C41EC3D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dxa"/>
          </w:tcPr>
          <w:p w14:paraId="6810B5CD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</w:tcPr>
          <w:p w14:paraId="641B6AEA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0AE16D00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051F5240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1DA30C09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1311843F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D5290" w:rsidRPr="00C327F6" w14:paraId="05AA8766" w14:textId="77777777" w:rsidTr="00F809E9">
        <w:trPr>
          <w:trHeight w:val="153"/>
        </w:trPr>
        <w:tc>
          <w:tcPr>
            <w:tcW w:w="3690" w:type="dxa"/>
          </w:tcPr>
          <w:p w14:paraId="21479BB7" w14:textId="77777777" w:rsidR="00BD4E2D" w:rsidRPr="00C327F6" w:rsidRDefault="00BD4E2D" w:rsidP="00F809E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กระแสเงินสดรับจาก</w:t>
            </w:r>
          </w:p>
        </w:tc>
        <w:tc>
          <w:tcPr>
            <w:tcW w:w="21" w:type="dxa"/>
          </w:tcPr>
          <w:p w14:paraId="532D79BF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</w:tcPr>
          <w:p w14:paraId="12A46C0E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dxa"/>
          </w:tcPr>
          <w:p w14:paraId="48D21C7E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F9BEB96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5BA99CDA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14F33C5A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525F046A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2239276F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D5290" w:rsidRPr="00C327F6" w14:paraId="5142FB62" w14:textId="77777777" w:rsidTr="00F809E9">
        <w:trPr>
          <w:trHeight w:val="153"/>
        </w:trPr>
        <w:tc>
          <w:tcPr>
            <w:tcW w:w="3690" w:type="dxa"/>
          </w:tcPr>
          <w:p w14:paraId="7A18FEC3" w14:textId="77777777" w:rsidR="00BD4E2D" w:rsidRPr="00C327F6" w:rsidRDefault="00BD4E2D" w:rsidP="00F809E9">
            <w:pPr>
              <w:spacing w:line="240" w:lineRule="auto"/>
              <w:ind w:left="1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1" w:type="dxa"/>
          </w:tcPr>
          <w:p w14:paraId="2BF26D36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47987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6,145 </w:t>
            </w:r>
          </w:p>
        </w:tc>
        <w:tc>
          <w:tcPr>
            <w:tcW w:w="136" w:type="dxa"/>
          </w:tcPr>
          <w:p w14:paraId="59C6D967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F2873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180 </w:t>
            </w:r>
          </w:p>
        </w:tc>
        <w:tc>
          <w:tcPr>
            <w:tcW w:w="93" w:type="dxa"/>
          </w:tcPr>
          <w:p w14:paraId="5B0F8A0F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7E3049D2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</w:tcPr>
          <w:p w14:paraId="1D8CFE78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AFAC4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6,325 </w:t>
            </w:r>
          </w:p>
        </w:tc>
      </w:tr>
      <w:tr w:rsidR="004D5290" w:rsidRPr="00C327F6" w14:paraId="45DB706F" w14:textId="77777777" w:rsidTr="00F809E9">
        <w:trPr>
          <w:trHeight w:val="153"/>
        </w:trPr>
        <w:tc>
          <w:tcPr>
            <w:tcW w:w="3690" w:type="dxa"/>
          </w:tcPr>
          <w:p w14:paraId="11B2B1B3" w14:textId="77777777" w:rsidR="00BD4E2D" w:rsidRPr="00C327F6" w:rsidRDefault="00BD4E2D" w:rsidP="00F809E9">
            <w:pPr>
              <w:spacing w:line="240" w:lineRule="auto"/>
              <w:ind w:left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1" w:type="dxa"/>
          </w:tcPr>
          <w:p w14:paraId="0F57E45E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09070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4,075 </w:t>
            </w:r>
          </w:p>
        </w:tc>
        <w:tc>
          <w:tcPr>
            <w:tcW w:w="136" w:type="dxa"/>
          </w:tcPr>
          <w:p w14:paraId="7711EB8E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6A2BF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10,683 </w:t>
            </w:r>
          </w:p>
        </w:tc>
        <w:tc>
          <w:tcPr>
            <w:tcW w:w="93" w:type="dxa"/>
          </w:tcPr>
          <w:p w14:paraId="191E2C1E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358F2D40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</w:tcPr>
          <w:p w14:paraId="50C7CC7C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CA1E4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14,758 </w:t>
            </w:r>
          </w:p>
        </w:tc>
      </w:tr>
      <w:tr w:rsidR="004D5290" w:rsidRPr="00C327F6" w14:paraId="6226D38F" w14:textId="77777777" w:rsidTr="00F809E9">
        <w:trPr>
          <w:trHeight w:val="153"/>
        </w:trPr>
        <w:tc>
          <w:tcPr>
            <w:tcW w:w="3690" w:type="dxa"/>
          </w:tcPr>
          <w:p w14:paraId="0E752C8B" w14:textId="77777777" w:rsidR="00BD4E2D" w:rsidRPr="00C327F6" w:rsidRDefault="00BD4E2D" w:rsidP="00F809E9">
            <w:pPr>
              <w:spacing w:line="240" w:lineRule="auto"/>
              <w:ind w:left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21" w:type="dxa"/>
          </w:tcPr>
          <w:p w14:paraId="403A7849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1E254D4E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36" w:type="dxa"/>
            <w:vAlign w:val="bottom"/>
          </w:tcPr>
          <w:p w14:paraId="18137970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3E2677D5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vAlign w:val="bottom"/>
          </w:tcPr>
          <w:p w14:paraId="64CFFE6B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1A60391F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vAlign w:val="bottom"/>
          </w:tcPr>
          <w:p w14:paraId="787C2377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4D6977D4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</w:tr>
      <w:tr w:rsidR="004D5290" w:rsidRPr="00C327F6" w14:paraId="098C5226" w14:textId="77777777" w:rsidTr="00F809E9">
        <w:trPr>
          <w:trHeight w:val="153"/>
        </w:trPr>
        <w:tc>
          <w:tcPr>
            <w:tcW w:w="3690" w:type="dxa"/>
          </w:tcPr>
          <w:p w14:paraId="068F0319" w14:textId="77777777" w:rsidR="00BD4E2D" w:rsidRPr="00C327F6" w:rsidRDefault="00BD4E2D" w:rsidP="00F809E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" w:type="dxa"/>
          </w:tcPr>
          <w:p w14:paraId="37768A02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99943D8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dxa"/>
          </w:tcPr>
          <w:p w14:paraId="67CC9C7E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</w:tcPr>
          <w:p w14:paraId="2F9C849C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  <w:vAlign w:val="bottom"/>
          </w:tcPr>
          <w:p w14:paraId="229831A9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43B5E3D5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  <w:vAlign w:val="bottom"/>
          </w:tcPr>
          <w:p w14:paraId="33F22823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6BFAA4AC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D5290" w:rsidRPr="00C327F6" w14:paraId="53DC76F4" w14:textId="77777777" w:rsidTr="00F809E9">
        <w:trPr>
          <w:trHeight w:val="153"/>
        </w:trPr>
        <w:tc>
          <w:tcPr>
            <w:tcW w:w="3690" w:type="dxa"/>
          </w:tcPr>
          <w:p w14:paraId="6738326D" w14:textId="77777777" w:rsidR="00BD4E2D" w:rsidRPr="00C327F6" w:rsidRDefault="00BD4E2D" w:rsidP="00F809E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กระแสเงินสดจ่ายจาก</w:t>
            </w:r>
          </w:p>
        </w:tc>
        <w:tc>
          <w:tcPr>
            <w:tcW w:w="21" w:type="dxa"/>
          </w:tcPr>
          <w:p w14:paraId="71F36965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21F33D1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dxa"/>
          </w:tcPr>
          <w:p w14:paraId="2213909A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</w:tcPr>
          <w:p w14:paraId="639F15D9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  <w:vAlign w:val="bottom"/>
          </w:tcPr>
          <w:p w14:paraId="6915FE9F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0BD5FCF8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  <w:vAlign w:val="bottom"/>
          </w:tcPr>
          <w:p w14:paraId="2B567C74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2FF1371F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D5290" w:rsidRPr="00C327F6" w14:paraId="3466A24A" w14:textId="77777777" w:rsidTr="00F809E9">
        <w:trPr>
          <w:trHeight w:val="153"/>
        </w:trPr>
        <w:tc>
          <w:tcPr>
            <w:tcW w:w="3690" w:type="dxa"/>
          </w:tcPr>
          <w:p w14:paraId="4BCC4E8C" w14:textId="77777777" w:rsidR="00BD4E2D" w:rsidRPr="00C327F6" w:rsidRDefault="00BD4E2D" w:rsidP="00F809E9">
            <w:pPr>
              <w:spacing w:line="240" w:lineRule="auto"/>
              <w:ind w:left="17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1" w:type="dxa"/>
          </w:tcPr>
          <w:p w14:paraId="77EE3DE0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8C598" w14:textId="77777777" w:rsidR="00BD4E2D" w:rsidRPr="00C327F6" w:rsidRDefault="00BD4E2D" w:rsidP="00F809E9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(6,163)</w:t>
            </w:r>
          </w:p>
        </w:tc>
        <w:tc>
          <w:tcPr>
            <w:tcW w:w="136" w:type="dxa"/>
            <w:vAlign w:val="bottom"/>
          </w:tcPr>
          <w:p w14:paraId="76511E93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EDCBF" w14:textId="77777777" w:rsidR="00BD4E2D" w:rsidRPr="00C327F6" w:rsidRDefault="00BD4E2D" w:rsidP="00F809E9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(187)</w:t>
            </w:r>
          </w:p>
        </w:tc>
        <w:tc>
          <w:tcPr>
            <w:tcW w:w="93" w:type="dxa"/>
            <w:vAlign w:val="bottom"/>
          </w:tcPr>
          <w:p w14:paraId="5237623A" w14:textId="77777777" w:rsidR="00BD4E2D" w:rsidRPr="00C327F6" w:rsidRDefault="00BD4E2D" w:rsidP="00F809E9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31C038EB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3" w:type="dxa"/>
            <w:vAlign w:val="bottom"/>
          </w:tcPr>
          <w:p w14:paraId="36544DCA" w14:textId="77777777" w:rsidR="00BD4E2D" w:rsidRPr="00C327F6" w:rsidRDefault="00BD4E2D" w:rsidP="00F809E9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8FD9F" w14:textId="77777777" w:rsidR="00BD4E2D" w:rsidRPr="00C327F6" w:rsidRDefault="00BD4E2D" w:rsidP="00F809E9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(6,350)</w:t>
            </w:r>
          </w:p>
        </w:tc>
      </w:tr>
      <w:tr w:rsidR="004D5290" w:rsidRPr="00C327F6" w14:paraId="20657AF6" w14:textId="77777777" w:rsidTr="00F809E9">
        <w:trPr>
          <w:trHeight w:val="153"/>
        </w:trPr>
        <w:tc>
          <w:tcPr>
            <w:tcW w:w="3690" w:type="dxa"/>
          </w:tcPr>
          <w:p w14:paraId="606CCF71" w14:textId="77777777" w:rsidR="00BD4E2D" w:rsidRPr="00C327F6" w:rsidRDefault="00BD4E2D" w:rsidP="00F809E9">
            <w:pPr>
              <w:spacing w:line="240" w:lineRule="auto"/>
              <w:ind w:left="17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1" w:type="dxa"/>
          </w:tcPr>
          <w:p w14:paraId="495F04BB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55C3D" w14:textId="77777777" w:rsidR="00BD4E2D" w:rsidRPr="00C327F6" w:rsidRDefault="00BD4E2D" w:rsidP="00F809E9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(3,872)</w:t>
            </w:r>
          </w:p>
        </w:tc>
        <w:tc>
          <w:tcPr>
            <w:tcW w:w="136" w:type="dxa"/>
            <w:vAlign w:val="bottom"/>
          </w:tcPr>
          <w:p w14:paraId="48F075FD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B3EFB" w14:textId="77777777" w:rsidR="00BD4E2D" w:rsidRPr="00C327F6" w:rsidRDefault="00BD4E2D" w:rsidP="00F809E9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(10,550)</w:t>
            </w:r>
          </w:p>
        </w:tc>
        <w:tc>
          <w:tcPr>
            <w:tcW w:w="93" w:type="dxa"/>
            <w:vAlign w:val="bottom"/>
          </w:tcPr>
          <w:p w14:paraId="1ADBF562" w14:textId="77777777" w:rsidR="00BD4E2D" w:rsidRPr="00C327F6" w:rsidRDefault="00BD4E2D" w:rsidP="00F809E9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03616E0C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3" w:type="dxa"/>
            <w:vAlign w:val="bottom"/>
          </w:tcPr>
          <w:p w14:paraId="4BC773BD" w14:textId="77777777" w:rsidR="00BD4E2D" w:rsidRPr="00C327F6" w:rsidRDefault="00BD4E2D" w:rsidP="00F809E9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FE809" w14:textId="77777777" w:rsidR="00BD4E2D" w:rsidRPr="00C327F6" w:rsidRDefault="00BD4E2D" w:rsidP="00F809E9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(14,422)</w:t>
            </w:r>
          </w:p>
        </w:tc>
      </w:tr>
      <w:tr w:rsidR="004D5290" w:rsidRPr="00C327F6" w14:paraId="06499E84" w14:textId="77777777" w:rsidTr="00F809E9">
        <w:trPr>
          <w:trHeight w:val="153"/>
        </w:trPr>
        <w:tc>
          <w:tcPr>
            <w:tcW w:w="3690" w:type="dxa"/>
          </w:tcPr>
          <w:p w14:paraId="702AF31A" w14:textId="77777777" w:rsidR="00BD4E2D" w:rsidRPr="00C327F6" w:rsidRDefault="00BD4E2D" w:rsidP="00F809E9">
            <w:pPr>
              <w:spacing w:line="240" w:lineRule="auto"/>
              <w:ind w:left="17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21" w:type="dxa"/>
          </w:tcPr>
          <w:p w14:paraId="3ABD0E14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01D1E2D2" w14:textId="77777777" w:rsidR="00BD4E2D" w:rsidRPr="00C327F6" w:rsidRDefault="00BD4E2D" w:rsidP="00F809E9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36" w:type="dxa"/>
            <w:vAlign w:val="bottom"/>
          </w:tcPr>
          <w:p w14:paraId="6BF745B0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08396203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vAlign w:val="bottom"/>
          </w:tcPr>
          <w:p w14:paraId="1C71B4E1" w14:textId="77777777" w:rsidR="00BD4E2D" w:rsidRPr="00C327F6" w:rsidRDefault="00BD4E2D" w:rsidP="00F809E9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134E086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vAlign w:val="bottom"/>
          </w:tcPr>
          <w:p w14:paraId="749644C6" w14:textId="77777777" w:rsidR="00BD4E2D" w:rsidRPr="00C327F6" w:rsidRDefault="00BD4E2D" w:rsidP="00F809E9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43D966CD" w14:textId="77777777" w:rsidR="00BD4E2D" w:rsidRPr="00C327F6" w:rsidRDefault="00BD4E2D" w:rsidP="00F809E9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</w:tr>
      <w:tr w:rsidR="00BD4E2D" w:rsidRPr="00C327F6" w14:paraId="13F3523E" w14:textId="77777777" w:rsidTr="00F809E9">
        <w:trPr>
          <w:trHeight w:val="153"/>
        </w:trPr>
        <w:tc>
          <w:tcPr>
            <w:tcW w:w="3690" w:type="dxa"/>
          </w:tcPr>
          <w:p w14:paraId="5152F1D6" w14:textId="77777777" w:rsidR="00BD4E2D" w:rsidRPr="00C327F6" w:rsidRDefault="00BD4E2D" w:rsidP="00F809E9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1" w:type="dxa"/>
          </w:tcPr>
          <w:p w14:paraId="76148E4F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0DA4584D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begin"/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>SUM(ABOVE)</w:instrTex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separate"/>
            </w:r>
            <w:r w:rsidRPr="00C327F6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254</w: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36" w:type="dxa"/>
          </w:tcPr>
          <w:p w14:paraId="74DC2F27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3E09D950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begin"/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>SUM(ABOVE)</w:instrTex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separate"/>
            </w:r>
            <w:r w:rsidRPr="00C327F6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126</w: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93" w:type="dxa"/>
          </w:tcPr>
          <w:p w14:paraId="1AE2AC81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05008D8F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93" w:type="dxa"/>
          </w:tcPr>
          <w:p w14:paraId="01435F60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10AE90BD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begin"/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>SUM(ABOVE)</w:instrTex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separate"/>
            </w:r>
            <w:r w:rsidRPr="00C327F6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380</w: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end"/>
            </w:r>
          </w:p>
        </w:tc>
      </w:tr>
    </w:tbl>
    <w:p w14:paraId="3FEA6511" w14:textId="77777777" w:rsidR="00BD4E2D" w:rsidRPr="00C327F6" w:rsidRDefault="00BD4E2D"/>
    <w:p w14:paraId="4ED9CC55" w14:textId="77777777" w:rsidR="00BD4E2D" w:rsidRPr="00C327F6" w:rsidRDefault="00BD4E2D"/>
    <w:p w14:paraId="51CC1F47" w14:textId="2C5A41D1" w:rsidR="00CD56CE" w:rsidRPr="00C327F6" w:rsidRDefault="00CD56CE" w:rsidP="00CD56CE">
      <w:pPr>
        <w:rPr>
          <w:rFonts w:asciiTheme="majorBidi" w:hAnsiTheme="majorBidi" w:cstheme="majorBidi"/>
          <w:sz w:val="16"/>
          <w:szCs w:val="16"/>
        </w:rPr>
      </w:pPr>
    </w:p>
    <w:tbl>
      <w:tblPr>
        <w:tblW w:w="8656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61"/>
        <w:gridCol w:w="1122"/>
        <w:gridCol w:w="92"/>
        <w:gridCol w:w="1155"/>
        <w:gridCol w:w="92"/>
        <w:gridCol w:w="1168"/>
        <w:gridCol w:w="92"/>
        <w:gridCol w:w="1178"/>
        <w:gridCol w:w="6"/>
      </w:tblGrid>
      <w:tr w:rsidR="004D5290" w:rsidRPr="00C327F6" w14:paraId="6B851006" w14:textId="77777777" w:rsidTr="0008682E">
        <w:trPr>
          <w:gridAfter w:val="1"/>
          <w:wAfter w:w="6" w:type="dxa"/>
          <w:trHeight w:val="151"/>
          <w:tblHeader/>
        </w:trPr>
        <w:tc>
          <w:tcPr>
            <w:tcW w:w="3690" w:type="dxa"/>
          </w:tcPr>
          <w:p w14:paraId="2D770750" w14:textId="77777777" w:rsidR="00321C98" w:rsidRPr="00C327F6" w:rsidRDefault="00321C98" w:rsidP="005E24F9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4960" w:type="dxa"/>
            <w:gridSpan w:val="8"/>
          </w:tcPr>
          <w:p w14:paraId="4A604D5F" w14:textId="77777777" w:rsidR="00321C98" w:rsidRPr="00C327F6" w:rsidRDefault="00321C98" w:rsidP="005E24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5290" w:rsidRPr="00C327F6" w14:paraId="7B73B886" w14:textId="77777777" w:rsidTr="0008682E">
        <w:trPr>
          <w:trHeight w:val="151"/>
          <w:tblHeader/>
        </w:trPr>
        <w:tc>
          <w:tcPr>
            <w:tcW w:w="3690" w:type="dxa"/>
          </w:tcPr>
          <w:p w14:paraId="125D8B1C" w14:textId="77777777" w:rsidR="00F737D4" w:rsidRPr="00C327F6" w:rsidRDefault="00F737D4" w:rsidP="005E24F9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</w:p>
          <w:p w14:paraId="6AC4A033" w14:textId="5C3C5A35" w:rsidR="00321C98" w:rsidRPr="00C327F6" w:rsidRDefault="00F737D4" w:rsidP="005E24F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C327F6">
              <w:rPr>
                <w:rFonts w:asciiTheme="majorBidi" w:hAnsi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 xml:space="preserve">31 </w:t>
            </w:r>
            <w:r w:rsidRPr="00C327F6">
              <w:rPr>
                <w:rFonts w:asciiTheme="majorBidi" w:hAnsi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1" w:type="dxa"/>
          </w:tcPr>
          <w:p w14:paraId="1442C5A2" w14:textId="77777777" w:rsidR="00321C98" w:rsidRPr="00C327F6" w:rsidRDefault="00321C98" w:rsidP="005E24F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60A48A20" w14:textId="77777777" w:rsidR="00321C98" w:rsidRPr="00C327F6" w:rsidRDefault="00321C98" w:rsidP="005E24F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92" w:type="dxa"/>
          </w:tcPr>
          <w:p w14:paraId="2353E942" w14:textId="77777777" w:rsidR="00321C98" w:rsidRPr="00C327F6" w:rsidRDefault="00321C98" w:rsidP="005E24F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65285793" w14:textId="77777777" w:rsidR="00321C98" w:rsidRPr="00C327F6" w:rsidRDefault="00321C98" w:rsidP="005E24F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2" w:type="dxa"/>
            <w:vAlign w:val="bottom"/>
          </w:tcPr>
          <w:p w14:paraId="57B490FF" w14:textId="77777777" w:rsidR="00321C98" w:rsidRPr="00C327F6" w:rsidRDefault="00321C98" w:rsidP="005E24F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68" w:type="dxa"/>
            <w:vAlign w:val="bottom"/>
          </w:tcPr>
          <w:p w14:paraId="452B645F" w14:textId="77777777" w:rsidR="00321C98" w:rsidRPr="00C327F6" w:rsidRDefault="00321C98" w:rsidP="005E24F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2" w:type="dxa"/>
            <w:vAlign w:val="bottom"/>
          </w:tcPr>
          <w:p w14:paraId="2CB67345" w14:textId="77777777" w:rsidR="00321C98" w:rsidRPr="00C327F6" w:rsidRDefault="00321C98" w:rsidP="005E24F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6E70E0FA" w14:textId="77777777" w:rsidR="00321C98" w:rsidRPr="00C327F6" w:rsidRDefault="00321C98" w:rsidP="005E24F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D5290" w:rsidRPr="00C327F6" w14:paraId="030E7C11" w14:textId="77777777" w:rsidTr="0008682E">
        <w:trPr>
          <w:gridAfter w:val="1"/>
          <w:wAfter w:w="6" w:type="dxa"/>
          <w:trHeight w:val="151"/>
          <w:tblHeader/>
        </w:trPr>
        <w:tc>
          <w:tcPr>
            <w:tcW w:w="3690" w:type="dxa"/>
          </w:tcPr>
          <w:p w14:paraId="217AE77D" w14:textId="77777777" w:rsidR="00321C98" w:rsidRPr="00C327F6" w:rsidRDefault="00321C98" w:rsidP="005E24F9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4960" w:type="dxa"/>
            <w:gridSpan w:val="8"/>
          </w:tcPr>
          <w:p w14:paraId="030F752A" w14:textId="77777777" w:rsidR="00321C98" w:rsidRPr="00C327F6" w:rsidRDefault="00321C98" w:rsidP="005E24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327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C327F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D5290" w:rsidRPr="00C327F6" w14:paraId="33853811" w14:textId="77777777" w:rsidTr="0008682E">
        <w:trPr>
          <w:trHeight w:val="151"/>
        </w:trPr>
        <w:tc>
          <w:tcPr>
            <w:tcW w:w="3690" w:type="dxa"/>
          </w:tcPr>
          <w:p w14:paraId="5DBA474E" w14:textId="21AB00A5" w:rsidR="00321C98" w:rsidRPr="00C327F6" w:rsidRDefault="00BD2F2E" w:rsidP="005E24F9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61" w:type="dxa"/>
          </w:tcPr>
          <w:p w14:paraId="4E4E75D7" w14:textId="77777777" w:rsidR="00321C98" w:rsidRPr="00C327F6" w:rsidRDefault="00321C98" w:rsidP="005E24F9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22" w:type="dxa"/>
          </w:tcPr>
          <w:p w14:paraId="330B8AA1" w14:textId="77777777" w:rsidR="00321C98" w:rsidRPr="00C327F6" w:rsidRDefault="00321C98" w:rsidP="005E24F9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5CD20DF1" w14:textId="77777777" w:rsidR="00321C98" w:rsidRPr="00C327F6" w:rsidRDefault="00321C98" w:rsidP="005E24F9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55" w:type="dxa"/>
          </w:tcPr>
          <w:p w14:paraId="016DAD06" w14:textId="77777777" w:rsidR="00321C98" w:rsidRPr="00C327F6" w:rsidRDefault="00321C98" w:rsidP="005E24F9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679363D1" w14:textId="77777777" w:rsidR="00321C98" w:rsidRPr="00C327F6" w:rsidRDefault="00321C98" w:rsidP="005E24F9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1C694250" w14:textId="77777777" w:rsidR="00321C98" w:rsidRPr="00C327F6" w:rsidRDefault="00321C98" w:rsidP="005E24F9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0D21BFE5" w14:textId="77777777" w:rsidR="00321C98" w:rsidRPr="00C327F6" w:rsidRDefault="00321C98" w:rsidP="005E24F9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84" w:type="dxa"/>
            <w:gridSpan w:val="2"/>
          </w:tcPr>
          <w:p w14:paraId="62CB7CF2" w14:textId="77777777" w:rsidR="00321C98" w:rsidRPr="00C327F6" w:rsidRDefault="00321C98" w:rsidP="005E24F9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D5290" w:rsidRPr="00C327F6" w14:paraId="65D0C5E9" w14:textId="77777777" w:rsidTr="0008682E">
        <w:trPr>
          <w:trHeight w:val="151"/>
        </w:trPr>
        <w:tc>
          <w:tcPr>
            <w:tcW w:w="3690" w:type="dxa"/>
          </w:tcPr>
          <w:p w14:paraId="18C4AA16" w14:textId="77777777" w:rsidR="00321C98" w:rsidRPr="00C327F6" w:rsidRDefault="00321C98" w:rsidP="005E24F9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61" w:type="dxa"/>
          </w:tcPr>
          <w:p w14:paraId="4BBDD386" w14:textId="77777777" w:rsidR="00321C98" w:rsidRPr="00C327F6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22" w:type="dxa"/>
          </w:tcPr>
          <w:p w14:paraId="4C68AB19" w14:textId="77777777" w:rsidR="00321C98" w:rsidRPr="00C327F6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6678BBBE" w14:textId="77777777" w:rsidR="00321C98" w:rsidRPr="00C327F6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55" w:type="dxa"/>
          </w:tcPr>
          <w:p w14:paraId="40C743D0" w14:textId="77777777" w:rsidR="00321C98" w:rsidRPr="00C327F6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37814998" w14:textId="77777777" w:rsidR="00321C98" w:rsidRPr="00C327F6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75F12D8C" w14:textId="77777777" w:rsidR="00321C98" w:rsidRPr="00C327F6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406D5230" w14:textId="77777777" w:rsidR="00321C98" w:rsidRPr="00C327F6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84" w:type="dxa"/>
            <w:gridSpan w:val="2"/>
          </w:tcPr>
          <w:p w14:paraId="3CF6DEDE" w14:textId="77777777" w:rsidR="00321C98" w:rsidRPr="00C327F6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D5290" w:rsidRPr="00C327F6" w14:paraId="55905065" w14:textId="77777777" w:rsidTr="005D1DD1">
        <w:trPr>
          <w:trHeight w:val="320"/>
        </w:trPr>
        <w:tc>
          <w:tcPr>
            <w:tcW w:w="3690" w:type="dxa"/>
            <w:vAlign w:val="bottom"/>
          </w:tcPr>
          <w:p w14:paraId="7079F9C0" w14:textId="77777777" w:rsidR="002467B8" w:rsidRPr="00C327F6" w:rsidRDefault="002467B8" w:rsidP="002467B8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1" w:type="dxa"/>
            <w:vAlign w:val="bottom"/>
          </w:tcPr>
          <w:p w14:paraId="126F3CD4" w14:textId="77777777" w:rsidR="002467B8" w:rsidRPr="00C327F6" w:rsidRDefault="002467B8" w:rsidP="002467B8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507D5114" w14:textId="6C8D53E6" w:rsidR="002467B8" w:rsidRPr="00C327F6" w:rsidRDefault="002467B8" w:rsidP="002467B8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 66,779</w:t>
            </w:r>
          </w:p>
        </w:tc>
        <w:tc>
          <w:tcPr>
            <w:tcW w:w="92" w:type="dxa"/>
          </w:tcPr>
          <w:p w14:paraId="729C51B7" w14:textId="77777777" w:rsidR="002467B8" w:rsidRPr="00C327F6" w:rsidRDefault="002467B8" w:rsidP="002467B8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71F7D76F" w14:textId="2F0E70CC" w:rsidR="002467B8" w:rsidRPr="00C327F6" w:rsidRDefault="002467B8" w:rsidP="002467B8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 -   </w:t>
            </w:r>
          </w:p>
        </w:tc>
        <w:tc>
          <w:tcPr>
            <w:tcW w:w="92" w:type="dxa"/>
          </w:tcPr>
          <w:p w14:paraId="4C10A433" w14:textId="77777777" w:rsidR="002467B8" w:rsidRPr="00C327F6" w:rsidRDefault="002467B8" w:rsidP="002467B8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35782181" w14:textId="3B575D99" w:rsidR="002467B8" w:rsidRPr="00C327F6" w:rsidRDefault="002467B8" w:rsidP="002467B8">
            <w:pPr>
              <w:tabs>
                <w:tab w:val="decimal" w:pos="76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 -   </w:t>
            </w:r>
          </w:p>
        </w:tc>
        <w:tc>
          <w:tcPr>
            <w:tcW w:w="92" w:type="dxa"/>
          </w:tcPr>
          <w:p w14:paraId="5CAA17B2" w14:textId="77777777" w:rsidR="002467B8" w:rsidRPr="00C327F6" w:rsidRDefault="002467B8" w:rsidP="002467B8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045BEC99" w14:textId="232B9F87" w:rsidR="002467B8" w:rsidRPr="00C327F6" w:rsidRDefault="002467B8" w:rsidP="002467B8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66,779 </w:t>
            </w:r>
          </w:p>
        </w:tc>
      </w:tr>
      <w:tr w:rsidR="004D5290" w:rsidRPr="00C327F6" w14:paraId="1630F0F4" w14:textId="77777777" w:rsidTr="005D1DD1">
        <w:trPr>
          <w:trHeight w:val="320"/>
        </w:trPr>
        <w:tc>
          <w:tcPr>
            <w:tcW w:w="3690" w:type="dxa"/>
            <w:vAlign w:val="bottom"/>
          </w:tcPr>
          <w:p w14:paraId="1C690FFB" w14:textId="469E2914" w:rsidR="002467B8" w:rsidRPr="00C327F6" w:rsidRDefault="002467B8" w:rsidP="002467B8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Pr="00C327F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61" w:type="dxa"/>
            <w:vAlign w:val="bottom"/>
          </w:tcPr>
          <w:p w14:paraId="0596C922" w14:textId="77777777" w:rsidR="002467B8" w:rsidRPr="00C327F6" w:rsidRDefault="002467B8" w:rsidP="002467B8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04AED2A1" w14:textId="04D89A1E" w:rsidR="002467B8" w:rsidRPr="00C327F6" w:rsidRDefault="002467B8" w:rsidP="002467B8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 6,932</w:t>
            </w:r>
          </w:p>
        </w:tc>
        <w:tc>
          <w:tcPr>
            <w:tcW w:w="92" w:type="dxa"/>
          </w:tcPr>
          <w:p w14:paraId="41D32395" w14:textId="77777777" w:rsidR="002467B8" w:rsidRPr="00C327F6" w:rsidRDefault="002467B8" w:rsidP="002467B8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5C08F4B4" w14:textId="580A0C83" w:rsidR="002467B8" w:rsidRPr="00C327F6" w:rsidRDefault="002467B8" w:rsidP="002467B8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 -   </w:t>
            </w:r>
          </w:p>
        </w:tc>
        <w:tc>
          <w:tcPr>
            <w:tcW w:w="92" w:type="dxa"/>
          </w:tcPr>
          <w:p w14:paraId="5EA0749B" w14:textId="77777777" w:rsidR="002467B8" w:rsidRPr="00C327F6" w:rsidRDefault="002467B8" w:rsidP="002467B8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CA648A2" w14:textId="21AE8E66" w:rsidR="002467B8" w:rsidRPr="00C327F6" w:rsidRDefault="002467B8" w:rsidP="002467B8">
            <w:pPr>
              <w:tabs>
                <w:tab w:val="decimal" w:pos="76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 -   </w:t>
            </w:r>
          </w:p>
        </w:tc>
        <w:tc>
          <w:tcPr>
            <w:tcW w:w="92" w:type="dxa"/>
          </w:tcPr>
          <w:p w14:paraId="223D3F07" w14:textId="77777777" w:rsidR="002467B8" w:rsidRPr="00C327F6" w:rsidRDefault="002467B8" w:rsidP="002467B8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22A7B0A8" w14:textId="5B93B052" w:rsidR="002467B8" w:rsidRPr="00C327F6" w:rsidRDefault="002467B8" w:rsidP="002467B8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6,932 </w:t>
            </w:r>
          </w:p>
        </w:tc>
      </w:tr>
      <w:tr w:rsidR="004D5290" w:rsidRPr="00C327F6" w14:paraId="2F381EBA" w14:textId="77777777" w:rsidTr="005D1DD1">
        <w:trPr>
          <w:trHeight w:val="57"/>
        </w:trPr>
        <w:tc>
          <w:tcPr>
            <w:tcW w:w="3690" w:type="dxa"/>
            <w:vAlign w:val="bottom"/>
          </w:tcPr>
          <w:p w14:paraId="6E9884E6" w14:textId="77777777" w:rsidR="002467B8" w:rsidRPr="00C327F6" w:rsidRDefault="002467B8" w:rsidP="002467B8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เจ้าหนี้ผู้รับเหมาก่อสร้าง</w:t>
            </w:r>
          </w:p>
        </w:tc>
        <w:tc>
          <w:tcPr>
            <w:tcW w:w="61" w:type="dxa"/>
            <w:vAlign w:val="bottom"/>
          </w:tcPr>
          <w:p w14:paraId="6C2F5799" w14:textId="77777777" w:rsidR="002467B8" w:rsidRPr="00C327F6" w:rsidRDefault="002467B8" w:rsidP="002467B8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6F408616" w14:textId="049D123F" w:rsidR="002467B8" w:rsidRPr="00C327F6" w:rsidRDefault="002467B8" w:rsidP="002467B8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 1,901</w:t>
            </w:r>
          </w:p>
        </w:tc>
        <w:tc>
          <w:tcPr>
            <w:tcW w:w="92" w:type="dxa"/>
          </w:tcPr>
          <w:p w14:paraId="1964DD6D" w14:textId="77777777" w:rsidR="002467B8" w:rsidRPr="00C327F6" w:rsidRDefault="002467B8" w:rsidP="002467B8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4D8F5392" w14:textId="148EE598" w:rsidR="002467B8" w:rsidRPr="00C327F6" w:rsidRDefault="002467B8" w:rsidP="002467B8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 -   </w:t>
            </w:r>
          </w:p>
        </w:tc>
        <w:tc>
          <w:tcPr>
            <w:tcW w:w="92" w:type="dxa"/>
          </w:tcPr>
          <w:p w14:paraId="0E85F1FE" w14:textId="77777777" w:rsidR="002467B8" w:rsidRPr="00C327F6" w:rsidRDefault="002467B8" w:rsidP="002467B8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3A14A9B" w14:textId="4099B466" w:rsidR="002467B8" w:rsidRPr="00C327F6" w:rsidRDefault="002467B8" w:rsidP="002467B8">
            <w:pPr>
              <w:tabs>
                <w:tab w:val="decimal" w:pos="76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 -   </w:t>
            </w:r>
          </w:p>
        </w:tc>
        <w:tc>
          <w:tcPr>
            <w:tcW w:w="92" w:type="dxa"/>
          </w:tcPr>
          <w:p w14:paraId="1DB7F207" w14:textId="77777777" w:rsidR="002467B8" w:rsidRPr="00C327F6" w:rsidRDefault="002467B8" w:rsidP="002467B8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34CCC897" w14:textId="4BE00F0F" w:rsidR="002467B8" w:rsidRPr="00C327F6" w:rsidRDefault="002467B8" w:rsidP="002467B8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1,901 </w:t>
            </w:r>
          </w:p>
        </w:tc>
      </w:tr>
      <w:tr w:rsidR="004D5290" w:rsidRPr="00C327F6" w14:paraId="3DA70E85" w14:textId="77777777" w:rsidTr="005D1DD1">
        <w:trPr>
          <w:trHeight w:val="57"/>
        </w:trPr>
        <w:tc>
          <w:tcPr>
            <w:tcW w:w="3690" w:type="dxa"/>
            <w:vAlign w:val="bottom"/>
          </w:tcPr>
          <w:p w14:paraId="16FF7F31" w14:textId="77777777" w:rsidR="002467B8" w:rsidRPr="00C327F6" w:rsidRDefault="002467B8" w:rsidP="002467B8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1" w:type="dxa"/>
            <w:vAlign w:val="bottom"/>
          </w:tcPr>
          <w:p w14:paraId="62BF486D" w14:textId="77777777" w:rsidR="002467B8" w:rsidRPr="00C327F6" w:rsidRDefault="002467B8" w:rsidP="002467B8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5F4A5E54" w14:textId="18D1A7D9" w:rsidR="002467B8" w:rsidRPr="00C327F6" w:rsidRDefault="002467B8" w:rsidP="002467B8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 2,041</w:t>
            </w:r>
          </w:p>
        </w:tc>
        <w:tc>
          <w:tcPr>
            <w:tcW w:w="92" w:type="dxa"/>
          </w:tcPr>
          <w:p w14:paraId="4311A976" w14:textId="77777777" w:rsidR="002467B8" w:rsidRPr="00C327F6" w:rsidRDefault="002467B8" w:rsidP="002467B8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179EF1C1" w14:textId="490AB031" w:rsidR="002467B8" w:rsidRPr="00C327F6" w:rsidRDefault="002467B8" w:rsidP="002467B8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 7,655 </w:t>
            </w:r>
          </w:p>
        </w:tc>
        <w:tc>
          <w:tcPr>
            <w:tcW w:w="92" w:type="dxa"/>
          </w:tcPr>
          <w:p w14:paraId="47AD4371" w14:textId="77777777" w:rsidR="002467B8" w:rsidRPr="00C327F6" w:rsidRDefault="002467B8" w:rsidP="002467B8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D012715" w14:textId="63AA829F" w:rsidR="002467B8" w:rsidRPr="00C327F6" w:rsidRDefault="002467B8" w:rsidP="002467B8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 19,358 </w:t>
            </w:r>
          </w:p>
        </w:tc>
        <w:tc>
          <w:tcPr>
            <w:tcW w:w="92" w:type="dxa"/>
          </w:tcPr>
          <w:p w14:paraId="10453317" w14:textId="77777777" w:rsidR="002467B8" w:rsidRPr="00C327F6" w:rsidRDefault="002467B8" w:rsidP="002467B8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49C5A065" w14:textId="6DAE810C" w:rsidR="002467B8" w:rsidRPr="00C327F6" w:rsidRDefault="002467B8" w:rsidP="002467B8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29,054 </w:t>
            </w:r>
          </w:p>
        </w:tc>
      </w:tr>
      <w:tr w:rsidR="004D5290" w:rsidRPr="00C327F6" w14:paraId="2C67DD5B" w14:textId="77777777" w:rsidTr="005D1DD1">
        <w:trPr>
          <w:trHeight w:val="57"/>
        </w:trPr>
        <w:tc>
          <w:tcPr>
            <w:tcW w:w="3690" w:type="dxa"/>
            <w:vAlign w:val="bottom"/>
          </w:tcPr>
          <w:p w14:paraId="4CE4D743" w14:textId="77777777" w:rsidR="002467B8" w:rsidRPr="00C327F6" w:rsidRDefault="002467B8" w:rsidP="002467B8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1" w:type="dxa"/>
            <w:vAlign w:val="bottom"/>
          </w:tcPr>
          <w:p w14:paraId="0223021B" w14:textId="77777777" w:rsidR="002467B8" w:rsidRPr="00C327F6" w:rsidRDefault="002467B8" w:rsidP="002467B8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14147458" w14:textId="3E20E2B5" w:rsidR="002467B8" w:rsidRPr="00C327F6" w:rsidRDefault="002467B8" w:rsidP="002467B8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 1,359</w:t>
            </w:r>
          </w:p>
        </w:tc>
        <w:tc>
          <w:tcPr>
            <w:tcW w:w="92" w:type="dxa"/>
          </w:tcPr>
          <w:p w14:paraId="6FBFFFBA" w14:textId="77777777" w:rsidR="002467B8" w:rsidRPr="00C327F6" w:rsidRDefault="002467B8" w:rsidP="002467B8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33C27669" w14:textId="3A161594" w:rsidR="002467B8" w:rsidRPr="00C327F6" w:rsidRDefault="002467B8" w:rsidP="002467B8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 -   </w:t>
            </w:r>
          </w:p>
        </w:tc>
        <w:tc>
          <w:tcPr>
            <w:tcW w:w="92" w:type="dxa"/>
          </w:tcPr>
          <w:p w14:paraId="46456D17" w14:textId="77777777" w:rsidR="002467B8" w:rsidRPr="00C327F6" w:rsidRDefault="002467B8" w:rsidP="002467B8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076E81D" w14:textId="1F61F83D" w:rsidR="002467B8" w:rsidRPr="00C327F6" w:rsidRDefault="002467B8" w:rsidP="002467B8">
            <w:pPr>
              <w:tabs>
                <w:tab w:val="decimal" w:pos="76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 -   </w:t>
            </w:r>
          </w:p>
        </w:tc>
        <w:tc>
          <w:tcPr>
            <w:tcW w:w="92" w:type="dxa"/>
          </w:tcPr>
          <w:p w14:paraId="1CB39BCB" w14:textId="77777777" w:rsidR="002467B8" w:rsidRPr="00C327F6" w:rsidRDefault="002467B8" w:rsidP="002467B8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316C8CF2" w14:textId="5A9997F4" w:rsidR="002467B8" w:rsidRPr="00C327F6" w:rsidRDefault="002467B8" w:rsidP="002467B8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1,359 </w:t>
            </w:r>
          </w:p>
        </w:tc>
      </w:tr>
      <w:tr w:rsidR="004D5290" w:rsidRPr="00C327F6" w14:paraId="18745E4D" w14:textId="77777777" w:rsidTr="005D1DD1">
        <w:trPr>
          <w:trHeight w:val="320"/>
        </w:trPr>
        <w:tc>
          <w:tcPr>
            <w:tcW w:w="3690" w:type="dxa"/>
            <w:vAlign w:val="bottom"/>
          </w:tcPr>
          <w:p w14:paraId="349B0C00" w14:textId="77777777" w:rsidR="002467B8" w:rsidRPr="00C327F6" w:rsidRDefault="002467B8" w:rsidP="002467B8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61" w:type="dxa"/>
            <w:vAlign w:val="bottom"/>
          </w:tcPr>
          <w:p w14:paraId="3B283AC9" w14:textId="77777777" w:rsidR="002467B8" w:rsidRPr="00C327F6" w:rsidRDefault="002467B8" w:rsidP="002467B8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1164023F" w14:textId="0EA62069" w:rsidR="002467B8" w:rsidRPr="00C327F6" w:rsidRDefault="002467B8" w:rsidP="002467B8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 4,602</w:t>
            </w:r>
          </w:p>
        </w:tc>
        <w:tc>
          <w:tcPr>
            <w:tcW w:w="92" w:type="dxa"/>
          </w:tcPr>
          <w:p w14:paraId="44B6DA77" w14:textId="77777777" w:rsidR="002467B8" w:rsidRPr="00C327F6" w:rsidRDefault="002467B8" w:rsidP="002467B8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35E7EE2F" w14:textId="7C469711" w:rsidR="002467B8" w:rsidRPr="00C327F6" w:rsidRDefault="002467B8" w:rsidP="002467B8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 36,131 </w:t>
            </w:r>
          </w:p>
        </w:tc>
        <w:tc>
          <w:tcPr>
            <w:tcW w:w="92" w:type="dxa"/>
          </w:tcPr>
          <w:p w14:paraId="1DA94A95" w14:textId="77777777" w:rsidR="002467B8" w:rsidRPr="00C327F6" w:rsidRDefault="002467B8" w:rsidP="002467B8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29EF0E0" w14:textId="0C7CF3E9" w:rsidR="002467B8" w:rsidRPr="00C327F6" w:rsidRDefault="002467B8" w:rsidP="002467B8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 74,469 </w:t>
            </w:r>
          </w:p>
        </w:tc>
        <w:tc>
          <w:tcPr>
            <w:tcW w:w="92" w:type="dxa"/>
          </w:tcPr>
          <w:p w14:paraId="268B8470" w14:textId="77777777" w:rsidR="002467B8" w:rsidRPr="00C327F6" w:rsidRDefault="002467B8" w:rsidP="002467B8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516485F8" w14:textId="51674960" w:rsidR="002467B8" w:rsidRPr="00C327F6" w:rsidRDefault="002467B8" w:rsidP="002467B8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115,202 </w:t>
            </w:r>
          </w:p>
        </w:tc>
      </w:tr>
      <w:tr w:rsidR="004D5290" w:rsidRPr="00C327F6" w14:paraId="3BF373A2" w14:textId="77777777" w:rsidTr="005D1DD1">
        <w:trPr>
          <w:trHeight w:val="320"/>
        </w:trPr>
        <w:tc>
          <w:tcPr>
            <w:tcW w:w="3690" w:type="dxa"/>
            <w:vAlign w:val="bottom"/>
          </w:tcPr>
          <w:p w14:paraId="43527655" w14:textId="77777777" w:rsidR="002467B8" w:rsidRPr="00C327F6" w:rsidRDefault="002467B8" w:rsidP="002467B8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61" w:type="dxa"/>
            <w:vAlign w:val="bottom"/>
          </w:tcPr>
          <w:p w14:paraId="4D9263DC" w14:textId="77777777" w:rsidR="002467B8" w:rsidRPr="00C327F6" w:rsidRDefault="002467B8" w:rsidP="002467B8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040DC59E" w14:textId="163609C7" w:rsidR="002467B8" w:rsidRPr="00C327F6" w:rsidRDefault="002467B8" w:rsidP="002467B8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 9,380</w:t>
            </w:r>
          </w:p>
        </w:tc>
        <w:tc>
          <w:tcPr>
            <w:tcW w:w="92" w:type="dxa"/>
          </w:tcPr>
          <w:p w14:paraId="1F62F7F2" w14:textId="77777777" w:rsidR="002467B8" w:rsidRPr="00C327F6" w:rsidRDefault="002467B8" w:rsidP="002467B8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32CEC593" w14:textId="3B1E723E" w:rsidR="002467B8" w:rsidRPr="00C327F6" w:rsidRDefault="002467B8" w:rsidP="002467B8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 50,376 </w:t>
            </w:r>
          </w:p>
        </w:tc>
        <w:tc>
          <w:tcPr>
            <w:tcW w:w="92" w:type="dxa"/>
          </w:tcPr>
          <w:p w14:paraId="417E56E5" w14:textId="77777777" w:rsidR="002467B8" w:rsidRPr="00C327F6" w:rsidRDefault="002467B8" w:rsidP="002467B8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6D85567" w14:textId="30A5EA84" w:rsidR="002467B8" w:rsidRPr="00C327F6" w:rsidRDefault="002467B8" w:rsidP="002467B8">
            <w:pPr>
              <w:tabs>
                <w:tab w:val="decimal" w:pos="953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 30,186 </w:t>
            </w:r>
          </w:p>
        </w:tc>
        <w:tc>
          <w:tcPr>
            <w:tcW w:w="92" w:type="dxa"/>
          </w:tcPr>
          <w:p w14:paraId="54510B76" w14:textId="77777777" w:rsidR="002467B8" w:rsidRPr="00C327F6" w:rsidRDefault="002467B8" w:rsidP="002467B8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44318CCD" w14:textId="0276CAA2" w:rsidR="002467B8" w:rsidRPr="00C327F6" w:rsidRDefault="002467B8" w:rsidP="002467B8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89,942 </w:t>
            </w:r>
          </w:p>
        </w:tc>
      </w:tr>
      <w:tr w:rsidR="004D5290" w:rsidRPr="00C327F6" w14:paraId="2FB52EF8" w14:textId="77777777" w:rsidTr="005D1DD1">
        <w:trPr>
          <w:trHeight w:val="320"/>
        </w:trPr>
        <w:tc>
          <w:tcPr>
            <w:tcW w:w="3690" w:type="dxa"/>
            <w:vAlign w:val="bottom"/>
          </w:tcPr>
          <w:p w14:paraId="05A7DB8E" w14:textId="77777777" w:rsidR="002467B8" w:rsidRPr="00C327F6" w:rsidRDefault="002467B8" w:rsidP="002467B8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61" w:type="dxa"/>
            <w:vAlign w:val="bottom"/>
          </w:tcPr>
          <w:p w14:paraId="139E97ED" w14:textId="77777777" w:rsidR="002467B8" w:rsidRPr="00C327F6" w:rsidRDefault="002467B8" w:rsidP="002467B8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4637218F" w14:textId="543C51E4" w:rsidR="002467B8" w:rsidRPr="00C327F6" w:rsidRDefault="002467B8" w:rsidP="002467B8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 -</w:t>
            </w:r>
          </w:p>
        </w:tc>
        <w:tc>
          <w:tcPr>
            <w:tcW w:w="92" w:type="dxa"/>
          </w:tcPr>
          <w:p w14:paraId="4C0F4935" w14:textId="77777777" w:rsidR="002467B8" w:rsidRPr="00C327F6" w:rsidRDefault="002467B8" w:rsidP="002467B8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0178636E" w14:textId="1A119329" w:rsidR="002467B8" w:rsidRPr="00C327F6" w:rsidRDefault="002467B8" w:rsidP="002467B8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 194 </w:t>
            </w:r>
          </w:p>
        </w:tc>
        <w:tc>
          <w:tcPr>
            <w:tcW w:w="92" w:type="dxa"/>
          </w:tcPr>
          <w:p w14:paraId="028B1907" w14:textId="77777777" w:rsidR="002467B8" w:rsidRPr="00C327F6" w:rsidRDefault="002467B8" w:rsidP="002467B8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D4BDF83" w14:textId="68229E9F" w:rsidR="002467B8" w:rsidRPr="00C327F6" w:rsidRDefault="002467B8" w:rsidP="002467B8">
            <w:pPr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 17 </w:t>
            </w:r>
          </w:p>
        </w:tc>
        <w:tc>
          <w:tcPr>
            <w:tcW w:w="92" w:type="dxa"/>
          </w:tcPr>
          <w:p w14:paraId="52CA6BE2" w14:textId="77777777" w:rsidR="002467B8" w:rsidRPr="00C327F6" w:rsidRDefault="002467B8" w:rsidP="002467B8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14:paraId="3A998CA3" w14:textId="22486BC4" w:rsidR="002467B8" w:rsidRPr="00C327F6" w:rsidRDefault="002467B8" w:rsidP="002467B8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 xml:space="preserve">211 </w:t>
            </w:r>
          </w:p>
        </w:tc>
      </w:tr>
      <w:tr w:rsidR="004D5290" w:rsidRPr="00C327F6" w14:paraId="047DFDB7" w14:textId="77777777" w:rsidTr="005D1DD1">
        <w:trPr>
          <w:trHeight w:val="320"/>
        </w:trPr>
        <w:tc>
          <w:tcPr>
            <w:tcW w:w="3690" w:type="dxa"/>
            <w:vAlign w:val="bottom"/>
          </w:tcPr>
          <w:p w14:paraId="54D7AD32" w14:textId="77777777" w:rsidR="002467B8" w:rsidRPr="00C327F6" w:rsidRDefault="002467B8" w:rsidP="002467B8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" w:type="dxa"/>
            <w:vAlign w:val="bottom"/>
          </w:tcPr>
          <w:p w14:paraId="711C2D7B" w14:textId="77777777" w:rsidR="002467B8" w:rsidRPr="00C327F6" w:rsidRDefault="002467B8" w:rsidP="002467B8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6109AB1D" w14:textId="291E69BA" w:rsidR="002467B8" w:rsidRPr="00C327F6" w:rsidRDefault="002467B8" w:rsidP="002467B8">
            <w:pPr>
              <w:spacing w:line="240" w:lineRule="auto"/>
              <w:ind w:right="144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92,994</w:t>
            </w:r>
          </w:p>
        </w:tc>
        <w:tc>
          <w:tcPr>
            <w:tcW w:w="92" w:type="dxa"/>
          </w:tcPr>
          <w:p w14:paraId="4AF652DF" w14:textId="77777777" w:rsidR="002467B8" w:rsidRPr="00C327F6" w:rsidRDefault="002467B8" w:rsidP="002467B8">
            <w:pPr>
              <w:spacing w:line="240" w:lineRule="auto"/>
              <w:ind w:right="144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66D61EF5" w14:textId="2F474F2E" w:rsidR="002467B8" w:rsidRPr="00C327F6" w:rsidRDefault="002467B8" w:rsidP="002467B8">
            <w:pPr>
              <w:spacing w:line="240" w:lineRule="auto"/>
              <w:ind w:right="144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94,356 </w:t>
            </w:r>
          </w:p>
        </w:tc>
        <w:tc>
          <w:tcPr>
            <w:tcW w:w="92" w:type="dxa"/>
          </w:tcPr>
          <w:p w14:paraId="3F6E9710" w14:textId="77777777" w:rsidR="002467B8" w:rsidRPr="00C327F6" w:rsidRDefault="002467B8" w:rsidP="002467B8">
            <w:pPr>
              <w:spacing w:line="240" w:lineRule="auto"/>
              <w:ind w:right="144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0A61689" w14:textId="4F53BD53" w:rsidR="002467B8" w:rsidRPr="00C327F6" w:rsidRDefault="002467B8" w:rsidP="002467B8">
            <w:pPr>
              <w:spacing w:line="240" w:lineRule="auto"/>
              <w:ind w:right="144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124,030 </w:t>
            </w:r>
          </w:p>
        </w:tc>
        <w:tc>
          <w:tcPr>
            <w:tcW w:w="92" w:type="dxa"/>
          </w:tcPr>
          <w:p w14:paraId="4EBB3174" w14:textId="77777777" w:rsidR="002467B8" w:rsidRPr="00C327F6" w:rsidRDefault="002467B8" w:rsidP="002467B8">
            <w:pPr>
              <w:spacing w:line="240" w:lineRule="auto"/>
              <w:ind w:right="144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650501" w14:textId="4F5AF98C" w:rsidR="002467B8" w:rsidRPr="00C327F6" w:rsidRDefault="002467B8" w:rsidP="002467B8">
            <w:pPr>
              <w:spacing w:line="240" w:lineRule="auto"/>
              <w:ind w:right="144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311,380 </w:t>
            </w:r>
          </w:p>
        </w:tc>
      </w:tr>
      <w:tr w:rsidR="004D5290" w:rsidRPr="00C327F6" w14:paraId="6FBB54C5" w14:textId="77777777" w:rsidTr="0008682E">
        <w:trPr>
          <w:trHeight w:val="320"/>
        </w:trPr>
        <w:tc>
          <w:tcPr>
            <w:tcW w:w="3690" w:type="dxa"/>
            <w:vAlign w:val="bottom"/>
          </w:tcPr>
          <w:p w14:paraId="6146534D" w14:textId="77777777" w:rsidR="00CD76F3" w:rsidRPr="00C327F6" w:rsidRDefault="00CD76F3" w:rsidP="00CD76F3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" w:type="dxa"/>
            <w:vAlign w:val="bottom"/>
          </w:tcPr>
          <w:p w14:paraId="61F688C9" w14:textId="77777777" w:rsidR="00CD76F3" w:rsidRPr="00C327F6" w:rsidRDefault="00CD76F3" w:rsidP="00CD76F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</w:tcPr>
          <w:p w14:paraId="49EA82BA" w14:textId="77777777" w:rsidR="00CD76F3" w:rsidRPr="00C327F6" w:rsidRDefault="00CD76F3" w:rsidP="00CD76F3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44A5EF23" w14:textId="77777777" w:rsidR="00CD76F3" w:rsidRPr="00C327F6" w:rsidRDefault="00CD76F3" w:rsidP="00CD76F3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</w:tcPr>
          <w:p w14:paraId="2CD3FC30" w14:textId="77777777" w:rsidR="00CD76F3" w:rsidRPr="00C327F6" w:rsidRDefault="00CD76F3" w:rsidP="00CD76F3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5B7E9B8C" w14:textId="77777777" w:rsidR="00CD76F3" w:rsidRPr="00C327F6" w:rsidRDefault="00CD76F3" w:rsidP="00CD76F3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23222918" w14:textId="77777777" w:rsidR="00CD76F3" w:rsidRPr="00C327F6" w:rsidRDefault="00CD76F3" w:rsidP="00CD76F3">
            <w:pPr>
              <w:tabs>
                <w:tab w:val="clear" w:pos="680"/>
                <w:tab w:val="decimal" w:pos="67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708F5263" w14:textId="77777777" w:rsidR="00CD76F3" w:rsidRPr="00C327F6" w:rsidRDefault="00CD76F3" w:rsidP="00CD76F3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double" w:sz="4" w:space="0" w:color="auto"/>
            </w:tcBorders>
          </w:tcPr>
          <w:p w14:paraId="4558838B" w14:textId="77777777" w:rsidR="00CD76F3" w:rsidRPr="00C327F6" w:rsidRDefault="00CD76F3" w:rsidP="00CD76F3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5290" w:rsidRPr="00C327F6" w14:paraId="6CB6434B" w14:textId="77777777" w:rsidTr="0008682E">
        <w:trPr>
          <w:trHeight w:val="320"/>
        </w:trPr>
        <w:tc>
          <w:tcPr>
            <w:tcW w:w="3690" w:type="dxa"/>
            <w:vAlign w:val="bottom"/>
          </w:tcPr>
          <w:p w14:paraId="6749DF01" w14:textId="370092B2" w:rsidR="00CD76F3" w:rsidRPr="00C327F6" w:rsidRDefault="00BD2F2E" w:rsidP="005E24F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61" w:type="dxa"/>
            <w:vAlign w:val="bottom"/>
          </w:tcPr>
          <w:p w14:paraId="17FD25F9" w14:textId="77777777" w:rsidR="00CD76F3" w:rsidRPr="00C327F6" w:rsidRDefault="00CD76F3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  <w:vAlign w:val="bottom"/>
          </w:tcPr>
          <w:p w14:paraId="65A68304" w14:textId="77777777" w:rsidR="00CD76F3" w:rsidRPr="00C327F6" w:rsidRDefault="00CD76F3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vAlign w:val="bottom"/>
          </w:tcPr>
          <w:p w14:paraId="3FFD2E2F" w14:textId="77777777" w:rsidR="00CD76F3" w:rsidRPr="00C327F6" w:rsidRDefault="00CD76F3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EE192F8" w14:textId="77777777" w:rsidR="00CD76F3" w:rsidRPr="00C327F6" w:rsidRDefault="00CD76F3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vAlign w:val="bottom"/>
          </w:tcPr>
          <w:p w14:paraId="5ED02263" w14:textId="77777777" w:rsidR="00CD76F3" w:rsidRPr="00C327F6" w:rsidRDefault="00CD76F3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vAlign w:val="bottom"/>
          </w:tcPr>
          <w:p w14:paraId="71C41830" w14:textId="77777777" w:rsidR="00CD76F3" w:rsidRPr="00C327F6" w:rsidRDefault="00CD76F3" w:rsidP="005E24F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vAlign w:val="bottom"/>
          </w:tcPr>
          <w:p w14:paraId="0AE0DCAE" w14:textId="77777777" w:rsidR="00CD76F3" w:rsidRPr="00C327F6" w:rsidRDefault="00CD76F3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6F7EC0C5" w14:textId="77777777" w:rsidR="00CD76F3" w:rsidRPr="00C327F6" w:rsidRDefault="00CD76F3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5290" w:rsidRPr="00C327F6" w14:paraId="387E0D44" w14:textId="77777777" w:rsidTr="0008682E">
        <w:trPr>
          <w:trHeight w:val="320"/>
        </w:trPr>
        <w:tc>
          <w:tcPr>
            <w:tcW w:w="3690" w:type="dxa"/>
            <w:vAlign w:val="bottom"/>
          </w:tcPr>
          <w:p w14:paraId="36FA763D" w14:textId="77777777" w:rsidR="00321C98" w:rsidRPr="00C327F6" w:rsidRDefault="00321C98" w:rsidP="005E24F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61" w:type="dxa"/>
            <w:vAlign w:val="bottom"/>
          </w:tcPr>
          <w:p w14:paraId="4196C885" w14:textId="77777777" w:rsidR="00321C98" w:rsidRPr="00C327F6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50975F4C" w14:textId="77777777" w:rsidR="00321C98" w:rsidRPr="00C327F6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5A2FBD4D" w14:textId="77777777" w:rsidR="00321C98" w:rsidRPr="00C327F6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747E12E1" w14:textId="77777777" w:rsidR="00321C98" w:rsidRPr="00C327F6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23A72EC3" w14:textId="77777777" w:rsidR="00321C98" w:rsidRPr="00C327F6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FB9AD67" w14:textId="77777777" w:rsidR="00321C98" w:rsidRPr="00C327F6" w:rsidRDefault="00321C98" w:rsidP="005E24F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713E3BF4" w14:textId="77777777" w:rsidR="00321C98" w:rsidRPr="00C327F6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7B8F0349" w14:textId="77777777" w:rsidR="00321C98" w:rsidRPr="00C327F6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724957CC" w14:textId="77777777" w:rsidTr="0008682E">
        <w:trPr>
          <w:trHeight w:val="320"/>
        </w:trPr>
        <w:tc>
          <w:tcPr>
            <w:tcW w:w="3690" w:type="dxa"/>
          </w:tcPr>
          <w:p w14:paraId="56CFCC62" w14:textId="77777777" w:rsidR="00321C98" w:rsidRPr="00C327F6" w:rsidRDefault="00321C98" w:rsidP="005E24F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กระแสเงินสดรับจาก</w:t>
            </w:r>
          </w:p>
        </w:tc>
        <w:tc>
          <w:tcPr>
            <w:tcW w:w="61" w:type="dxa"/>
            <w:vAlign w:val="bottom"/>
          </w:tcPr>
          <w:p w14:paraId="7CE0ADE7" w14:textId="77777777" w:rsidR="00321C98" w:rsidRPr="00C327F6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527C831C" w14:textId="77777777" w:rsidR="00321C98" w:rsidRPr="00C327F6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0DBE9D52" w14:textId="77777777" w:rsidR="00321C98" w:rsidRPr="00C327F6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64A60597" w14:textId="77777777" w:rsidR="00321C98" w:rsidRPr="00C327F6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5031518A" w14:textId="77777777" w:rsidR="00321C98" w:rsidRPr="00C327F6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F11F340" w14:textId="77777777" w:rsidR="00321C98" w:rsidRPr="00C327F6" w:rsidRDefault="00321C98" w:rsidP="005E24F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3EADA91B" w14:textId="77777777" w:rsidR="00321C98" w:rsidRPr="00C327F6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273D35E5" w14:textId="77777777" w:rsidR="00321C98" w:rsidRPr="00C327F6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7B100BA3" w14:textId="77777777" w:rsidTr="0008682E">
        <w:trPr>
          <w:trHeight w:val="320"/>
        </w:trPr>
        <w:tc>
          <w:tcPr>
            <w:tcW w:w="3690" w:type="dxa"/>
          </w:tcPr>
          <w:p w14:paraId="02BA2380" w14:textId="77777777" w:rsidR="004267B0" w:rsidRPr="00C327F6" w:rsidRDefault="004267B0" w:rsidP="003722C7">
            <w:pPr>
              <w:tabs>
                <w:tab w:val="left" w:pos="12987"/>
              </w:tabs>
              <w:spacing w:line="240" w:lineRule="auto"/>
              <w:ind w:left="178"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61" w:type="dxa"/>
            <w:vAlign w:val="bottom"/>
          </w:tcPr>
          <w:p w14:paraId="39F098AD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E0103" w14:textId="230DE18D" w:rsidR="004267B0" w:rsidRPr="00C327F6" w:rsidRDefault="008707C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</w:rPr>
              <w:t>652</w:t>
            </w:r>
          </w:p>
        </w:tc>
        <w:tc>
          <w:tcPr>
            <w:tcW w:w="92" w:type="dxa"/>
            <w:vAlign w:val="bottom"/>
          </w:tcPr>
          <w:p w14:paraId="4019AA9B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33B2BFF8" w14:textId="648B786D" w:rsidR="004267B0" w:rsidRPr="00C327F6" w:rsidRDefault="00B05294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6B7B67C1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8484F12" w14:textId="5597DE10" w:rsidR="004267B0" w:rsidRPr="00C327F6" w:rsidRDefault="00B05294" w:rsidP="004267B0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090E5E67" w14:textId="77777777" w:rsidR="004267B0" w:rsidRPr="00C327F6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84873" w14:textId="00A66A67" w:rsidR="004267B0" w:rsidRPr="00C327F6" w:rsidRDefault="00B05294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652</w:t>
            </w:r>
          </w:p>
        </w:tc>
      </w:tr>
      <w:tr w:rsidR="004D5290" w:rsidRPr="00C327F6" w14:paraId="3E2D8958" w14:textId="77777777" w:rsidTr="0008682E">
        <w:trPr>
          <w:trHeight w:val="320"/>
        </w:trPr>
        <w:tc>
          <w:tcPr>
            <w:tcW w:w="3690" w:type="dxa"/>
          </w:tcPr>
          <w:p w14:paraId="319B5E55" w14:textId="77777777" w:rsidR="00B05294" w:rsidRPr="00C327F6" w:rsidRDefault="00B05294" w:rsidP="00B05294">
            <w:pPr>
              <w:tabs>
                <w:tab w:val="left" w:pos="12987"/>
              </w:tabs>
              <w:spacing w:line="240" w:lineRule="auto"/>
              <w:ind w:left="178"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61" w:type="dxa"/>
            <w:vAlign w:val="bottom"/>
          </w:tcPr>
          <w:p w14:paraId="307EAEEF" w14:textId="77777777" w:rsidR="00B05294" w:rsidRPr="00C327F6" w:rsidRDefault="00B05294" w:rsidP="00B0529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9C851" w14:textId="5D2A91BD" w:rsidR="00B05294" w:rsidRPr="00C327F6" w:rsidRDefault="00B05294" w:rsidP="00B0529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3,946</w:t>
            </w:r>
          </w:p>
        </w:tc>
        <w:tc>
          <w:tcPr>
            <w:tcW w:w="92" w:type="dxa"/>
            <w:vAlign w:val="bottom"/>
          </w:tcPr>
          <w:p w14:paraId="1D567577" w14:textId="77777777" w:rsidR="00B05294" w:rsidRPr="00C327F6" w:rsidRDefault="00B05294" w:rsidP="00B0529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8E505E3" w14:textId="4525DC0C" w:rsidR="00B05294" w:rsidRPr="00C327F6" w:rsidRDefault="00B05294" w:rsidP="00B0529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33,396</w:t>
            </w:r>
          </w:p>
        </w:tc>
        <w:tc>
          <w:tcPr>
            <w:tcW w:w="92" w:type="dxa"/>
            <w:vAlign w:val="bottom"/>
          </w:tcPr>
          <w:p w14:paraId="251F9D06" w14:textId="77777777" w:rsidR="00B05294" w:rsidRPr="00C327F6" w:rsidRDefault="00B05294" w:rsidP="00B0529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8D7B490" w14:textId="3CEA03B0" w:rsidR="00B05294" w:rsidRPr="00C327F6" w:rsidRDefault="004A5F18" w:rsidP="00B05294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46,848</w:t>
            </w:r>
          </w:p>
        </w:tc>
        <w:tc>
          <w:tcPr>
            <w:tcW w:w="92" w:type="dxa"/>
            <w:vAlign w:val="bottom"/>
          </w:tcPr>
          <w:p w14:paraId="1636D9CC" w14:textId="77777777" w:rsidR="00B05294" w:rsidRPr="00C327F6" w:rsidRDefault="00B05294" w:rsidP="00B0529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E26A6" w14:textId="05C594D2" w:rsidR="00B05294" w:rsidRPr="00C327F6" w:rsidRDefault="004A5F18" w:rsidP="00B0529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84,190</w:t>
            </w:r>
          </w:p>
        </w:tc>
      </w:tr>
      <w:tr w:rsidR="004D5290" w:rsidRPr="00C327F6" w14:paraId="17DD3E31" w14:textId="77777777" w:rsidTr="0008682E">
        <w:trPr>
          <w:trHeight w:val="320"/>
        </w:trPr>
        <w:tc>
          <w:tcPr>
            <w:tcW w:w="3690" w:type="dxa"/>
          </w:tcPr>
          <w:p w14:paraId="73FAC30B" w14:textId="77777777" w:rsidR="00AD6FA9" w:rsidRPr="00C327F6" w:rsidRDefault="00AD6FA9" w:rsidP="00AD6FA9">
            <w:pPr>
              <w:tabs>
                <w:tab w:val="left" w:pos="12987"/>
              </w:tabs>
              <w:spacing w:line="240" w:lineRule="auto"/>
              <w:ind w:left="178"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61" w:type="dxa"/>
            <w:vAlign w:val="bottom"/>
          </w:tcPr>
          <w:p w14:paraId="7619612C" w14:textId="77777777" w:rsidR="00AD6FA9" w:rsidRPr="00C327F6" w:rsidRDefault="00AD6FA9" w:rsidP="00AD6FA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46B1CFA4" w14:textId="208A7885" w:rsidR="00AD6FA9" w:rsidRPr="00C327F6" w:rsidRDefault="008707C0" w:rsidP="00AD6FA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 w:hint="cs"/>
                <w:sz w:val="28"/>
                <w:szCs w:val="28"/>
              </w:rPr>
              <w:t>109</w:t>
            </w:r>
          </w:p>
        </w:tc>
        <w:tc>
          <w:tcPr>
            <w:tcW w:w="92" w:type="dxa"/>
            <w:vAlign w:val="bottom"/>
          </w:tcPr>
          <w:p w14:paraId="2E77ADC1" w14:textId="77777777" w:rsidR="00AD6FA9" w:rsidRPr="00C327F6" w:rsidRDefault="00AD6FA9" w:rsidP="00AD6FA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051A386" w14:textId="0EA07DE7" w:rsidR="00AD6FA9" w:rsidRPr="00C327F6" w:rsidRDefault="00AD6FA9" w:rsidP="00AD6FA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16FB206D" w14:textId="77777777" w:rsidR="00AD6FA9" w:rsidRPr="00C327F6" w:rsidRDefault="00AD6FA9" w:rsidP="00AD6FA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B17B9C8" w14:textId="3E0ABC31" w:rsidR="00AD6FA9" w:rsidRPr="00C327F6" w:rsidRDefault="00AD6FA9" w:rsidP="00AD6FA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183F12BD" w14:textId="77777777" w:rsidR="00AD6FA9" w:rsidRPr="00C327F6" w:rsidRDefault="00AD6FA9" w:rsidP="00AD6FA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46BE9169" w14:textId="1F32FBCA" w:rsidR="00AD6FA9" w:rsidRPr="00C327F6" w:rsidRDefault="008707C0" w:rsidP="00AD6FA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 w:hint="cs"/>
                <w:sz w:val="28"/>
                <w:szCs w:val="28"/>
              </w:rPr>
              <w:t>109</w:t>
            </w:r>
          </w:p>
        </w:tc>
      </w:tr>
      <w:tr w:rsidR="004D5290" w:rsidRPr="00C327F6" w14:paraId="5704668A" w14:textId="77777777" w:rsidTr="0008682E">
        <w:trPr>
          <w:trHeight w:val="320"/>
        </w:trPr>
        <w:tc>
          <w:tcPr>
            <w:tcW w:w="3690" w:type="dxa"/>
          </w:tcPr>
          <w:p w14:paraId="1DA7977F" w14:textId="77777777" w:rsidR="00B05294" w:rsidRPr="00C327F6" w:rsidRDefault="00B05294" w:rsidP="00B05294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" w:type="dxa"/>
            <w:vAlign w:val="bottom"/>
          </w:tcPr>
          <w:p w14:paraId="416BB7BB" w14:textId="77777777" w:rsidR="00B05294" w:rsidRPr="00C327F6" w:rsidRDefault="00B05294" w:rsidP="00B0529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5C745D8B" w14:textId="77777777" w:rsidR="00B05294" w:rsidRPr="00C327F6" w:rsidRDefault="00B05294" w:rsidP="00B0529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77358AD0" w14:textId="77777777" w:rsidR="00B05294" w:rsidRPr="00C327F6" w:rsidRDefault="00B05294" w:rsidP="00B0529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5C1B4E4A" w14:textId="77777777" w:rsidR="00B05294" w:rsidRPr="00C327F6" w:rsidRDefault="00B05294" w:rsidP="00B0529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1E97491F" w14:textId="77777777" w:rsidR="00B05294" w:rsidRPr="00C327F6" w:rsidRDefault="00B05294" w:rsidP="00B0529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CDCF4BE" w14:textId="77777777" w:rsidR="00B05294" w:rsidRPr="00C327F6" w:rsidRDefault="00B05294" w:rsidP="00B05294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33A5E5A1" w14:textId="77777777" w:rsidR="00B05294" w:rsidRPr="00C327F6" w:rsidRDefault="00B05294" w:rsidP="00B0529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7E672BB3" w14:textId="77777777" w:rsidR="00B05294" w:rsidRPr="00C327F6" w:rsidRDefault="00B05294" w:rsidP="00B0529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74C41F71" w14:textId="77777777" w:rsidTr="0008682E">
        <w:trPr>
          <w:trHeight w:val="320"/>
        </w:trPr>
        <w:tc>
          <w:tcPr>
            <w:tcW w:w="3690" w:type="dxa"/>
          </w:tcPr>
          <w:p w14:paraId="5EDEA75B" w14:textId="77777777" w:rsidR="00B05294" w:rsidRPr="00C327F6" w:rsidRDefault="00B05294" w:rsidP="00B05294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กระแสเงินสดจ่ายจาก</w:t>
            </w:r>
          </w:p>
        </w:tc>
        <w:tc>
          <w:tcPr>
            <w:tcW w:w="61" w:type="dxa"/>
            <w:vAlign w:val="bottom"/>
          </w:tcPr>
          <w:p w14:paraId="1EC72521" w14:textId="77777777" w:rsidR="00B05294" w:rsidRPr="00C327F6" w:rsidRDefault="00B05294" w:rsidP="00B0529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58E81903" w14:textId="77777777" w:rsidR="00B05294" w:rsidRPr="00C327F6" w:rsidRDefault="00B05294" w:rsidP="00B0529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5B146081" w14:textId="77777777" w:rsidR="00B05294" w:rsidRPr="00C327F6" w:rsidRDefault="00B05294" w:rsidP="00B0529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37C71B97" w14:textId="77777777" w:rsidR="00B05294" w:rsidRPr="00C327F6" w:rsidRDefault="00B05294" w:rsidP="00B0529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6C7A4AD1" w14:textId="77777777" w:rsidR="00B05294" w:rsidRPr="00C327F6" w:rsidRDefault="00B05294" w:rsidP="00B0529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A952166" w14:textId="77777777" w:rsidR="00B05294" w:rsidRPr="00C327F6" w:rsidRDefault="00B05294" w:rsidP="00B05294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362F0811" w14:textId="77777777" w:rsidR="00B05294" w:rsidRPr="00C327F6" w:rsidRDefault="00B05294" w:rsidP="00B0529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45554EFD" w14:textId="77777777" w:rsidR="00B05294" w:rsidRPr="00C327F6" w:rsidRDefault="00B05294" w:rsidP="00B0529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39A7B2D4" w14:textId="00240030" w:rsidTr="0008682E">
        <w:trPr>
          <w:trHeight w:val="320"/>
        </w:trPr>
        <w:tc>
          <w:tcPr>
            <w:tcW w:w="3690" w:type="dxa"/>
          </w:tcPr>
          <w:p w14:paraId="22F72298" w14:textId="77777777" w:rsidR="0008682E" w:rsidRPr="00C327F6" w:rsidRDefault="0008682E" w:rsidP="00B05294">
            <w:pPr>
              <w:tabs>
                <w:tab w:val="left" w:pos="12987"/>
              </w:tabs>
              <w:spacing w:line="240" w:lineRule="auto"/>
              <w:ind w:left="178"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61" w:type="dxa"/>
            <w:vAlign w:val="bottom"/>
          </w:tcPr>
          <w:p w14:paraId="7DF6F476" w14:textId="77777777" w:rsidR="0008682E" w:rsidRPr="00C327F6" w:rsidRDefault="0008682E" w:rsidP="00B0529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D4B81" w14:textId="112129A4" w:rsidR="0008682E" w:rsidRPr="00C327F6" w:rsidRDefault="0008682E" w:rsidP="00B05294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(632)</w:t>
            </w:r>
          </w:p>
        </w:tc>
        <w:tc>
          <w:tcPr>
            <w:tcW w:w="92" w:type="dxa"/>
            <w:vAlign w:val="bottom"/>
          </w:tcPr>
          <w:p w14:paraId="4716586C" w14:textId="77777777" w:rsidR="0008682E" w:rsidRPr="00C327F6" w:rsidRDefault="0008682E" w:rsidP="00B0529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3F4B08CB" w14:textId="40473D36" w:rsidR="0008682E" w:rsidRPr="00C327F6" w:rsidRDefault="0008682E" w:rsidP="00B0529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3C9D1A41" w14:textId="77777777" w:rsidR="0008682E" w:rsidRPr="00C327F6" w:rsidRDefault="0008682E" w:rsidP="00B0529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2050687" w14:textId="08042925" w:rsidR="0008682E" w:rsidRPr="00C327F6" w:rsidRDefault="0008682E" w:rsidP="00B05294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45D85DDB" w14:textId="77777777" w:rsidR="0008682E" w:rsidRPr="00C327F6" w:rsidRDefault="0008682E" w:rsidP="00B0529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57B4B" w14:textId="12A5D7CB" w:rsidR="0008682E" w:rsidRPr="00C327F6" w:rsidRDefault="0008682E" w:rsidP="00B05294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(632)</w:t>
            </w:r>
          </w:p>
        </w:tc>
      </w:tr>
      <w:tr w:rsidR="004D5290" w:rsidRPr="00C327F6" w14:paraId="2CA58B88" w14:textId="77777777" w:rsidTr="0008682E">
        <w:trPr>
          <w:trHeight w:val="320"/>
        </w:trPr>
        <w:tc>
          <w:tcPr>
            <w:tcW w:w="3690" w:type="dxa"/>
          </w:tcPr>
          <w:p w14:paraId="71844CE6" w14:textId="77777777" w:rsidR="00B05294" w:rsidRPr="00C327F6" w:rsidRDefault="00B05294" w:rsidP="00B05294">
            <w:pPr>
              <w:tabs>
                <w:tab w:val="left" w:pos="12987"/>
              </w:tabs>
              <w:spacing w:line="240" w:lineRule="auto"/>
              <w:ind w:left="178"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61" w:type="dxa"/>
            <w:vAlign w:val="bottom"/>
          </w:tcPr>
          <w:p w14:paraId="7B87043E" w14:textId="77777777" w:rsidR="00B05294" w:rsidRPr="00C327F6" w:rsidRDefault="00B05294" w:rsidP="00B0529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AC5EC" w14:textId="7F93965D" w:rsidR="00B05294" w:rsidRPr="00C327F6" w:rsidRDefault="00B05294" w:rsidP="00B05294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(2,739)</w:t>
            </w:r>
          </w:p>
        </w:tc>
        <w:tc>
          <w:tcPr>
            <w:tcW w:w="92" w:type="dxa"/>
            <w:vAlign w:val="bottom"/>
          </w:tcPr>
          <w:p w14:paraId="6947AAE6" w14:textId="77777777" w:rsidR="00B05294" w:rsidRPr="00C327F6" w:rsidRDefault="00B05294" w:rsidP="00B05294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7D743449" w14:textId="40DFCAA6" w:rsidR="00B05294" w:rsidRPr="00C327F6" w:rsidRDefault="00B05294" w:rsidP="00B05294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(29,160)</w:t>
            </w:r>
          </w:p>
        </w:tc>
        <w:tc>
          <w:tcPr>
            <w:tcW w:w="92" w:type="dxa"/>
            <w:vAlign w:val="bottom"/>
          </w:tcPr>
          <w:p w14:paraId="6E06C296" w14:textId="77777777" w:rsidR="00B05294" w:rsidRPr="00C327F6" w:rsidRDefault="00B05294" w:rsidP="00B05294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463EE41" w14:textId="44A1EFA9" w:rsidR="00B05294" w:rsidRPr="00C327F6" w:rsidRDefault="004A5F18" w:rsidP="00BA4FC6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707C0" w:rsidRPr="00C327F6">
              <w:rPr>
                <w:rFonts w:asciiTheme="majorBidi" w:hAnsiTheme="majorBidi"/>
                <w:sz w:val="28"/>
                <w:szCs w:val="28"/>
              </w:rPr>
              <w:t>45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707C0" w:rsidRPr="00C327F6">
              <w:rPr>
                <w:rFonts w:asciiTheme="majorBidi" w:hAnsiTheme="majorBidi"/>
                <w:sz w:val="28"/>
                <w:szCs w:val="28"/>
              </w:rPr>
              <w:t>027</w:t>
            </w:r>
            <w:r w:rsidRPr="00C327F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2" w:type="dxa"/>
            <w:vAlign w:val="bottom"/>
          </w:tcPr>
          <w:p w14:paraId="58B7ED88" w14:textId="77777777" w:rsidR="00B05294" w:rsidRPr="00C327F6" w:rsidRDefault="00B05294" w:rsidP="00B05294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063E8" w14:textId="4309A7EB" w:rsidR="00B05294" w:rsidRPr="00C327F6" w:rsidRDefault="004A5F18" w:rsidP="00B05294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707C0" w:rsidRPr="00C327F6">
              <w:rPr>
                <w:rFonts w:asciiTheme="majorBidi" w:hAnsiTheme="majorBidi"/>
                <w:sz w:val="28"/>
                <w:szCs w:val="28"/>
              </w:rPr>
              <w:t>76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707C0" w:rsidRPr="00C327F6">
              <w:rPr>
                <w:rFonts w:asciiTheme="majorBidi" w:hAnsiTheme="majorBidi"/>
                <w:sz w:val="28"/>
                <w:szCs w:val="28"/>
              </w:rPr>
              <w:t>926</w:t>
            </w:r>
            <w:r w:rsidRPr="00C327F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4D5290" w:rsidRPr="00C327F6" w14:paraId="00170F82" w14:textId="77777777" w:rsidTr="0008682E">
        <w:trPr>
          <w:trHeight w:val="320"/>
        </w:trPr>
        <w:tc>
          <w:tcPr>
            <w:tcW w:w="3690" w:type="dxa"/>
          </w:tcPr>
          <w:p w14:paraId="65E6A87C" w14:textId="77777777" w:rsidR="00AD6FA9" w:rsidRPr="00C327F6" w:rsidRDefault="00AD6FA9" w:rsidP="00AD6FA9">
            <w:pPr>
              <w:tabs>
                <w:tab w:val="left" w:pos="12987"/>
              </w:tabs>
              <w:spacing w:line="240" w:lineRule="auto"/>
              <w:ind w:left="178"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61" w:type="dxa"/>
            <w:vAlign w:val="bottom"/>
          </w:tcPr>
          <w:p w14:paraId="5CDA9335" w14:textId="77777777" w:rsidR="00AD6FA9" w:rsidRPr="00C327F6" w:rsidRDefault="00AD6FA9" w:rsidP="00AD6FA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484E4340" w14:textId="754EF294" w:rsidR="00AD6FA9" w:rsidRPr="00C327F6" w:rsidRDefault="00AD6FA9" w:rsidP="00AD6FA9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(356)</w:t>
            </w:r>
          </w:p>
        </w:tc>
        <w:tc>
          <w:tcPr>
            <w:tcW w:w="92" w:type="dxa"/>
            <w:vAlign w:val="bottom"/>
          </w:tcPr>
          <w:p w14:paraId="7D76D6C6" w14:textId="77777777" w:rsidR="00AD6FA9" w:rsidRPr="00C327F6" w:rsidRDefault="00AD6FA9" w:rsidP="00AD6FA9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531A52AE" w14:textId="5CEC5638" w:rsidR="00AD6FA9" w:rsidRPr="00C327F6" w:rsidRDefault="00AD6FA9" w:rsidP="00BA4FC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33E2B4A7" w14:textId="77777777" w:rsidR="00AD6FA9" w:rsidRPr="00C327F6" w:rsidRDefault="00AD6FA9" w:rsidP="00AD6FA9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1B394389" w14:textId="71B488FE" w:rsidR="00AD6FA9" w:rsidRPr="00C327F6" w:rsidRDefault="00AD6FA9" w:rsidP="00AD6FA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7EE0A293" w14:textId="77777777" w:rsidR="00AD6FA9" w:rsidRPr="00C327F6" w:rsidRDefault="00AD6FA9" w:rsidP="00AD6FA9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  <w:vAlign w:val="bottom"/>
          </w:tcPr>
          <w:p w14:paraId="0AC9F05E" w14:textId="1BC633B0" w:rsidR="00AD6FA9" w:rsidRPr="00C327F6" w:rsidRDefault="00AD6FA9" w:rsidP="00AD6FA9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(356)</w:t>
            </w:r>
          </w:p>
        </w:tc>
      </w:tr>
      <w:tr w:rsidR="00B05294" w:rsidRPr="00C327F6" w14:paraId="00635DEB" w14:textId="77777777" w:rsidTr="0008682E">
        <w:trPr>
          <w:trHeight w:val="320"/>
        </w:trPr>
        <w:tc>
          <w:tcPr>
            <w:tcW w:w="3690" w:type="dxa"/>
            <w:vAlign w:val="bottom"/>
          </w:tcPr>
          <w:p w14:paraId="0FBA9B09" w14:textId="77777777" w:rsidR="00B05294" w:rsidRPr="00C327F6" w:rsidRDefault="00B05294" w:rsidP="00B05294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" w:type="dxa"/>
            <w:vAlign w:val="bottom"/>
          </w:tcPr>
          <w:p w14:paraId="04DA7394" w14:textId="77777777" w:rsidR="00B05294" w:rsidRPr="00C327F6" w:rsidRDefault="00B05294" w:rsidP="00B0529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0A497" w14:textId="1FB5531D" w:rsidR="00B05294" w:rsidRPr="00C327F6" w:rsidRDefault="0008682E" w:rsidP="00B0529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980</w:t>
            </w:r>
          </w:p>
        </w:tc>
        <w:tc>
          <w:tcPr>
            <w:tcW w:w="92" w:type="dxa"/>
            <w:vAlign w:val="bottom"/>
          </w:tcPr>
          <w:p w14:paraId="07070281" w14:textId="77777777" w:rsidR="00B05294" w:rsidRPr="00C327F6" w:rsidRDefault="00B05294" w:rsidP="00B0529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7C15E" w14:textId="1410319F" w:rsidR="00B05294" w:rsidRPr="00C327F6" w:rsidRDefault="0008682E" w:rsidP="00B0529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4,236</w:t>
            </w:r>
          </w:p>
        </w:tc>
        <w:tc>
          <w:tcPr>
            <w:tcW w:w="92" w:type="dxa"/>
            <w:vAlign w:val="bottom"/>
          </w:tcPr>
          <w:p w14:paraId="65C1F6F5" w14:textId="77777777" w:rsidR="00B05294" w:rsidRPr="00C327F6" w:rsidRDefault="00B05294" w:rsidP="00B0529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BFD9A" w14:textId="1A73126E" w:rsidR="00B05294" w:rsidRPr="00C327F6" w:rsidRDefault="004A5F18" w:rsidP="00B05294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begin"/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>SUM(ABOVE)</w:instrTex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separate"/>
            </w:r>
            <w:r w:rsidR="008707C0" w:rsidRPr="00C327F6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1</w:t>
            </w:r>
            <w:r w:rsidRPr="00C327F6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,</w:t>
            </w:r>
            <w:r w:rsidR="008707C0" w:rsidRPr="00C327F6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821</w: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92" w:type="dxa"/>
            <w:vAlign w:val="bottom"/>
          </w:tcPr>
          <w:p w14:paraId="7BACECA9" w14:textId="77777777" w:rsidR="00B05294" w:rsidRPr="00C327F6" w:rsidRDefault="00B05294" w:rsidP="00B0529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0008EE" w14:textId="2E663D05" w:rsidR="00B05294" w:rsidRPr="00C327F6" w:rsidRDefault="004A5F18" w:rsidP="00B0529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begin"/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>SUM(ABOVE)</w:instrTex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separate"/>
            </w:r>
            <w:r w:rsidR="008707C0" w:rsidRPr="00C327F6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7</w:t>
            </w:r>
            <w:r w:rsidRPr="00C327F6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,</w:t>
            </w:r>
            <w:r w:rsidR="008707C0" w:rsidRPr="00C327F6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037</w: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end"/>
            </w:r>
          </w:p>
        </w:tc>
      </w:tr>
    </w:tbl>
    <w:p w14:paraId="3C762A38" w14:textId="77777777" w:rsidR="00321C98" w:rsidRPr="00C327F6" w:rsidRDefault="00321C98" w:rsidP="00CD56CE">
      <w:pPr>
        <w:rPr>
          <w:rFonts w:asciiTheme="majorBidi" w:hAnsiTheme="majorBidi" w:cstheme="majorBidi"/>
          <w:sz w:val="30"/>
          <w:szCs w:val="30"/>
        </w:rPr>
      </w:pPr>
    </w:p>
    <w:p w14:paraId="373F2B86" w14:textId="77777777" w:rsidR="00BD4E2D" w:rsidRPr="00C327F6" w:rsidRDefault="00BD4E2D" w:rsidP="00CD56C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656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61"/>
        <w:gridCol w:w="1122"/>
        <w:gridCol w:w="92"/>
        <w:gridCol w:w="1155"/>
        <w:gridCol w:w="92"/>
        <w:gridCol w:w="1168"/>
        <w:gridCol w:w="92"/>
        <w:gridCol w:w="1178"/>
        <w:gridCol w:w="6"/>
      </w:tblGrid>
      <w:tr w:rsidR="004D5290" w:rsidRPr="00C327F6" w14:paraId="17668343" w14:textId="77777777" w:rsidTr="00F809E9">
        <w:trPr>
          <w:gridAfter w:val="1"/>
          <w:wAfter w:w="6" w:type="dxa"/>
          <w:trHeight w:val="151"/>
          <w:tblHeader/>
        </w:trPr>
        <w:tc>
          <w:tcPr>
            <w:tcW w:w="3690" w:type="dxa"/>
          </w:tcPr>
          <w:p w14:paraId="11F6BC64" w14:textId="77777777" w:rsidR="00BD4E2D" w:rsidRPr="00C327F6" w:rsidRDefault="00BD4E2D" w:rsidP="00F809E9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4960" w:type="dxa"/>
            <w:gridSpan w:val="8"/>
          </w:tcPr>
          <w:p w14:paraId="41A5F9A2" w14:textId="77777777" w:rsidR="00BD4E2D" w:rsidRPr="00C327F6" w:rsidRDefault="00BD4E2D" w:rsidP="00F809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5290" w:rsidRPr="00C327F6" w14:paraId="4AD978D2" w14:textId="77777777" w:rsidTr="00F809E9">
        <w:trPr>
          <w:trHeight w:val="151"/>
          <w:tblHeader/>
        </w:trPr>
        <w:tc>
          <w:tcPr>
            <w:tcW w:w="3690" w:type="dxa"/>
          </w:tcPr>
          <w:p w14:paraId="52C658C9" w14:textId="77777777" w:rsidR="00BD4E2D" w:rsidRPr="00C327F6" w:rsidRDefault="00BD4E2D" w:rsidP="00F809E9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</w:p>
          <w:p w14:paraId="1E4900BF" w14:textId="77777777" w:rsidR="00BD4E2D" w:rsidRPr="00C327F6" w:rsidRDefault="00BD4E2D" w:rsidP="00F809E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C327F6">
              <w:rPr>
                <w:rFonts w:asciiTheme="majorBidi" w:hAnsi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 xml:space="preserve">31 </w:t>
            </w:r>
            <w:r w:rsidRPr="00C327F6">
              <w:rPr>
                <w:rFonts w:asciiTheme="majorBidi" w:hAnsi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1" w:type="dxa"/>
          </w:tcPr>
          <w:p w14:paraId="71AE5E2D" w14:textId="77777777" w:rsidR="00BD4E2D" w:rsidRPr="00C327F6" w:rsidRDefault="00BD4E2D" w:rsidP="00F809E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495FC66E" w14:textId="77777777" w:rsidR="00BD4E2D" w:rsidRPr="00C327F6" w:rsidRDefault="00BD4E2D" w:rsidP="00F809E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92" w:type="dxa"/>
          </w:tcPr>
          <w:p w14:paraId="7A4C3AF5" w14:textId="77777777" w:rsidR="00BD4E2D" w:rsidRPr="00C327F6" w:rsidRDefault="00BD4E2D" w:rsidP="00F809E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97EB067" w14:textId="77777777" w:rsidR="00BD4E2D" w:rsidRPr="00C327F6" w:rsidRDefault="00BD4E2D" w:rsidP="00F809E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2" w:type="dxa"/>
            <w:vAlign w:val="bottom"/>
          </w:tcPr>
          <w:p w14:paraId="6C4252BB" w14:textId="77777777" w:rsidR="00BD4E2D" w:rsidRPr="00C327F6" w:rsidRDefault="00BD4E2D" w:rsidP="00F809E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68" w:type="dxa"/>
            <w:vAlign w:val="bottom"/>
          </w:tcPr>
          <w:p w14:paraId="476CBEAD" w14:textId="77777777" w:rsidR="00BD4E2D" w:rsidRPr="00C327F6" w:rsidRDefault="00BD4E2D" w:rsidP="00F809E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2" w:type="dxa"/>
            <w:vAlign w:val="bottom"/>
          </w:tcPr>
          <w:p w14:paraId="31DBDEAC" w14:textId="77777777" w:rsidR="00BD4E2D" w:rsidRPr="00C327F6" w:rsidRDefault="00BD4E2D" w:rsidP="00F809E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5AFA2E92" w14:textId="77777777" w:rsidR="00BD4E2D" w:rsidRPr="00C327F6" w:rsidRDefault="00BD4E2D" w:rsidP="00F809E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D5290" w:rsidRPr="00C327F6" w14:paraId="1FA86D7D" w14:textId="77777777" w:rsidTr="00F809E9">
        <w:trPr>
          <w:gridAfter w:val="1"/>
          <w:wAfter w:w="6" w:type="dxa"/>
          <w:trHeight w:val="151"/>
          <w:tblHeader/>
        </w:trPr>
        <w:tc>
          <w:tcPr>
            <w:tcW w:w="3690" w:type="dxa"/>
          </w:tcPr>
          <w:p w14:paraId="13FCEBB4" w14:textId="77777777" w:rsidR="00BD4E2D" w:rsidRPr="00C327F6" w:rsidRDefault="00BD4E2D" w:rsidP="00F809E9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4960" w:type="dxa"/>
            <w:gridSpan w:val="8"/>
          </w:tcPr>
          <w:p w14:paraId="68EB22F1" w14:textId="77777777" w:rsidR="00BD4E2D" w:rsidRPr="00C327F6" w:rsidRDefault="00BD4E2D" w:rsidP="00F809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327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C327F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D5290" w:rsidRPr="00C327F6" w14:paraId="5985FA3B" w14:textId="77777777" w:rsidTr="00F809E9">
        <w:trPr>
          <w:trHeight w:val="151"/>
        </w:trPr>
        <w:tc>
          <w:tcPr>
            <w:tcW w:w="3690" w:type="dxa"/>
          </w:tcPr>
          <w:p w14:paraId="1B7D2A81" w14:textId="6233BFAF" w:rsidR="00BD4E2D" w:rsidRPr="00C327F6" w:rsidRDefault="00BD4E2D" w:rsidP="00F809E9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61" w:type="dxa"/>
          </w:tcPr>
          <w:p w14:paraId="2BD46564" w14:textId="77777777" w:rsidR="00BD4E2D" w:rsidRPr="00C327F6" w:rsidRDefault="00BD4E2D" w:rsidP="00F809E9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22" w:type="dxa"/>
          </w:tcPr>
          <w:p w14:paraId="0E426E98" w14:textId="77777777" w:rsidR="00BD4E2D" w:rsidRPr="00C327F6" w:rsidRDefault="00BD4E2D" w:rsidP="00F809E9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259978B7" w14:textId="77777777" w:rsidR="00BD4E2D" w:rsidRPr="00C327F6" w:rsidRDefault="00BD4E2D" w:rsidP="00F809E9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55" w:type="dxa"/>
          </w:tcPr>
          <w:p w14:paraId="0BB8C080" w14:textId="77777777" w:rsidR="00BD4E2D" w:rsidRPr="00C327F6" w:rsidRDefault="00BD4E2D" w:rsidP="00F809E9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49BDB4EF" w14:textId="77777777" w:rsidR="00BD4E2D" w:rsidRPr="00C327F6" w:rsidRDefault="00BD4E2D" w:rsidP="00F809E9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0DD304C7" w14:textId="77777777" w:rsidR="00BD4E2D" w:rsidRPr="00C327F6" w:rsidRDefault="00BD4E2D" w:rsidP="00F809E9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736AF27F" w14:textId="77777777" w:rsidR="00BD4E2D" w:rsidRPr="00C327F6" w:rsidRDefault="00BD4E2D" w:rsidP="00F809E9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84" w:type="dxa"/>
            <w:gridSpan w:val="2"/>
          </w:tcPr>
          <w:p w14:paraId="68E5F8C8" w14:textId="77777777" w:rsidR="00BD4E2D" w:rsidRPr="00C327F6" w:rsidRDefault="00BD4E2D" w:rsidP="00F809E9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D5290" w:rsidRPr="00C327F6" w14:paraId="5EAE0937" w14:textId="77777777" w:rsidTr="00F809E9">
        <w:trPr>
          <w:trHeight w:val="151"/>
        </w:trPr>
        <w:tc>
          <w:tcPr>
            <w:tcW w:w="3690" w:type="dxa"/>
          </w:tcPr>
          <w:p w14:paraId="03DD80A7" w14:textId="77777777" w:rsidR="00BD4E2D" w:rsidRPr="00C327F6" w:rsidRDefault="00BD4E2D" w:rsidP="00F809E9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61" w:type="dxa"/>
          </w:tcPr>
          <w:p w14:paraId="639D4AA0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22" w:type="dxa"/>
          </w:tcPr>
          <w:p w14:paraId="2444D2AA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7F5284DE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55" w:type="dxa"/>
          </w:tcPr>
          <w:p w14:paraId="1BC032EF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376EBF16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2EA574AD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1C79E7D8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84" w:type="dxa"/>
            <w:gridSpan w:val="2"/>
          </w:tcPr>
          <w:p w14:paraId="0BBFF887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D5290" w:rsidRPr="00C327F6" w14:paraId="41361D13" w14:textId="77777777" w:rsidTr="00F809E9">
        <w:trPr>
          <w:trHeight w:val="320"/>
        </w:trPr>
        <w:tc>
          <w:tcPr>
            <w:tcW w:w="3690" w:type="dxa"/>
            <w:vAlign w:val="bottom"/>
          </w:tcPr>
          <w:p w14:paraId="55A46955" w14:textId="77777777" w:rsidR="00BD4E2D" w:rsidRPr="00C327F6" w:rsidRDefault="00BD4E2D" w:rsidP="00F809E9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1" w:type="dxa"/>
            <w:vAlign w:val="bottom"/>
          </w:tcPr>
          <w:p w14:paraId="1F69C05E" w14:textId="77777777" w:rsidR="00BD4E2D" w:rsidRPr="00C327F6" w:rsidRDefault="00BD4E2D" w:rsidP="00F809E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37058B80" w14:textId="77777777" w:rsidR="00BD4E2D" w:rsidRPr="00C327F6" w:rsidRDefault="00BD4E2D" w:rsidP="00F809E9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48,342</w:t>
            </w:r>
          </w:p>
        </w:tc>
        <w:tc>
          <w:tcPr>
            <w:tcW w:w="92" w:type="dxa"/>
          </w:tcPr>
          <w:p w14:paraId="6AC56D90" w14:textId="77777777" w:rsidR="00BD4E2D" w:rsidRPr="00C327F6" w:rsidRDefault="00BD4E2D" w:rsidP="00F809E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330912C4" w14:textId="77777777" w:rsidR="00BD4E2D" w:rsidRPr="00C327F6" w:rsidRDefault="00BD4E2D" w:rsidP="00F809E9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7E21C0F1" w14:textId="77777777" w:rsidR="00BD4E2D" w:rsidRPr="00C327F6" w:rsidRDefault="00BD4E2D" w:rsidP="00F809E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6FF3D249" w14:textId="77777777" w:rsidR="00BD4E2D" w:rsidRPr="00C327F6" w:rsidRDefault="00BD4E2D" w:rsidP="00F809E9">
            <w:pPr>
              <w:tabs>
                <w:tab w:val="decimal" w:pos="7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77D73AB8" w14:textId="77777777" w:rsidR="00BD4E2D" w:rsidRPr="00C327F6" w:rsidRDefault="00BD4E2D" w:rsidP="00F809E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16F49CF5" w14:textId="77777777" w:rsidR="00BD4E2D" w:rsidRPr="00C327F6" w:rsidRDefault="00BD4E2D" w:rsidP="00F809E9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48,342</w:t>
            </w:r>
          </w:p>
        </w:tc>
      </w:tr>
      <w:tr w:rsidR="004D5290" w:rsidRPr="00C327F6" w14:paraId="1CA65F59" w14:textId="77777777" w:rsidTr="00F809E9">
        <w:trPr>
          <w:trHeight w:val="320"/>
        </w:trPr>
        <w:tc>
          <w:tcPr>
            <w:tcW w:w="3690" w:type="dxa"/>
            <w:vAlign w:val="bottom"/>
          </w:tcPr>
          <w:p w14:paraId="540632F9" w14:textId="77777777" w:rsidR="00BD4E2D" w:rsidRPr="00C327F6" w:rsidRDefault="00BD4E2D" w:rsidP="00F809E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Pr="00C327F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61" w:type="dxa"/>
            <w:vAlign w:val="bottom"/>
          </w:tcPr>
          <w:p w14:paraId="0CDE68D4" w14:textId="77777777" w:rsidR="00BD4E2D" w:rsidRPr="00C327F6" w:rsidRDefault="00BD4E2D" w:rsidP="00F809E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4B6855D8" w14:textId="77777777" w:rsidR="00BD4E2D" w:rsidRPr="00C327F6" w:rsidRDefault="00BD4E2D" w:rsidP="00F809E9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7,282</w:t>
            </w:r>
          </w:p>
        </w:tc>
        <w:tc>
          <w:tcPr>
            <w:tcW w:w="92" w:type="dxa"/>
          </w:tcPr>
          <w:p w14:paraId="7CB22E96" w14:textId="77777777" w:rsidR="00BD4E2D" w:rsidRPr="00C327F6" w:rsidRDefault="00BD4E2D" w:rsidP="00F809E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5AB218A4" w14:textId="77777777" w:rsidR="00BD4E2D" w:rsidRPr="00C327F6" w:rsidRDefault="00BD4E2D" w:rsidP="00F809E9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7D6837FF" w14:textId="77777777" w:rsidR="00BD4E2D" w:rsidRPr="00C327F6" w:rsidRDefault="00BD4E2D" w:rsidP="00F809E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2392B79" w14:textId="77777777" w:rsidR="00BD4E2D" w:rsidRPr="00C327F6" w:rsidRDefault="00BD4E2D" w:rsidP="00F809E9">
            <w:pPr>
              <w:tabs>
                <w:tab w:val="decimal" w:pos="7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064581EC" w14:textId="77777777" w:rsidR="00BD4E2D" w:rsidRPr="00C327F6" w:rsidRDefault="00BD4E2D" w:rsidP="00F809E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339600B8" w14:textId="77777777" w:rsidR="00BD4E2D" w:rsidRPr="00C327F6" w:rsidRDefault="00BD4E2D" w:rsidP="00F809E9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7,282</w:t>
            </w:r>
          </w:p>
        </w:tc>
      </w:tr>
      <w:tr w:rsidR="004D5290" w:rsidRPr="00C327F6" w14:paraId="75441885" w14:textId="77777777" w:rsidTr="00F809E9">
        <w:trPr>
          <w:trHeight w:val="57"/>
        </w:trPr>
        <w:tc>
          <w:tcPr>
            <w:tcW w:w="3690" w:type="dxa"/>
            <w:vAlign w:val="bottom"/>
          </w:tcPr>
          <w:p w14:paraId="35A49E44" w14:textId="77777777" w:rsidR="00BD4E2D" w:rsidRPr="00C327F6" w:rsidRDefault="00BD4E2D" w:rsidP="00F809E9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เจ้าหนี้ผู้รับเหมาก่อสร้าง</w:t>
            </w:r>
          </w:p>
        </w:tc>
        <w:tc>
          <w:tcPr>
            <w:tcW w:w="61" w:type="dxa"/>
            <w:vAlign w:val="bottom"/>
          </w:tcPr>
          <w:p w14:paraId="075874BE" w14:textId="77777777" w:rsidR="00BD4E2D" w:rsidRPr="00C327F6" w:rsidRDefault="00BD4E2D" w:rsidP="00F809E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67834EEC" w14:textId="77777777" w:rsidR="00BD4E2D" w:rsidRPr="00C327F6" w:rsidRDefault="00BD4E2D" w:rsidP="00F809E9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1,702</w:t>
            </w:r>
          </w:p>
        </w:tc>
        <w:tc>
          <w:tcPr>
            <w:tcW w:w="92" w:type="dxa"/>
          </w:tcPr>
          <w:p w14:paraId="3377B2E4" w14:textId="77777777" w:rsidR="00BD4E2D" w:rsidRPr="00C327F6" w:rsidRDefault="00BD4E2D" w:rsidP="00F809E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121691AC" w14:textId="77777777" w:rsidR="00BD4E2D" w:rsidRPr="00C327F6" w:rsidRDefault="00BD4E2D" w:rsidP="00F809E9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06DF39D9" w14:textId="77777777" w:rsidR="00BD4E2D" w:rsidRPr="00C327F6" w:rsidRDefault="00BD4E2D" w:rsidP="00F809E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3CBADC73" w14:textId="77777777" w:rsidR="00BD4E2D" w:rsidRPr="00C327F6" w:rsidRDefault="00BD4E2D" w:rsidP="00F809E9">
            <w:pPr>
              <w:tabs>
                <w:tab w:val="decimal" w:pos="7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67A7FE78" w14:textId="77777777" w:rsidR="00BD4E2D" w:rsidRPr="00C327F6" w:rsidRDefault="00BD4E2D" w:rsidP="00F809E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32DA2181" w14:textId="77777777" w:rsidR="00BD4E2D" w:rsidRPr="00C327F6" w:rsidRDefault="00BD4E2D" w:rsidP="00F809E9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1,702</w:t>
            </w:r>
          </w:p>
        </w:tc>
      </w:tr>
      <w:tr w:rsidR="004D5290" w:rsidRPr="00C327F6" w14:paraId="4755DDB0" w14:textId="77777777" w:rsidTr="00F809E9">
        <w:trPr>
          <w:trHeight w:val="57"/>
        </w:trPr>
        <w:tc>
          <w:tcPr>
            <w:tcW w:w="3690" w:type="dxa"/>
            <w:vAlign w:val="bottom"/>
          </w:tcPr>
          <w:p w14:paraId="506D8B2B" w14:textId="77777777" w:rsidR="00BD4E2D" w:rsidRPr="00C327F6" w:rsidRDefault="00BD4E2D" w:rsidP="00F809E9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1" w:type="dxa"/>
            <w:vAlign w:val="bottom"/>
          </w:tcPr>
          <w:p w14:paraId="1580DD58" w14:textId="77777777" w:rsidR="00BD4E2D" w:rsidRPr="00C327F6" w:rsidRDefault="00BD4E2D" w:rsidP="00F809E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0BB841F4" w14:textId="77777777" w:rsidR="00BD4E2D" w:rsidRPr="00C327F6" w:rsidRDefault="00BD4E2D" w:rsidP="00F809E9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2,569</w:t>
            </w:r>
          </w:p>
        </w:tc>
        <w:tc>
          <w:tcPr>
            <w:tcW w:w="92" w:type="dxa"/>
          </w:tcPr>
          <w:p w14:paraId="36C6DDF8" w14:textId="77777777" w:rsidR="00BD4E2D" w:rsidRPr="00C327F6" w:rsidRDefault="00BD4E2D" w:rsidP="00F809E9">
            <w:pPr>
              <w:tabs>
                <w:tab w:val="clear" w:pos="680"/>
                <w:tab w:val="decimal" w:pos="670"/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063E5301" w14:textId="77777777" w:rsidR="00BD4E2D" w:rsidRPr="00C327F6" w:rsidRDefault="00BD4E2D" w:rsidP="00F809E9">
            <w:pPr>
              <w:tabs>
                <w:tab w:val="clear" w:pos="680"/>
                <w:tab w:val="decimal" w:pos="670"/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7,521</w:t>
            </w:r>
          </w:p>
        </w:tc>
        <w:tc>
          <w:tcPr>
            <w:tcW w:w="92" w:type="dxa"/>
          </w:tcPr>
          <w:p w14:paraId="20031406" w14:textId="77777777" w:rsidR="00BD4E2D" w:rsidRPr="00C327F6" w:rsidRDefault="00BD4E2D" w:rsidP="00F809E9">
            <w:pPr>
              <w:tabs>
                <w:tab w:val="clear" w:pos="680"/>
                <w:tab w:val="decimal" w:pos="670"/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3123E8AC" w14:textId="77777777" w:rsidR="00BD4E2D" w:rsidRPr="00C327F6" w:rsidRDefault="00BD4E2D" w:rsidP="00F809E9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21,143</w:t>
            </w:r>
          </w:p>
        </w:tc>
        <w:tc>
          <w:tcPr>
            <w:tcW w:w="92" w:type="dxa"/>
          </w:tcPr>
          <w:p w14:paraId="49A1D4B1" w14:textId="77777777" w:rsidR="00BD4E2D" w:rsidRPr="00C327F6" w:rsidRDefault="00BD4E2D" w:rsidP="00F809E9">
            <w:pPr>
              <w:tabs>
                <w:tab w:val="clear" w:pos="680"/>
                <w:tab w:val="decimal" w:pos="670"/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60696BB5" w14:textId="77777777" w:rsidR="00BD4E2D" w:rsidRPr="00C327F6" w:rsidRDefault="00BD4E2D" w:rsidP="00F809E9">
            <w:pPr>
              <w:tabs>
                <w:tab w:val="clear" w:pos="680"/>
                <w:tab w:val="decimal" w:pos="670"/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31,233</w:t>
            </w:r>
          </w:p>
        </w:tc>
      </w:tr>
      <w:tr w:rsidR="004D5290" w:rsidRPr="00C327F6" w14:paraId="4AA15DCD" w14:textId="77777777" w:rsidTr="00F809E9">
        <w:trPr>
          <w:trHeight w:val="57"/>
        </w:trPr>
        <w:tc>
          <w:tcPr>
            <w:tcW w:w="3690" w:type="dxa"/>
            <w:vAlign w:val="bottom"/>
          </w:tcPr>
          <w:p w14:paraId="44268819" w14:textId="77777777" w:rsidR="00BD4E2D" w:rsidRPr="00C327F6" w:rsidRDefault="00BD4E2D" w:rsidP="00F809E9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1" w:type="dxa"/>
            <w:vAlign w:val="bottom"/>
          </w:tcPr>
          <w:p w14:paraId="153FF4C9" w14:textId="77777777" w:rsidR="00BD4E2D" w:rsidRPr="00C327F6" w:rsidRDefault="00BD4E2D" w:rsidP="00F809E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519E845B" w14:textId="77777777" w:rsidR="00BD4E2D" w:rsidRPr="00C327F6" w:rsidRDefault="00BD4E2D" w:rsidP="00F809E9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2,612</w:t>
            </w:r>
          </w:p>
        </w:tc>
        <w:tc>
          <w:tcPr>
            <w:tcW w:w="92" w:type="dxa"/>
          </w:tcPr>
          <w:p w14:paraId="49487FE2" w14:textId="77777777" w:rsidR="00BD4E2D" w:rsidRPr="00C327F6" w:rsidRDefault="00BD4E2D" w:rsidP="00F809E9">
            <w:pPr>
              <w:tabs>
                <w:tab w:val="clear" w:pos="680"/>
                <w:tab w:val="decimal" w:pos="670"/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7D5EDF5C" w14:textId="77777777" w:rsidR="00BD4E2D" w:rsidRPr="00C327F6" w:rsidRDefault="00BD4E2D" w:rsidP="00F809E9">
            <w:pPr>
              <w:tabs>
                <w:tab w:val="clear" w:pos="680"/>
                <w:tab w:val="decimal" w:pos="63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3BABB998" w14:textId="77777777" w:rsidR="00BD4E2D" w:rsidRPr="00C327F6" w:rsidRDefault="00BD4E2D" w:rsidP="00F809E9">
            <w:pPr>
              <w:tabs>
                <w:tab w:val="clear" w:pos="680"/>
                <w:tab w:val="decimal" w:pos="670"/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5FBC8B8" w14:textId="77777777" w:rsidR="00BD4E2D" w:rsidRPr="00C327F6" w:rsidRDefault="00BD4E2D" w:rsidP="00F809E9">
            <w:pPr>
              <w:tabs>
                <w:tab w:val="clear" w:pos="680"/>
                <w:tab w:val="decimal" w:pos="670"/>
                <w:tab w:val="decimal" w:pos="7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67502624" w14:textId="77777777" w:rsidR="00BD4E2D" w:rsidRPr="00C327F6" w:rsidRDefault="00BD4E2D" w:rsidP="00F809E9">
            <w:pPr>
              <w:tabs>
                <w:tab w:val="clear" w:pos="680"/>
                <w:tab w:val="decimal" w:pos="670"/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08D4111E" w14:textId="77777777" w:rsidR="00BD4E2D" w:rsidRPr="00C327F6" w:rsidRDefault="00BD4E2D" w:rsidP="00F809E9">
            <w:pPr>
              <w:tabs>
                <w:tab w:val="clear" w:pos="680"/>
                <w:tab w:val="decimal" w:pos="670"/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2,612</w:t>
            </w:r>
          </w:p>
        </w:tc>
      </w:tr>
      <w:tr w:rsidR="004D5290" w:rsidRPr="00C327F6" w14:paraId="30253C15" w14:textId="77777777" w:rsidTr="00F809E9">
        <w:trPr>
          <w:trHeight w:val="320"/>
        </w:trPr>
        <w:tc>
          <w:tcPr>
            <w:tcW w:w="3690" w:type="dxa"/>
            <w:vAlign w:val="bottom"/>
          </w:tcPr>
          <w:p w14:paraId="2B985A44" w14:textId="77777777" w:rsidR="00BD4E2D" w:rsidRPr="00C327F6" w:rsidRDefault="00BD4E2D" w:rsidP="00F809E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1" w:type="dxa"/>
            <w:vAlign w:val="bottom"/>
          </w:tcPr>
          <w:p w14:paraId="0ECB9F8C" w14:textId="77777777" w:rsidR="00BD4E2D" w:rsidRPr="00C327F6" w:rsidRDefault="00BD4E2D" w:rsidP="00F809E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34B48438" w14:textId="77777777" w:rsidR="00BD4E2D" w:rsidRPr="00C327F6" w:rsidRDefault="00BD4E2D" w:rsidP="00F809E9">
            <w:pPr>
              <w:tabs>
                <w:tab w:val="clear" w:pos="680"/>
                <w:tab w:val="decimal" w:pos="670"/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21,538</w:t>
            </w:r>
          </w:p>
        </w:tc>
        <w:tc>
          <w:tcPr>
            <w:tcW w:w="92" w:type="dxa"/>
          </w:tcPr>
          <w:p w14:paraId="0C412154" w14:textId="77777777" w:rsidR="00BD4E2D" w:rsidRPr="00C327F6" w:rsidRDefault="00BD4E2D" w:rsidP="00F809E9">
            <w:pPr>
              <w:tabs>
                <w:tab w:val="clear" w:pos="680"/>
                <w:tab w:val="decimal" w:pos="670"/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39A843D8" w14:textId="77777777" w:rsidR="00BD4E2D" w:rsidRPr="00C327F6" w:rsidRDefault="00BD4E2D" w:rsidP="00F809E9">
            <w:pPr>
              <w:tabs>
                <w:tab w:val="clear" w:pos="680"/>
                <w:tab w:val="decimal" w:pos="670"/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41,309</w:t>
            </w:r>
          </w:p>
        </w:tc>
        <w:tc>
          <w:tcPr>
            <w:tcW w:w="92" w:type="dxa"/>
          </w:tcPr>
          <w:p w14:paraId="073F9561" w14:textId="77777777" w:rsidR="00BD4E2D" w:rsidRPr="00C327F6" w:rsidRDefault="00BD4E2D" w:rsidP="00F809E9">
            <w:pPr>
              <w:tabs>
                <w:tab w:val="clear" w:pos="680"/>
                <w:tab w:val="decimal" w:pos="670"/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D5270E6" w14:textId="77777777" w:rsidR="00BD4E2D" w:rsidRPr="00C327F6" w:rsidRDefault="00BD4E2D" w:rsidP="00F809E9">
            <w:pPr>
              <w:tabs>
                <w:tab w:val="clear" w:pos="680"/>
                <w:tab w:val="decimal" w:pos="670"/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4,908</w:t>
            </w:r>
          </w:p>
        </w:tc>
        <w:tc>
          <w:tcPr>
            <w:tcW w:w="92" w:type="dxa"/>
          </w:tcPr>
          <w:p w14:paraId="4EC1E60B" w14:textId="77777777" w:rsidR="00BD4E2D" w:rsidRPr="00C327F6" w:rsidRDefault="00BD4E2D" w:rsidP="00F809E9">
            <w:pPr>
              <w:tabs>
                <w:tab w:val="clear" w:pos="680"/>
                <w:tab w:val="decimal" w:pos="670"/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7FA32090" w14:textId="77777777" w:rsidR="00BD4E2D" w:rsidRPr="00C327F6" w:rsidRDefault="00BD4E2D" w:rsidP="00F809E9">
            <w:pPr>
              <w:tabs>
                <w:tab w:val="clear" w:pos="680"/>
                <w:tab w:val="decimal" w:pos="670"/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67,755</w:t>
            </w:r>
          </w:p>
        </w:tc>
      </w:tr>
      <w:tr w:rsidR="004D5290" w:rsidRPr="00C327F6" w14:paraId="6E613EAB" w14:textId="77777777" w:rsidTr="00F809E9">
        <w:trPr>
          <w:trHeight w:val="320"/>
        </w:trPr>
        <w:tc>
          <w:tcPr>
            <w:tcW w:w="3690" w:type="dxa"/>
            <w:vAlign w:val="bottom"/>
          </w:tcPr>
          <w:p w14:paraId="1F7ED091" w14:textId="77777777" w:rsidR="00BD4E2D" w:rsidRPr="00C327F6" w:rsidRDefault="00BD4E2D" w:rsidP="00F809E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61" w:type="dxa"/>
            <w:vAlign w:val="bottom"/>
          </w:tcPr>
          <w:p w14:paraId="5F140378" w14:textId="77777777" w:rsidR="00BD4E2D" w:rsidRPr="00C327F6" w:rsidRDefault="00BD4E2D" w:rsidP="00F809E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1DD606A9" w14:textId="77777777" w:rsidR="00BD4E2D" w:rsidRPr="00C327F6" w:rsidRDefault="00BD4E2D" w:rsidP="00F809E9">
            <w:pPr>
              <w:tabs>
                <w:tab w:val="clear" w:pos="680"/>
                <w:tab w:val="decimal" w:pos="670"/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3,220</w:t>
            </w:r>
          </w:p>
        </w:tc>
        <w:tc>
          <w:tcPr>
            <w:tcW w:w="92" w:type="dxa"/>
          </w:tcPr>
          <w:p w14:paraId="36CA42BC" w14:textId="77777777" w:rsidR="00BD4E2D" w:rsidRPr="00C327F6" w:rsidRDefault="00BD4E2D" w:rsidP="00F809E9">
            <w:pPr>
              <w:tabs>
                <w:tab w:val="clear" w:pos="680"/>
                <w:tab w:val="decimal" w:pos="670"/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086EE8C3" w14:textId="77777777" w:rsidR="00BD4E2D" w:rsidRPr="00C327F6" w:rsidRDefault="00BD4E2D" w:rsidP="00F809E9">
            <w:pPr>
              <w:tabs>
                <w:tab w:val="clear" w:pos="680"/>
                <w:tab w:val="decimal" w:pos="63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10,725</w:t>
            </w:r>
          </w:p>
        </w:tc>
        <w:tc>
          <w:tcPr>
            <w:tcW w:w="92" w:type="dxa"/>
          </w:tcPr>
          <w:p w14:paraId="21E438BD" w14:textId="77777777" w:rsidR="00BD4E2D" w:rsidRPr="00C327F6" w:rsidRDefault="00BD4E2D" w:rsidP="00F809E9">
            <w:pPr>
              <w:tabs>
                <w:tab w:val="clear" w:pos="680"/>
                <w:tab w:val="decimal" w:pos="670"/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B617178" w14:textId="77777777" w:rsidR="00BD4E2D" w:rsidRPr="00C327F6" w:rsidRDefault="00BD4E2D" w:rsidP="00F809E9">
            <w:pPr>
              <w:tabs>
                <w:tab w:val="clear" w:pos="680"/>
                <w:tab w:val="decimal" w:pos="670"/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69,568</w:t>
            </w:r>
          </w:p>
        </w:tc>
        <w:tc>
          <w:tcPr>
            <w:tcW w:w="92" w:type="dxa"/>
          </w:tcPr>
          <w:p w14:paraId="744AD505" w14:textId="77777777" w:rsidR="00BD4E2D" w:rsidRPr="00C327F6" w:rsidRDefault="00BD4E2D" w:rsidP="00F809E9">
            <w:pPr>
              <w:tabs>
                <w:tab w:val="clear" w:pos="680"/>
                <w:tab w:val="decimal" w:pos="670"/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75DB0524" w14:textId="77777777" w:rsidR="00BD4E2D" w:rsidRPr="00C327F6" w:rsidRDefault="00BD4E2D" w:rsidP="00F809E9">
            <w:pPr>
              <w:tabs>
                <w:tab w:val="clear" w:pos="680"/>
                <w:tab w:val="decimal" w:pos="670"/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83,513</w:t>
            </w:r>
          </w:p>
        </w:tc>
      </w:tr>
      <w:tr w:rsidR="004D5290" w:rsidRPr="00C327F6" w14:paraId="3D084C9F" w14:textId="77777777" w:rsidTr="00F809E9">
        <w:trPr>
          <w:trHeight w:val="320"/>
        </w:trPr>
        <w:tc>
          <w:tcPr>
            <w:tcW w:w="3690" w:type="dxa"/>
            <w:vAlign w:val="bottom"/>
          </w:tcPr>
          <w:p w14:paraId="23AE2B6C" w14:textId="77777777" w:rsidR="00BD4E2D" w:rsidRPr="00C327F6" w:rsidRDefault="00BD4E2D" w:rsidP="00F809E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61" w:type="dxa"/>
            <w:vAlign w:val="bottom"/>
          </w:tcPr>
          <w:p w14:paraId="6BC4871A" w14:textId="77777777" w:rsidR="00BD4E2D" w:rsidRPr="00C327F6" w:rsidRDefault="00BD4E2D" w:rsidP="00F809E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6D7FEB7A" w14:textId="77777777" w:rsidR="00BD4E2D" w:rsidRPr="00C327F6" w:rsidRDefault="00BD4E2D" w:rsidP="00F809E9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2,379</w:t>
            </w:r>
          </w:p>
        </w:tc>
        <w:tc>
          <w:tcPr>
            <w:tcW w:w="92" w:type="dxa"/>
          </w:tcPr>
          <w:p w14:paraId="5F798B0C" w14:textId="77777777" w:rsidR="00BD4E2D" w:rsidRPr="00C327F6" w:rsidRDefault="00BD4E2D" w:rsidP="00F809E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54D84292" w14:textId="77777777" w:rsidR="00BD4E2D" w:rsidRPr="00C327F6" w:rsidRDefault="00BD4E2D" w:rsidP="00F809E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55,475</w:t>
            </w:r>
          </w:p>
        </w:tc>
        <w:tc>
          <w:tcPr>
            <w:tcW w:w="92" w:type="dxa"/>
          </w:tcPr>
          <w:p w14:paraId="077EB482" w14:textId="77777777" w:rsidR="00BD4E2D" w:rsidRPr="00C327F6" w:rsidRDefault="00BD4E2D" w:rsidP="00F809E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2DF8E0F" w14:textId="77777777" w:rsidR="00BD4E2D" w:rsidRPr="00C327F6" w:rsidRDefault="00BD4E2D" w:rsidP="00F809E9">
            <w:pPr>
              <w:tabs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34,467</w:t>
            </w:r>
          </w:p>
        </w:tc>
        <w:tc>
          <w:tcPr>
            <w:tcW w:w="92" w:type="dxa"/>
          </w:tcPr>
          <w:p w14:paraId="75599D14" w14:textId="77777777" w:rsidR="00BD4E2D" w:rsidRPr="00C327F6" w:rsidRDefault="00BD4E2D" w:rsidP="00F809E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09EBFAFC" w14:textId="77777777" w:rsidR="00BD4E2D" w:rsidRPr="00C327F6" w:rsidRDefault="00BD4E2D" w:rsidP="00F809E9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92,321</w:t>
            </w:r>
          </w:p>
        </w:tc>
      </w:tr>
      <w:tr w:rsidR="004D5290" w:rsidRPr="00C327F6" w14:paraId="5B6D1016" w14:textId="77777777" w:rsidTr="00F809E9">
        <w:trPr>
          <w:trHeight w:val="320"/>
        </w:trPr>
        <w:tc>
          <w:tcPr>
            <w:tcW w:w="3690" w:type="dxa"/>
            <w:vAlign w:val="bottom"/>
          </w:tcPr>
          <w:p w14:paraId="027036A6" w14:textId="77777777" w:rsidR="00BD4E2D" w:rsidRPr="00C327F6" w:rsidRDefault="00BD4E2D" w:rsidP="00F809E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61" w:type="dxa"/>
            <w:vAlign w:val="bottom"/>
          </w:tcPr>
          <w:p w14:paraId="25ED2B57" w14:textId="77777777" w:rsidR="00BD4E2D" w:rsidRPr="00C327F6" w:rsidRDefault="00BD4E2D" w:rsidP="00F809E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16A46275" w14:textId="77777777" w:rsidR="00BD4E2D" w:rsidRPr="00C327F6" w:rsidRDefault="00BD4E2D" w:rsidP="00F809E9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3B61CF50" w14:textId="77777777" w:rsidR="00BD4E2D" w:rsidRPr="00C327F6" w:rsidRDefault="00BD4E2D" w:rsidP="00F809E9">
            <w:pPr>
              <w:tabs>
                <w:tab w:val="clear" w:pos="680"/>
                <w:tab w:val="decimal" w:pos="670"/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325AFB5E" w14:textId="77777777" w:rsidR="00BD4E2D" w:rsidRPr="00C327F6" w:rsidRDefault="00BD4E2D" w:rsidP="00F809E9">
            <w:pPr>
              <w:tabs>
                <w:tab w:val="clear" w:pos="680"/>
                <w:tab w:val="decimal" w:pos="63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92" w:type="dxa"/>
          </w:tcPr>
          <w:p w14:paraId="676A0DAD" w14:textId="77777777" w:rsidR="00BD4E2D" w:rsidRPr="00C327F6" w:rsidRDefault="00BD4E2D" w:rsidP="00F809E9">
            <w:pPr>
              <w:tabs>
                <w:tab w:val="clear" w:pos="680"/>
                <w:tab w:val="decimal" w:pos="670"/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A9B9F74" w14:textId="77777777" w:rsidR="00BD4E2D" w:rsidRPr="00C327F6" w:rsidRDefault="00BD4E2D" w:rsidP="00F809E9">
            <w:pPr>
              <w:tabs>
                <w:tab w:val="clear" w:pos="680"/>
                <w:tab w:val="decimal" w:pos="67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92" w:type="dxa"/>
          </w:tcPr>
          <w:p w14:paraId="6F411DC6" w14:textId="77777777" w:rsidR="00BD4E2D" w:rsidRPr="00C327F6" w:rsidRDefault="00BD4E2D" w:rsidP="00F809E9">
            <w:pPr>
              <w:tabs>
                <w:tab w:val="clear" w:pos="680"/>
                <w:tab w:val="decimal" w:pos="670"/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14:paraId="30201FB4" w14:textId="77777777" w:rsidR="00BD4E2D" w:rsidRPr="00C327F6" w:rsidRDefault="00BD4E2D" w:rsidP="00F809E9">
            <w:pPr>
              <w:tabs>
                <w:tab w:val="clear" w:pos="680"/>
                <w:tab w:val="decimal" w:pos="670"/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4D5290" w:rsidRPr="00C327F6" w14:paraId="5A970E44" w14:textId="77777777" w:rsidTr="00F809E9">
        <w:trPr>
          <w:trHeight w:val="320"/>
        </w:trPr>
        <w:tc>
          <w:tcPr>
            <w:tcW w:w="3690" w:type="dxa"/>
            <w:vAlign w:val="bottom"/>
          </w:tcPr>
          <w:p w14:paraId="020EF1B7" w14:textId="77777777" w:rsidR="00BD4E2D" w:rsidRPr="00C327F6" w:rsidRDefault="00BD4E2D" w:rsidP="00F809E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" w:type="dxa"/>
            <w:vAlign w:val="bottom"/>
          </w:tcPr>
          <w:p w14:paraId="125BA52B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60DC1220" w14:textId="77777777" w:rsidR="00BD4E2D" w:rsidRPr="00C327F6" w:rsidRDefault="00BD4E2D" w:rsidP="00F809E9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89,644</w:t>
            </w:r>
          </w:p>
        </w:tc>
        <w:tc>
          <w:tcPr>
            <w:tcW w:w="92" w:type="dxa"/>
          </w:tcPr>
          <w:p w14:paraId="75B04C9C" w14:textId="77777777" w:rsidR="00BD4E2D" w:rsidRPr="00C327F6" w:rsidRDefault="00BD4E2D" w:rsidP="00F809E9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0777E799" w14:textId="77777777" w:rsidR="00BD4E2D" w:rsidRPr="00C327F6" w:rsidRDefault="00BD4E2D" w:rsidP="00F809E9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115,033</w:t>
            </w:r>
          </w:p>
        </w:tc>
        <w:tc>
          <w:tcPr>
            <w:tcW w:w="92" w:type="dxa"/>
          </w:tcPr>
          <w:p w14:paraId="1DFC93DA" w14:textId="77777777" w:rsidR="00BD4E2D" w:rsidRPr="00C327F6" w:rsidRDefault="00BD4E2D" w:rsidP="00F809E9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DC0DFAB" w14:textId="77777777" w:rsidR="00BD4E2D" w:rsidRPr="00C327F6" w:rsidRDefault="00BD4E2D" w:rsidP="00F809E9">
            <w:pPr>
              <w:tabs>
                <w:tab w:val="clear" w:pos="680"/>
                <w:tab w:val="decimal" w:pos="67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130,103</w:t>
            </w:r>
          </w:p>
        </w:tc>
        <w:tc>
          <w:tcPr>
            <w:tcW w:w="92" w:type="dxa"/>
          </w:tcPr>
          <w:p w14:paraId="6B519C47" w14:textId="77777777" w:rsidR="00BD4E2D" w:rsidRPr="00C327F6" w:rsidRDefault="00BD4E2D" w:rsidP="00F809E9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E5450F" w14:textId="77777777" w:rsidR="00BD4E2D" w:rsidRPr="00C327F6" w:rsidRDefault="00BD4E2D" w:rsidP="00F809E9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334,780</w:t>
            </w:r>
          </w:p>
        </w:tc>
      </w:tr>
      <w:tr w:rsidR="004D5290" w:rsidRPr="00C327F6" w14:paraId="0824962D" w14:textId="77777777" w:rsidTr="003179F8">
        <w:trPr>
          <w:trHeight w:val="389"/>
        </w:trPr>
        <w:tc>
          <w:tcPr>
            <w:tcW w:w="3690" w:type="dxa"/>
            <w:vAlign w:val="bottom"/>
          </w:tcPr>
          <w:p w14:paraId="700B1AEB" w14:textId="77777777" w:rsidR="00BD4E2D" w:rsidRPr="00C327F6" w:rsidRDefault="00BD4E2D" w:rsidP="00F809E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61" w:type="dxa"/>
            <w:vAlign w:val="bottom"/>
          </w:tcPr>
          <w:p w14:paraId="7514AFDD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</w:tcPr>
          <w:p w14:paraId="35ABB349" w14:textId="77777777" w:rsidR="00BD4E2D" w:rsidRPr="00C327F6" w:rsidRDefault="00BD4E2D" w:rsidP="00F809E9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2" w:type="dxa"/>
          </w:tcPr>
          <w:p w14:paraId="1709D70E" w14:textId="77777777" w:rsidR="00BD4E2D" w:rsidRPr="00C327F6" w:rsidRDefault="00BD4E2D" w:rsidP="00F809E9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</w:tcPr>
          <w:p w14:paraId="6F8BFE43" w14:textId="77777777" w:rsidR="00BD4E2D" w:rsidRPr="00C327F6" w:rsidRDefault="00BD4E2D" w:rsidP="00F809E9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2" w:type="dxa"/>
          </w:tcPr>
          <w:p w14:paraId="68A649CC" w14:textId="77777777" w:rsidR="00BD4E2D" w:rsidRPr="00C327F6" w:rsidRDefault="00BD4E2D" w:rsidP="00F809E9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4E6A01E2" w14:textId="77777777" w:rsidR="00BD4E2D" w:rsidRPr="00C327F6" w:rsidRDefault="00BD4E2D" w:rsidP="00F809E9">
            <w:pPr>
              <w:tabs>
                <w:tab w:val="clear" w:pos="680"/>
                <w:tab w:val="decimal" w:pos="67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2" w:type="dxa"/>
          </w:tcPr>
          <w:p w14:paraId="53D70EB8" w14:textId="77777777" w:rsidR="00BD4E2D" w:rsidRPr="00C327F6" w:rsidRDefault="00BD4E2D" w:rsidP="00F809E9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84" w:type="dxa"/>
            <w:gridSpan w:val="2"/>
            <w:tcBorders>
              <w:top w:val="double" w:sz="4" w:space="0" w:color="auto"/>
            </w:tcBorders>
          </w:tcPr>
          <w:p w14:paraId="7C5C9DF4" w14:textId="77777777" w:rsidR="00BD4E2D" w:rsidRPr="00C327F6" w:rsidRDefault="00BD4E2D" w:rsidP="00F809E9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4D5290" w:rsidRPr="00C327F6" w14:paraId="0EF715AC" w14:textId="77777777" w:rsidTr="00F809E9">
        <w:trPr>
          <w:trHeight w:val="320"/>
        </w:trPr>
        <w:tc>
          <w:tcPr>
            <w:tcW w:w="3690" w:type="dxa"/>
            <w:vAlign w:val="bottom"/>
          </w:tcPr>
          <w:p w14:paraId="7EA1EBA0" w14:textId="176AF3A9" w:rsidR="00BD4E2D" w:rsidRPr="00C327F6" w:rsidRDefault="00BD4E2D" w:rsidP="00F809E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327F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61" w:type="dxa"/>
            <w:vAlign w:val="bottom"/>
          </w:tcPr>
          <w:p w14:paraId="24D94A92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  <w:vAlign w:val="bottom"/>
          </w:tcPr>
          <w:p w14:paraId="3F0E76D1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vAlign w:val="bottom"/>
          </w:tcPr>
          <w:p w14:paraId="28F0F71C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F44B614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vAlign w:val="bottom"/>
          </w:tcPr>
          <w:p w14:paraId="4A09ECFD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vAlign w:val="bottom"/>
          </w:tcPr>
          <w:p w14:paraId="79D589F0" w14:textId="77777777" w:rsidR="00BD4E2D" w:rsidRPr="00C327F6" w:rsidRDefault="00BD4E2D" w:rsidP="00F809E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vAlign w:val="bottom"/>
          </w:tcPr>
          <w:p w14:paraId="1019A8D6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436EDBE7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5290" w:rsidRPr="00C327F6" w14:paraId="781BA2E8" w14:textId="77777777" w:rsidTr="00F809E9">
        <w:trPr>
          <w:trHeight w:val="320"/>
        </w:trPr>
        <w:tc>
          <w:tcPr>
            <w:tcW w:w="3690" w:type="dxa"/>
            <w:vAlign w:val="bottom"/>
          </w:tcPr>
          <w:p w14:paraId="3807186A" w14:textId="77777777" w:rsidR="00BD4E2D" w:rsidRPr="00C327F6" w:rsidRDefault="00BD4E2D" w:rsidP="00F809E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61" w:type="dxa"/>
            <w:vAlign w:val="bottom"/>
          </w:tcPr>
          <w:p w14:paraId="03406571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588045BD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4C004B83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25DC7FE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22CE283A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9EA0173" w14:textId="77777777" w:rsidR="00BD4E2D" w:rsidRPr="00C327F6" w:rsidRDefault="00BD4E2D" w:rsidP="00F809E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01468474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09540A4B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08DF9ACA" w14:textId="77777777" w:rsidTr="00F809E9">
        <w:trPr>
          <w:trHeight w:val="320"/>
        </w:trPr>
        <w:tc>
          <w:tcPr>
            <w:tcW w:w="3690" w:type="dxa"/>
          </w:tcPr>
          <w:p w14:paraId="57458472" w14:textId="77777777" w:rsidR="00BD4E2D" w:rsidRPr="00C327F6" w:rsidRDefault="00BD4E2D" w:rsidP="00F809E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กระแสเงินสดรับจาก</w:t>
            </w:r>
          </w:p>
        </w:tc>
        <w:tc>
          <w:tcPr>
            <w:tcW w:w="61" w:type="dxa"/>
            <w:vAlign w:val="bottom"/>
          </w:tcPr>
          <w:p w14:paraId="20F6E9B3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3B703B2A" w14:textId="5D3DBB1C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5B9A8A81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2C0654F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39FB5780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A588E22" w14:textId="77777777" w:rsidR="00BD4E2D" w:rsidRPr="00C327F6" w:rsidRDefault="00BD4E2D" w:rsidP="00F809E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325196E1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7F15F832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06704DB5" w14:textId="77777777" w:rsidTr="00F809E9">
        <w:trPr>
          <w:trHeight w:val="320"/>
        </w:trPr>
        <w:tc>
          <w:tcPr>
            <w:tcW w:w="3690" w:type="dxa"/>
          </w:tcPr>
          <w:p w14:paraId="0541FE58" w14:textId="77777777" w:rsidR="00BD4E2D" w:rsidRPr="00C327F6" w:rsidRDefault="00BD4E2D" w:rsidP="00F809E9">
            <w:pPr>
              <w:tabs>
                <w:tab w:val="left" w:pos="12987"/>
              </w:tabs>
              <w:spacing w:line="240" w:lineRule="auto"/>
              <w:ind w:left="178"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61" w:type="dxa"/>
            <w:vAlign w:val="bottom"/>
          </w:tcPr>
          <w:p w14:paraId="4FC729F8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1EB2F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1,597 </w:t>
            </w:r>
          </w:p>
        </w:tc>
        <w:tc>
          <w:tcPr>
            <w:tcW w:w="92" w:type="dxa"/>
            <w:vAlign w:val="bottom"/>
          </w:tcPr>
          <w:p w14:paraId="2CC8269E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57E4C40" w14:textId="77777777" w:rsidR="00BD4E2D" w:rsidRPr="00C327F6" w:rsidRDefault="00BD4E2D" w:rsidP="00332A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293FE65A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374DFE4" w14:textId="77777777" w:rsidR="00BD4E2D" w:rsidRPr="00C327F6" w:rsidRDefault="00BD4E2D" w:rsidP="00F809E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05BDF577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E7C38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1,597 </w:t>
            </w:r>
          </w:p>
        </w:tc>
      </w:tr>
      <w:tr w:rsidR="004D5290" w:rsidRPr="00C327F6" w14:paraId="6E776C24" w14:textId="77777777" w:rsidTr="00F809E9">
        <w:trPr>
          <w:trHeight w:val="320"/>
        </w:trPr>
        <w:tc>
          <w:tcPr>
            <w:tcW w:w="3690" w:type="dxa"/>
          </w:tcPr>
          <w:p w14:paraId="1D61D8AC" w14:textId="77777777" w:rsidR="00BD4E2D" w:rsidRPr="00C327F6" w:rsidRDefault="00BD4E2D" w:rsidP="00F809E9">
            <w:pPr>
              <w:tabs>
                <w:tab w:val="left" w:pos="12987"/>
              </w:tabs>
              <w:spacing w:line="240" w:lineRule="auto"/>
              <w:ind w:left="178"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61" w:type="dxa"/>
            <w:vAlign w:val="bottom"/>
          </w:tcPr>
          <w:p w14:paraId="4DC1EFA3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3200D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3,975 </w:t>
            </w:r>
          </w:p>
        </w:tc>
        <w:tc>
          <w:tcPr>
            <w:tcW w:w="92" w:type="dxa"/>
            <w:vAlign w:val="bottom"/>
          </w:tcPr>
          <w:p w14:paraId="0CC1526A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6F836F1E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10,142</w:t>
            </w:r>
          </w:p>
        </w:tc>
        <w:tc>
          <w:tcPr>
            <w:tcW w:w="92" w:type="dxa"/>
            <w:vAlign w:val="bottom"/>
          </w:tcPr>
          <w:p w14:paraId="204ABE19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E6B83A5" w14:textId="77777777" w:rsidR="00BD4E2D" w:rsidRPr="00C327F6" w:rsidRDefault="00BD4E2D" w:rsidP="00F809E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2DA6447B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E001E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14,117 </w:t>
            </w:r>
          </w:p>
        </w:tc>
      </w:tr>
      <w:tr w:rsidR="004D5290" w:rsidRPr="00C327F6" w14:paraId="4C69B6AB" w14:textId="77777777" w:rsidTr="00F809E9">
        <w:trPr>
          <w:trHeight w:val="320"/>
        </w:trPr>
        <w:tc>
          <w:tcPr>
            <w:tcW w:w="3690" w:type="dxa"/>
          </w:tcPr>
          <w:p w14:paraId="767C9AD5" w14:textId="77777777" w:rsidR="00BD4E2D" w:rsidRPr="00C327F6" w:rsidRDefault="00BD4E2D" w:rsidP="00F809E9">
            <w:pPr>
              <w:tabs>
                <w:tab w:val="left" w:pos="12987"/>
              </w:tabs>
              <w:spacing w:line="240" w:lineRule="auto"/>
              <w:ind w:left="178"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61" w:type="dxa"/>
            <w:vAlign w:val="bottom"/>
          </w:tcPr>
          <w:p w14:paraId="254CE407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11D4A3C2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92" w:type="dxa"/>
            <w:vAlign w:val="bottom"/>
          </w:tcPr>
          <w:p w14:paraId="259AFA55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58252D7" w14:textId="77777777" w:rsidR="00BD4E2D" w:rsidRPr="00C327F6" w:rsidRDefault="00BD4E2D" w:rsidP="00332A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33B0D248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17FD545" w14:textId="77777777" w:rsidR="00BD4E2D" w:rsidRPr="00C327F6" w:rsidRDefault="00BD4E2D" w:rsidP="00F809E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40258BFD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7B782D2B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</w:tr>
      <w:tr w:rsidR="004D5290" w:rsidRPr="00C327F6" w14:paraId="13A155DD" w14:textId="77777777" w:rsidTr="00DA1898">
        <w:trPr>
          <w:trHeight w:val="413"/>
        </w:trPr>
        <w:tc>
          <w:tcPr>
            <w:tcW w:w="3690" w:type="dxa"/>
          </w:tcPr>
          <w:p w14:paraId="0E919544" w14:textId="77777777" w:rsidR="00BD4E2D" w:rsidRPr="00C327F6" w:rsidRDefault="00BD4E2D" w:rsidP="00F809E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61" w:type="dxa"/>
            <w:vAlign w:val="bottom"/>
          </w:tcPr>
          <w:p w14:paraId="02180EB3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22" w:type="dxa"/>
          </w:tcPr>
          <w:p w14:paraId="6FF896F5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2" w:type="dxa"/>
          </w:tcPr>
          <w:p w14:paraId="2EC41C1C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55" w:type="dxa"/>
          </w:tcPr>
          <w:p w14:paraId="34772654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2" w:type="dxa"/>
            <w:vAlign w:val="bottom"/>
          </w:tcPr>
          <w:p w14:paraId="5A063B48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8" w:type="dxa"/>
          </w:tcPr>
          <w:p w14:paraId="3C1D2009" w14:textId="77777777" w:rsidR="00BD4E2D" w:rsidRPr="00C327F6" w:rsidRDefault="00BD4E2D" w:rsidP="00F809E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2" w:type="dxa"/>
            <w:vAlign w:val="bottom"/>
          </w:tcPr>
          <w:p w14:paraId="4462BBCE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84" w:type="dxa"/>
            <w:gridSpan w:val="2"/>
          </w:tcPr>
          <w:p w14:paraId="1ACBB311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4D5290" w:rsidRPr="00C327F6" w14:paraId="6D2BD6E0" w14:textId="77777777" w:rsidTr="00F809E9">
        <w:trPr>
          <w:trHeight w:val="320"/>
        </w:trPr>
        <w:tc>
          <w:tcPr>
            <w:tcW w:w="3690" w:type="dxa"/>
          </w:tcPr>
          <w:p w14:paraId="2F67CC17" w14:textId="77777777" w:rsidR="00BD4E2D" w:rsidRPr="00C327F6" w:rsidRDefault="00BD4E2D" w:rsidP="00F809E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กระแสเงินสดจ่ายจาก</w:t>
            </w:r>
          </w:p>
        </w:tc>
        <w:tc>
          <w:tcPr>
            <w:tcW w:w="61" w:type="dxa"/>
            <w:vAlign w:val="bottom"/>
          </w:tcPr>
          <w:p w14:paraId="3C0D48CD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64AEAE06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1C56F5F2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4F260F9E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0231FDEA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2E6A17F" w14:textId="77777777" w:rsidR="00BD4E2D" w:rsidRPr="00C327F6" w:rsidRDefault="00BD4E2D" w:rsidP="00F809E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74CE5469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2A8937BB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5FB8696A" w14:textId="77777777" w:rsidTr="00F809E9">
        <w:trPr>
          <w:trHeight w:val="320"/>
        </w:trPr>
        <w:tc>
          <w:tcPr>
            <w:tcW w:w="3690" w:type="dxa"/>
          </w:tcPr>
          <w:p w14:paraId="45DF3654" w14:textId="77777777" w:rsidR="00BD4E2D" w:rsidRPr="00C327F6" w:rsidRDefault="00BD4E2D" w:rsidP="00F809E9">
            <w:pPr>
              <w:tabs>
                <w:tab w:val="left" w:pos="12987"/>
              </w:tabs>
              <w:spacing w:line="240" w:lineRule="auto"/>
              <w:ind w:left="178"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61" w:type="dxa"/>
            <w:vAlign w:val="bottom"/>
          </w:tcPr>
          <w:p w14:paraId="1F33FE2C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AA6AB" w14:textId="6FE496FA" w:rsidR="00BD4E2D" w:rsidRPr="00C327F6" w:rsidRDefault="00956E21" w:rsidP="00FB360F">
            <w:pPr>
              <w:tabs>
                <w:tab w:val="clear" w:pos="907"/>
                <w:tab w:val="left" w:pos="929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D4E2D" w:rsidRPr="00C327F6">
              <w:rPr>
                <w:rFonts w:asciiTheme="majorBidi" w:hAnsiTheme="majorBidi" w:cstheme="majorBidi"/>
                <w:sz w:val="28"/>
                <w:szCs w:val="28"/>
              </w:rPr>
              <w:t>(1,595)</w:t>
            </w:r>
          </w:p>
        </w:tc>
        <w:tc>
          <w:tcPr>
            <w:tcW w:w="92" w:type="dxa"/>
            <w:vAlign w:val="bottom"/>
          </w:tcPr>
          <w:p w14:paraId="35C8A8F1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6E05EF94" w14:textId="77777777" w:rsidR="00BD4E2D" w:rsidRPr="00C327F6" w:rsidRDefault="00BD4E2D" w:rsidP="00332A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74C4EC49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1A99F89" w14:textId="77777777" w:rsidR="00BD4E2D" w:rsidRPr="00C327F6" w:rsidRDefault="00BD4E2D" w:rsidP="00F809E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235A1DB8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2D23E" w14:textId="77777777" w:rsidR="00BD4E2D" w:rsidRPr="00C327F6" w:rsidRDefault="00BD4E2D" w:rsidP="00F809E9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(1,595)</w:t>
            </w:r>
          </w:p>
        </w:tc>
      </w:tr>
      <w:tr w:rsidR="004D5290" w:rsidRPr="00C327F6" w14:paraId="1705E394" w14:textId="77777777" w:rsidTr="00F809E9">
        <w:trPr>
          <w:trHeight w:val="320"/>
        </w:trPr>
        <w:tc>
          <w:tcPr>
            <w:tcW w:w="3690" w:type="dxa"/>
          </w:tcPr>
          <w:p w14:paraId="40B0FFFE" w14:textId="77777777" w:rsidR="00BD4E2D" w:rsidRPr="00C327F6" w:rsidRDefault="00BD4E2D" w:rsidP="00F809E9">
            <w:pPr>
              <w:tabs>
                <w:tab w:val="left" w:pos="12987"/>
              </w:tabs>
              <w:spacing w:line="240" w:lineRule="auto"/>
              <w:ind w:left="178"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61" w:type="dxa"/>
            <w:vAlign w:val="bottom"/>
          </w:tcPr>
          <w:p w14:paraId="6159901C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A5E09" w14:textId="77777777" w:rsidR="00BD4E2D" w:rsidRPr="00C327F6" w:rsidRDefault="00BD4E2D" w:rsidP="00FB360F">
            <w:pPr>
              <w:tabs>
                <w:tab w:val="clear" w:pos="907"/>
                <w:tab w:val="left" w:pos="929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(3,769)</w:t>
            </w:r>
          </w:p>
        </w:tc>
        <w:tc>
          <w:tcPr>
            <w:tcW w:w="92" w:type="dxa"/>
            <w:vAlign w:val="bottom"/>
          </w:tcPr>
          <w:p w14:paraId="76F64D44" w14:textId="77777777" w:rsidR="00BD4E2D" w:rsidRPr="00C327F6" w:rsidRDefault="00BD4E2D" w:rsidP="00F809E9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61FF2D47" w14:textId="77777777" w:rsidR="00BD4E2D" w:rsidRPr="00C327F6" w:rsidRDefault="00BD4E2D" w:rsidP="00F809E9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(9,971)</w:t>
            </w:r>
          </w:p>
        </w:tc>
        <w:tc>
          <w:tcPr>
            <w:tcW w:w="92" w:type="dxa"/>
            <w:vAlign w:val="bottom"/>
          </w:tcPr>
          <w:p w14:paraId="1578D523" w14:textId="77777777" w:rsidR="00BD4E2D" w:rsidRPr="00C327F6" w:rsidRDefault="00BD4E2D" w:rsidP="00F809E9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795591C" w14:textId="77777777" w:rsidR="00BD4E2D" w:rsidRPr="00C327F6" w:rsidRDefault="00BD4E2D" w:rsidP="00F809E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17886642" w14:textId="77777777" w:rsidR="00BD4E2D" w:rsidRPr="00C327F6" w:rsidRDefault="00BD4E2D" w:rsidP="00F809E9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7B8B5" w14:textId="77777777" w:rsidR="00BD4E2D" w:rsidRPr="00C327F6" w:rsidRDefault="00BD4E2D" w:rsidP="00F809E9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(13,740)</w:t>
            </w:r>
          </w:p>
        </w:tc>
      </w:tr>
      <w:tr w:rsidR="004D5290" w:rsidRPr="00C327F6" w14:paraId="2E5CFBCE" w14:textId="77777777" w:rsidTr="00F809E9">
        <w:trPr>
          <w:trHeight w:val="320"/>
        </w:trPr>
        <w:tc>
          <w:tcPr>
            <w:tcW w:w="3690" w:type="dxa"/>
          </w:tcPr>
          <w:p w14:paraId="57F866DA" w14:textId="77777777" w:rsidR="00BD4E2D" w:rsidRPr="00C327F6" w:rsidRDefault="00BD4E2D" w:rsidP="00F809E9">
            <w:pPr>
              <w:tabs>
                <w:tab w:val="left" w:pos="12987"/>
              </w:tabs>
              <w:spacing w:line="240" w:lineRule="auto"/>
              <w:ind w:left="178"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61" w:type="dxa"/>
            <w:vAlign w:val="bottom"/>
          </w:tcPr>
          <w:p w14:paraId="6F8E9AF9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4CDC443B" w14:textId="77777777" w:rsidR="00BD4E2D" w:rsidRPr="00C327F6" w:rsidRDefault="00BD4E2D" w:rsidP="00FB360F">
            <w:pPr>
              <w:tabs>
                <w:tab w:val="clear" w:pos="907"/>
                <w:tab w:val="left" w:pos="929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92" w:type="dxa"/>
            <w:vAlign w:val="bottom"/>
          </w:tcPr>
          <w:p w14:paraId="39327C5A" w14:textId="77777777" w:rsidR="00BD4E2D" w:rsidRPr="00C327F6" w:rsidRDefault="00BD4E2D" w:rsidP="00F809E9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0D95844" w14:textId="77777777" w:rsidR="00BD4E2D" w:rsidRPr="00C327F6" w:rsidRDefault="00BD4E2D" w:rsidP="00332A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0D1C252A" w14:textId="77777777" w:rsidR="00BD4E2D" w:rsidRPr="00C327F6" w:rsidRDefault="00BD4E2D" w:rsidP="00F809E9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0BCA646C" w14:textId="77777777" w:rsidR="00BD4E2D" w:rsidRPr="00C327F6" w:rsidRDefault="00BD4E2D" w:rsidP="00F809E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6E7B447F" w14:textId="77777777" w:rsidR="00BD4E2D" w:rsidRPr="00C327F6" w:rsidRDefault="00BD4E2D" w:rsidP="00F809E9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  <w:vAlign w:val="bottom"/>
          </w:tcPr>
          <w:p w14:paraId="09FF9DFF" w14:textId="77777777" w:rsidR="00BD4E2D" w:rsidRPr="00C327F6" w:rsidRDefault="00BD4E2D" w:rsidP="00F809E9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</w:tr>
      <w:tr w:rsidR="00BD4E2D" w:rsidRPr="00C327F6" w14:paraId="76502DA5" w14:textId="77777777" w:rsidTr="00F809E9">
        <w:trPr>
          <w:trHeight w:val="320"/>
        </w:trPr>
        <w:tc>
          <w:tcPr>
            <w:tcW w:w="3690" w:type="dxa"/>
            <w:vAlign w:val="bottom"/>
          </w:tcPr>
          <w:p w14:paraId="4034E235" w14:textId="77777777" w:rsidR="00BD4E2D" w:rsidRPr="00C327F6" w:rsidRDefault="00BD4E2D" w:rsidP="00F809E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" w:type="dxa"/>
            <w:vAlign w:val="bottom"/>
          </w:tcPr>
          <w:p w14:paraId="47D6D2F6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7FAB1" w14:textId="77777777" w:rsidR="00BD4E2D" w:rsidRPr="00C327F6" w:rsidRDefault="00BD4E2D" w:rsidP="00332A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begin"/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>SUM(ABOVE)</w:instrTex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separate"/>
            </w:r>
            <w:r w:rsidRPr="00C327F6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277</w: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92" w:type="dxa"/>
            <w:vAlign w:val="bottom"/>
          </w:tcPr>
          <w:p w14:paraId="0B090B2E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EA3FF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begin"/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>SUM(ABOVE)</w:instrTex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separate"/>
            </w:r>
            <w:r w:rsidRPr="00C327F6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171</w: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92" w:type="dxa"/>
            <w:vAlign w:val="bottom"/>
          </w:tcPr>
          <w:p w14:paraId="67E667FE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06CF1" w14:textId="77777777" w:rsidR="00BD4E2D" w:rsidRPr="00C327F6" w:rsidRDefault="00BD4E2D" w:rsidP="00F809E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5D02216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852DF" w14:textId="77777777" w:rsidR="00BD4E2D" w:rsidRPr="00C327F6" w:rsidRDefault="00BD4E2D" w:rsidP="00F809E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begin"/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>SUM(ABOVE)</w:instrTex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separate"/>
            </w:r>
            <w:r w:rsidRPr="00C327F6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448</w: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end"/>
            </w:r>
          </w:p>
        </w:tc>
      </w:tr>
    </w:tbl>
    <w:p w14:paraId="6E2E023E" w14:textId="77777777" w:rsidR="00BD4E2D" w:rsidRPr="00C327F6" w:rsidRDefault="00BD4E2D" w:rsidP="00CD56CE">
      <w:pPr>
        <w:rPr>
          <w:rFonts w:asciiTheme="majorBidi" w:hAnsiTheme="majorBidi" w:cstheme="majorBidi"/>
          <w:sz w:val="20"/>
          <w:szCs w:val="20"/>
        </w:rPr>
      </w:pPr>
    </w:p>
    <w:p w14:paraId="08474607" w14:textId="77777777" w:rsidR="003179F8" w:rsidRPr="00C327F6" w:rsidRDefault="003179F8" w:rsidP="008B13CC">
      <w:pPr>
        <w:tabs>
          <w:tab w:val="clear" w:pos="454"/>
          <w:tab w:val="clear" w:pos="907"/>
        </w:tabs>
        <w:spacing w:line="240" w:lineRule="auto"/>
        <w:ind w:left="63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4FA98496" w14:textId="77777777" w:rsidR="003179F8" w:rsidRPr="00C327F6" w:rsidRDefault="003179F8" w:rsidP="008B13CC">
      <w:pPr>
        <w:tabs>
          <w:tab w:val="clear" w:pos="454"/>
          <w:tab w:val="clear" w:pos="907"/>
        </w:tabs>
        <w:spacing w:line="240" w:lineRule="auto"/>
        <w:ind w:left="63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64DC8C13" w14:textId="77777777" w:rsidR="003179F8" w:rsidRPr="00C327F6" w:rsidRDefault="003179F8" w:rsidP="008B13CC">
      <w:pPr>
        <w:tabs>
          <w:tab w:val="clear" w:pos="454"/>
          <w:tab w:val="clear" w:pos="907"/>
        </w:tabs>
        <w:spacing w:line="240" w:lineRule="auto"/>
        <w:ind w:left="63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3E756DAF" w14:textId="77777777" w:rsidR="003179F8" w:rsidRPr="00C327F6" w:rsidRDefault="003179F8" w:rsidP="008B13CC">
      <w:pPr>
        <w:tabs>
          <w:tab w:val="clear" w:pos="454"/>
          <w:tab w:val="clear" w:pos="907"/>
        </w:tabs>
        <w:spacing w:line="240" w:lineRule="auto"/>
        <w:ind w:left="63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31369291" w14:textId="7BF699C1" w:rsidR="00CD56CE" w:rsidRPr="00C327F6" w:rsidRDefault="00024C52" w:rsidP="008B13CC">
      <w:pPr>
        <w:tabs>
          <w:tab w:val="clear" w:pos="454"/>
          <w:tab w:val="clear" w:pos="907"/>
        </w:tabs>
        <w:spacing w:line="240" w:lineRule="auto"/>
        <w:ind w:left="63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lastRenderedPageBreak/>
        <w:t>กระแสเงินสดเข้า</w:t>
      </w:r>
      <w:r w:rsidRPr="00C327F6">
        <w:rPr>
          <w:rFonts w:asciiTheme="majorBidi" w:hAnsiTheme="majorBidi" w:cstheme="majorBidi"/>
          <w:sz w:val="30"/>
          <w:szCs w:val="30"/>
        </w:rPr>
        <w:t>/</w:t>
      </w:r>
      <w:r w:rsidRPr="00C327F6">
        <w:rPr>
          <w:rFonts w:asciiTheme="majorBidi" w:hAnsiTheme="majorBidi" w:cstheme="majorBidi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25B533D0" w14:textId="77777777" w:rsidR="00474081" w:rsidRPr="00C327F6" w:rsidRDefault="00474081" w:rsidP="008B13CC">
      <w:pPr>
        <w:tabs>
          <w:tab w:val="clear" w:pos="454"/>
          <w:tab w:val="clear" w:pos="907"/>
        </w:tabs>
        <w:spacing w:line="240" w:lineRule="auto"/>
        <w:ind w:left="630" w:right="63"/>
        <w:jc w:val="thaiDistribute"/>
        <w:rPr>
          <w:rFonts w:asciiTheme="majorBidi" w:hAnsiTheme="majorBidi" w:cstheme="majorBidi"/>
          <w:sz w:val="24"/>
          <w:szCs w:val="24"/>
        </w:rPr>
      </w:pPr>
    </w:p>
    <w:p w14:paraId="6CE8D629" w14:textId="690A81AE" w:rsidR="00952ABF" w:rsidRPr="00C327F6" w:rsidRDefault="00952ABF" w:rsidP="002D4E7D">
      <w:pPr>
        <w:spacing w:line="240" w:lineRule="auto"/>
        <w:ind w:left="540" w:right="-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327F6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C327F6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C327F6">
        <w:rPr>
          <w:rFonts w:asciiTheme="majorBidi" w:hAnsiTheme="majorBidi" w:cstheme="majorBidi"/>
          <w:i/>
          <w:iCs/>
          <w:sz w:val="30"/>
          <w:szCs w:val="30"/>
        </w:rPr>
        <w:t xml:space="preserve">.3) </w:t>
      </w:r>
      <w:r w:rsidRPr="00C327F6">
        <w:rPr>
          <w:rFonts w:asciiTheme="majorBidi" w:hAnsiTheme="majorBidi" w:hint="cs"/>
          <w:i/>
          <w:iCs/>
          <w:sz w:val="30"/>
          <w:szCs w:val="30"/>
          <w:cs/>
        </w:rPr>
        <w:t>ความเสี่ยงด้านตลาด</w:t>
      </w:r>
    </w:p>
    <w:p w14:paraId="4DEC3642" w14:textId="77777777" w:rsidR="00952ABF" w:rsidRPr="00C327F6" w:rsidRDefault="00952ABF" w:rsidP="00D86E41">
      <w:pPr>
        <w:spacing w:line="240" w:lineRule="auto"/>
        <w:ind w:right="-7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290DB150" w14:textId="471C66E4" w:rsidR="00952ABF" w:rsidRPr="00C327F6" w:rsidRDefault="00952ABF" w:rsidP="002D4E7D">
      <w:pPr>
        <w:tabs>
          <w:tab w:val="clear" w:pos="454"/>
          <w:tab w:val="clear" w:pos="907"/>
          <w:tab w:val="left" w:pos="900"/>
        </w:tabs>
        <w:spacing w:line="240" w:lineRule="auto"/>
        <w:ind w:left="990"/>
        <w:jc w:val="thaiDistribute"/>
        <w:rPr>
          <w:rFonts w:ascii="Times New Roman" w:hAnsi="Times New Roman"/>
          <w:sz w:val="30"/>
          <w:szCs w:val="30"/>
        </w:rPr>
      </w:pPr>
      <w:r w:rsidRPr="00C327F6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327F6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0D581FDC" w14:textId="77777777" w:rsidR="00952ABF" w:rsidRPr="00C327F6" w:rsidRDefault="00952ABF" w:rsidP="00952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16AC212B" w14:textId="10C720BD" w:rsidR="00055A7F" w:rsidRPr="00C327F6" w:rsidRDefault="00055A7F" w:rsidP="00055A7F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</w:rPr>
        <w:t>(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C327F6">
        <w:rPr>
          <w:rFonts w:asciiTheme="majorBidi" w:hAnsiTheme="majorBidi" w:cstheme="majorBidi"/>
          <w:sz w:val="30"/>
          <w:szCs w:val="30"/>
          <w:lang w:bidi="ar-SA"/>
        </w:rPr>
        <w:t>.3.1)</w:t>
      </w:r>
      <w:r w:rsidRPr="00C327F6">
        <w:rPr>
          <w:rFonts w:asciiTheme="majorBidi" w:hAnsiTheme="majorBidi" w:cstheme="majorBidi"/>
          <w:sz w:val="30"/>
          <w:szCs w:val="30"/>
        </w:rPr>
        <w:tab/>
      </w:r>
      <w:r w:rsidRPr="00C327F6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66346DDA" w14:textId="5528CF39" w:rsidR="00055A7F" w:rsidRPr="00C327F6" w:rsidRDefault="00055A7F" w:rsidP="00055A7F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7EEB6485" w14:textId="1D911691" w:rsidR="00037FF3" w:rsidRPr="00C327F6" w:rsidRDefault="00037FF3" w:rsidP="00695933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เนื่องจากกลุ่มบริษัทมีความเสี่ยงจากความผันผวนของอัตราแลกเปลี่ยนในสินทรัพย์และหนี้สิน รวมถึงกำไรขั้นต้น</w:t>
      </w:r>
      <w:r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>(</w:t>
      </w:r>
      <w:r w:rsidRPr="00C327F6">
        <w:rPr>
          <w:rFonts w:asciiTheme="majorBidi" w:hAnsiTheme="majorBidi" w:cstheme="majorBidi"/>
          <w:sz w:val="30"/>
          <w:szCs w:val="30"/>
        </w:rPr>
        <w:t xml:space="preserve">Product to Feed margin - P2F) 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ของกลุ่มบริษัทที่อ้างอิงสกุลเงินตราต่างประเทศ กลุ่มบริษัทมีนโยบายในการบริหารความเสี่ยงดังกล่าว </w:t>
      </w:r>
      <w:r w:rsidR="00355C27" w:rsidRPr="00C327F6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C327F6">
        <w:rPr>
          <w:rFonts w:asciiTheme="majorBidi" w:hAnsiTheme="majorBidi" w:cstheme="majorBidi"/>
          <w:sz w:val="30"/>
          <w:szCs w:val="30"/>
          <w:cs/>
        </w:rPr>
        <w:t>เน้นการป้องกันความเสี่ยงแบบธรรมชาติ (</w:t>
      </w:r>
      <w:r w:rsidRPr="00C327F6">
        <w:rPr>
          <w:rFonts w:asciiTheme="majorBidi" w:hAnsiTheme="majorBidi" w:cstheme="majorBidi"/>
          <w:sz w:val="30"/>
          <w:szCs w:val="30"/>
        </w:rPr>
        <w:t xml:space="preserve">Natural Hedge) </w:t>
      </w:r>
      <w:r w:rsidR="00355C27" w:rsidRPr="00C327F6">
        <w:rPr>
          <w:rFonts w:asciiTheme="majorBidi" w:hAnsiTheme="majorBidi" w:cstheme="majorBidi" w:hint="cs"/>
          <w:sz w:val="30"/>
          <w:szCs w:val="30"/>
          <w:cs/>
        </w:rPr>
        <w:t>ซึ่งเป็น</w:t>
      </w:r>
      <w:r w:rsidRPr="00C327F6">
        <w:rPr>
          <w:rFonts w:asciiTheme="majorBidi" w:hAnsiTheme="majorBidi" w:cstheme="majorBidi"/>
          <w:sz w:val="30"/>
          <w:szCs w:val="30"/>
          <w:cs/>
        </w:rPr>
        <w:t>การรักษาสมดุลระหว่างสินทรัพย์และหนี้สินสกุลเงินตราต่างประเทศ รวมถึงกำไรขั้นต้น</w:t>
      </w:r>
      <w:r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>(</w:t>
      </w:r>
      <w:r w:rsidRPr="00C327F6">
        <w:rPr>
          <w:rFonts w:asciiTheme="majorBidi" w:hAnsiTheme="majorBidi" w:cstheme="majorBidi"/>
          <w:sz w:val="30"/>
          <w:szCs w:val="30"/>
        </w:rPr>
        <w:t xml:space="preserve">P2F) </w:t>
      </w:r>
      <w:r w:rsidRPr="00C327F6">
        <w:rPr>
          <w:rFonts w:asciiTheme="majorBidi" w:hAnsiTheme="majorBidi" w:cstheme="majorBidi"/>
          <w:sz w:val="30"/>
          <w:szCs w:val="30"/>
          <w:cs/>
        </w:rPr>
        <w:t>ของกลุ่มบริษัทที่อ้างอิงสกุลเงินตราต่างประเทศ</w:t>
      </w:r>
    </w:p>
    <w:p w14:paraId="277C509B" w14:textId="77777777" w:rsidR="00037FF3" w:rsidRPr="00C327F6" w:rsidRDefault="00037FF3" w:rsidP="00037FF3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72D21BF" w14:textId="785B944F" w:rsidR="00037FF3" w:rsidRPr="00C327F6" w:rsidRDefault="00037FF3" w:rsidP="00D87731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ทั้งนี้ ในส่วนความเสี่ยงคงเหลือ (</w:t>
      </w:r>
      <w:r w:rsidRPr="00C327F6">
        <w:rPr>
          <w:rFonts w:asciiTheme="majorBidi" w:hAnsiTheme="majorBidi" w:cstheme="majorBidi"/>
          <w:sz w:val="30"/>
          <w:szCs w:val="30"/>
        </w:rPr>
        <w:t xml:space="preserve">Residual Risk) </w:t>
      </w:r>
      <w:r w:rsidRPr="00C327F6">
        <w:rPr>
          <w:rFonts w:asciiTheme="majorBidi" w:hAnsiTheme="majorBidi" w:cstheme="majorBidi"/>
          <w:sz w:val="30"/>
          <w:szCs w:val="30"/>
          <w:cs/>
        </w:rPr>
        <w:t>กลุ่มบริษัทจ</w:t>
      </w:r>
      <w:r w:rsidR="00355C27" w:rsidRPr="00C327F6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C327F6">
        <w:rPr>
          <w:rFonts w:asciiTheme="majorBidi" w:hAnsiTheme="majorBidi" w:cstheme="majorBidi"/>
          <w:sz w:val="30"/>
          <w:szCs w:val="30"/>
          <w:cs/>
        </w:rPr>
        <w:t>ใช้ตราสารอนุพันธ์ (</w:t>
      </w:r>
      <w:r w:rsidRPr="00C327F6">
        <w:rPr>
          <w:rFonts w:asciiTheme="majorBidi" w:hAnsiTheme="majorBidi" w:cstheme="majorBidi"/>
          <w:sz w:val="30"/>
          <w:szCs w:val="30"/>
        </w:rPr>
        <w:t xml:space="preserve">Derivative Hedge) </w:t>
      </w:r>
      <w:r w:rsidRPr="00C327F6">
        <w:rPr>
          <w:rFonts w:asciiTheme="majorBidi" w:hAnsiTheme="majorBidi" w:cstheme="majorBidi"/>
          <w:sz w:val="30"/>
          <w:szCs w:val="30"/>
          <w:cs/>
        </w:rPr>
        <w:t>เพื่อป้องกันความเสี่ยงเพิ่มเติม โดยเข้าทำสัญญาซื้อขายเงินตราต่างประเทศล่วงหน้าเพื่อจัดการความเสี่ยงดังกล่าว</w:t>
      </w:r>
      <w:bookmarkStart w:id="21" w:name="_Hlk87271376"/>
      <w:r w:rsidRPr="00C327F6">
        <w:rPr>
          <w:rFonts w:asciiTheme="majorBidi" w:hAnsiTheme="majorBidi" w:cstheme="majorBidi"/>
          <w:sz w:val="30"/>
          <w:szCs w:val="30"/>
          <w:cs/>
        </w:rPr>
        <w:t>ตามกรอบที่ได้รับอนุมัติจากคณะกรรมการบริหารความเสี่ยงของกลุ่มบริษัท</w:t>
      </w:r>
      <w:bookmarkEnd w:id="21"/>
      <w:r w:rsidRPr="00C327F6">
        <w:rPr>
          <w:rFonts w:asciiTheme="majorBidi" w:hAnsiTheme="majorBidi" w:cstheme="majorBidi"/>
          <w:sz w:val="30"/>
          <w:szCs w:val="30"/>
          <w:cs/>
        </w:rPr>
        <w:t xml:space="preserve"> ซึ่งจะส่งผลให้กลุ่มบริษัทมีกำไร (ขาดทุน) จากตราสารอนุพันธ์ นำมาชดเชยกับกำไรขั้นต้น (</w:t>
      </w:r>
      <w:r w:rsidRPr="00C327F6">
        <w:rPr>
          <w:rFonts w:asciiTheme="majorBidi" w:hAnsiTheme="majorBidi" w:cstheme="majorBidi"/>
          <w:sz w:val="30"/>
          <w:szCs w:val="30"/>
        </w:rPr>
        <w:t xml:space="preserve">P2F) </w:t>
      </w:r>
      <w:r w:rsidRPr="00C327F6">
        <w:rPr>
          <w:rFonts w:asciiTheme="majorBidi" w:hAnsiTheme="majorBidi" w:cstheme="majorBidi"/>
          <w:sz w:val="30"/>
          <w:szCs w:val="30"/>
          <w:cs/>
        </w:rPr>
        <w:t>เพื่อให้กลุ่มบริษัท</w:t>
      </w:r>
      <w:r w:rsidR="00355C27" w:rsidRPr="00C327F6">
        <w:rPr>
          <w:rFonts w:asciiTheme="majorBidi" w:hAnsiTheme="majorBidi" w:cstheme="majorBidi" w:hint="cs"/>
          <w:sz w:val="30"/>
          <w:szCs w:val="30"/>
          <w:cs/>
        </w:rPr>
        <w:t>สามารถ</w:t>
      </w:r>
      <w:r w:rsidRPr="00C327F6">
        <w:rPr>
          <w:rFonts w:asciiTheme="majorBidi" w:hAnsiTheme="majorBidi" w:cstheme="majorBidi"/>
          <w:sz w:val="30"/>
          <w:szCs w:val="30"/>
          <w:cs/>
        </w:rPr>
        <w:t>รักษาระดับกำไรสุทธิตามอัตราแลกเปลี่ยนที่กำหนดไว้ตามแผนธุรกิจ ดังนี้</w:t>
      </w:r>
    </w:p>
    <w:p w14:paraId="49749B9D" w14:textId="77777777" w:rsidR="00037FF3" w:rsidRPr="00C327F6" w:rsidRDefault="00037FF3" w:rsidP="00037FF3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982C036" w14:textId="77777777" w:rsidR="00037FF3" w:rsidRPr="00C327F6" w:rsidRDefault="00037FF3" w:rsidP="003722C7">
      <w:pPr>
        <w:pStyle w:val="ListParagraph"/>
        <w:numPr>
          <w:ilvl w:val="0"/>
          <w:numId w:val="5"/>
        </w:numPr>
        <w:tabs>
          <w:tab w:val="left" w:pos="1080"/>
        </w:tabs>
        <w:ind w:left="1800" w:hanging="270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  <w:r w:rsidRPr="00C327F6">
        <w:rPr>
          <w:rFonts w:asciiTheme="majorBidi" w:hAnsiTheme="majorBidi" w:cstheme="majorBidi"/>
          <w:sz w:val="30"/>
          <w:szCs w:val="30"/>
          <w:cs/>
          <w:lang w:val="en-GB"/>
        </w:rPr>
        <w:t>ในกรณีที่เงินบาทแข็งค่ากว่าอัตราแลกเปลี่ยนในสัญญาซื้อขายเงินตราต่างประเทศล่วงหน้า</w:t>
      </w:r>
      <w:r w:rsidRPr="00C327F6">
        <w:rPr>
          <w:rFonts w:asciiTheme="majorBidi" w:hAnsiTheme="majorBidi" w:cstheme="majorBidi"/>
          <w:sz w:val="30"/>
          <w:szCs w:val="30"/>
          <w:cs/>
          <w:lang w:val="en-GB" w:bidi="ar-SA"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  <w:lang w:val="en-GB"/>
        </w:rPr>
        <w:t>จะส่งผลให้ตราสารอนุพันธ์ดังกล่าวมีผลกำไร</w:t>
      </w:r>
      <w:r w:rsidRPr="00C327F6">
        <w:rPr>
          <w:rFonts w:asciiTheme="majorBidi" w:hAnsiTheme="majorBidi" w:cstheme="majorBidi"/>
          <w:sz w:val="30"/>
          <w:szCs w:val="30"/>
          <w:cs/>
          <w:lang w:val="en-GB" w:bidi="ar-SA"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  <w:lang w:val="en-GB"/>
        </w:rPr>
        <w:t>ในขณะที่กำไรขั้นต้น</w:t>
      </w:r>
      <w:r w:rsidRPr="00C327F6">
        <w:rPr>
          <w:rFonts w:asciiTheme="majorBidi" w:hAnsiTheme="majorBidi" w:cstheme="majorBidi"/>
          <w:sz w:val="30"/>
          <w:szCs w:val="30"/>
          <w:cs/>
          <w:lang w:val="en-GB" w:bidi="ar-SA"/>
        </w:rPr>
        <w:t xml:space="preserve"> (</w:t>
      </w:r>
      <w:r w:rsidRPr="00C327F6">
        <w:rPr>
          <w:rFonts w:asciiTheme="majorBidi" w:hAnsiTheme="majorBidi" w:cstheme="majorBidi"/>
          <w:sz w:val="30"/>
          <w:szCs w:val="30"/>
          <w:lang w:val="en-GB" w:bidi="ar-SA"/>
        </w:rPr>
        <w:t>P</w:t>
      </w:r>
      <w:r w:rsidRPr="00C327F6">
        <w:rPr>
          <w:rFonts w:asciiTheme="majorBidi" w:hAnsiTheme="majorBidi" w:cstheme="majorBidi"/>
          <w:sz w:val="30"/>
          <w:szCs w:val="30"/>
        </w:rPr>
        <w:t>2</w:t>
      </w:r>
      <w:r w:rsidRPr="00C327F6">
        <w:rPr>
          <w:rFonts w:asciiTheme="majorBidi" w:hAnsiTheme="majorBidi" w:cstheme="majorBidi"/>
          <w:sz w:val="30"/>
          <w:szCs w:val="30"/>
          <w:lang w:val="en-GB" w:bidi="ar-SA"/>
        </w:rPr>
        <w:t xml:space="preserve">F) </w:t>
      </w:r>
      <w:r w:rsidRPr="00C327F6">
        <w:rPr>
          <w:rFonts w:asciiTheme="majorBidi" w:hAnsiTheme="majorBidi" w:cstheme="majorBidi"/>
          <w:sz w:val="30"/>
          <w:szCs w:val="30"/>
          <w:cs/>
          <w:lang w:val="en-GB"/>
        </w:rPr>
        <w:t>ที่กลุ่มบริษัทได้รับเป็นเงินสดจะมีมูลค่าลดลงจากค่าเงินบาทที่แข็งค่า</w:t>
      </w:r>
    </w:p>
    <w:p w14:paraId="595F2FEA" w14:textId="77777777" w:rsidR="00037FF3" w:rsidRPr="00C327F6" w:rsidRDefault="00037FF3" w:rsidP="003722C7">
      <w:pPr>
        <w:pStyle w:val="ListParagraph"/>
        <w:numPr>
          <w:ilvl w:val="0"/>
          <w:numId w:val="5"/>
        </w:numPr>
        <w:tabs>
          <w:tab w:val="left" w:pos="1080"/>
        </w:tabs>
        <w:ind w:left="1800" w:hanging="270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  <w:r w:rsidRPr="00C327F6">
        <w:rPr>
          <w:rFonts w:asciiTheme="majorBidi" w:hAnsiTheme="majorBidi" w:cstheme="majorBidi"/>
          <w:sz w:val="30"/>
          <w:szCs w:val="30"/>
          <w:cs/>
          <w:lang w:val="en-GB"/>
        </w:rPr>
        <w:t>ในทางตรงกันข้าม กรณีที่เงินบาทอ่อนค่ามากกว่าอัตราแลกเปลี่ยนในสัญญาซื้อขายเงินตราต่างประเทศล่วงหน้า จะส่งผลให้ตราสารอนุพันธ์ดังกล่าวมีผลขาดทุน ในขณะที่กำไรขั้นต้น (</w:t>
      </w:r>
      <w:r w:rsidRPr="00C327F6">
        <w:rPr>
          <w:rFonts w:asciiTheme="majorBidi" w:hAnsiTheme="majorBidi" w:cstheme="majorBidi"/>
          <w:sz w:val="30"/>
          <w:szCs w:val="30"/>
          <w:lang w:bidi="ar-SA"/>
        </w:rPr>
        <w:t>P</w:t>
      </w:r>
      <w:r w:rsidRPr="00C327F6">
        <w:rPr>
          <w:rFonts w:asciiTheme="majorBidi" w:hAnsiTheme="majorBidi" w:cstheme="majorBidi"/>
          <w:sz w:val="30"/>
          <w:szCs w:val="30"/>
        </w:rPr>
        <w:t>2</w:t>
      </w:r>
      <w:r w:rsidRPr="00C327F6">
        <w:rPr>
          <w:rFonts w:asciiTheme="majorBidi" w:hAnsiTheme="majorBidi" w:cstheme="majorBidi"/>
          <w:sz w:val="30"/>
          <w:szCs w:val="30"/>
          <w:lang w:bidi="ar-SA"/>
        </w:rPr>
        <w:t xml:space="preserve">F) </w:t>
      </w:r>
      <w:r w:rsidRPr="00C327F6">
        <w:rPr>
          <w:rFonts w:asciiTheme="majorBidi" w:hAnsiTheme="majorBidi" w:cstheme="majorBidi"/>
          <w:sz w:val="30"/>
          <w:szCs w:val="30"/>
          <w:cs/>
          <w:lang w:val="en-GB"/>
        </w:rPr>
        <w:t>ที่กลุ่มบริษัทได้รับเป็นเงินสดจะมีมูลค่าสูงขึ้นจากเงินบาทที่อ่อนค่า</w:t>
      </w:r>
    </w:p>
    <w:p w14:paraId="33BDF72E" w14:textId="77777777" w:rsidR="00037FF3" w:rsidRPr="00C327F6" w:rsidRDefault="00037FF3" w:rsidP="00037FF3">
      <w:pPr>
        <w:spacing w:line="240" w:lineRule="auto"/>
        <w:ind w:left="900"/>
        <w:jc w:val="thaiDistribute"/>
        <w:rPr>
          <w:rFonts w:asciiTheme="majorBidi" w:hAnsiTheme="majorBidi" w:cstheme="majorBidi"/>
          <w:cs/>
          <w:lang w:val="en-GB"/>
        </w:rPr>
      </w:pPr>
    </w:p>
    <w:p w14:paraId="19C06B04" w14:textId="0BE21E12" w:rsidR="00037FF3" w:rsidRPr="00C327F6" w:rsidRDefault="00037FF3" w:rsidP="00037FF3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pacing w:val="-4"/>
          <w:sz w:val="30"/>
          <w:szCs w:val="30"/>
          <w:cs/>
        </w:rPr>
        <w:t>ซึ่ง</w:t>
      </w:r>
      <w:r w:rsidRPr="00C327F6">
        <w:rPr>
          <w:rFonts w:asciiTheme="majorBidi" w:hAnsiTheme="majorBidi" w:cstheme="majorBidi"/>
          <w:sz w:val="30"/>
          <w:szCs w:val="30"/>
          <w:cs/>
        </w:rPr>
        <w:t>หากมองในภาพรวม จะเห็นว่า วิธีการป้องกันความเสี่ยงด้วยการใช้ตราสารอนุพันธ์</w:t>
      </w:r>
      <w:r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>สามารถลดผลกระทบจากความผันผวนของอัตราแลกเปลี่ยนต่อผลการดำเนินงานของกลุ่มบริษัทลงได้</w:t>
      </w:r>
    </w:p>
    <w:p w14:paraId="29ED0D60" w14:textId="732F535F" w:rsidR="00055A7F" w:rsidRPr="00C327F6" w:rsidRDefault="00055A7F" w:rsidP="003D0A38">
      <w:pPr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8154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5"/>
        <w:gridCol w:w="957"/>
        <w:gridCol w:w="180"/>
        <w:gridCol w:w="958"/>
        <w:gridCol w:w="180"/>
        <w:gridCol w:w="957"/>
        <w:gridCol w:w="180"/>
        <w:gridCol w:w="957"/>
      </w:tblGrid>
      <w:tr w:rsidR="004D5290" w:rsidRPr="00C327F6" w14:paraId="2CD8A4B4" w14:textId="77777777" w:rsidTr="008B13CC">
        <w:trPr>
          <w:cantSplit/>
          <w:trHeight w:val="20"/>
        </w:trPr>
        <w:tc>
          <w:tcPr>
            <w:tcW w:w="3785" w:type="dxa"/>
          </w:tcPr>
          <w:p w14:paraId="7B1F2E14" w14:textId="42E4F861" w:rsidR="00ED48F3" w:rsidRPr="00C327F6" w:rsidRDefault="00ED48F3" w:rsidP="00ED48F3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br w:type="page"/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C327F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ความเสี่ยงจากเงินตราต่างประเทศ</w:t>
            </w:r>
          </w:p>
        </w:tc>
        <w:tc>
          <w:tcPr>
            <w:tcW w:w="2095" w:type="dxa"/>
            <w:gridSpan w:val="3"/>
          </w:tcPr>
          <w:p w14:paraId="3A07E806" w14:textId="5EB2B587" w:rsidR="00ED48F3" w:rsidRPr="00C327F6" w:rsidRDefault="00ED48F3" w:rsidP="00ED48F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C5D0459" w14:textId="77777777" w:rsidR="00ED48F3" w:rsidRPr="00C327F6" w:rsidRDefault="00ED48F3" w:rsidP="00ED48F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94" w:type="dxa"/>
            <w:gridSpan w:val="3"/>
          </w:tcPr>
          <w:p w14:paraId="08C5F1C4" w14:textId="08EADE9D" w:rsidR="00ED48F3" w:rsidRPr="00C327F6" w:rsidRDefault="00ED48F3" w:rsidP="00ED48F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290" w:rsidRPr="00C327F6" w14:paraId="393B30CC" w14:textId="77777777" w:rsidTr="008B13CC">
        <w:trPr>
          <w:cantSplit/>
          <w:trHeight w:val="20"/>
        </w:trPr>
        <w:tc>
          <w:tcPr>
            <w:tcW w:w="3785" w:type="dxa"/>
          </w:tcPr>
          <w:p w14:paraId="6200F284" w14:textId="65197BAD" w:rsidR="004774F1" w:rsidRPr="00C327F6" w:rsidRDefault="004774F1" w:rsidP="004774F1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327F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57" w:type="dxa"/>
          </w:tcPr>
          <w:p w14:paraId="596492FC" w14:textId="5DE78A31" w:rsidR="004774F1" w:rsidRPr="00C327F6" w:rsidRDefault="00BD2F2E" w:rsidP="004774F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0267B002" w14:textId="77777777" w:rsidR="004774F1" w:rsidRPr="00C327F6" w:rsidRDefault="004774F1" w:rsidP="004774F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</w:tcPr>
          <w:p w14:paraId="5ED7E3C3" w14:textId="457B6778" w:rsidR="004774F1" w:rsidRPr="00C327F6" w:rsidRDefault="00BD2F2E" w:rsidP="004774F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C327F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1B49A209" w14:textId="77777777" w:rsidR="004774F1" w:rsidRPr="00C327F6" w:rsidRDefault="004774F1" w:rsidP="004774F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</w:tcPr>
          <w:p w14:paraId="72D9F6DA" w14:textId="1440374D" w:rsidR="004774F1" w:rsidRPr="00C327F6" w:rsidRDefault="00BD2F2E" w:rsidP="004774F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2EE00341" w14:textId="77777777" w:rsidR="004774F1" w:rsidRPr="00C327F6" w:rsidRDefault="004774F1" w:rsidP="004774F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57" w:type="dxa"/>
          </w:tcPr>
          <w:p w14:paraId="62E9AA68" w14:textId="0B50AED4" w:rsidR="004774F1" w:rsidRPr="00C327F6" w:rsidRDefault="00BD2F2E" w:rsidP="004774F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C327F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4D5290" w:rsidRPr="00C327F6" w14:paraId="4ECAEB5D" w14:textId="77777777" w:rsidTr="008B13CC">
        <w:trPr>
          <w:cantSplit/>
          <w:trHeight w:val="20"/>
        </w:trPr>
        <w:tc>
          <w:tcPr>
            <w:tcW w:w="3785" w:type="dxa"/>
          </w:tcPr>
          <w:p w14:paraId="3844BEDA" w14:textId="77777777" w:rsidR="00ED48F3" w:rsidRPr="00C327F6" w:rsidRDefault="00ED48F3" w:rsidP="00ED48F3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369" w:type="dxa"/>
            <w:gridSpan w:val="7"/>
          </w:tcPr>
          <w:p w14:paraId="5AAA3548" w14:textId="47FC14FB" w:rsidR="00ED48F3" w:rsidRPr="00C327F6" w:rsidRDefault="00ED48F3" w:rsidP="00ED48F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5290" w:rsidRPr="00C327F6" w14:paraId="6EDAA7D8" w14:textId="77777777" w:rsidTr="008B13CC">
        <w:trPr>
          <w:cantSplit/>
          <w:trHeight w:val="20"/>
        </w:trPr>
        <w:tc>
          <w:tcPr>
            <w:tcW w:w="3785" w:type="dxa"/>
          </w:tcPr>
          <w:p w14:paraId="0D77AB7C" w14:textId="603C004C" w:rsidR="00ED48F3" w:rsidRPr="00C327F6" w:rsidRDefault="00ED48F3" w:rsidP="00ED48F3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957" w:type="dxa"/>
          </w:tcPr>
          <w:p w14:paraId="42FA5F21" w14:textId="77777777" w:rsidR="00ED48F3" w:rsidRPr="00C327F6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A205FD7" w14:textId="77777777" w:rsidR="00ED48F3" w:rsidRPr="00C327F6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</w:tcPr>
          <w:p w14:paraId="67096F54" w14:textId="77777777" w:rsidR="00ED48F3" w:rsidRPr="00C327F6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000DA81" w14:textId="77777777" w:rsidR="00ED48F3" w:rsidRPr="00C327F6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</w:tcPr>
          <w:p w14:paraId="6BCB83C4" w14:textId="77777777" w:rsidR="00ED48F3" w:rsidRPr="00C327F6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98AEE9C" w14:textId="77777777" w:rsidR="00ED48F3" w:rsidRPr="00C327F6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57" w:type="dxa"/>
          </w:tcPr>
          <w:p w14:paraId="61F0D2FA" w14:textId="77777777" w:rsidR="00ED48F3" w:rsidRPr="00C327F6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</w:tr>
      <w:tr w:rsidR="004D5290" w:rsidRPr="00C327F6" w14:paraId="69B63CF5" w14:textId="77777777" w:rsidTr="00E04DC4">
        <w:trPr>
          <w:cantSplit/>
          <w:trHeight w:val="20"/>
        </w:trPr>
        <w:tc>
          <w:tcPr>
            <w:tcW w:w="3785" w:type="dxa"/>
          </w:tcPr>
          <w:p w14:paraId="51BB6684" w14:textId="78E45D24" w:rsidR="00374622" w:rsidRPr="00C327F6" w:rsidRDefault="00374622" w:rsidP="00374622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8A89A" w14:textId="5AB058E4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20,090</w:t>
            </w:r>
          </w:p>
        </w:tc>
        <w:tc>
          <w:tcPr>
            <w:tcW w:w="180" w:type="dxa"/>
          </w:tcPr>
          <w:p w14:paraId="6D48DCD5" w14:textId="77777777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CBCC2" w14:textId="1EDDEE02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24,463</w:t>
            </w:r>
          </w:p>
        </w:tc>
        <w:tc>
          <w:tcPr>
            <w:tcW w:w="180" w:type="dxa"/>
          </w:tcPr>
          <w:p w14:paraId="5DF22F2C" w14:textId="77777777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89CE0" w14:textId="7B9AB419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15,758</w:t>
            </w:r>
          </w:p>
        </w:tc>
        <w:tc>
          <w:tcPr>
            <w:tcW w:w="180" w:type="dxa"/>
          </w:tcPr>
          <w:p w14:paraId="78771ACF" w14:textId="77777777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  <w:vAlign w:val="center"/>
          </w:tcPr>
          <w:p w14:paraId="0C4C6473" w14:textId="698BC8EF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19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885</w:t>
            </w:r>
          </w:p>
        </w:tc>
      </w:tr>
      <w:tr w:rsidR="004D5290" w:rsidRPr="00C327F6" w14:paraId="13E27CF7" w14:textId="77777777" w:rsidTr="00BA795E">
        <w:trPr>
          <w:cantSplit/>
          <w:trHeight w:val="20"/>
        </w:trPr>
        <w:tc>
          <w:tcPr>
            <w:tcW w:w="3785" w:type="dxa"/>
          </w:tcPr>
          <w:p w14:paraId="75D2B17C" w14:textId="6BD61FBE" w:rsidR="00374622" w:rsidRPr="00C327F6" w:rsidRDefault="00374622" w:rsidP="00374622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EEFEA0B" w14:textId="3A4F06EF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(9,420)</w:t>
            </w:r>
          </w:p>
        </w:tc>
        <w:tc>
          <w:tcPr>
            <w:tcW w:w="180" w:type="dxa"/>
          </w:tcPr>
          <w:p w14:paraId="44F2758C" w14:textId="77777777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49455A0" w14:textId="43007F1E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(14,675)</w:t>
            </w:r>
          </w:p>
        </w:tc>
        <w:tc>
          <w:tcPr>
            <w:tcW w:w="180" w:type="dxa"/>
          </w:tcPr>
          <w:p w14:paraId="69A5A5D4" w14:textId="77777777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2D79387" w14:textId="78FC19FD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(78,578)</w:t>
            </w:r>
          </w:p>
        </w:tc>
        <w:tc>
          <w:tcPr>
            <w:tcW w:w="180" w:type="dxa"/>
          </w:tcPr>
          <w:p w14:paraId="73436FE4" w14:textId="77777777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8" w:space="0" w:color="auto"/>
            </w:tcBorders>
            <w:vAlign w:val="center"/>
          </w:tcPr>
          <w:p w14:paraId="7D287376" w14:textId="03409E57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(55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855)</w:t>
            </w:r>
          </w:p>
        </w:tc>
      </w:tr>
      <w:tr w:rsidR="004D5290" w:rsidRPr="00C327F6" w14:paraId="2D18021F" w14:textId="77777777" w:rsidTr="00BA795E">
        <w:trPr>
          <w:cantSplit/>
          <w:trHeight w:val="20"/>
        </w:trPr>
        <w:tc>
          <w:tcPr>
            <w:tcW w:w="3785" w:type="dxa"/>
          </w:tcPr>
          <w:p w14:paraId="3FDE3C13" w14:textId="2096FB16" w:rsidR="00374622" w:rsidRPr="00C327F6" w:rsidRDefault="00374622" w:rsidP="00374622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ยอดบัญชีในงบฐานะการเงินที่มีความเสี่ยง</w:t>
            </w:r>
          </w:p>
        </w:tc>
        <w:tc>
          <w:tcPr>
            <w:tcW w:w="9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BB3888E" w14:textId="04C9CC14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 xml:space="preserve">10,670 </w:t>
            </w:r>
          </w:p>
        </w:tc>
        <w:tc>
          <w:tcPr>
            <w:tcW w:w="180" w:type="dxa"/>
          </w:tcPr>
          <w:p w14:paraId="418A9FC1" w14:textId="77777777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7E1F85BA" w14:textId="56AF1EB3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9,788</w:t>
            </w:r>
          </w:p>
        </w:tc>
        <w:tc>
          <w:tcPr>
            <w:tcW w:w="180" w:type="dxa"/>
          </w:tcPr>
          <w:p w14:paraId="1A5A2FE0" w14:textId="77777777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0EB6F3B" w14:textId="7A7E094D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(62,820)</w:t>
            </w:r>
          </w:p>
        </w:tc>
        <w:tc>
          <w:tcPr>
            <w:tcW w:w="180" w:type="dxa"/>
          </w:tcPr>
          <w:p w14:paraId="3316EF85" w14:textId="77777777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8" w:space="0" w:color="auto"/>
              <w:bottom w:val="double" w:sz="4" w:space="0" w:color="auto"/>
            </w:tcBorders>
          </w:tcPr>
          <w:p w14:paraId="11EF86EE" w14:textId="6B271F4D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fldChar w:fldCharType="begin"/>
            </w:r>
            <w:r w:rsidRPr="00C327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instrText xml:space="preserve"> =SUM(ABOVE) </w:instrText>
            </w:r>
            <w:r w:rsidRPr="00C327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fldChar w:fldCharType="separate"/>
            </w:r>
            <w:r w:rsidRPr="00C327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(35,970)</w:t>
            </w:r>
            <w:r w:rsidRPr="00C327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fldChar w:fldCharType="end"/>
            </w:r>
          </w:p>
        </w:tc>
      </w:tr>
      <w:tr w:rsidR="00374622" w:rsidRPr="00C327F6" w14:paraId="1BDB0E64" w14:textId="77777777" w:rsidTr="00BA795E">
        <w:trPr>
          <w:cantSplit/>
          <w:trHeight w:val="20"/>
        </w:trPr>
        <w:tc>
          <w:tcPr>
            <w:tcW w:w="3785" w:type="dxa"/>
          </w:tcPr>
          <w:p w14:paraId="3C2FCC3E" w14:textId="25573412" w:rsidR="00374622" w:rsidRPr="00C327F6" w:rsidRDefault="00374622" w:rsidP="00374622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ตราสารอนุพันธ์สุทธิ</w:t>
            </w:r>
          </w:p>
        </w:tc>
        <w:tc>
          <w:tcPr>
            <w:tcW w:w="957" w:type="dxa"/>
            <w:tcBorders>
              <w:top w:val="doub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0BB38F3" w14:textId="4CA6D928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56,356</w:t>
            </w:r>
          </w:p>
        </w:tc>
        <w:tc>
          <w:tcPr>
            <w:tcW w:w="180" w:type="dxa"/>
          </w:tcPr>
          <w:p w14:paraId="79846E42" w14:textId="77777777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6886CBB7" w14:textId="1739A467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12,756</w:t>
            </w:r>
          </w:p>
        </w:tc>
        <w:tc>
          <w:tcPr>
            <w:tcW w:w="180" w:type="dxa"/>
          </w:tcPr>
          <w:p w14:paraId="1642217F" w14:textId="77777777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doub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20BBBD7" w14:textId="50368402" w:rsidR="00374622" w:rsidRPr="00C327F6" w:rsidRDefault="00D27F5A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55,448</w:t>
            </w:r>
          </w:p>
        </w:tc>
        <w:tc>
          <w:tcPr>
            <w:tcW w:w="180" w:type="dxa"/>
          </w:tcPr>
          <w:p w14:paraId="1731CB26" w14:textId="77777777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double" w:sz="4" w:space="0" w:color="auto"/>
              <w:bottom w:val="double" w:sz="4" w:space="0" w:color="auto"/>
            </w:tcBorders>
          </w:tcPr>
          <w:p w14:paraId="6C4B3271" w14:textId="370F22D4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11,962</w:t>
            </w:r>
          </w:p>
        </w:tc>
      </w:tr>
    </w:tbl>
    <w:p w14:paraId="0D609C0C" w14:textId="4E4F228B" w:rsidR="008B6B5F" w:rsidRPr="00C327F6" w:rsidRDefault="008B6B5F" w:rsidP="00AA0F54">
      <w:pPr>
        <w:spacing w:line="340" w:lineRule="atLeast"/>
        <w:rPr>
          <w:sz w:val="14"/>
          <w:szCs w:val="14"/>
        </w:rPr>
      </w:pPr>
    </w:p>
    <w:tbl>
      <w:tblPr>
        <w:tblW w:w="8154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5"/>
        <w:gridCol w:w="957"/>
        <w:gridCol w:w="180"/>
        <w:gridCol w:w="958"/>
        <w:gridCol w:w="180"/>
        <w:gridCol w:w="957"/>
        <w:gridCol w:w="180"/>
        <w:gridCol w:w="957"/>
      </w:tblGrid>
      <w:tr w:rsidR="004D5290" w:rsidRPr="00C327F6" w14:paraId="47F06D34" w14:textId="77777777" w:rsidTr="008B13CC">
        <w:trPr>
          <w:cantSplit/>
          <w:trHeight w:val="20"/>
        </w:trPr>
        <w:tc>
          <w:tcPr>
            <w:tcW w:w="3785" w:type="dxa"/>
          </w:tcPr>
          <w:p w14:paraId="3F74C7B1" w14:textId="34902101" w:rsidR="00ED48F3" w:rsidRPr="00C327F6" w:rsidRDefault="00ED48F3" w:rsidP="00ED48F3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957" w:type="dxa"/>
          </w:tcPr>
          <w:p w14:paraId="7E1DA37E" w14:textId="77777777" w:rsidR="00ED48F3" w:rsidRPr="00C327F6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21622F1" w14:textId="77777777" w:rsidR="00ED48F3" w:rsidRPr="00C327F6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958" w:type="dxa"/>
          </w:tcPr>
          <w:p w14:paraId="36474F4B" w14:textId="77777777" w:rsidR="00ED48F3" w:rsidRPr="00C327F6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8B9BE9E" w14:textId="77777777" w:rsidR="00ED48F3" w:rsidRPr="00C327F6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</w:tcPr>
          <w:p w14:paraId="38D2B374" w14:textId="77777777" w:rsidR="00ED48F3" w:rsidRPr="00C327F6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63B2CE1" w14:textId="77777777" w:rsidR="00ED48F3" w:rsidRPr="00C327F6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57" w:type="dxa"/>
          </w:tcPr>
          <w:p w14:paraId="27356F02" w14:textId="77777777" w:rsidR="00ED48F3" w:rsidRPr="00C327F6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</w:tr>
      <w:tr w:rsidR="004D5290" w:rsidRPr="00C327F6" w14:paraId="7182AE31" w14:textId="77777777" w:rsidTr="00846307">
        <w:trPr>
          <w:cantSplit/>
          <w:trHeight w:val="20"/>
        </w:trPr>
        <w:tc>
          <w:tcPr>
            <w:tcW w:w="3785" w:type="dxa"/>
          </w:tcPr>
          <w:p w14:paraId="07DE0956" w14:textId="13587A6A" w:rsidR="00374622" w:rsidRPr="00C327F6" w:rsidRDefault="00374622" w:rsidP="00374622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8D19A" w14:textId="7CFA893F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C327F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319</w:t>
            </w:r>
          </w:p>
        </w:tc>
        <w:tc>
          <w:tcPr>
            <w:tcW w:w="180" w:type="dxa"/>
          </w:tcPr>
          <w:p w14:paraId="0F2DE4FA" w14:textId="77777777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6112D" w14:textId="3D3AAEF1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C327F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288</w:t>
            </w:r>
          </w:p>
        </w:tc>
        <w:tc>
          <w:tcPr>
            <w:tcW w:w="180" w:type="dxa"/>
          </w:tcPr>
          <w:p w14:paraId="59BDDAB1" w14:textId="77777777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B8F24" w14:textId="6055533B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C327F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</w:tcPr>
          <w:p w14:paraId="162F45ED" w14:textId="77777777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957" w:type="dxa"/>
            <w:vAlign w:val="center"/>
          </w:tcPr>
          <w:p w14:paraId="2E9A5384" w14:textId="5C9A2766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C327F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47,480</w:t>
            </w:r>
          </w:p>
        </w:tc>
      </w:tr>
      <w:tr w:rsidR="004D5290" w:rsidRPr="00C327F6" w14:paraId="10CC273F" w14:textId="77777777" w:rsidTr="00BA795E">
        <w:trPr>
          <w:cantSplit/>
          <w:trHeight w:val="20"/>
        </w:trPr>
        <w:tc>
          <w:tcPr>
            <w:tcW w:w="3785" w:type="dxa"/>
          </w:tcPr>
          <w:p w14:paraId="78A0CA30" w14:textId="445CE224" w:rsidR="00374622" w:rsidRPr="00C327F6" w:rsidRDefault="00374622" w:rsidP="00374622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B798C99" w14:textId="2A0C18E3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C327F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(3</w:t>
            </w:r>
            <w:r w:rsidR="00CF7808" w:rsidRPr="00C327F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39</w:t>
            </w:r>
            <w:r w:rsidRPr="00C327F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1113987C" w14:textId="77777777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7CD8ACA" w14:textId="0F562D9E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C327F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(487)</w:t>
            </w:r>
          </w:p>
        </w:tc>
        <w:tc>
          <w:tcPr>
            <w:tcW w:w="180" w:type="dxa"/>
          </w:tcPr>
          <w:p w14:paraId="635234A2" w14:textId="77777777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3BA0F1B" w14:textId="4466F3D9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C327F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(33)</w:t>
            </w:r>
          </w:p>
        </w:tc>
        <w:tc>
          <w:tcPr>
            <w:tcW w:w="180" w:type="dxa"/>
          </w:tcPr>
          <w:p w14:paraId="73E259FE" w14:textId="77777777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957" w:type="dxa"/>
            <w:tcBorders>
              <w:bottom w:val="single" w:sz="8" w:space="0" w:color="auto"/>
            </w:tcBorders>
            <w:vAlign w:val="center"/>
          </w:tcPr>
          <w:p w14:paraId="4DA367A6" w14:textId="3F1EB22A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C327F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(45)</w:t>
            </w:r>
          </w:p>
        </w:tc>
      </w:tr>
      <w:tr w:rsidR="004D5290" w:rsidRPr="00C327F6" w14:paraId="5C4818BF" w14:textId="77777777" w:rsidTr="00BA795E">
        <w:trPr>
          <w:cantSplit/>
          <w:trHeight w:val="20"/>
        </w:trPr>
        <w:tc>
          <w:tcPr>
            <w:tcW w:w="3785" w:type="dxa"/>
          </w:tcPr>
          <w:p w14:paraId="6CF112AC" w14:textId="22A84302" w:rsidR="00374622" w:rsidRPr="00C327F6" w:rsidRDefault="00374622" w:rsidP="00374622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ยอดบัญชีในงบฐานะการเงินที่มีความเสี่ยง</w:t>
            </w: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7664525" w14:textId="787E29AE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F7808" w:rsidRPr="00C327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C327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2977959A" w14:textId="77777777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6BB303D8" w14:textId="5DA30F70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(199)</w:t>
            </w:r>
          </w:p>
        </w:tc>
        <w:tc>
          <w:tcPr>
            <w:tcW w:w="180" w:type="dxa"/>
          </w:tcPr>
          <w:p w14:paraId="4DA75993" w14:textId="77777777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282429A8" w14:textId="06B8BFDF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327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24)</w:t>
            </w:r>
          </w:p>
        </w:tc>
        <w:tc>
          <w:tcPr>
            <w:tcW w:w="180" w:type="dxa"/>
          </w:tcPr>
          <w:p w14:paraId="0E5ECFED" w14:textId="77777777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7" w:type="dxa"/>
            <w:tcBorders>
              <w:top w:val="single" w:sz="8" w:space="0" w:color="auto"/>
              <w:bottom w:val="double" w:sz="4" w:space="0" w:color="auto"/>
            </w:tcBorders>
          </w:tcPr>
          <w:p w14:paraId="665B6BEC" w14:textId="4EA22848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begin"/>
            </w:r>
            <w:r w:rsidRPr="00C327F6">
              <w:rPr>
                <w:rFonts w:asciiTheme="majorBidi" w:hAnsiTheme="majorBidi" w:cstheme="majorBidi"/>
                <w:sz w:val="30"/>
                <w:szCs w:val="30"/>
                <w:lang w:val="en-US"/>
              </w:rPr>
              <w:instrText xml:space="preserve"> =SUM(ABOVE) </w:instrText>
            </w:r>
            <w:r w:rsidRPr="00C327F6"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separate"/>
            </w:r>
            <w:r w:rsidRPr="00C327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47,435</w:t>
            </w:r>
            <w:r w:rsidRPr="00C327F6"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end"/>
            </w:r>
          </w:p>
        </w:tc>
      </w:tr>
      <w:tr w:rsidR="00374622" w:rsidRPr="00C327F6" w14:paraId="7AD83C0B" w14:textId="77777777" w:rsidTr="00BA795E">
        <w:trPr>
          <w:cantSplit/>
          <w:trHeight w:val="20"/>
        </w:trPr>
        <w:tc>
          <w:tcPr>
            <w:tcW w:w="3785" w:type="dxa"/>
          </w:tcPr>
          <w:p w14:paraId="72E0D663" w14:textId="019B7A44" w:rsidR="00374622" w:rsidRPr="00C327F6" w:rsidRDefault="00374622" w:rsidP="00374622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ตราสารอนุพันธ์สุทธิ</w:t>
            </w:r>
          </w:p>
        </w:tc>
        <w:tc>
          <w:tcPr>
            <w:tcW w:w="957" w:type="dxa"/>
            <w:tcBorders>
              <w:top w:val="doub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68D78D2" w14:textId="6F69F16B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C60D6A5" w14:textId="77777777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5A176749" w14:textId="1C704210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998</w:t>
            </w:r>
          </w:p>
        </w:tc>
        <w:tc>
          <w:tcPr>
            <w:tcW w:w="180" w:type="dxa"/>
          </w:tcPr>
          <w:p w14:paraId="4EE2325C" w14:textId="77777777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56B2E144" w14:textId="396A0DD0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778D27C" w14:textId="77777777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7" w:type="dxa"/>
            <w:tcBorders>
              <w:top w:val="double" w:sz="4" w:space="0" w:color="auto"/>
              <w:bottom w:val="double" w:sz="4" w:space="0" w:color="auto"/>
            </w:tcBorders>
          </w:tcPr>
          <w:p w14:paraId="612F9E49" w14:textId="4061D7FE" w:rsidR="00374622" w:rsidRPr="00C327F6" w:rsidRDefault="00374622" w:rsidP="00374622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0A9A5E5B" w14:textId="77777777" w:rsidR="003179F8" w:rsidRPr="00C327F6" w:rsidRDefault="003179F8" w:rsidP="008B13CC">
      <w:pPr>
        <w:tabs>
          <w:tab w:val="clear" w:pos="454"/>
          <w:tab w:val="clear" w:pos="680"/>
          <w:tab w:val="clear" w:pos="907"/>
          <w:tab w:val="clear" w:pos="1644"/>
          <w:tab w:val="left" w:pos="990"/>
          <w:tab w:val="left" w:pos="1080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bookmarkStart w:id="22" w:name="_Hlk60231012"/>
    </w:p>
    <w:p w14:paraId="513C4D35" w14:textId="4B6F5EF3" w:rsidR="00055A7F" w:rsidRPr="00C327F6" w:rsidRDefault="00055A7F" w:rsidP="008B13CC">
      <w:pPr>
        <w:tabs>
          <w:tab w:val="clear" w:pos="454"/>
          <w:tab w:val="clear" w:pos="680"/>
          <w:tab w:val="clear" w:pos="907"/>
          <w:tab w:val="clear" w:pos="1644"/>
          <w:tab w:val="left" w:pos="990"/>
          <w:tab w:val="left" w:pos="1080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327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116ADD32" w14:textId="77777777" w:rsidR="00055A7F" w:rsidRPr="00C327F6" w:rsidRDefault="00055A7F" w:rsidP="008B13CC">
      <w:pPr>
        <w:tabs>
          <w:tab w:val="clear" w:pos="454"/>
          <w:tab w:val="clear" w:pos="680"/>
          <w:tab w:val="clear" w:pos="1644"/>
          <w:tab w:val="left" w:pos="720"/>
          <w:tab w:val="left" w:pos="990"/>
          <w:tab w:val="left" w:pos="1080"/>
        </w:tabs>
        <w:spacing w:line="240" w:lineRule="auto"/>
        <w:ind w:left="45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3908112F" w14:textId="6CC07756" w:rsidR="00055A7F" w:rsidRPr="00C327F6" w:rsidRDefault="00B955E4" w:rsidP="008B13CC">
      <w:pPr>
        <w:tabs>
          <w:tab w:val="clear" w:pos="454"/>
          <w:tab w:val="clear" w:pos="680"/>
          <w:tab w:val="clear" w:pos="907"/>
          <w:tab w:val="clear" w:pos="1644"/>
          <w:tab w:val="left" w:pos="990"/>
          <w:tab w:val="left" w:pos="1080"/>
        </w:tabs>
        <w:spacing w:line="240" w:lineRule="auto"/>
        <w:ind w:left="45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C327F6">
        <w:rPr>
          <w:rFonts w:asciiTheme="majorBidi" w:hAnsiTheme="majorBidi" w:hint="cs"/>
          <w:spacing w:val="-4"/>
          <w:sz w:val="30"/>
          <w:szCs w:val="30"/>
          <w:cs/>
        </w:rPr>
        <w:t>การแข็งค่า</w:t>
      </w:r>
      <w:r w:rsidRPr="00C327F6">
        <w:rPr>
          <w:rFonts w:asciiTheme="majorBidi" w:hAnsiTheme="majorBidi"/>
          <w:spacing w:val="-4"/>
          <w:sz w:val="30"/>
          <w:szCs w:val="30"/>
          <w:cs/>
        </w:rPr>
        <w:t xml:space="preserve"> (</w:t>
      </w:r>
      <w:r w:rsidRPr="00C327F6">
        <w:rPr>
          <w:rFonts w:asciiTheme="majorBidi" w:hAnsiTheme="majorBidi" w:hint="cs"/>
          <w:spacing w:val="-4"/>
          <w:sz w:val="30"/>
          <w:szCs w:val="30"/>
          <w:cs/>
        </w:rPr>
        <w:t>การอ่อนค่า</w:t>
      </w:r>
      <w:r w:rsidRPr="00C327F6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Pr="00C327F6">
        <w:rPr>
          <w:rFonts w:asciiTheme="majorBidi" w:hAnsiTheme="majorBidi" w:hint="cs"/>
          <w:spacing w:val="-4"/>
          <w:sz w:val="30"/>
          <w:szCs w:val="30"/>
          <w:cs/>
        </w:rPr>
        <w:t>ที่เป็นไปได้อย่างสมเหตุสมผลของเงินบาทที่มีต่อสกุลเงินตราต่างประเทศ</w:t>
      </w:r>
      <w:r w:rsidRPr="00C327F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pacing w:val="-4"/>
          <w:sz w:val="30"/>
          <w:szCs w:val="30"/>
          <w:cs/>
        </w:rPr>
        <w:t>ณ</w:t>
      </w:r>
      <w:r w:rsidRPr="00C327F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pacing w:val="-4"/>
          <w:sz w:val="30"/>
          <w:szCs w:val="30"/>
          <w:cs/>
        </w:rPr>
        <w:t>วันที่รายงาน</w:t>
      </w:r>
      <w:r w:rsidRPr="00C327F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pacing w:val="-4"/>
          <w:sz w:val="30"/>
          <w:szCs w:val="30"/>
          <w:cs/>
        </w:rPr>
        <w:t>ส่งผลกระทบต่อการวัดมูลค่าของเครื่องมือทางการเงินในสกุลเงินตราต่างประเทศ</w:t>
      </w:r>
      <w:r w:rsidRPr="00C327F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pacing w:val="-4"/>
          <w:sz w:val="30"/>
          <w:szCs w:val="30"/>
          <w:cs/>
        </w:rPr>
        <w:t>โดยตั้งอยู่บนข้อสมมติที่ว่าตัวแปรอื่นโดยเฉพาะอัตราดอกเบี้ยเป็นอัตราคงที่</w:t>
      </w:r>
    </w:p>
    <w:p w14:paraId="2C99A631" w14:textId="27C8A748" w:rsidR="00B955E4" w:rsidRPr="00C327F6" w:rsidRDefault="00B955E4" w:rsidP="00055A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0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990"/>
        <w:gridCol w:w="990"/>
        <w:gridCol w:w="180"/>
        <w:gridCol w:w="1030"/>
        <w:gridCol w:w="180"/>
        <w:gridCol w:w="1073"/>
        <w:gridCol w:w="180"/>
        <w:gridCol w:w="993"/>
      </w:tblGrid>
      <w:tr w:rsidR="004D5290" w:rsidRPr="00C327F6" w14:paraId="60FAED46" w14:textId="77777777" w:rsidTr="00474081">
        <w:trPr>
          <w:trHeight w:val="218"/>
          <w:tblHeader/>
        </w:trPr>
        <w:tc>
          <w:tcPr>
            <w:tcW w:w="3690" w:type="dxa"/>
          </w:tcPr>
          <w:p w14:paraId="762A3EBD" w14:textId="2ED871B2" w:rsidR="00B955E4" w:rsidRPr="00C327F6" w:rsidRDefault="00B955E4" w:rsidP="0095274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</w:tcPr>
          <w:p w14:paraId="4DB5BE6A" w14:textId="77777777" w:rsidR="00B955E4" w:rsidRPr="00C327F6" w:rsidRDefault="00B955E4" w:rsidP="00952745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  <w:hideMark/>
          </w:tcPr>
          <w:p w14:paraId="5056B5C2" w14:textId="4A08B949" w:rsidR="00B955E4" w:rsidRPr="00C327F6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987B7BB" w14:textId="77777777" w:rsidR="00B955E4" w:rsidRPr="00C327F6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46" w:type="dxa"/>
            <w:gridSpan w:val="3"/>
            <w:hideMark/>
          </w:tcPr>
          <w:p w14:paraId="56A05C1F" w14:textId="2174C05C" w:rsidR="00B955E4" w:rsidRPr="00C327F6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327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D5290" w:rsidRPr="00C327F6" w14:paraId="6EF87BAD" w14:textId="77777777" w:rsidTr="00474081">
        <w:trPr>
          <w:tblHeader/>
        </w:trPr>
        <w:tc>
          <w:tcPr>
            <w:tcW w:w="3690" w:type="dxa"/>
          </w:tcPr>
          <w:p w14:paraId="156D725F" w14:textId="77777777" w:rsidR="00B955E4" w:rsidRPr="00C327F6" w:rsidRDefault="00B955E4" w:rsidP="0095274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990" w:type="dxa"/>
            <w:hideMark/>
          </w:tcPr>
          <w:p w14:paraId="22C9551F" w14:textId="777C19C9" w:rsidR="007851DF" w:rsidRPr="00C327F6" w:rsidRDefault="00B955E4" w:rsidP="00980ECF">
            <w:pPr>
              <w:pStyle w:val="acctmergecolhdg"/>
              <w:spacing w:line="240" w:lineRule="auto"/>
              <w:ind w:left="-83" w:right="-84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20D338FE" w14:textId="77777777" w:rsidR="00B955E4" w:rsidRPr="00C327F6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623E1AA0" w14:textId="77777777" w:rsidR="00B955E4" w:rsidRPr="00C327F6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hideMark/>
          </w:tcPr>
          <w:p w14:paraId="0390485E" w14:textId="77777777" w:rsidR="00B955E4" w:rsidRPr="00C327F6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5134E243" w14:textId="77777777" w:rsidR="00B955E4" w:rsidRPr="00C327F6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hideMark/>
          </w:tcPr>
          <w:p w14:paraId="74D9134E" w14:textId="77777777" w:rsidR="00B955E4" w:rsidRPr="00C327F6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6C697EA" w14:textId="77777777" w:rsidR="00B955E4" w:rsidRPr="00C327F6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hideMark/>
          </w:tcPr>
          <w:p w14:paraId="4BBEBA28" w14:textId="77777777" w:rsidR="00B955E4" w:rsidRPr="00C327F6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4D5290" w:rsidRPr="00C327F6" w14:paraId="78B81F62" w14:textId="77777777" w:rsidTr="00474081">
        <w:trPr>
          <w:tblHeader/>
        </w:trPr>
        <w:tc>
          <w:tcPr>
            <w:tcW w:w="3690" w:type="dxa"/>
          </w:tcPr>
          <w:p w14:paraId="4DAD924F" w14:textId="77777777" w:rsidR="00B955E4" w:rsidRPr="00C327F6" w:rsidRDefault="00B955E4" w:rsidP="0095274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D2C149" w14:textId="58A9C2D2" w:rsidR="00B955E4" w:rsidRPr="00C327F6" w:rsidRDefault="00BF4772" w:rsidP="009527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  <w:r w:rsidRPr="00C327F6" w:rsidDel="007851D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4626" w:type="dxa"/>
            <w:gridSpan w:val="7"/>
            <w:hideMark/>
          </w:tcPr>
          <w:p w14:paraId="2E4DC62B" w14:textId="77777777" w:rsidR="00B955E4" w:rsidRPr="00C327F6" w:rsidRDefault="00B955E4" w:rsidP="0095274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D5290" w:rsidRPr="00C327F6" w14:paraId="1DBAABB2" w14:textId="77777777" w:rsidTr="00474081">
        <w:tc>
          <w:tcPr>
            <w:tcW w:w="3690" w:type="dxa"/>
          </w:tcPr>
          <w:p w14:paraId="4A98E28B" w14:textId="675EBEA6" w:rsidR="00B955E4" w:rsidRPr="00C327F6" w:rsidRDefault="00BD2F2E" w:rsidP="00952745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990" w:type="dxa"/>
          </w:tcPr>
          <w:p w14:paraId="6637D6B8" w14:textId="2CA4B9ED" w:rsidR="00B955E4" w:rsidRPr="00C327F6" w:rsidRDefault="00B955E4" w:rsidP="00BB0EA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7354416" w14:textId="77777777" w:rsidR="00B955E4" w:rsidRPr="00C327F6" w:rsidRDefault="00B955E4" w:rsidP="009527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181C168" w14:textId="77777777" w:rsidR="00B955E4" w:rsidRPr="00C327F6" w:rsidRDefault="00B955E4" w:rsidP="009527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09E57C37" w14:textId="77777777" w:rsidR="00B955E4" w:rsidRPr="00C327F6" w:rsidRDefault="00B955E4" w:rsidP="009527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3DAFDC2" w14:textId="77777777" w:rsidR="00B955E4" w:rsidRPr="00C327F6" w:rsidRDefault="00B955E4" w:rsidP="009527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4345C2A9" w14:textId="77777777" w:rsidR="00B955E4" w:rsidRPr="00C327F6" w:rsidRDefault="00B955E4" w:rsidP="009527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649964C" w14:textId="77777777" w:rsidR="00B955E4" w:rsidRPr="00C327F6" w:rsidRDefault="00B955E4" w:rsidP="009527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017D7B3" w14:textId="77777777" w:rsidR="00B955E4" w:rsidRPr="00C327F6" w:rsidRDefault="00B955E4" w:rsidP="009527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27A894C9" w14:textId="77777777" w:rsidTr="00474081">
        <w:tc>
          <w:tcPr>
            <w:tcW w:w="3690" w:type="dxa"/>
            <w:hideMark/>
          </w:tcPr>
          <w:p w14:paraId="1D5991F3" w14:textId="77777777" w:rsidR="00E25601" w:rsidRPr="00C327F6" w:rsidRDefault="00E25601" w:rsidP="00E2560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1040D94B" w14:textId="77372739" w:rsidR="00E25601" w:rsidRPr="00C327F6" w:rsidRDefault="00862E5E" w:rsidP="00862E5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90" w:type="dxa"/>
          </w:tcPr>
          <w:p w14:paraId="22DCC6B3" w14:textId="23875BDD" w:rsidR="00E25601" w:rsidRPr="00C327F6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BF7A34" w14:textId="77777777" w:rsidR="00E25601" w:rsidRPr="00C327F6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6EBFC0B4" w14:textId="1EA4636F" w:rsidR="00E25601" w:rsidRPr="00C327F6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50B2D9" w14:textId="77777777" w:rsidR="00E25601" w:rsidRPr="00C327F6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2BEA199B" w14:textId="1C084162" w:rsidR="00E25601" w:rsidRPr="00C327F6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EE522EE" w14:textId="77777777" w:rsidR="00E25601" w:rsidRPr="00C327F6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4779D336" w14:textId="27B9C005" w:rsidR="00E25601" w:rsidRPr="00C327F6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468EE8CB" w14:textId="77777777" w:rsidTr="00474081">
        <w:tc>
          <w:tcPr>
            <w:tcW w:w="3690" w:type="dxa"/>
          </w:tcPr>
          <w:p w14:paraId="51FF9836" w14:textId="1B1DCDE2" w:rsidR="00A060B6" w:rsidRPr="00C327F6" w:rsidRDefault="00E25601" w:rsidP="00A060B6">
            <w:pPr>
              <w:pStyle w:val="ListParagraph"/>
              <w:numPr>
                <w:ilvl w:val="0"/>
                <w:numId w:val="9"/>
              </w:numPr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</w:t>
            </w:r>
            <w:r w:rsidR="00A060B6" w:rsidRPr="00C327F6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990" w:type="dxa"/>
          </w:tcPr>
          <w:p w14:paraId="557F20EA" w14:textId="77777777" w:rsidR="00E25601" w:rsidRPr="00C327F6" w:rsidRDefault="00E25601" w:rsidP="00E2560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091E8DEC" w14:textId="3D6E6400" w:rsidR="00E25601" w:rsidRPr="00C327F6" w:rsidRDefault="00374622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(1,090)</w:t>
            </w:r>
          </w:p>
        </w:tc>
        <w:tc>
          <w:tcPr>
            <w:tcW w:w="180" w:type="dxa"/>
          </w:tcPr>
          <w:p w14:paraId="74375333" w14:textId="77777777" w:rsidR="00E25601" w:rsidRPr="00C327F6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097FBBC6" w14:textId="1678B237" w:rsidR="00E25601" w:rsidRPr="00C327F6" w:rsidRDefault="00374622" w:rsidP="00EE7CF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1,090</w:t>
            </w:r>
          </w:p>
        </w:tc>
        <w:tc>
          <w:tcPr>
            <w:tcW w:w="180" w:type="dxa"/>
          </w:tcPr>
          <w:p w14:paraId="0453524E" w14:textId="77777777" w:rsidR="00E25601" w:rsidRPr="00C327F6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B8936BB" w14:textId="06A1A712" w:rsidR="00E25601" w:rsidRPr="00C327F6" w:rsidRDefault="00A060B6" w:rsidP="0083705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6,350</w:t>
            </w:r>
          </w:p>
        </w:tc>
        <w:tc>
          <w:tcPr>
            <w:tcW w:w="180" w:type="dxa"/>
          </w:tcPr>
          <w:p w14:paraId="2A0566D9" w14:textId="77777777" w:rsidR="00E25601" w:rsidRPr="00C327F6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2C474E2D" w14:textId="556F620B" w:rsidR="00E25601" w:rsidRPr="00C327F6" w:rsidRDefault="00A060B6" w:rsidP="00AA0F5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(6,350)</w:t>
            </w:r>
          </w:p>
        </w:tc>
      </w:tr>
      <w:tr w:rsidR="004D5290" w:rsidRPr="00C327F6" w14:paraId="3245E3C1" w14:textId="77777777" w:rsidTr="00474081">
        <w:tc>
          <w:tcPr>
            <w:tcW w:w="3690" w:type="dxa"/>
          </w:tcPr>
          <w:p w14:paraId="3199AA45" w14:textId="0D660707" w:rsidR="00374622" w:rsidRPr="00C327F6" w:rsidRDefault="00374622" w:rsidP="00374622">
            <w:pPr>
              <w:pStyle w:val="ListParagraph"/>
              <w:numPr>
                <w:ilvl w:val="0"/>
                <w:numId w:val="9"/>
              </w:numPr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hint="cs"/>
                <w:sz w:val="28"/>
                <w:szCs w:val="28"/>
                <w:cs/>
              </w:rPr>
              <w:t>ส่วนของผู้ถือหุ้นอื่น</w:t>
            </w:r>
            <w:r w:rsidRPr="00C327F6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C327F6">
              <w:rPr>
                <w:rFonts w:asciiTheme="majorBidi" w:hAnsiTheme="majorBidi" w:hint="cs"/>
                <w:sz w:val="28"/>
                <w:szCs w:val="28"/>
                <w:cs/>
              </w:rPr>
              <w:t>ผลกำไร</w:t>
            </w:r>
            <w:r w:rsidRPr="00C327F6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C327F6"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Pr="00C327F6">
              <w:rPr>
                <w:rFonts w:asciiTheme="majorBidi" w:hAnsiTheme="majorBidi"/>
                <w:sz w:val="28"/>
                <w:szCs w:val="28"/>
                <w:cs/>
              </w:rPr>
              <w:t xml:space="preserve">) </w:t>
            </w:r>
            <w:r w:rsidRPr="00C327F6">
              <w:rPr>
                <w:rFonts w:asciiTheme="majorBidi" w:hAnsiTheme="majorBidi" w:hint="cs"/>
                <w:sz w:val="28"/>
                <w:szCs w:val="28"/>
                <w:cs/>
              </w:rPr>
              <w:t>จากเครื่องมือป้องกันความเสี่ยงกระแสเงินสด</w:t>
            </w:r>
          </w:p>
        </w:tc>
        <w:tc>
          <w:tcPr>
            <w:tcW w:w="990" w:type="dxa"/>
          </w:tcPr>
          <w:p w14:paraId="6F25F90C" w14:textId="77777777" w:rsidR="00374622" w:rsidRPr="00C327F6" w:rsidRDefault="00374622" w:rsidP="003746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6AAC8C8B" w14:textId="77777777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D0355A" w14:textId="1527100C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(5,612)</w:t>
            </w:r>
          </w:p>
        </w:tc>
        <w:tc>
          <w:tcPr>
            <w:tcW w:w="180" w:type="dxa"/>
          </w:tcPr>
          <w:p w14:paraId="349B7811" w14:textId="77777777" w:rsidR="00374622" w:rsidRPr="00C327F6" w:rsidRDefault="00374622" w:rsidP="0037462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97E8E22" w14:textId="77777777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59EAC2" w14:textId="071FB2E7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5,612</w:t>
            </w:r>
          </w:p>
        </w:tc>
        <w:tc>
          <w:tcPr>
            <w:tcW w:w="180" w:type="dxa"/>
          </w:tcPr>
          <w:p w14:paraId="538FF25C" w14:textId="77777777" w:rsidR="00374622" w:rsidRPr="00C327F6" w:rsidRDefault="00374622" w:rsidP="0037462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2131B95" w14:textId="77777777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51A41D" w14:textId="671A9AB3" w:rsidR="00374622" w:rsidRPr="00C327F6" w:rsidRDefault="00374622" w:rsidP="00332A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(5,612)</w:t>
            </w:r>
          </w:p>
        </w:tc>
        <w:tc>
          <w:tcPr>
            <w:tcW w:w="180" w:type="dxa"/>
          </w:tcPr>
          <w:p w14:paraId="5B11CD91" w14:textId="77777777" w:rsidR="00374622" w:rsidRPr="00C327F6" w:rsidRDefault="00374622" w:rsidP="0037462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1F349B53" w14:textId="77777777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081621" w14:textId="4A27CDBE" w:rsidR="00374622" w:rsidRPr="00C327F6" w:rsidRDefault="00374622" w:rsidP="00332A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5,612</w:t>
            </w:r>
          </w:p>
        </w:tc>
      </w:tr>
      <w:tr w:rsidR="004D5290" w:rsidRPr="00C327F6" w14:paraId="4CCE914C" w14:textId="77777777" w:rsidTr="00474081">
        <w:tc>
          <w:tcPr>
            <w:tcW w:w="3690" w:type="dxa"/>
          </w:tcPr>
          <w:p w14:paraId="3A719003" w14:textId="185E9374" w:rsidR="00374622" w:rsidRPr="00C327F6" w:rsidRDefault="00374622" w:rsidP="00374622">
            <w:pPr>
              <w:ind w:right="-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1AEA912" w14:textId="77777777" w:rsidR="00374622" w:rsidRPr="00C327F6" w:rsidRDefault="00374622" w:rsidP="003746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1498D32F" w14:textId="5B4D2296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45EA7C07" w14:textId="77777777" w:rsidR="00374622" w:rsidRPr="00C327F6" w:rsidRDefault="00374622" w:rsidP="0037462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30" w:type="dxa"/>
          </w:tcPr>
          <w:p w14:paraId="4FA4FD19" w14:textId="01DECC38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078E78C9" w14:textId="77777777" w:rsidR="00374622" w:rsidRPr="00C327F6" w:rsidRDefault="00374622" w:rsidP="0037462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3" w:type="dxa"/>
          </w:tcPr>
          <w:p w14:paraId="7FBC5C2E" w14:textId="2CB6F4EC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78295482" w14:textId="77777777" w:rsidR="00374622" w:rsidRPr="00C327F6" w:rsidRDefault="00374622" w:rsidP="0037462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649BEC8C" w14:textId="2DE7B27B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4D5290" w:rsidRPr="00C327F6" w14:paraId="4D0B9A11" w14:textId="77777777" w:rsidTr="00474081">
        <w:tc>
          <w:tcPr>
            <w:tcW w:w="3690" w:type="dxa"/>
          </w:tcPr>
          <w:p w14:paraId="7CD51529" w14:textId="7F4B7C77" w:rsidR="00374622" w:rsidRPr="00C327F6" w:rsidRDefault="00374622" w:rsidP="00374622">
            <w:pPr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1599BF22" w14:textId="0DF2CB55" w:rsidR="00374622" w:rsidRPr="00C327F6" w:rsidRDefault="00374622" w:rsidP="003746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990" w:type="dxa"/>
          </w:tcPr>
          <w:p w14:paraId="46462AEE" w14:textId="77777777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0CE9D36A" w14:textId="77777777" w:rsidR="00374622" w:rsidRPr="00C327F6" w:rsidRDefault="00374622" w:rsidP="0037462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0" w:type="dxa"/>
          </w:tcPr>
          <w:p w14:paraId="01605304" w14:textId="77777777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75D7B32" w14:textId="77777777" w:rsidR="00374622" w:rsidRPr="00C327F6" w:rsidRDefault="00374622" w:rsidP="0037462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3" w:type="dxa"/>
          </w:tcPr>
          <w:p w14:paraId="084C1698" w14:textId="77777777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A0B7399" w14:textId="77777777" w:rsidR="00374622" w:rsidRPr="00C327F6" w:rsidRDefault="00374622" w:rsidP="0037462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3" w:type="dxa"/>
          </w:tcPr>
          <w:p w14:paraId="545E9F21" w14:textId="77777777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CF7808" w:rsidRPr="00C327F6" w14:paraId="5124D886" w14:textId="77777777" w:rsidTr="00474081">
        <w:tc>
          <w:tcPr>
            <w:tcW w:w="3690" w:type="dxa"/>
            <w:hideMark/>
          </w:tcPr>
          <w:p w14:paraId="0960B884" w14:textId="07EC8DC6" w:rsidR="00CF7808" w:rsidRPr="00C327F6" w:rsidRDefault="00CF7808" w:rsidP="00332A1D">
            <w:pPr>
              <w:pStyle w:val="ListParagraph"/>
              <w:numPr>
                <w:ilvl w:val="0"/>
                <w:numId w:val="9"/>
              </w:numPr>
              <w:ind w:left="190" w:hanging="1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/>
                <w:sz w:val="28"/>
                <w:szCs w:val="28"/>
                <w:cs/>
              </w:rPr>
              <w:t>กำไร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990" w:type="dxa"/>
          </w:tcPr>
          <w:p w14:paraId="5E935D18" w14:textId="1196EEF5" w:rsidR="00CF7808" w:rsidRPr="00C327F6" w:rsidRDefault="00CF7808" w:rsidP="00CF780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66743F3" w14:textId="03AECE3E" w:rsidR="00CF7808" w:rsidRPr="00C327F6" w:rsidRDefault="00CF7808" w:rsidP="00332A1D">
            <w:pPr>
              <w:pStyle w:val="acctfourfigures"/>
              <w:tabs>
                <w:tab w:val="clear" w:pos="765"/>
              </w:tabs>
              <w:spacing w:line="240" w:lineRule="auto"/>
              <w:ind w:right="-6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52A6A023" w14:textId="77777777" w:rsidR="00CF7808" w:rsidRPr="00C327F6" w:rsidRDefault="00CF7808" w:rsidP="00CF780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5D5A36E7" w14:textId="5A27F4C4" w:rsidR="00CF7808" w:rsidRPr="00C327F6" w:rsidRDefault="00CF7808" w:rsidP="00332A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80" w:type="dxa"/>
          </w:tcPr>
          <w:p w14:paraId="68F9341A" w14:textId="77777777" w:rsidR="00CF7808" w:rsidRPr="00C327F6" w:rsidRDefault="00CF7808" w:rsidP="00CF780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3B50B0C6" w14:textId="7B75341B" w:rsidR="00CF7808" w:rsidRPr="00C327F6" w:rsidRDefault="00CF7808" w:rsidP="00CF780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219A61EA" w14:textId="77777777" w:rsidR="00CF7808" w:rsidRPr="00C327F6" w:rsidRDefault="00CF7808" w:rsidP="00CF780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AAB1A83" w14:textId="65A5E2F7" w:rsidR="00CF7808" w:rsidRPr="00C327F6" w:rsidRDefault="00CF7808" w:rsidP="00332A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4D5290" w:rsidRPr="00C327F6" w14:paraId="78961796" w14:textId="77777777" w:rsidTr="00474081">
        <w:tc>
          <w:tcPr>
            <w:tcW w:w="3690" w:type="dxa"/>
          </w:tcPr>
          <w:p w14:paraId="17500120" w14:textId="70B54C2A" w:rsidR="00374622" w:rsidRPr="00C327F6" w:rsidRDefault="00374622" w:rsidP="00374622">
            <w:pPr>
              <w:pStyle w:val="ListParagraph"/>
              <w:ind w:left="19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7347F2BA" w14:textId="77777777" w:rsidR="00374622" w:rsidRPr="00C327F6" w:rsidRDefault="00374622" w:rsidP="003746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2A37BC10" w14:textId="09433831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37367A45" w14:textId="77777777" w:rsidR="00374622" w:rsidRPr="00C327F6" w:rsidRDefault="00374622" w:rsidP="0037462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0" w:type="dxa"/>
          </w:tcPr>
          <w:p w14:paraId="3FFD7558" w14:textId="176498B6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98B875C" w14:textId="77777777" w:rsidR="00374622" w:rsidRPr="00C327F6" w:rsidRDefault="00374622" w:rsidP="0037462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3" w:type="dxa"/>
          </w:tcPr>
          <w:p w14:paraId="78D4BED1" w14:textId="0A23B85E" w:rsidR="00374622" w:rsidRPr="00C327F6" w:rsidRDefault="00374622" w:rsidP="00374622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4A9556F" w14:textId="77777777" w:rsidR="00374622" w:rsidRPr="00C327F6" w:rsidRDefault="00374622" w:rsidP="0037462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3" w:type="dxa"/>
          </w:tcPr>
          <w:p w14:paraId="3F3F4064" w14:textId="351F3AE8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D5290" w:rsidRPr="00C327F6" w14:paraId="0454E7DA" w14:textId="77777777" w:rsidTr="00474081">
        <w:tc>
          <w:tcPr>
            <w:tcW w:w="3690" w:type="dxa"/>
          </w:tcPr>
          <w:p w14:paraId="6DAE7ECA" w14:textId="571FBDE1" w:rsidR="00374622" w:rsidRPr="00C327F6" w:rsidRDefault="00374622" w:rsidP="00374622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2567</w:t>
            </w:r>
          </w:p>
        </w:tc>
        <w:tc>
          <w:tcPr>
            <w:tcW w:w="990" w:type="dxa"/>
          </w:tcPr>
          <w:p w14:paraId="5A430F1B" w14:textId="77777777" w:rsidR="00374622" w:rsidRPr="00C327F6" w:rsidRDefault="00374622" w:rsidP="003746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59A7653C" w14:textId="77777777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5E39441" w14:textId="77777777" w:rsidR="00374622" w:rsidRPr="00C327F6" w:rsidRDefault="00374622" w:rsidP="0037462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06BB32D8" w14:textId="77777777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69A48E8" w14:textId="77777777" w:rsidR="00374622" w:rsidRPr="00C327F6" w:rsidRDefault="00374622" w:rsidP="0037462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7EBCE36" w14:textId="77777777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C52D6F8" w14:textId="77777777" w:rsidR="00374622" w:rsidRPr="00C327F6" w:rsidRDefault="00374622" w:rsidP="0037462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010DAA8F" w14:textId="77777777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2D856EA0" w14:textId="77777777" w:rsidTr="00474081">
        <w:tc>
          <w:tcPr>
            <w:tcW w:w="3690" w:type="dxa"/>
            <w:hideMark/>
          </w:tcPr>
          <w:p w14:paraId="484F36A4" w14:textId="66588316" w:rsidR="00374622" w:rsidRPr="00C327F6" w:rsidRDefault="00374622" w:rsidP="00374622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21F00981" w14:textId="20AC600F" w:rsidR="00374622" w:rsidRPr="00C327F6" w:rsidRDefault="00374622" w:rsidP="0037462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90" w:type="dxa"/>
          </w:tcPr>
          <w:p w14:paraId="10A95EE0" w14:textId="77777777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A97604" w14:textId="77777777" w:rsidR="00374622" w:rsidRPr="00C327F6" w:rsidRDefault="00374622" w:rsidP="0037462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1C214B9A" w14:textId="77777777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5E05BF" w14:textId="77777777" w:rsidR="00374622" w:rsidRPr="00C327F6" w:rsidRDefault="00374622" w:rsidP="0037462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660F5011" w14:textId="77777777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7F9AA7" w14:textId="77777777" w:rsidR="00374622" w:rsidRPr="00C327F6" w:rsidRDefault="00374622" w:rsidP="0037462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E5CE9E2" w14:textId="77777777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0AA58777" w14:textId="77777777" w:rsidTr="00474081">
        <w:tc>
          <w:tcPr>
            <w:tcW w:w="3690" w:type="dxa"/>
          </w:tcPr>
          <w:p w14:paraId="72F1BCB3" w14:textId="46FA6656" w:rsidR="00374622" w:rsidRPr="00C327F6" w:rsidRDefault="00374622" w:rsidP="00374622">
            <w:pPr>
              <w:pStyle w:val="ListParagraph"/>
              <w:numPr>
                <w:ilvl w:val="0"/>
                <w:numId w:val="9"/>
              </w:numPr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990" w:type="dxa"/>
          </w:tcPr>
          <w:p w14:paraId="3EE1114B" w14:textId="3FA2ED62" w:rsidR="00374622" w:rsidRPr="00C327F6" w:rsidRDefault="00374622" w:rsidP="003746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61443C" w14:textId="2E4CFF50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(2,254)</w:t>
            </w:r>
          </w:p>
        </w:tc>
        <w:tc>
          <w:tcPr>
            <w:tcW w:w="180" w:type="dxa"/>
          </w:tcPr>
          <w:p w14:paraId="3D839168" w14:textId="77777777" w:rsidR="00374622" w:rsidRPr="00C327F6" w:rsidRDefault="00374622" w:rsidP="0037462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B6E13ED" w14:textId="5AEB781A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2,254</w:t>
            </w:r>
          </w:p>
        </w:tc>
        <w:tc>
          <w:tcPr>
            <w:tcW w:w="180" w:type="dxa"/>
          </w:tcPr>
          <w:p w14:paraId="48FF606F" w14:textId="77777777" w:rsidR="00374622" w:rsidRPr="00C327F6" w:rsidRDefault="00374622" w:rsidP="0037462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8236D8D" w14:textId="0B6595BF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2,401</w:t>
            </w:r>
          </w:p>
        </w:tc>
        <w:tc>
          <w:tcPr>
            <w:tcW w:w="180" w:type="dxa"/>
          </w:tcPr>
          <w:p w14:paraId="522E6AED" w14:textId="77777777" w:rsidR="00374622" w:rsidRPr="00C327F6" w:rsidRDefault="00374622" w:rsidP="0037462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9C8E27C" w14:textId="383995CB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(2,401)</w:t>
            </w:r>
          </w:p>
        </w:tc>
      </w:tr>
      <w:tr w:rsidR="004D5290" w:rsidRPr="00C327F6" w14:paraId="73E4C58F" w14:textId="77777777" w:rsidTr="00474081">
        <w:tc>
          <w:tcPr>
            <w:tcW w:w="3690" w:type="dxa"/>
          </w:tcPr>
          <w:p w14:paraId="789F98E1" w14:textId="77777777" w:rsidR="00374622" w:rsidRPr="00C327F6" w:rsidRDefault="00374622" w:rsidP="00374622">
            <w:pPr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1DB8E082" w14:textId="77777777" w:rsidR="00374622" w:rsidRPr="00C327F6" w:rsidRDefault="00374622" w:rsidP="003746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14:paraId="58899CF0" w14:textId="77777777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3256887E" w14:textId="77777777" w:rsidR="00374622" w:rsidRPr="00C327F6" w:rsidRDefault="00374622" w:rsidP="0037462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0" w:type="dxa"/>
          </w:tcPr>
          <w:p w14:paraId="3CBF136E" w14:textId="77777777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09592BA5" w14:textId="77777777" w:rsidR="00374622" w:rsidRPr="00C327F6" w:rsidRDefault="00374622" w:rsidP="0037462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3" w:type="dxa"/>
          </w:tcPr>
          <w:p w14:paraId="3CEC13C3" w14:textId="77777777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47BEE9DE" w14:textId="77777777" w:rsidR="00374622" w:rsidRPr="00C327F6" w:rsidRDefault="00374622" w:rsidP="0037462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3" w:type="dxa"/>
          </w:tcPr>
          <w:p w14:paraId="021ED52D" w14:textId="77777777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D5290" w:rsidRPr="00C327F6" w14:paraId="3240E6BD" w14:textId="77777777" w:rsidTr="00474081">
        <w:tc>
          <w:tcPr>
            <w:tcW w:w="3690" w:type="dxa"/>
            <w:hideMark/>
          </w:tcPr>
          <w:p w14:paraId="2A7BF138" w14:textId="7EA1FF81" w:rsidR="00374622" w:rsidRPr="00C327F6" w:rsidRDefault="00374622" w:rsidP="00374622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6FE1BBE5" w14:textId="62388B91" w:rsidR="00374622" w:rsidRPr="00C327F6" w:rsidRDefault="00374622" w:rsidP="0037462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90" w:type="dxa"/>
          </w:tcPr>
          <w:p w14:paraId="41F23621" w14:textId="77777777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413663C" w14:textId="77777777" w:rsidR="00374622" w:rsidRPr="00C327F6" w:rsidRDefault="00374622" w:rsidP="0037462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745C1E4" w14:textId="77777777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A2C4D93" w14:textId="77777777" w:rsidR="00374622" w:rsidRPr="00C327F6" w:rsidRDefault="00374622" w:rsidP="0037462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20A8E316" w14:textId="77777777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1C7EF0" w14:textId="77777777" w:rsidR="00374622" w:rsidRPr="00C327F6" w:rsidRDefault="00374622" w:rsidP="0037462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023E7CA8" w14:textId="77777777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4622" w:rsidRPr="00C327F6" w14:paraId="2CF92D8B" w14:textId="77777777" w:rsidTr="00474081">
        <w:tc>
          <w:tcPr>
            <w:tcW w:w="3690" w:type="dxa"/>
          </w:tcPr>
          <w:p w14:paraId="7EE0B2DB" w14:textId="0B984210" w:rsidR="00374622" w:rsidRPr="00C327F6" w:rsidRDefault="00374622" w:rsidP="00374622">
            <w:pPr>
              <w:pStyle w:val="ListParagraph"/>
              <w:numPr>
                <w:ilvl w:val="0"/>
                <w:numId w:val="9"/>
              </w:numPr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990" w:type="dxa"/>
          </w:tcPr>
          <w:p w14:paraId="0D3A765F" w14:textId="1B0F93B9" w:rsidR="00374622" w:rsidRPr="00C327F6" w:rsidRDefault="00374622" w:rsidP="003746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DBC2E7" w14:textId="5879FA9F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(80)</w:t>
            </w:r>
          </w:p>
        </w:tc>
        <w:tc>
          <w:tcPr>
            <w:tcW w:w="180" w:type="dxa"/>
          </w:tcPr>
          <w:p w14:paraId="07D0C7BA" w14:textId="77777777" w:rsidR="00374622" w:rsidRPr="00C327F6" w:rsidRDefault="00374622" w:rsidP="0037462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6F8AD9B3" w14:textId="5A9078A2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80" w:type="dxa"/>
          </w:tcPr>
          <w:p w14:paraId="3CCE8B88" w14:textId="77777777" w:rsidR="00374622" w:rsidRPr="00C327F6" w:rsidRDefault="00374622" w:rsidP="0037462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5ACBC2A3" w14:textId="798DF5D7" w:rsidR="00374622" w:rsidRPr="00C327F6" w:rsidRDefault="00374622" w:rsidP="00374622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(4,743)</w:t>
            </w:r>
          </w:p>
        </w:tc>
        <w:tc>
          <w:tcPr>
            <w:tcW w:w="180" w:type="dxa"/>
          </w:tcPr>
          <w:p w14:paraId="55F6C613" w14:textId="77777777" w:rsidR="00374622" w:rsidRPr="00C327F6" w:rsidRDefault="00374622" w:rsidP="0037462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77199F17" w14:textId="38914FDE" w:rsidR="00374622" w:rsidRPr="00C327F6" w:rsidRDefault="00374622" w:rsidP="0037462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4,743</w:t>
            </w:r>
          </w:p>
        </w:tc>
      </w:tr>
    </w:tbl>
    <w:p w14:paraId="02AC4CAC" w14:textId="77777777" w:rsidR="009329CF" w:rsidRPr="00C327F6" w:rsidRDefault="009329CF" w:rsidP="009329CF">
      <w:pPr>
        <w:rPr>
          <w:rFonts w:asciiTheme="majorBidi" w:hAnsiTheme="majorBidi" w:cstheme="majorBidi"/>
          <w:sz w:val="16"/>
          <w:szCs w:val="16"/>
        </w:rPr>
      </w:pPr>
    </w:p>
    <w:bookmarkEnd w:id="22"/>
    <w:p w14:paraId="6051BF57" w14:textId="0EFA587E" w:rsidR="003C08BD" w:rsidRPr="00C327F6" w:rsidRDefault="00055A7F" w:rsidP="008B13CC">
      <w:pPr>
        <w:tabs>
          <w:tab w:val="clear" w:pos="454"/>
          <w:tab w:val="clear" w:pos="907"/>
          <w:tab w:val="left" w:pos="1080"/>
        </w:tabs>
        <w:spacing w:line="240" w:lineRule="auto"/>
        <w:ind w:left="1350"/>
        <w:jc w:val="thaiDistribute"/>
        <w:rPr>
          <w:rFonts w:asciiTheme="majorBidi" w:hAnsi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 xml:space="preserve">นอกจากการทำสัญญาซื้อและขายเงินตราต่างประเทศล่วงหน้าแล้ว กลุ่มบริษัทได้ใช้เครื่องมือทางการเงินเพื่อป้องกันความเสี่ยงจากความผันผวนของอัตราแลกเปลี่ยนและอัตราดอกเบี้ย ได้แก่ การทำสัญญาแลกเปลี่ยนสกุลเงินและอัตราดอกเบี้ย โดย ณ วันที่ </w:t>
      </w:r>
      <w:r w:rsidRPr="00C327F6">
        <w:rPr>
          <w:rFonts w:asciiTheme="majorBidi" w:hAnsiTheme="majorBidi" w:cstheme="majorBidi"/>
          <w:sz w:val="30"/>
          <w:szCs w:val="30"/>
        </w:rPr>
        <w:t>31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D2F2E" w:rsidRPr="00C327F6">
        <w:rPr>
          <w:rFonts w:asciiTheme="majorBidi" w:hAnsiTheme="majorBidi" w:cstheme="majorBidi"/>
          <w:sz w:val="30"/>
          <w:szCs w:val="30"/>
        </w:rPr>
        <w:t>2568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กลุ่มบริษัทมีสัญญาแลกเปลี่ยน</w:t>
      </w:r>
      <w:r w:rsidR="00D27F5A"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>สกุลเงินและอัตราดอกเบี้ยจำนว</w:t>
      </w:r>
      <w:r w:rsidR="00D246B4" w:rsidRPr="00C327F6">
        <w:rPr>
          <w:rFonts w:asciiTheme="majorBidi" w:hAnsiTheme="majorBidi" w:cstheme="majorBidi"/>
          <w:sz w:val="30"/>
          <w:szCs w:val="30"/>
          <w:cs/>
        </w:rPr>
        <w:t>น</w:t>
      </w:r>
      <w:r w:rsidR="00BB0EA6" w:rsidRPr="00C327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060B6" w:rsidRPr="00C327F6">
        <w:rPr>
          <w:rFonts w:asciiTheme="majorBidi" w:hAnsiTheme="majorBidi" w:cstheme="majorBidi"/>
          <w:sz w:val="30"/>
          <w:szCs w:val="30"/>
        </w:rPr>
        <w:t>56,665</w:t>
      </w:r>
      <w:r w:rsidR="007A188E"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C327F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D2F2E" w:rsidRPr="00C327F6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C327F6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BD4E2D" w:rsidRPr="00C327F6">
        <w:rPr>
          <w:rFonts w:asciiTheme="majorBidi" w:hAnsiTheme="majorBidi"/>
          <w:i/>
          <w:iCs/>
          <w:sz w:val="30"/>
          <w:szCs w:val="30"/>
        </w:rPr>
        <w:t>13,847</w:t>
      </w:r>
      <w:r w:rsidRPr="00C327F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="00BD74DA"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="00A30D7A" w:rsidRPr="00C327F6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BB5002" w:rsidRPr="00C327F6">
        <w:rPr>
          <w:rFonts w:asciiTheme="majorBidi" w:hAnsiTheme="majorBidi" w:hint="cs"/>
          <w:sz w:val="30"/>
          <w:szCs w:val="30"/>
          <w:cs/>
        </w:rPr>
        <w:t>สัญญาบางส่วนเป็นสัญญาป้องกันความเสี่ยงจากความผันผวนของอัตราแลกเปลี่ยนและอัตราดอกเบี้ยประเภทที่เชื่อมโยงกับการดำเนินงานด้านความยั่งยืน</w:t>
      </w:r>
    </w:p>
    <w:p w14:paraId="36749093" w14:textId="77777777" w:rsidR="009733C2" w:rsidRPr="00C327F6" w:rsidRDefault="009733C2" w:rsidP="008B13CC">
      <w:pPr>
        <w:tabs>
          <w:tab w:val="clear" w:pos="454"/>
          <w:tab w:val="clear" w:pos="907"/>
          <w:tab w:val="left" w:pos="1080"/>
        </w:tabs>
        <w:spacing w:line="240" w:lineRule="auto"/>
        <w:ind w:left="1350"/>
        <w:jc w:val="thaiDistribute"/>
        <w:rPr>
          <w:rFonts w:asciiTheme="majorBidi" w:hAnsiTheme="majorBidi"/>
        </w:rPr>
      </w:pPr>
    </w:p>
    <w:p w14:paraId="10ECD1D3" w14:textId="7F5B4D79" w:rsidR="00ED6983" w:rsidRPr="00C327F6" w:rsidRDefault="00ED6983" w:rsidP="009733C2">
      <w:pPr>
        <w:tabs>
          <w:tab w:val="clear" w:pos="907"/>
          <w:tab w:val="left" w:pos="1080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327F6">
        <w:rPr>
          <w:rFonts w:asciiTheme="majorBidi" w:hAnsiTheme="majorBidi" w:cstheme="majorBidi"/>
          <w:sz w:val="30"/>
          <w:szCs w:val="30"/>
          <w:cs/>
        </w:rPr>
        <w:t>ตารางต่อไปนี้แสดงรายละเอียดของ</w:t>
      </w:r>
      <w:r w:rsidR="00A42840" w:rsidRPr="00C327F6">
        <w:rPr>
          <w:rFonts w:asciiTheme="majorBidi" w:hAnsiTheme="majorBidi" w:hint="cs"/>
          <w:sz w:val="30"/>
          <w:szCs w:val="30"/>
          <w:cs/>
        </w:rPr>
        <w:t>สัญญาแลกเปลี่ยนสกุลเงินและอัตราดอกเบี้ย</w:t>
      </w:r>
      <w:r w:rsidRPr="00C327F6">
        <w:rPr>
          <w:rFonts w:asciiTheme="majorBidi" w:hAnsiTheme="majorBidi" w:cstheme="majorBidi"/>
          <w:sz w:val="30"/>
          <w:szCs w:val="30"/>
          <w:cs/>
        </w:rPr>
        <w:t>ที่คงค้าง ณ วันที่รายงาน สำหรับรายการป้องกันความเสี่ยง สินทรัพย์และหนี้สินตาม</w:t>
      </w:r>
      <w:r w:rsidR="00A42840" w:rsidRPr="00C327F6">
        <w:rPr>
          <w:rFonts w:asciiTheme="majorBidi" w:hAnsiTheme="majorBidi" w:hint="cs"/>
          <w:sz w:val="30"/>
          <w:szCs w:val="30"/>
          <w:cs/>
        </w:rPr>
        <w:t>สัญญาแลกเปลี่ยนสกุลเงินและอัตราดอกเบี้ย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แสดงอยู่ในบรรทัด </w:t>
      </w:r>
      <w:r w:rsidR="0081406A" w:rsidRPr="00C327F6">
        <w:rPr>
          <w:rFonts w:asciiTheme="majorBidi" w:hAnsiTheme="majorBidi" w:cstheme="majorBidi" w:hint="cs"/>
          <w:sz w:val="30"/>
          <w:szCs w:val="30"/>
          <w:cs/>
        </w:rPr>
        <w:t>“</w:t>
      </w:r>
      <w:r w:rsidRPr="00C327F6">
        <w:rPr>
          <w:rFonts w:asciiTheme="majorBidi" w:hAnsiTheme="majorBidi" w:cstheme="majorBidi"/>
          <w:sz w:val="30"/>
          <w:szCs w:val="30"/>
          <w:cs/>
        </w:rPr>
        <w:t>ตราสารอนุพันธ์</w:t>
      </w:r>
      <w:r w:rsidR="0081406A" w:rsidRPr="00C327F6">
        <w:rPr>
          <w:rFonts w:asciiTheme="majorBidi" w:hAnsiTheme="majorBidi" w:cstheme="majorBidi" w:hint="cs"/>
          <w:sz w:val="30"/>
          <w:szCs w:val="30"/>
          <w:cs/>
        </w:rPr>
        <w:t>”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 (ทั้งสินทรัพย์หรือหนี้สิน) ภายใน</w:t>
      </w:r>
      <w:r w:rsidR="00D904A4" w:rsidRPr="00C327F6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C327F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225259B" w14:textId="77777777" w:rsidR="005B3AC5" w:rsidRPr="00C327F6" w:rsidRDefault="005B3AC5" w:rsidP="00ED6983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90"/>
        <w:gridCol w:w="990"/>
        <w:gridCol w:w="90"/>
        <w:gridCol w:w="1440"/>
        <w:gridCol w:w="90"/>
        <w:gridCol w:w="1440"/>
        <w:gridCol w:w="90"/>
        <w:gridCol w:w="2070"/>
      </w:tblGrid>
      <w:tr w:rsidR="004D5290" w:rsidRPr="00C327F6" w14:paraId="64CED29C" w14:textId="77777777" w:rsidTr="00474081">
        <w:trPr>
          <w:trHeight w:val="80"/>
        </w:trPr>
        <w:tc>
          <w:tcPr>
            <w:tcW w:w="3060" w:type="dxa"/>
          </w:tcPr>
          <w:p w14:paraId="1E18E0B7" w14:textId="77777777" w:rsidR="00ED6983" w:rsidRPr="00C327F6" w:rsidRDefault="00ED6983" w:rsidP="00EB301D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3B7181C1" w14:textId="77777777" w:rsidR="00ED6983" w:rsidRPr="00C327F6" w:rsidRDefault="00ED6983" w:rsidP="003722C7">
            <w:pPr>
              <w:numPr>
                <w:ilvl w:val="0"/>
                <w:numId w:val="4"/>
              </w:num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6210" w:type="dxa"/>
            <w:gridSpan w:val="7"/>
          </w:tcPr>
          <w:p w14:paraId="0C8BA893" w14:textId="74C481DE" w:rsidR="00ED6983" w:rsidRPr="00C327F6" w:rsidRDefault="00ED6983" w:rsidP="00EB301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A42840" w:rsidRPr="00C327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</w:t>
            </w:r>
            <w:r w:rsidR="00A42840" w:rsidRPr="00C327F6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5290" w:rsidRPr="00C327F6" w14:paraId="640122BB" w14:textId="77777777" w:rsidTr="00474081">
        <w:trPr>
          <w:trHeight w:val="385"/>
        </w:trPr>
        <w:tc>
          <w:tcPr>
            <w:tcW w:w="3060" w:type="dxa"/>
          </w:tcPr>
          <w:p w14:paraId="62AD8992" w14:textId="0A23DEF3" w:rsidR="00ED6983" w:rsidRPr="00C327F6" w:rsidRDefault="00ED6983" w:rsidP="0081406A">
            <w:pPr>
              <w:spacing w:line="240" w:lineRule="auto"/>
              <w:ind w:left="94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36839CA7" w14:textId="77777777" w:rsidR="00ED6983" w:rsidRPr="00C327F6" w:rsidRDefault="00ED6983" w:rsidP="003722C7">
            <w:pPr>
              <w:numPr>
                <w:ilvl w:val="0"/>
                <w:numId w:val="4"/>
              </w:num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o</w:t>
            </w:r>
          </w:p>
        </w:tc>
        <w:tc>
          <w:tcPr>
            <w:tcW w:w="990" w:type="dxa"/>
            <w:vAlign w:val="bottom"/>
          </w:tcPr>
          <w:p w14:paraId="5753F3AF" w14:textId="77777777" w:rsidR="00EC4D56" w:rsidRPr="00C327F6" w:rsidRDefault="00EC4D56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1D76CC" w14:textId="77777777" w:rsidR="00980ECF" w:rsidRPr="00C327F6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</w:t>
            </w:r>
          </w:p>
          <w:p w14:paraId="721D7ABF" w14:textId="1655013E" w:rsidR="00ED6983" w:rsidRPr="00C327F6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เปลี่ยนเฉลี่ย</w:t>
            </w:r>
          </w:p>
        </w:tc>
        <w:tc>
          <w:tcPr>
            <w:tcW w:w="90" w:type="dxa"/>
            <w:vAlign w:val="bottom"/>
          </w:tcPr>
          <w:p w14:paraId="6FFAE78C" w14:textId="77777777" w:rsidR="00ED6983" w:rsidRPr="00C327F6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791D0F0" w14:textId="21C10073" w:rsidR="00ED6983" w:rsidRPr="00C327F6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มูลค่าตามสัญญา</w:t>
            </w:r>
          </w:p>
          <w:p w14:paraId="00092A09" w14:textId="6439A387" w:rsidR="00ED6983" w:rsidRPr="00C327F6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สกุลเงินต่างประเทศ</w:t>
            </w:r>
          </w:p>
        </w:tc>
        <w:tc>
          <w:tcPr>
            <w:tcW w:w="90" w:type="dxa"/>
            <w:vAlign w:val="bottom"/>
          </w:tcPr>
          <w:p w14:paraId="7A9E3A23" w14:textId="77777777" w:rsidR="00ED6983" w:rsidRPr="00C327F6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BCEABF5" w14:textId="77777777" w:rsidR="00EC4D56" w:rsidRPr="00C327F6" w:rsidRDefault="00EC4D56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294AA0" w14:textId="687CEE4B" w:rsidR="00ED6983" w:rsidRPr="00C327F6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มูลค่าตามสัญญา</w:t>
            </w:r>
          </w:p>
          <w:p w14:paraId="0220B19F" w14:textId="12436270" w:rsidR="00ED6983" w:rsidRPr="00C327F6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สกุลเงินท้องถิ่น</w:t>
            </w:r>
          </w:p>
        </w:tc>
        <w:tc>
          <w:tcPr>
            <w:tcW w:w="90" w:type="dxa"/>
            <w:vAlign w:val="bottom"/>
          </w:tcPr>
          <w:p w14:paraId="3B4ADDE7" w14:textId="77777777" w:rsidR="00ED6983" w:rsidRPr="00C327F6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BA0EB3E" w14:textId="42F36A45" w:rsidR="00ED6983" w:rsidRPr="00C327F6" w:rsidRDefault="00ED6983" w:rsidP="0081406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มูลค่าตามบัญชีของเครื่องมือป้องกันความเสี่ยง</w:t>
            </w:r>
          </w:p>
          <w:p w14:paraId="176DA289" w14:textId="77777777" w:rsidR="00ED6983" w:rsidRPr="00C327F6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 (หนี้สิน)</w:t>
            </w:r>
          </w:p>
        </w:tc>
      </w:tr>
      <w:tr w:rsidR="004D5290" w:rsidRPr="00C327F6" w14:paraId="1D8F8FB9" w14:textId="77777777" w:rsidTr="00474081">
        <w:trPr>
          <w:trHeight w:val="510"/>
        </w:trPr>
        <w:tc>
          <w:tcPr>
            <w:tcW w:w="3060" w:type="dxa"/>
          </w:tcPr>
          <w:p w14:paraId="1A9E4C48" w14:textId="77777777" w:rsidR="00ED6983" w:rsidRPr="00C327F6" w:rsidRDefault="00ED6983" w:rsidP="00EB301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45E132A8" w14:textId="77777777" w:rsidR="00ED6983" w:rsidRPr="00C327F6" w:rsidRDefault="00ED6983" w:rsidP="00EB301D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57688F" w14:textId="77777777" w:rsidR="00EC4D56" w:rsidRPr="00C327F6" w:rsidRDefault="00EC4D56" w:rsidP="00695933">
            <w:pPr>
              <w:spacing w:line="240" w:lineRule="auto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</w:p>
          <w:p w14:paraId="6B614254" w14:textId="59EB6E72" w:rsidR="00ED6983" w:rsidRPr="00C327F6" w:rsidRDefault="00D216A7" w:rsidP="00EB301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(</w:t>
            </w:r>
            <w:r w:rsidR="00ED6983" w:rsidRPr="00C327F6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อัตรา</w:t>
            </w:r>
            <w:r w:rsidRPr="00C327F6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D3A6E8E" w14:textId="77777777" w:rsidR="00ED6983" w:rsidRPr="00C327F6" w:rsidRDefault="00ED6983" w:rsidP="00EB301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864713" w14:textId="4B5826D7" w:rsidR="00ED6983" w:rsidRPr="00C327F6" w:rsidRDefault="00ED698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 xml:space="preserve"> </w:t>
            </w:r>
            <w:r w:rsidR="00D216A7" w:rsidRPr="00C327F6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(</w:t>
            </w:r>
            <w:r w:rsidR="00193231" w:rsidRPr="00C327F6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ล้าน</w:t>
            </w:r>
            <w:r w:rsidRPr="00C327F6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สกุลเงินต่างประเทศ</w:t>
            </w:r>
            <w:r w:rsidR="00D216A7" w:rsidRPr="00C327F6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F615C9F" w14:textId="77777777" w:rsidR="00ED6983" w:rsidRPr="00C327F6" w:rsidRDefault="00ED6983" w:rsidP="00EB301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5235E9E" w14:textId="77777777" w:rsidR="00EC4D56" w:rsidRPr="00C327F6" w:rsidRDefault="00EC4D56" w:rsidP="00695933">
            <w:pPr>
              <w:spacing w:line="240" w:lineRule="auto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</w:p>
          <w:p w14:paraId="652B2CDB" w14:textId="0BA507A8" w:rsidR="00ED6983" w:rsidRPr="00C327F6" w:rsidRDefault="00D216A7" w:rsidP="00EB301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(</w:t>
            </w:r>
            <w:r w:rsidR="00ED6983" w:rsidRPr="00C327F6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ล้านบาท</w:t>
            </w:r>
            <w:r w:rsidRPr="00C327F6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464B961" w14:textId="77777777" w:rsidR="00ED6983" w:rsidRPr="00C327F6" w:rsidRDefault="00ED6983" w:rsidP="00EB301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4FAFAE5D" w14:textId="77777777" w:rsidR="00EC4D56" w:rsidRPr="00C327F6" w:rsidRDefault="00EC4D56" w:rsidP="00695933">
            <w:pPr>
              <w:spacing w:line="240" w:lineRule="auto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</w:p>
          <w:p w14:paraId="6728A6B0" w14:textId="294FB919" w:rsidR="00ED6983" w:rsidRPr="00C327F6" w:rsidRDefault="00D216A7" w:rsidP="00EB301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(</w:t>
            </w:r>
            <w:r w:rsidRPr="00C327F6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ล้านบาท</w:t>
            </w:r>
            <w:r w:rsidRPr="00C327F6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)</w:t>
            </w:r>
          </w:p>
        </w:tc>
      </w:tr>
      <w:tr w:rsidR="004D5290" w:rsidRPr="00C327F6" w14:paraId="64BC3DDD" w14:textId="77777777" w:rsidTr="00474081">
        <w:tc>
          <w:tcPr>
            <w:tcW w:w="3060" w:type="dxa"/>
          </w:tcPr>
          <w:p w14:paraId="244D96C0" w14:textId="5E41573B" w:rsidR="00E87F65" w:rsidRPr="00C327F6" w:rsidRDefault="00E87F65" w:rsidP="00E87F65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C327F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="00BD2F2E" w:rsidRPr="00C327F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</w:t>
            </w:r>
            <w:r w:rsidR="007A188E" w:rsidRPr="00C327F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4F9CFF78" w14:textId="77777777" w:rsidR="00E87F65" w:rsidRPr="00C327F6" w:rsidRDefault="00E87F65" w:rsidP="00E87F65">
            <w:pPr>
              <w:spacing w:line="240" w:lineRule="auto"/>
              <w:ind w:left="-144" w:firstLine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016F84" w14:textId="77777777" w:rsidR="00E87F65" w:rsidRPr="00C327F6" w:rsidRDefault="00E87F65" w:rsidP="00E87F65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90" w:type="dxa"/>
          </w:tcPr>
          <w:p w14:paraId="331FFB63" w14:textId="77777777" w:rsidR="00E87F65" w:rsidRPr="00C327F6" w:rsidRDefault="00E87F65" w:rsidP="00E87F65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CFBD609" w14:textId="77777777" w:rsidR="00E87F65" w:rsidRPr="00C327F6" w:rsidRDefault="00E87F65" w:rsidP="00E87F65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90" w:type="dxa"/>
          </w:tcPr>
          <w:p w14:paraId="144F05A4" w14:textId="77777777" w:rsidR="00E87F65" w:rsidRPr="00C327F6" w:rsidRDefault="00E87F65" w:rsidP="00E87F65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6982D7C" w14:textId="77777777" w:rsidR="00E87F65" w:rsidRPr="00C327F6" w:rsidRDefault="00E87F65" w:rsidP="00E87F65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90" w:type="dxa"/>
          </w:tcPr>
          <w:p w14:paraId="0715BDC6" w14:textId="77777777" w:rsidR="00E87F65" w:rsidRPr="00C327F6" w:rsidRDefault="00E87F65" w:rsidP="00E87F65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81E1298" w14:textId="77777777" w:rsidR="00E87F65" w:rsidRPr="00C327F6" w:rsidRDefault="00E87F65" w:rsidP="00E87F65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</w:tr>
      <w:tr w:rsidR="004D5290" w:rsidRPr="00C327F6" w14:paraId="3902D01D" w14:textId="77777777" w:rsidTr="00474081">
        <w:tc>
          <w:tcPr>
            <w:tcW w:w="4140" w:type="dxa"/>
            <w:gridSpan w:val="3"/>
          </w:tcPr>
          <w:p w14:paraId="249E2FAA" w14:textId="6B498B3F" w:rsidR="00E87F65" w:rsidRPr="00C327F6" w:rsidRDefault="00E87F65" w:rsidP="00E87F65">
            <w:pPr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90" w:type="dxa"/>
            <w:vAlign w:val="bottom"/>
          </w:tcPr>
          <w:p w14:paraId="63974135" w14:textId="77777777" w:rsidR="00E87F65" w:rsidRPr="00C327F6" w:rsidRDefault="00E87F65" w:rsidP="00E87F65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AD6DCA" w14:textId="77777777" w:rsidR="00E87F65" w:rsidRPr="00C327F6" w:rsidRDefault="00E87F65" w:rsidP="00E87F65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459A88F" w14:textId="77777777" w:rsidR="00E87F65" w:rsidRPr="00C327F6" w:rsidRDefault="00E87F65" w:rsidP="00E87F65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EA46F68" w14:textId="77777777" w:rsidR="00E87F65" w:rsidRPr="00C327F6" w:rsidRDefault="00E87F65" w:rsidP="00E87F65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552D37A" w14:textId="77777777" w:rsidR="00E87F65" w:rsidRPr="00C327F6" w:rsidRDefault="00E87F65" w:rsidP="00E87F65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587E256" w14:textId="77777777" w:rsidR="00E87F65" w:rsidRPr="00C327F6" w:rsidRDefault="00E87F65" w:rsidP="00E87F65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5290" w:rsidRPr="00C327F6" w14:paraId="6AC71BE0" w14:textId="77777777" w:rsidTr="00474081">
        <w:tc>
          <w:tcPr>
            <w:tcW w:w="3060" w:type="dxa"/>
          </w:tcPr>
          <w:p w14:paraId="3BF6BE54" w14:textId="1C6E2F5A" w:rsidR="00E87F65" w:rsidRPr="00C327F6" w:rsidRDefault="007A188E" w:rsidP="00E87F65">
            <w:pPr>
              <w:spacing w:line="240" w:lineRule="auto"/>
              <w:ind w:left="144" w:hanging="144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327F6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  <w:r w:rsidRPr="00C327F6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 (</w:t>
            </w:r>
            <w:r w:rsidRPr="00C327F6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สกุลเงินเหรียญสหรัฐอเมริกา</w:t>
            </w:r>
            <w:r w:rsidRPr="00C327F6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3F07589" w14:textId="77777777" w:rsidR="00E87F65" w:rsidRPr="00C327F6" w:rsidRDefault="00E87F65" w:rsidP="00E87F6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3BC884" w14:textId="77777777" w:rsidR="00474081" w:rsidRPr="00C327F6" w:rsidRDefault="00474081" w:rsidP="00E87F65">
            <w:pPr>
              <w:tabs>
                <w:tab w:val="decimal" w:pos="111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D9B427" w14:textId="0144D213" w:rsidR="00E87F65" w:rsidRPr="00C327F6" w:rsidRDefault="007A188E" w:rsidP="00E87F65">
            <w:pPr>
              <w:tabs>
                <w:tab w:val="decimal" w:pos="111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31.9</w:t>
            </w:r>
            <w:r w:rsidR="00830333" w:rsidRPr="00C327F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  <w:vAlign w:val="bottom"/>
          </w:tcPr>
          <w:p w14:paraId="4CE11C86" w14:textId="77777777" w:rsidR="00E87F65" w:rsidRPr="00C327F6" w:rsidRDefault="00E87F65" w:rsidP="00E87F65">
            <w:pPr>
              <w:tabs>
                <w:tab w:val="decimal" w:pos="11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24B1B71" w14:textId="77777777" w:rsidR="00474081" w:rsidRPr="00C327F6" w:rsidRDefault="00474081" w:rsidP="00E87F65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103125" w14:textId="38885C56" w:rsidR="00E87F65" w:rsidRPr="00C327F6" w:rsidRDefault="007A188E" w:rsidP="00E87F65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1,859</w:t>
            </w:r>
          </w:p>
        </w:tc>
        <w:tc>
          <w:tcPr>
            <w:tcW w:w="90" w:type="dxa"/>
            <w:vAlign w:val="bottom"/>
          </w:tcPr>
          <w:p w14:paraId="4F3A4AEE" w14:textId="77777777" w:rsidR="00E87F65" w:rsidRPr="00C327F6" w:rsidRDefault="00E87F65" w:rsidP="00E87F65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9C80743" w14:textId="77777777" w:rsidR="00474081" w:rsidRPr="00C327F6" w:rsidRDefault="00474081" w:rsidP="00E87F65">
            <w:pPr>
              <w:tabs>
                <w:tab w:val="decimal" w:pos="139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597B49" w14:textId="7668B3D6" w:rsidR="00E87F65" w:rsidRPr="00C327F6" w:rsidRDefault="007A188E" w:rsidP="00E87F65">
            <w:pPr>
              <w:tabs>
                <w:tab w:val="decimal" w:pos="139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59,381</w:t>
            </w:r>
          </w:p>
        </w:tc>
        <w:tc>
          <w:tcPr>
            <w:tcW w:w="90" w:type="dxa"/>
            <w:vAlign w:val="bottom"/>
          </w:tcPr>
          <w:p w14:paraId="25DB456F" w14:textId="77777777" w:rsidR="00E87F65" w:rsidRPr="00C327F6" w:rsidRDefault="00E87F65" w:rsidP="00E87F65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0C020E8F" w14:textId="77777777" w:rsidR="00474081" w:rsidRPr="00C327F6" w:rsidRDefault="00474081" w:rsidP="00A060B6">
            <w:pPr>
              <w:tabs>
                <w:tab w:val="decimal" w:pos="1350"/>
              </w:tabs>
              <w:spacing w:line="240" w:lineRule="auto"/>
              <w:ind w:right="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0389B7" w14:textId="79CB6C2E" w:rsidR="00E87F65" w:rsidRPr="00C327F6" w:rsidRDefault="007A188E" w:rsidP="00A060B6">
            <w:pPr>
              <w:tabs>
                <w:tab w:val="decimal" w:pos="1350"/>
              </w:tabs>
              <w:spacing w:line="240" w:lineRule="auto"/>
              <w:ind w:right="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(3,256)</w:t>
            </w:r>
          </w:p>
        </w:tc>
      </w:tr>
    </w:tbl>
    <w:p w14:paraId="1869491B" w14:textId="77777777" w:rsidR="003722C7" w:rsidRPr="00C327F6" w:rsidRDefault="003722C7" w:rsidP="00C10EA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1D649C7C" w14:textId="77777777" w:rsidR="00A42840" w:rsidRPr="00C327F6" w:rsidRDefault="00A42840" w:rsidP="00C10EA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9166D53" w14:textId="77777777" w:rsidR="00A42840" w:rsidRPr="00C327F6" w:rsidRDefault="00A42840" w:rsidP="00C10EA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7A18AE9F" w14:textId="37D3F2CD" w:rsidR="000E0468" w:rsidRPr="00C327F6" w:rsidRDefault="000E0468" w:rsidP="00C10EA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pacing w:val="4"/>
          <w:sz w:val="30"/>
          <w:szCs w:val="30"/>
          <w:cs/>
        </w:rPr>
        <w:lastRenderedPageBreak/>
        <w:t>กลุ่มบริษัทจะประเมินประสิทธิผลโดยการเปรียบเทียบจำนวนเงินตามสัญญาของสินทรัพย์</w:t>
      </w:r>
      <w:r w:rsidR="008F2DE6" w:rsidRPr="00C327F6">
        <w:rPr>
          <w:rFonts w:asciiTheme="majorBidi" w:hAnsiTheme="majorBidi" w:cstheme="majorBidi"/>
          <w:spacing w:val="4"/>
          <w:sz w:val="30"/>
          <w:szCs w:val="30"/>
        </w:rPr>
        <w:t xml:space="preserve"> (</w:t>
      </w:r>
      <w:r w:rsidR="008F2DE6" w:rsidRPr="00C327F6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หนี้สิน) </w:t>
      </w:r>
      <w:r w:rsidRPr="00C327F6">
        <w:rPr>
          <w:rFonts w:asciiTheme="majorBidi" w:hAnsiTheme="majorBidi" w:cstheme="majorBidi"/>
          <w:spacing w:val="4"/>
          <w:sz w:val="30"/>
          <w:szCs w:val="30"/>
          <w:cs/>
        </w:rPr>
        <w:t>สุทธิที่กำหนด</w:t>
      </w:r>
      <w:r w:rsidRPr="00C327F6">
        <w:rPr>
          <w:rFonts w:asciiTheme="majorBidi" w:hAnsiTheme="majorBidi" w:cstheme="majorBidi"/>
          <w:sz w:val="30"/>
          <w:szCs w:val="30"/>
          <w:cs/>
        </w:rPr>
        <w:t>ในความสัมพันธ์ป้องกันความเสี่ยงกับจำนวนเงินตามสัญญาของเครื่องมือที่ใช้ป้องกันความเสี่ยง ทั้งนี้เป็น</w:t>
      </w:r>
      <w:r w:rsidRPr="00C327F6">
        <w:rPr>
          <w:rFonts w:asciiTheme="majorBidi" w:hAnsiTheme="majorBidi" w:cstheme="majorBidi"/>
          <w:spacing w:val="2"/>
          <w:sz w:val="30"/>
          <w:szCs w:val="30"/>
          <w:cs/>
        </w:rPr>
        <w:t>วิธีการอย่างง่ายเนื่องจากสกุลเงินของความเสี่ยงที่เปิดเผยและเครื่องมือป้องกันความเสี่ยงนั้นสอดคล้องกันอย่าง</w:t>
      </w:r>
      <w:r w:rsidRPr="00C327F6">
        <w:rPr>
          <w:rFonts w:asciiTheme="majorBidi" w:hAnsiTheme="majorBidi" w:cstheme="majorBidi"/>
          <w:sz w:val="30"/>
          <w:szCs w:val="30"/>
          <w:cs/>
        </w:rPr>
        <w:t>สมบูรณ์ และพบว่าไม่มีการเปลี่ยนแปลงมูลค่ายุติธรรมสำหรับการรับรู้การป้องกันความเสี่ยงที่ไม่มีประสิทธิผลที่รับรู้ในงบกำไรขาดทุน</w:t>
      </w:r>
    </w:p>
    <w:p w14:paraId="79343431" w14:textId="62C3248C" w:rsidR="000E0468" w:rsidRPr="00C327F6" w:rsidRDefault="000E0468" w:rsidP="00820056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2"/>
          <w:szCs w:val="22"/>
        </w:rPr>
      </w:pPr>
    </w:p>
    <w:p w14:paraId="1EAC356E" w14:textId="4B671716" w:rsidR="00055A7F" w:rsidRPr="00C327F6" w:rsidRDefault="00055A7F" w:rsidP="00C10EAA">
      <w:pPr>
        <w:tabs>
          <w:tab w:val="clear" w:pos="454"/>
          <w:tab w:val="clear" w:pos="907"/>
          <w:tab w:val="clear" w:pos="1644"/>
          <w:tab w:val="left" w:pos="1530"/>
        </w:tabs>
        <w:spacing w:line="240" w:lineRule="auto"/>
        <w:ind w:left="990" w:right="-7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</w:rPr>
        <w:t>(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C327F6">
        <w:rPr>
          <w:rFonts w:asciiTheme="majorBidi" w:hAnsiTheme="majorBidi" w:cstheme="majorBidi"/>
          <w:sz w:val="30"/>
          <w:szCs w:val="30"/>
          <w:lang w:bidi="ar-SA"/>
        </w:rPr>
        <w:t>.3.</w:t>
      </w:r>
      <w:r w:rsidR="00CB3C87" w:rsidRPr="00C327F6">
        <w:rPr>
          <w:rFonts w:asciiTheme="majorBidi" w:hAnsiTheme="majorBidi" w:cstheme="majorBidi"/>
          <w:sz w:val="30"/>
          <w:szCs w:val="30"/>
          <w:lang w:bidi="ar-SA"/>
        </w:rPr>
        <w:t>2</w:t>
      </w:r>
      <w:r w:rsidRPr="00C327F6">
        <w:rPr>
          <w:rFonts w:asciiTheme="majorBidi" w:hAnsiTheme="majorBidi" w:cstheme="majorBidi"/>
          <w:sz w:val="30"/>
          <w:szCs w:val="30"/>
          <w:lang w:bidi="ar-SA"/>
        </w:rPr>
        <w:t>)</w:t>
      </w:r>
      <w:r w:rsidRPr="00C327F6">
        <w:rPr>
          <w:rFonts w:asciiTheme="majorBidi" w:hAnsiTheme="majorBidi" w:cstheme="majorBidi"/>
          <w:sz w:val="30"/>
          <w:szCs w:val="30"/>
        </w:rPr>
        <w:tab/>
      </w:r>
      <w:r w:rsidRPr="00C327F6">
        <w:rPr>
          <w:rFonts w:asciiTheme="majorBidi" w:hAnsiTheme="majorBidi" w:hint="cs"/>
          <w:sz w:val="30"/>
          <w:szCs w:val="30"/>
          <w:cs/>
        </w:rPr>
        <w:t>ความเสี่ยงด้านอัตราดอกเบี้ย</w:t>
      </w:r>
    </w:p>
    <w:p w14:paraId="4F8A6D37" w14:textId="77777777" w:rsidR="00055A7F" w:rsidRPr="00C327F6" w:rsidRDefault="00055A7F" w:rsidP="00055A7F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22"/>
          <w:szCs w:val="22"/>
        </w:rPr>
      </w:pPr>
    </w:p>
    <w:p w14:paraId="398B4B13" w14:textId="77777777" w:rsidR="00055A7F" w:rsidRPr="00C327F6" w:rsidRDefault="00055A7F" w:rsidP="00055A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 ความเสี่ยงที่เกิดจากความผันผวนของอัตราดอกเบี้ยในตลาดในอนาคต ซึ่งส่งผลกระทบต่อการดำเนินงานและกระแสเงินสดของกลุ่มบริษัท เนื่องจากกลุ่มบริษัทต้องชำระอัตราดอกเบี้ยเงินกู้ยืมเพื่อใช้ในการดำเนินงานทั้งแบบคงที่และลอยตัว กลุ่มบริษัทได้มีการบริหารจัดการความเสี่ยงดังกล่าวเพื่อให้แน่ใจว่ามีความเหมาะสมต่อการดำเนินธุรกิจ</w:t>
      </w:r>
      <w:r w:rsidRPr="00C327F6">
        <w:rPr>
          <w:rFonts w:ascii="Angsana New" w:hAnsi="Angsana New"/>
          <w:sz w:val="30"/>
          <w:szCs w:val="30"/>
        </w:rPr>
        <w:t xml:space="preserve"> </w:t>
      </w:r>
    </w:p>
    <w:p w14:paraId="26FC2222" w14:textId="77777777" w:rsidR="00842648" w:rsidRPr="00C327F6" w:rsidRDefault="00842648" w:rsidP="00055A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22"/>
          <w:szCs w:val="22"/>
        </w:rPr>
      </w:pPr>
    </w:p>
    <w:p w14:paraId="7B5CD7C0" w14:textId="57B84A4D" w:rsidR="00055A7F" w:rsidRPr="00C327F6" w:rsidRDefault="00055A7F" w:rsidP="00055A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</w:rPr>
        <w:t xml:space="preserve">อัตราดอกเบี้ยที่แท้จริงของหนี้สินทางการเงินที่มีภาระดอกเบี้ย ณ วันที่ </w:t>
      </w:r>
      <w:r w:rsidRPr="00C327F6">
        <w:rPr>
          <w:rFonts w:ascii="Angsana New" w:hAnsi="Angsana New"/>
          <w:sz w:val="30"/>
          <w:szCs w:val="30"/>
        </w:rPr>
        <w:t xml:space="preserve">31 </w:t>
      </w:r>
      <w:r w:rsidRPr="00C327F6">
        <w:rPr>
          <w:rFonts w:ascii="Angsana New" w:hAnsi="Angsana New"/>
          <w:sz w:val="30"/>
          <w:szCs w:val="30"/>
          <w:cs/>
        </w:rPr>
        <w:t xml:space="preserve">ธันวาคม </w:t>
      </w:r>
      <w:r w:rsidR="00BD2F2E" w:rsidRPr="00C327F6">
        <w:rPr>
          <w:rFonts w:ascii="Angsana New" w:hAnsi="Angsana New"/>
          <w:sz w:val="30"/>
          <w:szCs w:val="30"/>
        </w:rPr>
        <w:t>2568</w:t>
      </w:r>
      <w:r w:rsidR="00825EA4" w:rsidRPr="00C327F6">
        <w:rPr>
          <w:rFonts w:ascii="Angsana New" w:hAnsi="Angsana New"/>
          <w:sz w:val="30"/>
          <w:szCs w:val="30"/>
        </w:rPr>
        <w:t xml:space="preserve"> </w:t>
      </w:r>
      <w:r w:rsidR="00825EA4" w:rsidRPr="00C327F6">
        <w:rPr>
          <w:rFonts w:ascii="Angsana New" w:hAnsi="Angsana New"/>
          <w:sz w:val="30"/>
          <w:szCs w:val="30"/>
          <w:cs/>
        </w:rPr>
        <w:t xml:space="preserve">และ </w:t>
      </w:r>
      <w:r w:rsidR="00BD2F2E" w:rsidRPr="00C327F6">
        <w:rPr>
          <w:rFonts w:ascii="Angsana New" w:hAnsi="Angsana New"/>
          <w:sz w:val="30"/>
          <w:szCs w:val="30"/>
        </w:rPr>
        <w:t>2567</w:t>
      </w:r>
      <w:r w:rsidRPr="00C327F6">
        <w:rPr>
          <w:rFonts w:ascii="Angsana New" w:hAnsi="Angsana New"/>
          <w:sz w:val="30"/>
          <w:szCs w:val="30"/>
        </w:rPr>
        <w:t xml:space="preserve"> </w:t>
      </w:r>
      <w:r w:rsidRPr="00C327F6">
        <w:rPr>
          <w:rFonts w:ascii="Angsana New" w:hAnsi="Angsana New"/>
          <w:sz w:val="30"/>
          <w:szCs w:val="30"/>
          <w:cs/>
        </w:rPr>
        <w:t>และระยะเวลาที่ครบกำหนดชำระหรือกำหนดอัตราใหม่ได้เปิดเผยไว้แล้วในหมายเหตุ</w:t>
      </w:r>
      <w:r w:rsidRPr="00C327F6">
        <w:rPr>
          <w:rFonts w:ascii="Angsana New" w:hAnsi="Angsana New" w:hint="cs"/>
          <w:sz w:val="30"/>
          <w:szCs w:val="30"/>
          <w:cs/>
        </w:rPr>
        <w:t>ประกอบ</w:t>
      </w:r>
      <w:r w:rsidR="00006112" w:rsidRPr="00C327F6">
        <w:rPr>
          <w:rFonts w:ascii="Angsana New" w:hAnsi="Angsana New"/>
          <w:sz w:val="30"/>
          <w:szCs w:val="30"/>
        </w:rPr>
        <w:t xml:space="preserve">              </w:t>
      </w:r>
      <w:r w:rsidRPr="00C327F6">
        <w:rPr>
          <w:rFonts w:ascii="Angsana New" w:hAnsi="Angsana New" w:hint="cs"/>
          <w:sz w:val="30"/>
          <w:szCs w:val="30"/>
          <w:cs/>
        </w:rPr>
        <w:t>งบการเงินข้อ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bookmarkStart w:id="23" w:name="_Hlk60230654"/>
      <w:r w:rsidR="00585B1E" w:rsidRPr="00C327F6">
        <w:rPr>
          <w:rFonts w:ascii="Angsana New" w:hAnsi="Angsana New"/>
          <w:sz w:val="30"/>
          <w:szCs w:val="30"/>
        </w:rPr>
        <w:t>1</w:t>
      </w:r>
      <w:r w:rsidR="00671963" w:rsidRPr="00C327F6">
        <w:rPr>
          <w:rFonts w:ascii="Angsana New" w:hAnsi="Angsana New" w:hint="cs"/>
          <w:sz w:val="30"/>
          <w:szCs w:val="30"/>
        </w:rPr>
        <w:t>6</w:t>
      </w:r>
    </w:p>
    <w:p w14:paraId="5888DDA3" w14:textId="48EEDB6B" w:rsidR="00006112" w:rsidRPr="00C327F6" w:rsidRDefault="00006112" w:rsidP="00055A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22"/>
          <w:szCs w:val="22"/>
        </w:rPr>
      </w:pPr>
    </w:p>
    <w:p w14:paraId="7DD3F005" w14:textId="1CAED7C9" w:rsidR="00055A7F" w:rsidRPr="00C327F6" w:rsidRDefault="00E31FDC" w:rsidP="00E31FDC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53CFA52A" w14:textId="77777777" w:rsidR="00E31FDC" w:rsidRPr="00C327F6" w:rsidRDefault="00E31FDC" w:rsidP="00055A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22"/>
          <w:szCs w:val="22"/>
        </w:rPr>
      </w:pPr>
    </w:p>
    <w:p w14:paraId="46ABECCC" w14:textId="4B7668C1" w:rsidR="00055A7F" w:rsidRPr="00C327F6" w:rsidRDefault="00055A7F" w:rsidP="00055A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C327F6">
        <w:rPr>
          <w:rFonts w:ascii="Angsana New" w:hAnsi="Angsana New" w:hint="cs"/>
          <w:sz w:val="30"/>
          <w:szCs w:val="30"/>
          <w:cs/>
        </w:rPr>
        <w:t>การวิเคราะห์ความอ่อนไหวด้านล่างได้พิจารณาจากความเสี่ยงต่ออัตราดอกเบี้ยของหนี้สินทางการเงิน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</w:rPr>
        <w:t>ณ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</w:rPr>
        <w:t>วันที่</w:t>
      </w:r>
      <w:r w:rsidRPr="00C327F6">
        <w:rPr>
          <w:rFonts w:ascii="Angsana New" w:hAnsi="Angsana New" w:hint="cs"/>
          <w:spacing w:val="6"/>
          <w:sz w:val="30"/>
          <w:szCs w:val="30"/>
          <w:cs/>
        </w:rPr>
        <w:t>รายงาน</w:t>
      </w:r>
      <w:r w:rsidRPr="00C327F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pacing w:val="6"/>
          <w:sz w:val="30"/>
          <w:szCs w:val="30"/>
          <w:cs/>
        </w:rPr>
        <w:t>สำหรับหนี้สินที่มีอัตราดอกเบี้ยลอยตัว</w:t>
      </w:r>
      <w:r w:rsidRPr="00C327F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pacing w:val="6"/>
          <w:sz w:val="30"/>
          <w:szCs w:val="30"/>
          <w:cs/>
        </w:rPr>
        <w:t>การวิเคราะห์จัดทำขึ้นโดยสมมติว่าจำนวนหนี้สินคงค้าง</w:t>
      </w:r>
      <w:r w:rsidRPr="00C327F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</w:rPr>
        <w:t>ณ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</w:rPr>
        <w:t>วันที่รายงานเป็นยอดคงค้างสำหรับทั้งปี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</w:rPr>
        <w:t>และใช้อัตราที่เพิ่มขึ้นหรือลดลงโดยพิจารณาถึงการเปลี่ยนแปลงของอัตราดอกเบี้ยในตลาดที่เป็นไปได้อย่างสมเหตุสมผล</w:t>
      </w:r>
    </w:p>
    <w:p w14:paraId="704CDFD9" w14:textId="77777777" w:rsidR="000542F3" w:rsidRPr="00C327F6" w:rsidRDefault="000542F3" w:rsidP="00055A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</w:p>
    <w:tbl>
      <w:tblPr>
        <w:tblW w:w="8190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260"/>
        <w:gridCol w:w="180"/>
        <w:gridCol w:w="1260"/>
        <w:gridCol w:w="180"/>
        <w:gridCol w:w="1260"/>
        <w:gridCol w:w="180"/>
        <w:gridCol w:w="1260"/>
      </w:tblGrid>
      <w:tr w:rsidR="004D5290" w:rsidRPr="00C327F6" w14:paraId="0CD28EE7" w14:textId="77777777" w:rsidTr="00691A48">
        <w:tc>
          <w:tcPr>
            <w:tcW w:w="2610" w:type="dxa"/>
          </w:tcPr>
          <w:p w14:paraId="49BD6147" w14:textId="77777777" w:rsidR="00D00356" w:rsidRPr="00C327F6" w:rsidRDefault="00D00356" w:rsidP="00691A48">
            <w:pPr>
              <w:pStyle w:val="NoSpacing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0149BB9C" w14:textId="77777777" w:rsidR="00D00356" w:rsidRPr="00C327F6" w:rsidRDefault="00D00356" w:rsidP="00691A4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4AF08D9" w14:textId="77777777" w:rsidR="00D00356" w:rsidRPr="00C327F6" w:rsidRDefault="00D00356" w:rsidP="00691A4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49F310A6" w14:textId="77777777" w:rsidR="00D00356" w:rsidRPr="00C327F6" w:rsidRDefault="00D00356" w:rsidP="00691A4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290" w:rsidRPr="00C327F6" w14:paraId="044E1B56" w14:textId="77777777" w:rsidTr="00691A48">
        <w:tc>
          <w:tcPr>
            <w:tcW w:w="2610" w:type="dxa"/>
            <w:vAlign w:val="bottom"/>
            <w:hideMark/>
          </w:tcPr>
          <w:p w14:paraId="04C0D8F0" w14:textId="77777777" w:rsidR="00D00356" w:rsidRPr="00C327F6" w:rsidRDefault="00D00356" w:rsidP="00691A48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754F1852" w14:textId="77777777" w:rsidR="00D00356" w:rsidRPr="00C327F6" w:rsidRDefault="00D00356" w:rsidP="00691A4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7664F746" w14:textId="77777777" w:rsidR="00D00356" w:rsidRPr="00C327F6" w:rsidRDefault="00D00356" w:rsidP="00691A4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A6F3171" w14:textId="77777777" w:rsidR="00D00356" w:rsidRPr="00C327F6" w:rsidRDefault="00D00356" w:rsidP="00691A48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36C87D04" w14:textId="77777777" w:rsidR="00D00356" w:rsidRPr="00C327F6" w:rsidRDefault="00D00356" w:rsidP="00691A4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470C870" w14:textId="77777777" w:rsidR="00D00356" w:rsidRPr="00C327F6" w:rsidRDefault="00D00356" w:rsidP="00691A4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35C63D31" w14:textId="77777777" w:rsidR="00D00356" w:rsidRPr="00C327F6" w:rsidRDefault="00D00356" w:rsidP="00691A4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12645BD" w14:textId="77777777" w:rsidR="00D00356" w:rsidRPr="00C327F6" w:rsidRDefault="00D00356" w:rsidP="00691A48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C327F6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</w:tr>
      <w:tr w:rsidR="004D5290" w:rsidRPr="00C327F6" w14:paraId="5C5192A3" w14:textId="77777777" w:rsidTr="00691A48">
        <w:tc>
          <w:tcPr>
            <w:tcW w:w="2610" w:type="dxa"/>
          </w:tcPr>
          <w:p w14:paraId="437B6425" w14:textId="77777777" w:rsidR="00D00356" w:rsidRPr="00C327F6" w:rsidRDefault="00D00356" w:rsidP="00691A48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hideMark/>
          </w:tcPr>
          <w:p w14:paraId="6FBDB83B" w14:textId="77777777" w:rsidR="00D00356" w:rsidRPr="00C327F6" w:rsidRDefault="00D00356" w:rsidP="00691A48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5290" w:rsidRPr="00C327F6" w14:paraId="1E44C349" w14:textId="77777777" w:rsidTr="00691A48">
        <w:tc>
          <w:tcPr>
            <w:tcW w:w="2610" w:type="dxa"/>
          </w:tcPr>
          <w:p w14:paraId="407363F0" w14:textId="0269F75A" w:rsidR="00D00356" w:rsidRPr="00C327F6" w:rsidRDefault="00BD2F2E" w:rsidP="00691A48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25CDB72B" w14:textId="77777777" w:rsidR="00D00356" w:rsidRPr="00C327F6" w:rsidRDefault="00D00356" w:rsidP="00691A48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F8C350" w14:textId="77777777" w:rsidR="00D00356" w:rsidRPr="00C327F6" w:rsidRDefault="00D00356" w:rsidP="00691A48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69B3F8" w14:textId="77777777" w:rsidR="00D00356" w:rsidRPr="00C327F6" w:rsidRDefault="00D00356" w:rsidP="00691A48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2A1E1E" w14:textId="77777777" w:rsidR="00D00356" w:rsidRPr="00C327F6" w:rsidRDefault="00D00356" w:rsidP="00691A48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D22364" w14:textId="77777777" w:rsidR="00D00356" w:rsidRPr="00C327F6" w:rsidRDefault="00D00356" w:rsidP="00691A48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A4798A" w14:textId="77777777" w:rsidR="00D00356" w:rsidRPr="00C327F6" w:rsidRDefault="00D00356" w:rsidP="00691A48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D75E2D" w14:textId="77777777" w:rsidR="00D00356" w:rsidRPr="00C327F6" w:rsidRDefault="00D00356" w:rsidP="00691A48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0356" w:rsidRPr="00C327F6" w14:paraId="4D0E0271" w14:textId="77777777" w:rsidTr="00691A48">
        <w:tc>
          <w:tcPr>
            <w:tcW w:w="2610" w:type="dxa"/>
          </w:tcPr>
          <w:p w14:paraId="4F048051" w14:textId="77777777" w:rsidR="00D00356" w:rsidRPr="00C327F6" w:rsidRDefault="00D00356" w:rsidP="00691A48">
            <w:pPr>
              <w:pStyle w:val="NoSpacing"/>
              <w:ind w:left="103" w:hanging="103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7ABB7120" w14:textId="1F131FF6" w:rsidR="00D00356" w:rsidRPr="00C327F6" w:rsidRDefault="008830E4" w:rsidP="00691A48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</w:p>
        </w:tc>
        <w:tc>
          <w:tcPr>
            <w:tcW w:w="180" w:type="dxa"/>
          </w:tcPr>
          <w:p w14:paraId="03EFC054" w14:textId="77777777" w:rsidR="00D00356" w:rsidRPr="00C327F6" w:rsidRDefault="00D00356" w:rsidP="00691A48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B218FB" w14:textId="34840CBA" w:rsidR="00D00356" w:rsidRPr="00C327F6" w:rsidRDefault="008830E4" w:rsidP="00691A48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(324)</w:t>
            </w:r>
          </w:p>
        </w:tc>
        <w:tc>
          <w:tcPr>
            <w:tcW w:w="180" w:type="dxa"/>
          </w:tcPr>
          <w:p w14:paraId="0E750D15" w14:textId="77777777" w:rsidR="00D00356" w:rsidRPr="00C327F6" w:rsidRDefault="00D00356" w:rsidP="00691A48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83A570" w14:textId="7F36F42F" w:rsidR="00D00356" w:rsidRPr="00C327F6" w:rsidRDefault="00DD5A28" w:rsidP="00691A48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46E861D" w14:textId="77777777" w:rsidR="00D00356" w:rsidRPr="00C327F6" w:rsidRDefault="00D00356" w:rsidP="00691A48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1BEADD" w14:textId="7A429C8B" w:rsidR="00D00356" w:rsidRPr="00C327F6" w:rsidRDefault="00DD5A28" w:rsidP="00691A48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2D8080F1" w14:textId="77777777" w:rsidR="00D00356" w:rsidRPr="00C327F6" w:rsidRDefault="00D00356" w:rsidP="00D00356"/>
    <w:tbl>
      <w:tblPr>
        <w:tblW w:w="8190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260"/>
        <w:gridCol w:w="180"/>
        <w:gridCol w:w="1260"/>
        <w:gridCol w:w="180"/>
        <w:gridCol w:w="1260"/>
        <w:gridCol w:w="180"/>
        <w:gridCol w:w="1260"/>
      </w:tblGrid>
      <w:tr w:rsidR="004D5290" w:rsidRPr="00C327F6" w14:paraId="1E0ED9A5" w14:textId="77777777" w:rsidTr="00691A48">
        <w:tc>
          <w:tcPr>
            <w:tcW w:w="2610" w:type="dxa"/>
          </w:tcPr>
          <w:p w14:paraId="35DF79DD" w14:textId="356195FF" w:rsidR="00D00356" w:rsidRPr="00C327F6" w:rsidRDefault="00BD2F2E" w:rsidP="00D00356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5952E4BB" w14:textId="77777777" w:rsidR="00D00356" w:rsidRPr="00C327F6" w:rsidRDefault="00D00356" w:rsidP="00D0035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1DC4C8" w14:textId="77777777" w:rsidR="00D00356" w:rsidRPr="00C327F6" w:rsidRDefault="00D00356" w:rsidP="00D0035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13073E" w14:textId="77777777" w:rsidR="00D00356" w:rsidRPr="00C327F6" w:rsidRDefault="00D00356" w:rsidP="00D0035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09C684" w14:textId="77777777" w:rsidR="00D00356" w:rsidRPr="00C327F6" w:rsidRDefault="00D00356" w:rsidP="00D0035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118C7F" w14:textId="77777777" w:rsidR="00D00356" w:rsidRPr="00C327F6" w:rsidRDefault="00D00356" w:rsidP="00D0035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447B61C" w14:textId="77777777" w:rsidR="00D00356" w:rsidRPr="00C327F6" w:rsidRDefault="00D00356" w:rsidP="00D0035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221F13" w14:textId="77777777" w:rsidR="00D00356" w:rsidRPr="00C327F6" w:rsidRDefault="00D00356" w:rsidP="00D0035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54EC" w:rsidRPr="00C327F6" w14:paraId="582753A0" w14:textId="77777777" w:rsidTr="00691A48">
        <w:tc>
          <w:tcPr>
            <w:tcW w:w="2610" w:type="dxa"/>
          </w:tcPr>
          <w:p w14:paraId="3AC05C31" w14:textId="1D0E3A9C" w:rsidR="00A754EC" w:rsidRPr="00C327F6" w:rsidRDefault="00A754EC" w:rsidP="00A754EC">
            <w:pPr>
              <w:pStyle w:val="NoSpacing"/>
              <w:ind w:left="103" w:hanging="103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009DA80F" w14:textId="79DCF10C" w:rsidR="00A754EC" w:rsidRPr="00C327F6" w:rsidRDefault="00A754EC" w:rsidP="00A754E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1,014</w:t>
            </w:r>
          </w:p>
        </w:tc>
        <w:tc>
          <w:tcPr>
            <w:tcW w:w="180" w:type="dxa"/>
          </w:tcPr>
          <w:p w14:paraId="3B44FC46" w14:textId="77777777" w:rsidR="00A754EC" w:rsidRPr="00C327F6" w:rsidRDefault="00A754EC" w:rsidP="00A754E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8EE571" w14:textId="3D7B77B3" w:rsidR="00A754EC" w:rsidRPr="00C327F6" w:rsidRDefault="00A754EC" w:rsidP="00A754EC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(1,014)</w:t>
            </w:r>
          </w:p>
        </w:tc>
        <w:tc>
          <w:tcPr>
            <w:tcW w:w="180" w:type="dxa"/>
          </w:tcPr>
          <w:p w14:paraId="65050773" w14:textId="77777777" w:rsidR="00A754EC" w:rsidRPr="00C327F6" w:rsidRDefault="00A754EC" w:rsidP="00A754E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FBBA18" w14:textId="0E560A94" w:rsidR="00A754EC" w:rsidRPr="00C327F6" w:rsidRDefault="00A754EC" w:rsidP="00A754E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180" w:type="dxa"/>
          </w:tcPr>
          <w:p w14:paraId="301EF31A" w14:textId="77777777" w:rsidR="00A754EC" w:rsidRPr="00C327F6" w:rsidRDefault="00A754EC" w:rsidP="00A754E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60F1C1" w14:textId="62904240" w:rsidR="00A754EC" w:rsidRPr="00C327F6" w:rsidRDefault="00A754EC" w:rsidP="00A754E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(650)</w:t>
            </w:r>
          </w:p>
        </w:tc>
      </w:tr>
      <w:bookmarkEnd w:id="23"/>
    </w:tbl>
    <w:p w14:paraId="6AFAB682" w14:textId="77777777" w:rsidR="003179F8" w:rsidRPr="00C327F6" w:rsidRDefault="003179F8" w:rsidP="00CB3C87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0CF15D" w14:textId="498D7307" w:rsidR="00CB3C87" w:rsidRPr="00C327F6" w:rsidRDefault="00CB3C87" w:rsidP="00CB3C87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C327F6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C327F6">
        <w:rPr>
          <w:rFonts w:asciiTheme="majorBidi" w:hAnsiTheme="majorBidi" w:cstheme="majorBidi"/>
          <w:sz w:val="30"/>
          <w:szCs w:val="30"/>
        </w:rPr>
        <w:t>.3.3)</w:t>
      </w:r>
      <w:r w:rsidRPr="00C327F6">
        <w:rPr>
          <w:rFonts w:asciiTheme="majorBidi" w:hAnsiTheme="majorBidi" w:cstheme="majorBidi"/>
          <w:sz w:val="30"/>
          <w:szCs w:val="30"/>
        </w:rPr>
        <w:tab/>
      </w:r>
      <w:r w:rsidRPr="00C327F6">
        <w:rPr>
          <w:rFonts w:asciiTheme="majorBidi" w:hAnsiTheme="majorBidi" w:cstheme="majorBidi" w:hint="cs"/>
          <w:sz w:val="30"/>
          <w:szCs w:val="30"/>
          <w:cs/>
        </w:rPr>
        <w:t>ความเสี่ยงด้านราคาสินค้าโภคภัณฑ์</w:t>
      </w:r>
    </w:p>
    <w:p w14:paraId="49891CC3" w14:textId="4EE8797B" w:rsidR="006006BB" w:rsidRPr="00C327F6" w:rsidRDefault="006006BB" w:rsidP="006006BB">
      <w:pPr>
        <w:tabs>
          <w:tab w:val="clear" w:pos="907"/>
          <w:tab w:val="left" w:pos="108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5BED44E5" w14:textId="071CBBFC" w:rsidR="00936F40" w:rsidRPr="00C327F6" w:rsidRDefault="00936F40" w:rsidP="00936F4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C327F6">
        <w:rPr>
          <w:rFonts w:asciiTheme="majorBidi" w:hAnsiTheme="majorBidi" w:cstheme="majorBidi"/>
          <w:spacing w:val="-3"/>
          <w:sz w:val="30"/>
          <w:szCs w:val="30"/>
          <w:cs/>
        </w:rPr>
        <w:t xml:space="preserve">กลุ่มบริษัทมีความเสี่ยงจากราคาสินค้าโภคภัณฑ์ ซึ่งเกิดจากการซื้อวัตถุดิบและการขายผลิตภัณฑ์ ทั้งนี้กลุ่มบริษัทมีการบริหารจัดการความเสี่ยงโดยติดตามสถานการณ์เศรษฐกิจ ราคาวัตถุดิบและผลิตภัณฑ์อย่างใกล้ชิดเพื่อทบทวนแผนการผลิตและแผนการขายตลอด </w:t>
      </w:r>
      <w:r w:rsidRPr="00C327F6">
        <w:rPr>
          <w:rFonts w:asciiTheme="majorBidi" w:hAnsiTheme="majorBidi" w:cstheme="majorBidi"/>
          <w:spacing w:val="-3"/>
          <w:sz w:val="30"/>
          <w:szCs w:val="30"/>
        </w:rPr>
        <w:t xml:space="preserve">Value Chain </w:t>
      </w:r>
      <w:r w:rsidRPr="00C327F6">
        <w:rPr>
          <w:rFonts w:asciiTheme="majorBidi" w:hAnsiTheme="majorBidi" w:cstheme="majorBidi"/>
          <w:spacing w:val="-3"/>
          <w:sz w:val="30"/>
          <w:szCs w:val="30"/>
          <w:cs/>
        </w:rPr>
        <w:t>ให้มีความสอดคล้องกับสถานการณ์ตลาด อีกทั้ง</w:t>
      </w:r>
      <w:r w:rsidRPr="00C327F6">
        <w:rPr>
          <w:rFonts w:asciiTheme="majorBidi" w:hAnsiTheme="majorBidi" w:cstheme="majorBidi"/>
          <w:spacing w:val="-6"/>
          <w:sz w:val="30"/>
          <w:szCs w:val="30"/>
          <w:cs/>
        </w:rPr>
        <w:t>ได้ทำการบริหารความเสี่ยงจากความผันผวนด้านราคาน้ำมันดิบและส่วนต่างราคาของสินค้าโภคภัณฑ์โดยการทำ</w:t>
      </w:r>
      <w:r w:rsidRPr="00C327F6">
        <w:rPr>
          <w:rFonts w:asciiTheme="majorBidi" w:hAnsiTheme="majorBidi" w:cstheme="majorBidi"/>
          <w:spacing w:val="-12"/>
          <w:sz w:val="30"/>
          <w:szCs w:val="30"/>
          <w:cs/>
        </w:rPr>
        <w:t>สัญญาซื้อขายล่วงหน้าและ</w:t>
      </w:r>
      <w:r w:rsidRPr="00C327F6">
        <w:rPr>
          <w:rFonts w:asciiTheme="majorBidi" w:hAnsiTheme="majorBidi" w:cstheme="majorBidi"/>
          <w:spacing w:val="-12"/>
          <w:sz w:val="30"/>
          <w:szCs w:val="30"/>
        </w:rPr>
        <w:t>/</w:t>
      </w:r>
      <w:r w:rsidRPr="00C327F6">
        <w:rPr>
          <w:rFonts w:asciiTheme="majorBidi" w:hAnsiTheme="majorBidi" w:cstheme="majorBidi"/>
          <w:spacing w:val="-12"/>
          <w:sz w:val="30"/>
          <w:szCs w:val="30"/>
          <w:cs/>
        </w:rPr>
        <w:t>หรือการทำตราสารอนุพันธ์ตามกรอบที่ได้รับอนุมัติจากคณะกรรมการบริหารความเสี่ยงของ</w:t>
      </w:r>
      <w:r w:rsidRPr="00C327F6">
        <w:rPr>
          <w:rFonts w:asciiTheme="majorBidi" w:hAnsiTheme="majorBidi" w:cstheme="majorBidi"/>
          <w:spacing w:val="-8"/>
          <w:sz w:val="30"/>
          <w:szCs w:val="30"/>
          <w:cs/>
        </w:rPr>
        <w:t>กลุ่มบริษัท โดยมีวัตถุประสงค์เพื่อป้องกันความเสี่ยงของราคาน้ำมันดิบและ</w:t>
      </w:r>
      <w:r w:rsidRPr="00C327F6">
        <w:rPr>
          <w:rFonts w:asciiTheme="majorBidi" w:hAnsiTheme="majorBidi" w:cstheme="majorBidi"/>
          <w:spacing w:val="-6"/>
          <w:sz w:val="30"/>
          <w:szCs w:val="30"/>
          <w:cs/>
        </w:rPr>
        <w:t>ส่วนต่างราคาของสินค้าโภคภัณฑ์</w:t>
      </w:r>
      <w:r w:rsidRPr="00C327F6">
        <w:rPr>
          <w:rFonts w:asciiTheme="majorBidi" w:hAnsiTheme="majorBidi" w:cstheme="majorBidi"/>
          <w:spacing w:val="-8"/>
          <w:sz w:val="30"/>
          <w:szCs w:val="30"/>
          <w:cs/>
        </w:rPr>
        <w:t>ให้อยู่ในระดับไม่ต่ำกว่า</w:t>
      </w:r>
      <w:r w:rsidRPr="00C327F6">
        <w:rPr>
          <w:rFonts w:asciiTheme="majorBidi" w:hAnsiTheme="majorBidi" w:cstheme="majorBidi"/>
          <w:spacing w:val="-4"/>
          <w:sz w:val="30"/>
          <w:szCs w:val="30"/>
          <w:cs/>
        </w:rPr>
        <w:t>แผนธุรกิจ ซึ่งการป้องกันความเสี่ยงดังกล่าวจะส่งผลให้เกิดกำไร (ขาดทุน) จากตราสารอนุพันธ์ในทิศทางตรงข้าม</w:t>
      </w:r>
      <w:r w:rsidRPr="00C327F6">
        <w:rPr>
          <w:rFonts w:asciiTheme="majorBidi" w:hAnsiTheme="majorBidi" w:cstheme="majorBidi"/>
          <w:spacing w:val="-3"/>
          <w:sz w:val="30"/>
          <w:szCs w:val="30"/>
          <w:cs/>
        </w:rPr>
        <w:t>กับระดับราคาของน้ำมันดิบและผลิตภัณฑ์ เพื่อรักษากำไรขั้นต้นและกำไรสุทธิให้มีเสถียรภาพตามแผนธุรกิจ ดังนี้</w:t>
      </w:r>
    </w:p>
    <w:p w14:paraId="3213CA9B" w14:textId="77777777" w:rsidR="00006112" w:rsidRPr="00C327F6" w:rsidRDefault="00006112" w:rsidP="00936F4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pacing w:val="-3"/>
          <w:sz w:val="20"/>
          <w:szCs w:val="20"/>
        </w:rPr>
      </w:pPr>
    </w:p>
    <w:p w14:paraId="1053249B" w14:textId="77777777" w:rsidR="00936F40" w:rsidRPr="00C327F6" w:rsidRDefault="00936F40" w:rsidP="003722C7">
      <w:pPr>
        <w:pStyle w:val="ListParagraph"/>
        <w:numPr>
          <w:ilvl w:val="0"/>
          <w:numId w:val="5"/>
        </w:numPr>
        <w:tabs>
          <w:tab w:val="left" w:pos="1080"/>
        </w:tabs>
        <w:spacing w:after="240"/>
        <w:ind w:left="1800" w:hanging="270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  <w:r w:rsidRPr="00C327F6">
        <w:rPr>
          <w:rFonts w:asciiTheme="majorBidi" w:hAnsiTheme="majorBidi" w:cstheme="majorBidi"/>
          <w:sz w:val="30"/>
          <w:szCs w:val="30"/>
          <w:cs/>
          <w:lang w:val="en-GB"/>
        </w:rPr>
        <w:t>ในกรณีที่ราคาน้ำมันดิบหรือส่วนต่างราคาสินค้าโภคภัณฑ์ในตลาดต่ำกว่าราคาในสัญญาซื้อขายล่วงหน้า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จะส่งผลให้</w:t>
      </w:r>
      <w:r w:rsidRPr="00C327F6">
        <w:rPr>
          <w:rFonts w:asciiTheme="majorBidi" w:hAnsiTheme="majorBidi" w:cstheme="majorBidi"/>
          <w:sz w:val="30"/>
          <w:szCs w:val="30"/>
          <w:cs/>
          <w:lang w:val="en-GB"/>
        </w:rPr>
        <w:t>ตราสารอนุพันธ์ดังกล่าวมีผลกำไร ในขณะที่กำไรขั้นต้นที่กลุ่มบริษัทได้รับเป็นเงินสดจะมีมูลค่าลดลงจากราคาหรือส่วนต่างราคาในตลาดที่ต่ำลง</w:t>
      </w:r>
    </w:p>
    <w:p w14:paraId="5E3B0B6B" w14:textId="77777777" w:rsidR="00936F40" w:rsidRPr="00C327F6" w:rsidRDefault="00936F40" w:rsidP="003722C7">
      <w:pPr>
        <w:pStyle w:val="ListParagraph"/>
        <w:numPr>
          <w:ilvl w:val="0"/>
          <w:numId w:val="5"/>
        </w:numPr>
        <w:tabs>
          <w:tab w:val="left" w:pos="1080"/>
        </w:tabs>
        <w:ind w:left="1800" w:hanging="270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  <w:r w:rsidRPr="00C327F6">
        <w:rPr>
          <w:rFonts w:asciiTheme="majorBidi" w:hAnsiTheme="majorBidi" w:cstheme="majorBidi"/>
          <w:sz w:val="30"/>
          <w:szCs w:val="30"/>
          <w:cs/>
          <w:lang w:val="en-GB"/>
        </w:rPr>
        <w:t>ในทางตรงกันข้าม ในกรณีที่ราคาน้ำมันดิบหรือส่วนต่างราคาสินค้าโภคภัณฑ์ในตลาดสูงกว่าราคาในสัญญาซื้อขายล่วงหน้า</w:t>
      </w:r>
      <w:r w:rsidRPr="00C327F6">
        <w:rPr>
          <w:rFonts w:asciiTheme="majorBidi" w:hAnsiTheme="majorBidi" w:cstheme="majorBidi"/>
          <w:spacing w:val="-5"/>
          <w:sz w:val="30"/>
          <w:szCs w:val="30"/>
          <w:cs/>
          <w:lang w:val="en-GB"/>
        </w:rPr>
        <w:t xml:space="preserve"> จะส่งผลให้ตราสารอนุพันธ์ดังกล่าวมีผลขาดทุน ในขณะที่กำไรขั้นต้นที่กลุ่มบริษัทได้รับเป็นเงินสด</w:t>
      </w:r>
      <w:r w:rsidRPr="00C327F6">
        <w:rPr>
          <w:rFonts w:asciiTheme="majorBidi" w:hAnsiTheme="majorBidi" w:cstheme="majorBidi"/>
          <w:sz w:val="30"/>
          <w:szCs w:val="30"/>
          <w:cs/>
          <w:lang w:val="en-GB"/>
        </w:rPr>
        <w:t>จะมีมูลค่าสูงขึ้นจากราคาหรือส่วนต่างราคาในตลาดที่สูงขึ้น</w:t>
      </w:r>
    </w:p>
    <w:p w14:paraId="1A31F5B8" w14:textId="77777777" w:rsidR="00936F40" w:rsidRPr="00C327F6" w:rsidRDefault="00936F40" w:rsidP="00936F40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242DFD9" w14:textId="432A597A" w:rsidR="001448FF" w:rsidRPr="00C327F6" w:rsidRDefault="00936F40" w:rsidP="001D018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327F6">
        <w:rPr>
          <w:rFonts w:asciiTheme="majorBidi" w:hAnsiTheme="majorBidi" w:cstheme="majorBidi"/>
          <w:spacing w:val="-4"/>
          <w:sz w:val="30"/>
          <w:szCs w:val="30"/>
          <w:cs/>
        </w:rPr>
        <w:t>ซึ่งหากมองในภาพรวม จะเห็นว่า วิธีการป้องกันความเสี่ยงโดยการทำสัญญาซื้อขายล่วงหน้าและ</w:t>
      </w:r>
      <w:r w:rsidRPr="00C327F6">
        <w:rPr>
          <w:rFonts w:asciiTheme="majorBidi" w:hAnsiTheme="majorBidi" w:cstheme="majorBidi"/>
          <w:spacing w:val="-4"/>
          <w:sz w:val="30"/>
          <w:szCs w:val="30"/>
        </w:rPr>
        <w:t>/</w:t>
      </w:r>
      <w:r w:rsidRPr="00C327F6">
        <w:rPr>
          <w:rFonts w:asciiTheme="majorBidi" w:hAnsiTheme="majorBidi" w:cstheme="majorBidi"/>
          <w:spacing w:val="-4"/>
          <w:sz w:val="30"/>
          <w:szCs w:val="30"/>
          <w:cs/>
        </w:rPr>
        <w:t>หรือการทำตราสารอนุพันธ์</w:t>
      </w:r>
      <w:r w:rsidRPr="00C327F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327F6">
        <w:rPr>
          <w:rFonts w:asciiTheme="majorBidi" w:hAnsiTheme="majorBidi" w:cstheme="majorBidi"/>
          <w:spacing w:val="-4"/>
          <w:sz w:val="30"/>
          <w:szCs w:val="30"/>
          <w:cs/>
        </w:rPr>
        <w:t>สามารถลดผลกระทบจากความผันผวนของผลการดำเนินงานของกลุ่มบริษัทลงได้</w:t>
      </w:r>
    </w:p>
    <w:p w14:paraId="4AB76E51" w14:textId="41ED61A1" w:rsidR="00D51ECE" w:rsidRPr="00C327F6" w:rsidRDefault="00D51ECE" w:rsidP="001D018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4AC735E7" w14:textId="6C4A3FB8" w:rsidR="00244709" w:rsidRPr="00C327F6" w:rsidRDefault="00105F2B" w:rsidP="001D018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 w:rsidRPr="00C327F6">
        <w:rPr>
          <w:rFonts w:asciiTheme="majorBidi" w:hAnsiTheme="majorBidi" w:hint="cs"/>
          <w:spacing w:val="-2"/>
          <w:sz w:val="30"/>
          <w:szCs w:val="30"/>
          <w:cs/>
        </w:rPr>
        <w:t>กลุ่ม</w:t>
      </w:r>
      <w:r w:rsidR="00244709" w:rsidRPr="00C327F6">
        <w:rPr>
          <w:rFonts w:asciiTheme="majorBidi" w:hAnsiTheme="majorBidi" w:hint="cs"/>
          <w:spacing w:val="-2"/>
          <w:sz w:val="30"/>
          <w:szCs w:val="30"/>
          <w:cs/>
        </w:rPr>
        <w:t>บริษัท</w:t>
      </w:r>
      <w:r w:rsidR="00B61F8B" w:rsidRPr="00C327F6">
        <w:rPr>
          <w:rFonts w:asciiTheme="majorBidi" w:hAnsiTheme="majorBidi" w:hint="cs"/>
          <w:spacing w:val="-2"/>
          <w:sz w:val="30"/>
          <w:szCs w:val="30"/>
          <w:cs/>
        </w:rPr>
        <w:t>และบริษัท</w:t>
      </w:r>
      <w:r w:rsidR="00244709" w:rsidRPr="00C327F6">
        <w:rPr>
          <w:rFonts w:asciiTheme="majorBidi" w:hAnsiTheme="majorBidi" w:hint="cs"/>
          <w:spacing w:val="-2"/>
          <w:sz w:val="30"/>
          <w:szCs w:val="30"/>
          <w:cs/>
        </w:rPr>
        <w:t>รับรู้ผล</w:t>
      </w:r>
      <w:r w:rsidR="00744C6A" w:rsidRPr="00C327F6">
        <w:rPr>
          <w:rFonts w:asciiTheme="majorBidi" w:hAnsiTheme="majorBidi" w:hint="cs"/>
          <w:spacing w:val="-2"/>
          <w:sz w:val="30"/>
          <w:szCs w:val="30"/>
          <w:cs/>
        </w:rPr>
        <w:t>กำไร</w:t>
      </w:r>
      <w:r w:rsidR="00244709" w:rsidRPr="00C327F6">
        <w:rPr>
          <w:rFonts w:asciiTheme="majorBidi" w:hAnsiTheme="majorBidi" w:hint="cs"/>
          <w:spacing w:val="-2"/>
          <w:sz w:val="30"/>
          <w:szCs w:val="30"/>
          <w:cs/>
        </w:rPr>
        <w:t>จากตราสารอนุพันธ์เพื่อป</w:t>
      </w:r>
      <w:r w:rsidR="00585D6F" w:rsidRPr="00C327F6">
        <w:rPr>
          <w:rFonts w:asciiTheme="majorBidi" w:hAnsiTheme="majorBidi" w:hint="cs"/>
          <w:spacing w:val="-2"/>
          <w:sz w:val="30"/>
          <w:szCs w:val="30"/>
          <w:cs/>
        </w:rPr>
        <w:t>้อง</w:t>
      </w:r>
      <w:r w:rsidR="00244709" w:rsidRPr="00C327F6">
        <w:rPr>
          <w:rFonts w:asciiTheme="majorBidi" w:hAnsiTheme="majorBidi" w:hint="cs"/>
          <w:spacing w:val="-2"/>
          <w:sz w:val="30"/>
          <w:szCs w:val="30"/>
          <w:cs/>
        </w:rPr>
        <w:t>กันความเสี่ยงด้านราคาสินค้าโภคภัณฑ์จำ</w:t>
      </w:r>
      <w:r w:rsidR="00E36A0B" w:rsidRPr="00C327F6">
        <w:rPr>
          <w:rFonts w:asciiTheme="majorBidi" w:hAnsiTheme="majorBidi" w:hint="cs"/>
          <w:spacing w:val="-2"/>
          <w:sz w:val="30"/>
          <w:szCs w:val="30"/>
          <w:cs/>
        </w:rPr>
        <w:t xml:space="preserve">นวน </w:t>
      </w:r>
      <w:bookmarkStart w:id="24" w:name="_Hlk219751783"/>
      <w:r w:rsidR="00E36A0B" w:rsidRPr="00C327F6">
        <w:rPr>
          <w:rFonts w:asciiTheme="majorBidi" w:hAnsiTheme="majorBidi"/>
          <w:spacing w:val="-2"/>
          <w:sz w:val="30"/>
          <w:szCs w:val="30"/>
        </w:rPr>
        <w:t>1,115</w:t>
      </w:r>
      <w:r w:rsidR="00E36A0B" w:rsidRPr="00C327F6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bookmarkEnd w:id="24"/>
      <w:r w:rsidR="00244709" w:rsidRPr="00C327F6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="00B61F8B" w:rsidRPr="00C327F6">
        <w:rPr>
          <w:rFonts w:asciiTheme="majorBidi" w:hAnsiTheme="majorBidi" w:hint="cs"/>
          <w:spacing w:val="-2"/>
          <w:sz w:val="30"/>
          <w:szCs w:val="30"/>
          <w:cs/>
        </w:rPr>
        <w:t xml:space="preserve">สำหรับปีสิ้นสุดวันที่ </w:t>
      </w:r>
      <w:r w:rsidR="00B61F8B" w:rsidRPr="00C327F6">
        <w:rPr>
          <w:rFonts w:asciiTheme="majorBidi" w:hAnsiTheme="majorBidi"/>
          <w:spacing w:val="-2"/>
          <w:sz w:val="30"/>
          <w:szCs w:val="30"/>
        </w:rPr>
        <w:t xml:space="preserve">31 </w:t>
      </w:r>
      <w:r w:rsidR="00B61F8B" w:rsidRPr="00C327F6">
        <w:rPr>
          <w:rFonts w:asciiTheme="majorBidi" w:hAnsiTheme="majorBidi" w:hint="cs"/>
          <w:spacing w:val="-2"/>
          <w:sz w:val="30"/>
          <w:szCs w:val="30"/>
          <w:cs/>
        </w:rPr>
        <w:t xml:space="preserve">ธันวาคม </w:t>
      </w:r>
      <w:r w:rsidR="00BD2F2E" w:rsidRPr="00C327F6">
        <w:rPr>
          <w:rFonts w:asciiTheme="majorBidi" w:hAnsiTheme="majorBidi"/>
          <w:spacing w:val="-2"/>
          <w:sz w:val="30"/>
          <w:szCs w:val="30"/>
        </w:rPr>
        <w:t>2568</w:t>
      </w:r>
      <w:r w:rsidR="00C01B70" w:rsidRPr="00C327F6">
        <w:rPr>
          <w:rFonts w:asciiTheme="majorBidi" w:hAnsiTheme="majorBidi"/>
          <w:spacing w:val="-2"/>
          <w:sz w:val="30"/>
          <w:szCs w:val="30"/>
        </w:rPr>
        <w:t xml:space="preserve"> </w:t>
      </w:r>
      <w:r w:rsidR="00C01B70" w:rsidRPr="00C327F6">
        <w:rPr>
          <w:rFonts w:asciiTheme="majorBidi" w:hAnsiTheme="majorBidi"/>
          <w:i/>
          <w:iCs/>
          <w:spacing w:val="-2"/>
          <w:sz w:val="30"/>
          <w:szCs w:val="30"/>
        </w:rPr>
        <w:t>(</w:t>
      </w:r>
      <w:r w:rsidR="00BD2F2E" w:rsidRPr="00C327F6">
        <w:rPr>
          <w:rFonts w:asciiTheme="majorBidi" w:hAnsiTheme="majorBidi"/>
          <w:i/>
          <w:iCs/>
          <w:spacing w:val="-2"/>
          <w:sz w:val="30"/>
          <w:szCs w:val="30"/>
        </w:rPr>
        <w:t>2567</w:t>
      </w:r>
      <w:r w:rsidR="00C01B70" w:rsidRPr="00C327F6">
        <w:rPr>
          <w:rFonts w:asciiTheme="majorBidi" w:hAnsiTheme="majorBidi"/>
          <w:i/>
          <w:iCs/>
          <w:spacing w:val="-2"/>
          <w:sz w:val="30"/>
          <w:szCs w:val="30"/>
        </w:rPr>
        <w:t xml:space="preserve">: </w:t>
      </w:r>
      <w:r w:rsidR="00006112" w:rsidRPr="00C327F6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>รับรู้ผล</w:t>
      </w:r>
      <w:r w:rsidR="00E36A0B" w:rsidRPr="00C327F6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>กำไร</w:t>
      </w:r>
      <w:r w:rsidR="00006112" w:rsidRPr="00C327F6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 xml:space="preserve">จำนวน </w:t>
      </w:r>
      <w:r w:rsidR="00A754EC" w:rsidRPr="00C327F6">
        <w:rPr>
          <w:rFonts w:asciiTheme="majorBidi" w:hAnsiTheme="majorBidi"/>
          <w:i/>
          <w:iCs/>
          <w:spacing w:val="-2"/>
          <w:sz w:val="30"/>
          <w:szCs w:val="30"/>
        </w:rPr>
        <w:t>1,467</w:t>
      </w:r>
      <w:r w:rsidR="00C01B70" w:rsidRPr="00C327F6">
        <w:rPr>
          <w:rFonts w:asciiTheme="majorBidi" w:hAnsiTheme="majorBidi"/>
          <w:i/>
          <w:iCs/>
          <w:spacing w:val="-2"/>
          <w:sz w:val="30"/>
          <w:szCs w:val="30"/>
        </w:rPr>
        <w:t xml:space="preserve"> </w:t>
      </w:r>
      <w:r w:rsidR="00671963" w:rsidRPr="00C327F6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 xml:space="preserve">           </w:t>
      </w:r>
      <w:r w:rsidR="00C01B70" w:rsidRPr="00C327F6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>ล้านบาท</w:t>
      </w:r>
      <w:r w:rsidR="00C01B70" w:rsidRPr="00C327F6">
        <w:rPr>
          <w:rFonts w:asciiTheme="majorBidi" w:hAnsiTheme="majorBidi"/>
          <w:i/>
          <w:iCs/>
          <w:spacing w:val="-2"/>
          <w:sz w:val="30"/>
          <w:szCs w:val="30"/>
        </w:rPr>
        <w:t>)</w:t>
      </w:r>
      <w:r w:rsidR="00B61F8B" w:rsidRPr="00C327F6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244709" w:rsidRPr="00C327F6">
        <w:rPr>
          <w:rFonts w:asciiTheme="majorBidi" w:hAnsiTheme="majorBidi" w:hint="cs"/>
          <w:spacing w:val="-2"/>
          <w:sz w:val="30"/>
          <w:szCs w:val="30"/>
          <w:cs/>
        </w:rPr>
        <w:t>ซึ่งมีสาเหตุหลักจากส่วนต่างราคาผลิตภัณฑ์ที่เกิดขึ้นจริง</w:t>
      </w:r>
      <w:r w:rsidR="0041672C" w:rsidRPr="00C327F6">
        <w:rPr>
          <w:rFonts w:asciiTheme="majorBidi" w:hAnsiTheme="majorBidi" w:hint="cs"/>
          <w:spacing w:val="-2"/>
          <w:sz w:val="30"/>
          <w:szCs w:val="30"/>
          <w:cs/>
        </w:rPr>
        <w:t>ต่ำ</w:t>
      </w:r>
      <w:r w:rsidR="00244709" w:rsidRPr="00C327F6">
        <w:rPr>
          <w:rFonts w:asciiTheme="majorBidi" w:hAnsiTheme="majorBidi" w:hint="cs"/>
          <w:spacing w:val="-2"/>
          <w:sz w:val="30"/>
          <w:szCs w:val="30"/>
          <w:cs/>
        </w:rPr>
        <w:t>กว่าราคาที่ทำป</w:t>
      </w:r>
      <w:r w:rsidR="00585D6F" w:rsidRPr="00C327F6">
        <w:rPr>
          <w:rFonts w:asciiTheme="majorBidi" w:hAnsiTheme="majorBidi" w:hint="cs"/>
          <w:spacing w:val="-2"/>
          <w:sz w:val="30"/>
          <w:szCs w:val="30"/>
          <w:cs/>
        </w:rPr>
        <w:t>้อง</w:t>
      </w:r>
      <w:r w:rsidR="00244709" w:rsidRPr="00C327F6">
        <w:rPr>
          <w:rFonts w:asciiTheme="majorBidi" w:hAnsiTheme="majorBidi" w:hint="cs"/>
          <w:spacing w:val="-2"/>
          <w:sz w:val="30"/>
          <w:szCs w:val="30"/>
          <w:cs/>
        </w:rPr>
        <w:t>กันความเสี่ยงไว้</w:t>
      </w:r>
      <w:r w:rsidR="00B61F8B" w:rsidRPr="00C327F6">
        <w:rPr>
          <w:rFonts w:asciiTheme="majorBidi" w:hAnsiTheme="majorBidi"/>
          <w:spacing w:val="-2"/>
          <w:sz w:val="30"/>
          <w:szCs w:val="30"/>
        </w:rPr>
        <w:t xml:space="preserve"> </w:t>
      </w:r>
    </w:p>
    <w:p w14:paraId="4634E9FD" w14:textId="77777777" w:rsidR="00980ECF" w:rsidRPr="00C327F6" w:rsidRDefault="00980ECF" w:rsidP="001D018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04CB2A5B" w14:textId="4D8AC90D" w:rsidR="00CB3C87" w:rsidRPr="00C327F6" w:rsidRDefault="00CB3C87" w:rsidP="00CB3C87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327F6">
        <w:rPr>
          <w:rFonts w:ascii="Angsana New" w:hAnsi="Angsana New"/>
          <w:b/>
          <w:bCs/>
          <w:i/>
          <w:iCs/>
          <w:sz w:val="30"/>
          <w:szCs w:val="30"/>
          <w:cs/>
        </w:rPr>
        <w:t>การวิเคราะห์ความอ่อนไหวของราคาสินค้าโภคภัณฑ์</w:t>
      </w:r>
    </w:p>
    <w:p w14:paraId="01249CCF" w14:textId="77777777" w:rsidR="00CB3C87" w:rsidRPr="00C327F6" w:rsidRDefault="00CB3C87" w:rsidP="00CB3C87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74A06A11" w14:textId="6AEADB55" w:rsidR="00C10EAA" w:rsidRPr="00C327F6" w:rsidRDefault="00CB3C87" w:rsidP="00CB3C87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cs/>
        </w:rPr>
      </w:pPr>
      <w:r w:rsidRPr="00C327F6">
        <w:rPr>
          <w:rFonts w:ascii="Angsana New" w:hAnsi="Angsana New"/>
          <w:spacing w:val="-6"/>
          <w:sz w:val="30"/>
          <w:szCs w:val="30"/>
          <w:cs/>
        </w:rPr>
        <w:t>ตารางต่อไปนี้แสดงรายละเอียดความอ่อนไหวของกลุ่ม</w:t>
      </w:r>
      <w:r w:rsidRPr="00C327F6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C327F6">
        <w:rPr>
          <w:rFonts w:ascii="Angsana New" w:hAnsi="Angsana New"/>
          <w:spacing w:val="-6"/>
          <w:sz w:val="30"/>
          <w:szCs w:val="30"/>
          <w:cs/>
        </w:rPr>
        <w:t>ต่อการเพิ่มขึ้น และการลดลงของ</w:t>
      </w:r>
      <w:r w:rsidRPr="00C327F6">
        <w:rPr>
          <w:rFonts w:ascii="Angsana New" w:hAnsi="Angsana New" w:hint="cs"/>
          <w:spacing w:val="-6"/>
          <w:sz w:val="30"/>
          <w:szCs w:val="30"/>
          <w:cs/>
        </w:rPr>
        <w:t>ราคาสินค้าโภคภัณฑ์</w:t>
      </w:r>
      <w:r w:rsidRPr="00C327F6">
        <w:rPr>
          <w:rFonts w:ascii="Angsana New" w:hAnsi="Angsana New"/>
          <w:sz w:val="30"/>
          <w:szCs w:val="30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</w:rPr>
        <w:t>การวิเคราะห์ความอ่อนไหว</w:t>
      </w:r>
      <w:r w:rsidRPr="00C327F6">
        <w:rPr>
          <w:rFonts w:ascii="Angsana New" w:hAnsi="Angsana New"/>
          <w:sz w:val="30"/>
          <w:szCs w:val="30"/>
          <w:cs/>
        </w:rPr>
        <w:t>จะรวมเฉพาะ</w:t>
      </w:r>
      <w:r w:rsidRPr="00C327F6">
        <w:rPr>
          <w:rFonts w:ascii="Angsana New" w:hAnsi="Angsana New" w:hint="cs"/>
          <w:sz w:val="30"/>
          <w:szCs w:val="30"/>
          <w:cs/>
        </w:rPr>
        <w:t>ยอดคงเหลือของรายการตราสารอนุพันธ์สินค้าโภคภัณฑ์</w:t>
      </w:r>
      <w:r w:rsidRPr="00C327F6">
        <w:rPr>
          <w:rFonts w:ascii="Angsana New" w:hAnsi="Angsana New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</w:rPr>
        <w:t>ณ วันที่</w:t>
      </w:r>
      <w:r w:rsidRPr="00C327F6">
        <w:rPr>
          <w:rFonts w:ascii="Angsana New" w:hAnsi="Angsana New" w:hint="cs"/>
          <w:spacing w:val="4"/>
          <w:sz w:val="30"/>
          <w:szCs w:val="30"/>
          <w:cs/>
        </w:rPr>
        <w:t>รายงาน และใช้อัตราที่เพิ่มขึ้นหรือลดลงโดยพิจารณาถึงการเปลี่ยนแปลงของราคาสินค้าโภคภัณฑ์ในตลาด</w:t>
      </w:r>
      <w:r w:rsidRPr="00C327F6">
        <w:rPr>
          <w:rFonts w:ascii="Angsana New" w:hAnsi="Angsana New" w:hint="cs"/>
          <w:sz w:val="30"/>
          <w:szCs w:val="30"/>
          <w:cs/>
        </w:rPr>
        <w:t>ที่เป็นไปได้อย่างสมเหตุสมผล</w:t>
      </w:r>
    </w:p>
    <w:p w14:paraId="4EED3FF1" w14:textId="741B50F8" w:rsidR="00C10EAA" w:rsidRPr="00C327F6" w:rsidRDefault="00C10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</w:p>
    <w:tbl>
      <w:tblPr>
        <w:tblW w:w="0" w:type="auto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42"/>
        <w:gridCol w:w="992"/>
        <w:gridCol w:w="142"/>
        <w:gridCol w:w="992"/>
        <w:gridCol w:w="142"/>
        <w:gridCol w:w="992"/>
        <w:gridCol w:w="142"/>
        <w:gridCol w:w="995"/>
      </w:tblGrid>
      <w:tr w:rsidR="004D5290" w:rsidRPr="00C327F6" w14:paraId="4C5A5C5B" w14:textId="77777777" w:rsidTr="009733C2">
        <w:trPr>
          <w:tblHeader/>
        </w:trPr>
        <w:tc>
          <w:tcPr>
            <w:tcW w:w="4410" w:type="dxa"/>
          </w:tcPr>
          <w:p w14:paraId="50A32282" w14:textId="1B5EF9F9" w:rsidR="00CB3C87" w:rsidRPr="00C327F6" w:rsidRDefault="00CB3C87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</w:tcPr>
          <w:p w14:paraId="1D6FBB35" w14:textId="77777777" w:rsidR="00CB3C87" w:rsidRPr="00C327F6" w:rsidRDefault="00CB3C87" w:rsidP="00C278B6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126" w:type="dxa"/>
            <w:gridSpan w:val="3"/>
          </w:tcPr>
          <w:p w14:paraId="626D9BE5" w14:textId="77777777" w:rsidR="00CB3C87" w:rsidRPr="00C327F6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22029083" w14:textId="77777777" w:rsidR="00CB3C87" w:rsidRPr="00C327F6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129" w:type="dxa"/>
            <w:gridSpan w:val="3"/>
          </w:tcPr>
          <w:p w14:paraId="576EAFC7" w14:textId="77777777" w:rsidR="00CB3C87" w:rsidRPr="00C327F6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5290" w:rsidRPr="00C327F6" w14:paraId="22645116" w14:textId="77777777" w:rsidTr="009733C2">
        <w:trPr>
          <w:tblHeader/>
        </w:trPr>
        <w:tc>
          <w:tcPr>
            <w:tcW w:w="4410" w:type="dxa"/>
          </w:tcPr>
          <w:p w14:paraId="4195DA96" w14:textId="77777777" w:rsidR="00CB3C87" w:rsidRPr="00C327F6" w:rsidRDefault="00CB3C87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</w:tcPr>
          <w:p w14:paraId="2CEF89EE" w14:textId="77777777" w:rsidR="00CB3C87" w:rsidRPr="00C327F6" w:rsidRDefault="00CB3C87" w:rsidP="00C278B6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</w:tcPr>
          <w:p w14:paraId="7C8B3657" w14:textId="77777777" w:rsidR="00CB3C87" w:rsidRPr="00C327F6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03B0A15E" w14:textId="77777777" w:rsidR="00CB3C87" w:rsidRPr="00C327F6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</w:tcPr>
          <w:p w14:paraId="2A2B4D12" w14:textId="77777777" w:rsidR="00CB3C87" w:rsidRPr="00C327F6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2" w:type="dxa"/>
          </w:tcPr>
          <w:p w14:paraId="5A386EAC" w14:textId="77777777" w:rsidR="00CB3C87" w:rsidRPr="00C327F6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41FAB319" w14:textId="77777777" w:rsidR="00CB3C87" w:rsidRPr="00C327F6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49B58E2A" w14:textId="77777777" w:rsidR="00CB3C87" w:rsidRPr="00C327F6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5" w:type="dxa"/>
          </w:tcPr>
          <w:p w14:paraId="551BB10E" w14:textId="77777777" w:rsidR="00CB3C87" w:rsidRPr="00C327F6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ลดลง</w:t>
            </w:r>
          </w:p>
        </w:tc>
      </w:tr>
      <w:tr w:rsidR="004D5290" w:rsidRPr="00C327F6" w14:paraId="23EB416E" w14:textId="77777777" w:rsidTr="009733C2">
        <w:trPr>
          <w:tblHeader/>
        </w:trPr>
        <w:tc>
          <w:tcPr>
            <w:tcW w:w="4410" w:type="dxa"/>
          </w:tcPr>
          <w:p w14:paraId="7D877B27" w14:textId="77777777" w:rsidR="00CB3C87" w:rsidRPr="00C327F6" w:rsidRDefault="00CB3C87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</w:tcPr>
          <w:p w14:paraId="518C6FEB" w14:textId="77777777" w:rsidR="00CB3C87" w:rsidRPr="00C327F6" w:rsidRDefault="00CB3C87" w:rsidP="00C278B6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4397" w:type="dxa"/>
            <w:gridSpan w:val="7"/>
          </w:tcPr>
          <w:p w14:paraId="13AE61D1" w14:textId="46AB22CE" w:rsidR="00CB3C87" w:rsidRPr="00C327F6" w:rsidRDefault="00CC6D8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327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C327F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D5290" w:rsidRPr="00C327F6" w14:paraId="02A2EE94" w14:textId="77777777" w:rsidTr="009733C2">
        <w:tc>
          <w:tcPr>
            <w:tcW w:w="4410" w:type="dxa"/>
          </w:tcPr>
          <w:p w14:paraId="1339DCC6" w14:textId="6B6B39DD" w:rsidR="00CB3C87" w:rsidRPr="00C327F6" w:rsidRDefault="00CB3C87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bookmarkStart w:id="25" w:name="_Hlk141886623"/>
            <w:r w:rsidRPr="00C327F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C327F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="00BD2F2E" w:rsidRPr="00C327F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2DD75A2B" w14:textId="77777777" w:rsidR="00CB3C87" w:rsidRPr="00C327F6" w:rsidRDefault="00CB3C87" w:rsidP="00C278B6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</w:tcPr>
          <w:p w14:paraId="39AAECFA" w14:textId="77777777" w:rsidR="00CB3C87" w:rsidRPr="00C327F6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</w:tcPr>
          <w:p w14:paraId="6D5205FD" w14:textId="77777777" w:rsidR="00CB3C87" w:rsidRPr="00C327F6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</w:tcPr>
          <w:p w14:paraId="7EBCAC93" w14:textId="77777777" w:rsidR="00CB3C87" w:rsidRPr="00C327F6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</w:tcPr>
          <w:p w14:paraId="2735725F" w14:textId="77777777" w:rsidR="00CB3C87" w:rsidRPr="00C327F6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487180CD" w14:textId="77777777" w:rsidR="00CB3C87" w:rsidRPr="00C327F6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</w:tcPr>
          <w:p w14:paraId="45670D97" w14:textId="77777777" w:rsidR="00CB3C87" w:rsidRPr="00C327F6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95" w:type="dxa"/>
          </w:tcPr>
          <w:p w14:paraId="1D8140E2" w14:textId="77777777" w:rsidR="00CB3C87" w:rsidRPr="00C327F6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</w:tr>
      <w:tr w:rsidR="004D5290" w:rsidRPr="00C327F6" w14:paraId="00A6A950" w14:textId="77777777" w:rsidTr="009733C2">
        <w:tc>
          <w:tcPr>
            <w:tcW w:w="4410" w:type="dxa"/>
          </w:tcPr>
          <w:p w14:paraId="3FA75A64" w14:textId="77777777" w:rsidR="00CB3C87" w:rsidRPr="00C327F6" w:rsidRDefault="00CB3C87" w:rsidP="00C278B6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สุทธิจากตราสารอนุพันธ์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124371C5" w14:textId="77777777" w:rsidR="00CB3C87" w:rsidRPr="00C327F6" w:rsidRDefault="00CB3C87" w:rsidP="00C278B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407048F7" w14:textId="77777777" w:rsidR="00CB3C87" w:rsidRPr="00C327F6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EAC00A0" w14:textId="77777777" w:rsidR="00CB3C87" w:rsidRPr="00C327F6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7A0CC40" w14:textId="77777777" w:rsidR="00CB3C87" w:rsidRPr="00C327F6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EC869BA" w14:textId="77777777" w:rsidR="00CB3C87" w:rsidRPr="00C327F6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398CBA12" w14:textId="77777777" w:rsidR="00CB3C87" w:rsidRPr="00C327F6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6CB128A" w14:textId="77777777" w:rsidR="00CB3C87" w:rsidRPr="00C327F6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17931559" w14:textId="77777777" w:rsidR="00CB3C87" w:rsidRPr="00C327F6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2D62B23D" w14:textId="77777777" w:rsidTr="009733C2">
        <w:tc>
          <w:tcPr>
            <w:tcW w:w="4410" w:type="dxa"/>
          </w:tcPr>
          <w:p w14:paraId="14BA1B76" w14:textId="77777777" w:rsidR="008830E4" w:rsidRPr="00C327F6" w:rsidRDefault="008830E4" w:rsidP="008830E4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ส่วนต่างราคาของสินค้าโภคภัณฑ์ผลิตภัณฑ์ปิโตรเลียม เพิ่ม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 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เหรียญสหรัฐอเมริกาต่อบาเรล</w:t>
            </w:r>
          </w:p>
        </w:tc>
        <w:tc>
          <w:tcPr>
            <w:tcW w:w="142" w:type="dxa"/>
            <w:vAlign w:val="bottom"/>
          </w:tcPr>
          <w:p w14:paraId="42BC3697" w14:textId="77777777" w:rsidR="008830E4" w:rsidRPr="00C327F6" w:rsidRDefault="008830E4" w:rsidP="008830E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9871117" w14:textId="1A186B3B" w:rsidR="008830E4" w:rsidRPr="00C327F6" w:rsidRDefault="008830E4" w:rsidP="008830E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(218)</w:t>
            </w:r>
          </w:p>
        </w:tc>
        <w:tc>
          <w:tcPr>
            <w:tcW w:w="142" w:type="dxa"/>
            <w:vAlign w:val="bottom"/>
          </w:tcPr>
          <w:p w14:paraId="5DA7736C" w14:textId="77777777" w:rsidR="008830E4" w:rsidRPr="00C327F6" w:rsidRDefault="008830E4" w:rsidP="008830E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C03EECA" w14:textId="1F977973" w:rsidR="008830E4" w:rsidRPr="00C327F6" w:rsidRDefault="008830E4" w:rsidP="008830E4">
            <w:pPr>
              <w:tabs>
                <w:tab w:val="decimal" w:pos="88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42" w:type="dxa"/>
            <w:vAlign w:val="bottom"/>
          </w:tcPr>
          <w:p w14:paraId="3DECC58D" w14:textId="77777777" w:rsidR="008830E4" w:rsidRPr="00C327F6" w:rsidRDefault="008830E4" w:rsidP="008830E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F6389F7" w14:textId="2C6260C4" w:rsidR="008830E4" w:rsidRPr="00C327F6" w:rsidRDefault="008830E4" w:rsidP="008830E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(218)</w:t>
            </w:r>
          </w:p>
        </w:tc>
        <w:tc>
          <w:tcPr>
            <w:tcW w:w="142" w:type="dxa"/>
            <w:vAlign w:val="bottom"/>
          </w:tcPr>
          <w:p w14:paraId="68B0971A" w14:textId="77777777" w:rsidR="008830E4" w:rsidRPr="00C327F6" w:rsidRDefault="008830E4" w:rsidP="008830E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59A1C07F" w14:textId="55384C5A" w:rsidR="008830E4" w:rsidRPr="00C327F6" w:rsidRDefault="008830E4" w:rsidP="008830E4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</w:tr>
      <w:tr w:rsidR="004D5290" w:rsidRPr="00C327F6" w14:paraId="65AE22E1" w14:textId="77777777" w:rsidTr="009733C2">
        <w:tc>
          <w:tcPr>
            <w:tcW w:w="4410" w:type="dxa"/>
          </w:tcPr>
          <w:p w14:paraId="2BB7B29B" w14:textId="2F1429EA" w:rsidR="008830E4" w:rsidRPr="00C327F6" w:rsidRDefault="008830E4" w:rsidP="008830E4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hint="cs"/>
                <w:sz w:val="28"/>
                <w:szCs w:val="28"/>
                <w:cs/>
              </w:rPr>
              <w:t>ส่วนต่างราคาของสินค้าโภคภัณฑ์ผลิตภัณฑ์ปิโตรเคมี</w:t>
            </w:r>
            <w:r w:rsidRPr="00C327F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C327F6">
              <w:rPr>
                <w:rFonts w:asciiTheme="majorBidi" w:hAnsiTheme="majorBidi" w:hint="cs"/>
                <w:sz w:val="28"/>
                <w:szCs w:val="28"/>
                <w:cs/>
              </w:rPr>
              <w:t>เพิ่ม</w:t>
            </w:r>
            <w:r w:rsidRPr="00C327F6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C327F6">
              <w:rPr>
                <w:rFonts w:asciiTheme="majorBidi" w:hAnsiTheme="majorBidi" w:hint="cs"/>
                <w:sz w:val="28"/>
                <w:szCs w:val="28"/>
                <w:cs/>
              </w:rPr>
              <w:t>ลด</w:t>
            </w:r>
            <w:r w:rsidRPr="00C327F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C327F6">
              <w:rPr>
                <w:rFonts w:asciiTheme="majorBidi" w:hAnsiTheme="majorBidi"/>
                <w:sz w:val="28"/>
                <w:szCs w:val="28"/>
              </w:rPr>
              <w:t>1</w:t>
            </w:r>
            <w:r w:rsidRPr="00C327F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C327F6">
              <w:rPr>
                <w:rFonts w:asciiTheme="majorBidi" w:hAnsiTheme="majorBidi" w:hint="cs"/>
                <w:sz w:val="28"/>
                <w:szCs w:val="28"/>
                <w:cs/>
              </w:rPr>
              <w:t>เหรียญสหรัฐอเมริกาต่อตัน</w:t>
            </w:r>
          </w:p>
        </w:tc>
        <w:tc>
          <w:tcPr>
            <w:tcW w:w="142" w:type="dxa"/>
            <w:vAlign w:val="bottom"/>
          </w:tcPr>
          <w:p w14:paraId="414BA3FF" w14:textId="77777777" w:rsidR="008830E4" w:rsidRPr="00C327F6" w:rsidRDefault="008830E4" w:rsidP="008830E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DDF569D" w14:textId="6AF97027" w:rsidR="008830E4" w:rsidRPr="00C327F6" w:rsidRDefault="008830E4" w:rsidP="008830E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42" w:type="dxa"/>
            <w:vAlign w:val="bottom"/>
          </w:tcPr>
          <w:p w14:paraId="4C0A8ADE" w14:textId="77777777" w:rsidR="008830E4" w:rsidRPr="00C327F6" w:rsidRDefault="008830E4" w:rsidP="008830E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B7E4B94" w14:textId="0A251FFF" w:rsidR="008830E4" w:rsidRPr="00C327F6" w:rsidRDefault="008830E4" w:rsidP="008830E4">
            <w:pPr>
              <w:tabs>
                <w:tab w:val="decimal" w:pos="88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2" w:type="dxa"/>
            <w:vAlign w:val="bottom"/>
          </w:tcPr>
          <w:p w14:paraId="472639F1" w14:textId="77777777" w:rsidR="008830E4" w:rsidRPr="00C327F6" w:rsidRDefault="008830E4" w:rsidP="008830E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089AFD7" w14:textId="177E37D3" w:rsidR="008830E4" w:rsidRPr="00C327F6" w:rsidRDefault="008830E4" w:rsidP="008830E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42" w:type="dxa"/>
            <w:vAlign w:val="bottom"/>
          </w:tcPr>
          <w:p w14:paraId="5D2B840D" w14:textId="77777777" w:rsidR="008830E4" w:rsidRPr="00C327F6" w:rsidRDefault="008830E4" w:rsidP="008830E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6975C25C" w14:textId="38259B7F" w:rsidR="008830E4" w:rsidRPr="00C327F6" w:rsidRDefault="008830E4" w:rsidP="008830E4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4D5290" w:rsidRPr="00C327F6" w14:paraId="2B69D0F8" w14:textId="77777777" w:rsidTr="009733C2">
        <w:tc>
          <w:tcPr>
            <w:tcW w:w="4410" w:type="dxa"/>
          </w:tcPr>
          <w:p w14:paraId="2E2CBD92" w14:textId="77777777" w:rsidR="009733C2" w:rsidRPr="00C327F6" w:rsidRDefault="009733C2" w:rsidP="00D1253E">
            <w:pPr>
              <w:spacing w:line="240" w:lineRule="auto"/>
              <w:ind w:left="141" w:right="115" w:hanging="141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  <w:vAlign w:val="bottom"/>
          </w:tcPr>
          <w:p w14:paraId="0571606F" w14:textId="77777777" w:rsidR="009733C2" w:rsidRPr="00C327F6" w:rsidRDefault="009733C2" w:rsidP="00D1253E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698D465B" w14:textId="77777777" w:rsidR="009733C2" w:rsidRPr="00C327F6" w:rsidRDefault="009733C2" w:rsidP="00D1253E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6BD10E90" w14:textId="77777777" w:rsidR="009733C2" w:rsidRPr="00C327F6" w:rsidRDefault="009733C2" w:rsidP="00D1253E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4E288DAB" w14:textId="77777777" w:rsidR="009733C2" w:rsidRPr="00C327F6" w:rsidRDefault="009733C2" w:rsidP="00D1253E">
            <w:pPr>
              <w:tabs>
                <w:tab w:val="decimal" w:pos="88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04CFAD92" w14:textId="77777777" w:rsidR="009733C2" w:rsidRPr="00C327F6" w:rsidRDefault="009733C2" w:rsidP="00D1253E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2E42625A" w14:textId="77777777" w:rsidR="009733C2" w:rsidRPr="00C327F6" w:rsidRDefault="009733C2" w:rsidP="00D1253E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43C3E5E5" w14:textId="77777777" w:rsidR="009733C2" w:rsidRPr="00C327F6" w:rsidRDefault="009733C2" w:rsidP="00D1253E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5" w:type="dxa"/>
            <w:vAlign w:val="bottom"/>
          </w:tcPr>
          <w:p w14:paraId="4D575BCE" w14:textId="77777777" w:rsidR="009733C2" w:rsidRPr="00C327F6" w:rsidRDefault="009733C2" w:rsidP="00D1253E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</w:tr>
      <w:bookmarkEnd w:id="25"/>
      <w:tr w:rsidR="004D5290" w:rsidRPr="00C327F6" w14:paraId="44CC90E8" w14:textId="77777777" w:rsidTr="009733C2">
        <w:tc>
          <w:tcPr>
            <w:tcW w:w="4410" w:type="dxa"/>
          </w:tcPr>
          <w:p w14:paraId="5DB47D5D" w14:textId="0D4E4769" w:rsidR="00BD1D46" w:rsidRPr="00C327F6" w:rsidRDefault="00BD1D46" w:rsidP="00BD1D4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C327F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C327F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="00BD2F2E" w:rsidRPr="00C327F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703A4341" w14:textId="77777777" w:rsidR="00BD1D46" w:rsidRPr="00C327F6" w:rsidRDefault="00BD1D46" w:rsidP="00BD1D46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</w:tcPr>
          <w:p w14:paraId="06331917" w14:textId="77777777" w:rsidR="00BD1D46" w:rsidRPr="00C327F6" w:rsidRDefault="00BD1D46" w:rsidP="00BD1D4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</w:tcPr>
          <w:p w14:paraId="71564039" w14:textId="77777777" w:rsidR="00BD1D46" w:rsidRPr="00C327F6" w:rsidRDefault="00BD1D46" w:rsidP="00BD1D4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</w:tcPr>
          <w:p w14:paraId="14EAC5BE" w14:textId="77777777" w:rsidR="00BD1D46" w:rsidRPr="00C327F6" w:rsidRDefault="00BD1D46" w:rsidP="00BD1D4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</w:tcPr>
          <w:p w14:paraId="0DB0C765" w14:textId="77777777" w:rsidR="00BD1D46" w:rsidRPr="00C327F6" w:rsidRDefault="00BD1D46" w:rsidP="00BD1D4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51DE181A" w14:textId="77777777" w:rsidR="00BD1D46" w:rsidRPr="00C327F6" w:rsidRDefault="00BD1D46" w:rsidP="00BD1D4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</w:tcPr>
          <w:p w14:paraId="504F6FF1" w14:textId="77777777" w:rsidR="00BD1D46" w:rsidRPr="00C327F6" w:rsidRDefault="00BD1D46" w:rsidP="00BD1D4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95" w:type="dxa"/>
          </w:tcPr>
          <w:p w14:paraId="128649DE" w14:textId="77777777" w:rsidR="00BD1D46" w:rsidRPr="00C327F6" w:rsidRDefault="00BD1D46" w:rsidP="00BD1D4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</w:tr>
      <w:tr w:rsidR="004D5290" w:rsidRPr="00C327F6" w14:paraId="072A7DCE" w14:textId="77777777" w:rsidTr="009733C2">
        <w:tc>
          <w:tcPr>
            <w:tcW w:w="4410" w:type="dxa"/>
          </w:tcPr>
          <w:p w14:paraId="76DFE427" w14:textId="0D07191B" w:rsidR="00BD1D46" w:rsidRPr="00C327F6" w:rsidRDefault="00BD1D46" w:rsidP="00BD1D46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C32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สุทธิจากตราสารอนุพันธ์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06409E23" w14:textId="77777777" w:rsidR="00BD1D46" w:rsidRPr="00C327F6" w:rsidRDefault="00BD1D46" w:rsidP="00BD1D4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7FF62D4" w14:textId="77777777" w:rsidR="00BD1D46" w:rsidRPr="00C327F6" w:rsidRDefault="00BD1D46" w:rsidP="00BD1D4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B7F4F1C" w14:textId="77777777" w:rsidR="00BD1D46" w:rsidRPr="00C327F6" w:rsidRDefault="00BD1D46" w:rsidP="00BD1D4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E0AB4D1" w14:textId="77777777" w:rsidR="00BD1D46" w:rsidRPr="00C327F6" w:rsidRDefault="00BD1D46" w:rsidP="00BD1D4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BC7B959" w14:textId="77777777" w:rsidR="00BD1D46" w:rsidRPr="00C327F6" w:rsidRDefault="00BD1D46" w:rsidP="00BD1D4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381E7C40" w14:textId="77777777" w:rsidR="00BD1D46" w:rsidRPr="00C327F6" w:rsidRDefault="00BD1D46" w:rsidP="00BD1D4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49172E7" w14:textId="77777777" w:rsidR="00BD1D46" w:rsidRPr="00C327F6" w:rsidRDefault="00BD1D46" w:rsidP="00BD1D4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5AF1BE9D" w14:textId="77777777" w:rsidR="00BD1D46" w:rsidRPr="00C327F6" w:rsidRDefault="00BD1D46" w:rsidP="00BD1D4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290" w:rsidRPr="00C327F6" w14:paraId="205AD0CC" w14:textId="77777777" w:rsidTr="009733C2">
        <w:tc>
          <w:tcPr>
            <w:tcW w:w="4410" w:type="dxa"/>
          </w:tcPr>
          <w:p w14:paraId="0429097A" w14:textId="792E8E07" w:rsidR="009D149E" w:rsidRPr="00C327F6" w:rsidRDefault="009D149E" w:rsidP="009D149E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ส่วนต่างราคาของสินค้าโภคภัณฑ์ผลิตภัณฑ์ปิโตรเลียม เพิ่ม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 </w:t>
            </w:r>
            <w:r w:rsidRPr="00C327F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327F6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เหรียญสหรัฐอเมริกาต่อบาเรล</w:t>
            </w:r>
          </w:p>
        </w:tc>
        <w:tc>
          <w:tcPr>
            <w:tcW w:w="142" w:type="dxa"/>
            <w:vAlign w:val="bottom"/>
          </w:tcPr>
          <w:p w14:paraId="355D454B" w14:textId="77777777" w:rsidR="009D149E" w:rsidRPr="00C327F6" w:rsidRDefault="009D149E" w:rsidP="009D149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6381C05" w14:textId="7AD6F20F" w:rsidR="009D149E" w:rsidRPr="00C327F6" w:rsidRDefault="009D149E" w:rsidP="009D149E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(60)</w:t>
            </w:r>
          </w:p>
        </w:tc>
        <w:tc>
          <w:tcPr>
            <w:tcW w:w="142" w:type="dxa"/>
            <w:vAlign w:val="bottom"/>
          </w:tcPr>
          <w:p w14:paraId="4197DA7C" w14:textId="77777777" w:rsidR="009D149E" w:rsidRPr="00C327F6" w:rsidRDefault="009D149E" w:rsidP="009D149E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9A5ABBF" w14:textId="64B9DA83" w:rsidR="009D149E" w:rsidRPr="00C327F6" w:rsidRDefault="009D149E" w:rsidP="009D149E">
            <w:pPr>
              <w:tabs>
                <w:tab w:val="decimal" w:pos="88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42" w:type="dxa"/>
            <w:vAlign w:val="bottom"/>
          </w:tcPr>
          <w:p w14:paraId="63BAC362" w14:textId="77777777" w:rsidR="009D149E" w:rsidRPr="00C327F6" w:rsidRDefault="009D149E" w:rsidP="009D149E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EE67054" w14:textId="3F1A8C4F" w:rsidR="009D149E" w:rsidRPr="00C327F6" w:rsidRDefault="009D149E" w:rsidP="009D149E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(60)</w:t>
            </w:r>
          </w:p>
        </w:tc>
        <w:tc>
          <w:tcPr>
            <w:tcW w:w="142" w:type="dxa"/>
            <w:vAlign w:val="bottom"/>
          </w:tcPr>
          <w:p w14:paraId="3970054E" w14:textId="77777777" w:rsidR="009D149E" w:rsidRPr="00C327F6" w:rsidRDefault="009D149E" w:rsidP="009D149E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1988636B" w14:textId="33C9DA33" w:rsidR="009D149E" w:rsidRPr="00C327F6" w:rsidRDefault="009D149E" w:rsidP="009D149E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9D149E" w:rsidRPr="00C327F6" w14:paraId="559CA378" w14:textId="77777777" w:rsidTr="009733C2">
        <w:tc>
          <w:tcPr>
            <w:tcW w:w="4410" w:type="dxa"/>
          </w:tcPr>
          <w:p w14:paraId="2073E61F" w14:textId="4D480A84" w:rsidR="009D149E" w:rsidRPr="00C327F6" w:rsidRDefault="009D149E" w:rsidP="009D149E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7F6">
              <w:rPr>
                <w:rFonts w:asciiTheme="majorBidi" w:hAnsiTheme="majorBidi" w:hint="cs"/>
                <w:sz w:val="28"/>
                <w:szCs w:val="28"/>
                <w:cs/>
              </w:rPr>
              <w:t>ส่วนต่างราคาของสินค้าโภคภัณฑ์ผลิตภัณฑ์ปิโตรเคมี</w:t>
            </w:r>
            <w:r w:rsidRPr="00C327F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C327F6">
              <w:rPr>
                <w:rFonts w:asciiTheme="majorBidi" w:hAnsiTheme="majorBidi" w:hint="cs"/>
                <w:sz w:val="28"/>
                <w:szCs w:val="28"/>
                <w:cs/>
              </w:rPr>
              <w:t>เพิ่ม</w:t>
            </w:r>
            <w:r w:rsidRPr="00C327F6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C327F6">
              <w:rPr>
                <w:rFonts w:asciiTheme="majorBidi" w:hAnsiTheme="majorBidi" w:hint="cs"/>
                <w:sz w:val="28"/>
                <w:szCs w:val="28"/>
                <w:cs/>
              </w:rPr>
              <w:t>ลด</w:t>
            </w:r>
            <w:r w:rsidRPr="00C327F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C327F6">
              <w:rPr>
                <w:rFonts w:asciiTheme="majorBidi" w:hAnsiTheme="majorBidi"/>
                <w:sz w:val="28"/>
                <w:szCs w:val="28"/>
              </w:rPr>
              <w:t>1</w:t>
            </w:r>
            <w:r w:rsidRPr="00C327F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C327F6">
              <w:rPr>
                <w:rFonts w:asciiTheme="majorBidi" w:hAnsiTheme="majorBidi" w:hint="cs"/>
                <w:sz w:val="28"/>
                <w:szCs w:val="28"/>
                <w:cs/>
              </w:rPr>
              <w:t>เหรียญสหรัฐอเมริกาต่อตัน</w:t>
            </w:r>
          </w:p>
        </w:tc>
        <w:tc>
          <w:tcPr>
            <w:tcW w:w="142" w:type="dxa"/>
            <w:vAlign w:val="bottom"/>
          </w:tcPr>
          <w:p w14:paraId="194FE77D" w14:textId="77777777" w:rsidR="009D149E" w:rsidRPr="00C327F6" w:rsidRDefault="009D149E" w:rsidP="009D149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970710A" w14:textId="216D4DF4" w:rsidR="009D149E" w:rsidRPr="00C327F6" w:rsidRDefault="009D149E" w:rsidP="009D149E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42" w:type="dxa"/>
            <w:vAlign w:val="bottom"/>
          </w:tcPr>
          <w:p w14:paraId="59AD632C" w14:textId="77777777" w:rsidR="009D149E" w:rsidRPr="00C327F6" w:rsidRDefault="009D149E" w:rsidP="009D149E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BC28751" w14:textId="3345D0B4" w:rsidR="009D149E" w:rsidRPr="00C327F6" w:rsidRDefault="009D149E" w:rsidP="009D149E">
            <w:pPr>
              <w:tabs>
                <w:tab w:val="decimal" w:pos="88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14:paraId="20CE23B1" w14:textId="77777777" w:rsidR="009D149E" w:rsidRPr="00C327F6" w:rsidRDefault="009D149E" w:rsidP="009D149E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F3BFB1E" w14:textId="5E849D00" w:rsidR="009D149E" w:rsidRPr="00C327F6" w:rsidRDefault="009D149E" w:rsidP="009D149E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42" w:type="dxa"/>
            <w:vAlign w:val="bottom"/>
          </w:tcPr>
          <w:p w14:paraId="5B1D821E" w14:textId="77777777" w:rsidR="009D149E" w:rsidRPr="00C327F6" w:rsidRDefault="009D149E" w:rsidP="009D149E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16159909" w14:textId="1A71C89F" w:rsidR="009D149E" w:rsidRPr="00C327F6" w:rsidRDefault="009D149E" w:rsidP="009D149E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7F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45B19DBF" w14:textId="77777777" w:rsidR="00F80F49" w:rsidRPr="00C327F6" w:rsidRDefault="00F80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p w14:paraId="7B1718C4" w14:textId="3425E763" w:rsidR="00F03B2B" w:rsidRPr="00C327F6" w:rsidRDefault="00F03B2B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C327F6">
        <w:rPr>
          <w:rFonts w:asciiTheme="majorBidi" w:hAnsiTheme="majorBidi" w:cstheme="majorBidi"/>
          <w:b/>
          <w:bCs/>
          <w:sz w:val="30"/>
          <w:szCs w:val="30"/>
          <w:cs/>
        </w:rPr>
        <w:t>ภาระ</w:t>
      </w:r>
      <w:r w:rsidRPr="00C327F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ผูกพันกับบุคคลหรือกิจการที่ไม่เกี่ยวข้องกัน</w:t>
      </w:r>
    </w:p>
    <w:p w14:paraId="7138BDC8" w14:textId="77777777" w:rsidR="00D90054" w:rsidRPr="00C327F6" w:rsidRDefault="00D9005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4"/>
          <w:sz w:val="16"/>
          <w:szCs w:val="16"/>
        </w:rPr>
      </w:pPr>
    </w:p>
    <w:tbl>
      <w:tblPr>
        <w:tblW w:w="9198" w:type="dxa"/>
        <w:tblInd w:w="504" w:type="dxa"/>
        <w:tblLayout w:type="fixed"/>
        <w:tblLook w:val="04A0" w:firstRow="1" w:lastRow="0" w:firstColumn="1" w:lastColumn="0" w:noHBand="0" w:noVBand="1"/>
      </w:tblPr>
      <w:tblGrid>
        <w:gridCol w:w="4175"/>
        <w:gridCol w:w="997"/>
        <w:gridCol w:w="269"/>
        <w:gridCol w:w="1085"/>
        <w:gridCol w:w="267"/>
        <w:gridCol w:w="1080"/>
        <w:gridCol w:w="267"/>
        <w:gridCol w:w="1058"/>
      </w:tblGrid>
      <w:tr w:rsidR="004D5290" w:rsidRPr="00C327F6" w14:paraId="7058865D" w14:textId="77777777" w:rsidTr="00C278B6">
        <w:trPr>
          <w:tblHeader/>
        </w:trPr>
        <w:tc>
          <w:tcPr>
            <w:tcW w:w="2270" w:type="pct"/>
          </w:tcPr>
          <w:p w14:paraId="4972FA41" w14:textId="77777777" w:rsidR="00044C4D" w:rsidRPr="00C327F6" w:rsidRDefault="00044C4D" w:rsidP="00C278B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5AF75BF7" w14:textId="77777777" w:rsidR="00044C4D" w:rsidRPr="00C327F6" w:rsidRDefault="00044C4D" w:rsidP="00C278B6">
            <w:pPr>
              <w:tabs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5E8FF017" w14:textId="77777777" w:rsidR="00044C4D" w:rsidRPr="00C327F6" w:rsidRDefault="00044C4D" w:rsidP="00C278B6">
            <w:pPr>
              <w:tabs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52FA88A2" w14:textId="77777777" w:rsidR="00044C4D" w:rsidRPr="00C327F6" w:rsidRDefault="00044C4D" w:rsidP="00C278B6">
            <w:pPr>
              <w:tabs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4D5290" w:rsidRPr="00C327F6" w14:paraId="5A6204FD" w14:textId="77777777" w:rsidTr="003904C1">
        <w:trPr>
          <w:tblHeader/>
        </w:trPr>
        <w:tc>
          <w:tcPr>
            <w:tcW w:w="2270" w:type="pct"/>
          </w:tcPr>
          <w:p w14:paraId="0F27A3FC" w14:textId="77777777" w:rsidR="00E87F65" w:rsidRPr="00C327F6" w:rsidRDefault="00E87F65" w:rsidP="00E87F65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7ECABA4F" w14:textId="39081F11" w:rsidR="00E87F65" w:rsidRPr="00C327F6" w:rsidRDefault="00BD2F2E" w:rsidP="00E87F65">
            <w:pPr>
              <w:tabs>
                <w:tab w:val="left" w:pos="720"/>
                <w:tab w:val="decimal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  <w:vAlign w:val="center"/>
          </w:tcPr>
          <w:p w14:paraId="425A58A4" w14:textId="77777777" w:rsidR="00E87F65" w:rsidRPr="00C327F6" w:rsidRDefault="00E87F65" w:rsidP="00E87F65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1F0773CE" w14:textId="6371D052" w:rsidR="00E87F65" w:rsidRPr="00C327F6" w:rsidRDefault="00BD2F2E" w:rsidP="00E87F65">
            <w:pPr>
              <w:tabs>
                <w:tab w:val="left" w:pos="720"/>
                <w:tab w:val="decimal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45" w:type="pct"/>
            <w:vAlign w:val="center"/>
          </w:tcPr>
          <w:p w14:paraId="7BF272B6" w14:textId="77777777" w:rsidR="00E87F65" w:rsidRPr="00C327F6" w:rsidRDefault="00E87F65" w:rsidP="00E87F65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14:paraId="1F2797E5" w14:textId="1E664323" w:rsidR="00E87F65" w:rsidRPr="00C327F6" w:rsidRDefault="00BD2F2E" w:rsidP="00E87F65">
            <w:pPr>
              <w:tabs>
                <w:tab w:val="left" w:pos="720"/>
                <w:tab w:val="decimal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5" w:type="pct"/>
            <w:vAlign w:val="center"/>
          </w:tcPr>
          <w:p w14:paraId="4CFAF5B2" w14:textId="77777777" w:rsidR="00E87F65" w:rsidRPr="00C327F6" w:rsidRDefault="00E87F65" w:rsidP="00E87F65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52B08EC5" w14:textId="79DAD3DB" w:rsidR="00E87F65" w:rsidRPr="00C327F6" w:rsidRDefault="00BD2F2E" w:rsidP="00E87F65">
            <w:pPr>
              <w:tabs>
                <w:tab w:val="left" w:pos="720"/>
                <w:tab w:val="decimal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</w:tr>
      <w:tr w:rsidR="004D5290" w:rsidRPr="00C327F6" w14:paraId="748970E1" w14:textId="77777777" w:rsidTr="00C278B6">
        <w:trPr>
          <w:tblHeader/>
        </w:trPr>
        <w:tc>
          <w:tcPr>
            <w:tcW w:w="2270" w:type="pct"/>
          </w:tcPr>
          <w:p w14:paraId="7D664D8D" w14:textId="77777777" w:rsidR="00044C4D" w:rsidRPr="00C327F6" w:rsidRDefault="00044C4D" w:rsidP="00C278B6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30" w:type="pct"/>
            <w:gridSpan w:val="7"/>
            <w:vAlign w:val="center"/>
          </w:tcPr>
          <w:p w14:paraId="58BA0CC9" w14:textId="77777777" w:rsidR="00044C4D" w:rsidRPr="00C327F6" w:rsidRDefault="00044C4D" w:rsidP="00C278B6">
            <w:pPr>
              <w:tabs>
                <w:tab w:val="left" w:pos="720"/>
                <w:tab w:val="decimal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327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5290" w:rsidRPr="00C327F6" w14:paraId="608D7B15" w14:textId="77777777" w:rsidTr="00C278B6">
        <w:tc>
          <w:tcPr>
            <w:tcW w:w="2270" w:type="pct"/>
            <w:hideMark/>
          </w:tcPr>
          <w:p w14:paraId="57BC5D3A" w14:textId="22AEFEC7" w:rsidR="00044C4D" w:rsidRPr="00C327F6" w:rsidRDefault="00044C4D" w:rsidP="00C278B6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ภาระผูกพันรายจ่ายฝ่ายทุน</w:t>
            </w:r>
            <w:r w:rsidR="00957B1E" w:rsidRPr="00C327F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ตามสัญญาที่ยังไม่ได้รับรู้</w:t>
            </w:r>
          </w:p>
        </w:tc>
        <w:tc>
          <w:tcPr>
            <w:tcW w:w="542" w:type="pct"/>
          </w:tcPr>
          <w:p w14:paraId="70514CB7" w14:textId="77777777" w:rsidR="00044C4D" w:rsidRPr="00C327F6" w:rsidRDefault="00044C4D" w:rsidP="00C278B6">
            <w:pPr>
              <w:tabs>
                <w:tab w:val="clear" w:pos="680"/>
                <w:tab w:val="decimal" w:pos="70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9F8EFBA" w14:textId="77777777" w:rsidR="00044C4D" w:rsidRPr="00C327F6" w:rsidRDefault="00044C4D" w:rsidP="00C278B6">
            <w:pPr>
              <w:tabs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E11BE76" w14:textId="77777777" w:rsidR="00044C4D" w:rsidRPr="00C327F6" w:rsidRDefault="00044C4D" w:rsidP="00C278B6">
            <w:pPr>
              <w:tabs>
                <w:tab w:val="decimal" w:pos="629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9C49380" w14:textId="77777777" w:rsidR="00044C4D" w:rsidRPr="00C327F6" w:rsidRDefault="00044C4D" w:rsidP="00C278B6">
            <w:pPr>
              <w:tabs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55B7F26" w14:textId="77777777" w:rsidR="00044C4D" w:rsidRPr="00C327F6" w:rsidRDefault="00044C4D" w:rsidP="00C278B6">
            <w:pPr>
              <w:tabs>
                <w:tab w:val="decimal" w:pos="541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229B2FE" w14:textId="77777777" w:rsidR="00044C4D" w:rsidRPr="00C327F6" w:rsidRDefault="00044C4D" w:rsidP="00C278B6">
            <w:pPr>
              <w:tabs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64C47A1C" w14:textId="77777777" w:rsidR="00044C4D" w:rsidRPr="00C327F6" w:rsidRDefault="00044C4D" w:rsidP="00C278B6">
            <w:pPr>
              <w:tabs>
                <w:tab w:val="decimal" w:pos="531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3A90053A" w14:textId="77777777" w:rsidTr="00C278B6">
        <w:tc>
          <w:tcPr>
            <w:tcW w:w="2270" w:type="pct"/>
            <w:hideMark/>
          </w:tcPr>
          <w:p w14:paraId="0AC2E9A8" w14:textId="77777777" w:rsidR="009D149E" w:rsidRPr="00C327F6" w:rsidRDefault="009D149E" w:rsidP="009D149E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542" w:type="pct"/>
          </w:tcPr>
          <w:p w14:paraId="728A8940" w14:textId="0E516048" w:rsidR="009D149E" w:rsidRPr="00C327F6" w:rsidRDefault="001F5330" w:rsidP="009D149E">
            <w:pPr>
              <w:tabs>
                <w:tab w:val="decimal" w:pos="786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7C0576F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8E7087A" w14:textId="5130CA20" w:rsidR="009D149E" w:rsidRPr="00C327F6" w:rsidRDefault="009D149E" w:rsidP="009D149E">
            <w:pPr>
              <w:tabs>
                <w:tab w:val="clear" w:pos="907"/>
                <w:tab w:val="decimal" w:pos="780"/>
                <w:tab w:val="left" w:pos="87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123D1148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BCCAC48" w14:textId="62E764D3" w:rsidR="009D149E" w:rsidRPr="00C327F6" w:rsidRDefault="001F5330" w:rsidP="009D149E">
            <w:pPr>
              <w:tabs>
                <w:tab w:val="clear" w:pos="907"/>
                <w:tab w:val="decimal" w:pos="780"/>
                <w:tab w:val="left" w:pos="863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5FA17AF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666B39A9" w14:textId="2D8BD8D3" w:rsidR="009D149E" w:rsidRPr="00C327F6" w:rsidRDefault="009D149E" w:rsidP="009D149E">
            <w:pPr>
              <w:tabs>
                <w:tab w:val="decimal" w:pos="841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D5290" w:rsidRPr="00C327F6" w14:paraId="6389BE31" w14:textId="77777777" w:rsidTr="00C278B6">
        <w:tc>
          <w:tcPr>
            <w:tcW w:w="2270" w:type="pct"/>
            <w:hideMark/>
          </w:tcPr>
          <w:p w14:paraId="42254D13" w14:textId="77777777" w:rsidR="009D149E" w:rsidRPr="00C327F6" w:rsidRDefault="009D149E" w:rsidP="009D149E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542" w:type="pct"/>
          </w:tcPr>
          <w:p w14:paraId="2C0AA4ED" w14:textId="24D48F2D" w:rsidR="009D149E" w:rsidRPr="00C327F6" w:rsidRDefault="001F5330" w:rsidP="009D149E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2,572</w:t>
            </w:r>
          </w:p>
        </w:tc>
        <w:tc>
          <w:tcPr>
            <w:tcW w:w="146" w:type="pct"/>
          </w:tcPr>
          <w:p w14:paraId="2F65D577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0BB0700" w14:textId="0B8FB9B9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3,868</w:t>
            </w:r>
          </w:p>
        </w:tc>
        <w:tc>
          <w:tcPr>
            <w:tcW w:w="145" w:type="pct"/>
          </w:tcPr>
          <w:p w14:paraId="520883DC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BB76850" w14:textId="6FE4FCF1" w:rsidR="009D149E" w:rsidRPr="00C327F6" w:rsidRDefault="001F5330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1,95</w:t>
            </w:r>
            <w:r w:rsidR="00AF20E9" w:rsidRPr="00C327F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3629934A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740449A2" w14:textId="3CA9AB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3,192</w:t>
            </w:r>
          </w:p>
        </w:tc>
      </w:tr>
      <w:tr w:rsidR="004D5290" w:rsidRPr="00C327F6" w14:paraId="4D8C4F28" w14:textId="77777777" w:rsidTr="00C278B6">
        <w:tc>
          <w:tcPr>
            <w:tcW w:w="2270" w:type="pct"/>
            <w:hideMark/>
          </w:tcPr>
          <w:p w14:paraId="36523ED5" w14:textId="77777777" w:rsidR="009D149E" w:rsidRPr="00C327F6" w:rsidRDefault="009D149E" w:rsidP="009D149E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อาคาร</w:t>
            </w:r>
            <w:r w:rsidRPr="00C327F6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C327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และเครื่องตกแต่ง ติดตั้งและอุปกรณ์</w:t>
            </w:r>
          </w:p>
        </w:tc>
        <w:tc>
          <w:tcPr>
            <w:tcW w:w="542" w:type="pct"/>
          </w:tcPr>
          <w:p w14:paraId="0C4153D7" w14:textId="023F3D28" w:rsidR="009D149E" w:rsidRPr="00C327F6" w:rsidRDefault="001F5330" w:rsidP="009D149E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146" w:type="pct"/>
          </w:tcPr>
          <w:p w14:paraId="413A0625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A0A8544" w14:textId="2EB8EED8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145" w:type="pct"/>
          </w:tcPr>
          <w:p w14:paraId="30A77B03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426FEDA" w14:textId="5B5DD2B8" w:rsidR="009D149E" w:rsidRPr="00C327F6" w:rsidRDefault="001F5330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5" w:type="pct"/>
          </w:tcPr>
          <w:p w14:paraId="070BC618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69BB327A" w14:textId="7A9FF17C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D5290" w:rsidRPr="00C327F6" w14:paraId="78B2CFB5" w14:textId="77777777" w:rsidTr="00C278B6">
        <w:tc>
          <w:tcPr>
            <w:tcW w:w="2270" w:type="pct"/>
            <w:hideMark/>
          </w:tcPr>
          <w:p w14:paraId="1AC58D65" w14:textId="77777777" w:rsidR="009D149E" w:rsidRPr="00C327F6" w:rsidRDefault="009D149E" w:rsidP="009D149E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E29B2" w14:textId="04603F11" w:rsidR="009D149E" w:rsidRPr="00C327F6" w:rsidRDefault="001F5330" w:rsidP="009D149E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146" w:type="pct"/>
          </w:tcPr>
          <w:p w14:paraId="2B224883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D44A1EE" w14:textId="76AE21AD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145" w:type="pct"/>
          </w:tcPr>
          <w:p w14:paraId="2D050739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F2CE6E" w14:textId="305432A7" w:rsidR="009D149E" w:rsidRPr="00C327F6" w:rsidRDefault="001F5330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145" w:type="pct"/>
          </w:tcPr>
          <w:p w14:paraId="61E618B1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534E2A1F" w14:textId="530BED8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</w:tr>
      <w:tr w:rsidR="004D5290" w:rsidRPr="00C327F6" w14:paraId="403D3C27" w14:textId="77777777" w:rsidTr="00C278B6">
        <w:tc>
          <w:tcPr>
            <w:tcW w:w="2270" w:type="pct"/>
            <w:hideMark/>
          </w:tcPr>
          <w:p w14:paraId="7ED75AE5" w14:textId="77777777" w:rsidR="009D149E" w:rsidRPr="00C327F6" w:rsidRDefault="009D149E" w:rsidP="009D149E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C7050B" w14:textId="05329419" w:rsidR="009D149E" w:rsidRPr="00C327F6" w:rsidRDefault="001F5330" w:rsidP="009D149E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3,188</w:t>
            </w:r>
          </w:p>
        </w:tc>
        <w:tc>
          <w:tcPr>
            <w:tcW w:w="146" w:type="pct"/>
          </w:tcPr>
          <w:p w14:paraId="3C194898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02C1A4" w14:textId="1784D3CA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4,671</w:t>
            </w:r>
          </w:p>
        </w:tc>
        <w:tc>
          <w:tcPr>
            <w:tcW w:w="145" w:type="pct"/>
          </w:tcPr>
          <w:p w14:paraId="51CB82EC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6A897B" w14:textId="0F1E45DE" w:rsidR="009D149E" w:rsidRPr="00C327F6" w:rsidRDefault="001F5330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D3527"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F20E9"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45" w:type="pct"/>
          </w:tcPr>
          <w:p w14:paraId="1D28DCD2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AC336A" w14:textId="3672526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3,648</w:t>
            </w:r>
          </w:p>
        </w:tc>
      </w:tr>
      <w:tr w:rsidR="004D5290" w:rsidRPr="00C327F6" w14:paraId="322B617F" w14:textId="77777777" w:rsidTr="00C278B6">
        <w:tc>
          <w:tcPr>
            <w:tcW w:w="2270" w:type="pct"/>
          </w:tcPr>
          <w:p w14:paraId="08398B6C" w14:textId="77777777" w:rsidR="009D149E" w:rsidRPr="00C327F6" w:rsidRDefault="009D149E" w:rsidP="009D149E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right w:val="nil"/>
            </w:tcBorders>
          </w:tcPr>
          <w:p w14:paraId="22A66D40" w14:textId="77777777" w:rsidR="009D149E" w:rsidRPr="00C327F6" w:rsidRDefault="009D149E" w:rsidP="009D149E">
            <w:pPr>
              <w:tabs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65BA00DF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</w:tcPr>
          <w:p w14:paraId="2BC055F0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" w:type="pct"/>
          </w:tcPr>
          <w:p w14:paraId="0CAD9362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right w:val="nil"/>
            </w:tcBorders>
          </w:tcPr>
          <w:p w14:paraId="79FBDD1B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</w:tcPr>
          <w:p w14:paraId="4E5E5217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</w:tcPr>
          <w:p w14:paraId="13800ACF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</w:rPr>
            </w:pPr>
          </w:p>
        </w:tc>
      </w:tr>
      <w:tr w:rsidR="004D5290" w:rsidRPr="00C327F6" w14:paraId="4D208F14" w14:textId="77777777" w:rsidTr="00C278B6">
        <w:tc>
          <w:tcPr>
            <w:tcW w:w="2270" w:type="pct"/>
            <w:hideMark/>
          </w:tcPr>
          <w:p w14:paraId="454804C0" w14:textId="77777777" w:rsidR="009D149E" w:rsidRPr="00C327F6" w:rsidRDefault="009D149E" w:rsidP="009D149E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ภาระผูกพันตามสัญญาเช่าที่ยกเลิกไม่ได้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76EB1BC1" w14:textId="77777777" w:rsidR="009D149E" w:rsidRPr="00C327F6" w:rsidRDefault="009D149E" w:rsidP="009D149E">
            <w:pPr>
              <w:tabs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494AB6F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46817F97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1089B85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72432B15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5D8C8E1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</w:tcPr>
          <w:p w14:paraId="389F2A25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90" w:rsidRPr="00C327F6" w14:paraId="2D92F453" w14:textId="77777777" w:rsidTr="00C278B6">
        <w:tc>
          <w:tcPr>
            <w:tcW w:w="2270" w:type="pct"/>
            <w:hideMark/>
          </w:tcPr>
          <w:p w14:paraId="751DD099" w14:textId="77777777" w:rsidR="009D149E" w:rsidRPr="00C327F6" w:rsidRDefault="009D149E" w:rsidP="009D149E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13D871B9" w14:textId="7D76A230" w:rsidR="009D149E" w:rsidRPr="00C327F6" w:rsidRDefault="00ED3527" w:rsidP="009D149E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92676A" w:rsidRPr="00C327F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718F8EA9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2B60DC09" w14:textId="52A6FEAF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145" w:type="pct"/>
          </w:tcPr>
          <w:p w14:paraId="3DE61BD0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3FC5CC89" w14:textId="215069E7" w:rsidR="009D149E" w:rsidRPr="00C327F6" w:rsidRDefault="00ED3527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45" w:type="pct"/>
          </w:tcPr>
          <w:p w14:paraId="224472AC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</w:tcPr>
          <w:p w14:paraId="36EFEE3A" w14:textId="7812E41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</w:tr>
      <w:tr w:rsidR="004D5290" w:rsidRPr="00C327F6" w14:paraId="36EBF503" w14:textId="77777777" w:rsidTr="00C278B6">
        <w:tc>
          <w:tcPr>
            <w:tcW w:w="2270" w:type="pct"/>
            <w:hideMark/>
          </w:tcPr>
          <w:p w14:paraId="79B3D20A" w14:textId="77777777" w:rsidR="009D149E" w:rsidRPr="00C327F6" w:rsidRDefault="009D149E" w:rsidP="009D149E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028DCB30" w14:textId="613EE428" w:rsidR="009D149E" w:rsidRPr="00C327F6" w:rsidRDefault="00ED3527" w:rsidP="009D149E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46" w:type="pct"/>
          </w:tcPr>
          <w:p w14:paraId="14B8A62A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0ACB55CE" w14:textId="74EC72E0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45" w:type="pct"/>
          </w:tcPr>
          <w:p w14:paraId="35A78153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76191D8C" w14:textId="48436AAB" w:rsidR="009D149E" w:rsidRPr="00C327F6" w:rsidRDefault="00ED3527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45" w:type="pct"/>
          </w:tcPr>
          <w:p w14:paraId="3C8F803E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</w:tcPr>
          <w:p w14:paraId="68379214" w14:textId="34C39E0C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4D5290" w:rsidRPr="00C327F6" w14:paraId="31B672C9" w14:textId="77777777" w:rsidTr="00C278B6">
        <w:tc>
          <w:tcPr>
            <w:tcW w:w="2270" w:type="pct"/>
          </w:tcPr>
          <w:p w14:paraId="02B415EB" w14:textId="53735361" w:rsidR="00ED3527" w:rsidRPr="00C327F6" w:rsidRDefault="00ED3527" w:rsidP="009D149E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</w:t>
            </w: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ห้า</w:t>
            </w: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51B97FEF" w14:textId="796AA7E3" w:rsidR="00ED3527" w:rsidRPr="00C327F6" w:rsidRDefault="00ED3527" w:rsidP="009D149E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546DCA11" w14:textId="77777777" w:rsidR="00ED3527" w:rsidRPr="00C327F6" w:rsidRDefault="00ED3527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12EDE1A5" w14:textId="7A624059" w:rsidR="00ED3527" w:rsidRPr="00C327F6" w:rsidRDefault="00ED3527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AF626E5" w14:textId="77777777" w:rsidR="00ED3527" w:rsidRPr="00C327F6" w:rsidRDefault="00ED3527" w:rsidP="009D149E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603F029F" w14:textId="5D600C11" w:rsidR="00ED3527" w:rsidRPr="00C327F6" w:rsidRDefault="00ED3527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6C546906" w14:textId="77777777" w:rsidR="00ED3527" w:rsidRPr="00C327F6" w:rsidRDefault="00ED3527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</w:tcPr>
          <w:p w14:paraId="7D4DEE28" w14:textId="264B8381" w:rsidR="00ED3527" w:rsidRPr="00C327F6" w:rsidRDefault="00ED3527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290" w:rsidRPr="00C327F6" w14:paraId="21C1267C" w14:textId="77777777" w:rsidTr="00C278B6">
        <w:trPr>
          <w:trHeight w:val="224"/>
        </w:trPr>
        <w:tc>
          <w:tcPr>
            <w:tcW w:w="2270" w:type="pct"/>
            <w:hideMark/>
          </w:tcPr>
          <w:p w14:paraId="15235593" w14:textId="77777777" w:rsidR="009D149E" w:rsidRPr="00C327F6" w:rsidRDefault="009D149E" w:rsidP="009D149E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6A7F2" w14:textId="6350090D" w:rsidR="009D149E" w:rsidRPr="00C327F6" w:rsidRDefault="00ED3527" w:rsidP="009D149E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92676A"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39B5A397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51A5EF" w14:textId="50A82B68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145" w:type="pct"/>
          </w:tcPr>
          <w:p w14:paraId="3F577FA4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C88ACD" w14:textId="5159F080" w:rsidR="009D149E" w:rsidRPr="00C327F6" w:rsidRDefault="00ED3527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</w:t>
            </w:r>
          </w:p>
        </w:tc>
        <w:tc>
          <w:tcPr>
            <w:tcW w:w="145" w:type="pct"/>
          </w:tcPr>
          <w:p w14:paraId="1A81943F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20EA15" w14:textId="55288AA4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</w:t>
            </w:r>
          </w:p>
        </w:tc>
      </w:tr>
      <w:tr w:rsidR="004D5290" w:rsidRPr="00C327F6" w14:paraId="6EE7A4DD" w14:textId="77777777" w:rsidTr="00A66D1F">
        <w:trPr>
          <w:trHeight w:val="152"/>
        </w:trPr>
        <w:tc>
          <w:tcPr>
            <w:tcW w:w="2270" w:type="pct"/>
          </w:tcPr>
          <w:p w14:paraId="09EE2A75" w14:textId="77777777" w:rsidR="009D149E" w:rsidRPr="00C327F6" w:rsidRDefault="009D149E" w:rsidP="009D149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right w:val="nil"/>
            </w:tcBorders>
          </w:tcPr>
          <w:p w14:paraId="10DF81F4" w14:textId="77777777" w:rsidR="009D149E" w:rsidRPr="00C327F6" w:rsidRDefault="009D149E" w:rsidP="009D149E">
            <w:pPr>
              <w:tabs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6" w:type="pct"/>
          </w:tcPr>
          <w:p w14:paraId="69893100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</w:tcPr>
          <w:p w14:paraId="4F29B227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5" w:type="pct"/>
          </w:tcPr>
          <w:p w14:paraId="0DA46441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right w:val="nil"/>
            </w:tcBorders>
          </w:tcPr>
          <w:p w14:paraId="76A6BC2B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5" w:type="pct"/>
          </w:tcPr>
          <w:p w14:paraId="758DC46A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</w:tcPr>
          <w:p w14:paraId="5AB50E04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4D5290" w:rsidRPr="00C327F6" w14:paraId="023F2F19" w14:textId="77777777" w:rsidTr="00C278B6">
        <w:trPr>
          <w:trHeight w:val="274"/>
        </w:trPr>
        <w:tc>
          <w:tcPr>
            <w:tcW w:w="2270" w:type="pct"/>
            <w:hideMark/>
          </w:tcPr>
          <w:p w14:paraId="47ACA453" w14:textId="77777777" w:rsidR="009D149E" w:rsidRPr="00C327F6" w:rsidRDefault="009D149E" w:rsidP="009D149E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 ๆ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4528EFAD" w14:textId="77777777" w:rsidR="009D149E" w:rsidRPr="00C327F6" w:rsidRDefault="009D149E" w:rsidP="009D149E">
            <w:pPr>
              <w:tabs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E7F8C6C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0E3AFD81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81BF16B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33094826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621AF14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</w:tcPr>
          <w:p w14:paraId="55463A80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5290" w:rsidRPr="00C327F6" w14:paraId="67458843" w14:textId="77777777" w:rsidTr="00C278B6">
        <w:tc>
          <w:tcPr>
            <w:tcW w:w="2270" w:type="pct"/>
            <w:hideMark/>
          </w:tcPr>
          <w:p w14:paraId="4CFE8974" w14:textId="77777777" w:rsidR="009D149E" w:rsidRPr="00C327F6" w:rsidRDefault="009D149E" w:rsidP="009D149E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5BEC09E6" w14:textId="4741DA6C" w:rsidR="009D149E" w:rsidRPr="00C327F6" w:rsidRDefault="001F5330" w:rsidP="009D149E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146" w:type="pct"/>
          </w:tcPr>
          <w:p w14:paraId="09449679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274D523C" w14:textId="33496881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45" w:type="pct"/>
          </w:tcPr>
          <w:p w14:paraId="5C589D10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4E8E63C6" w14:textId="3B2EDCA4" w:rsidR="009D149E" w:rsidRPr="00C327F6" w:rsidRDefault="001F5330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45" w:type="pct"/>
          </w:tcPr>
          <w:p w14:paraId="47969186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</w:tcPr>
          <w:p w14:paraId="76599F69" w14:textId="76ABF219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4D5290" w:rsidRPr="00C327F6" w14:paraId="009903D1" w14:textId="77777777" w:rsidTr="00C278B6">
        <w:tc>
          <w:tcPr>
            <w:tcW w:w="2270" w:type="pct"/>
            <w:hideMark/>
          </w:tcPr>
          <w:p w14:paraId="71895BC3" w14:textId="77777777" w:rsidR="009D149E" w:rsidRPr="00C327F6" w:rsidRDefault="009D149E" w:rsidP="009D149E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3D92377C" w14:textId="02DF37A3" w:rsidR="009D149E" w:rsidRPr="00C327F6" w:rsidRDefault="001F5330" w:rsidP="009D149E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10,596</w:t>
            </w:r>
          </w:p>
        </w:tc>
        <w:tc>
          <w:tcPr>
            <w:tcW w:w="146" w:type="pct"/>
          </w:tcPr>
          <w:p w14:paraId="2D675C66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7150926A" w14:textId="46EF98EA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7,630</w:t>
            </w:r>
          </w:p>
        </w:tc>
        <w:tc>
          <w:tcPr>
            <w:tcW w:w="145" w:type="pct"/>
          </w:tcPr>
          <w:p w14:paraId="3B0DD2C9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1C5C409D" w14:textId="317EE829" w:rsidR="009D149E" w:rsidRPr="00C327F6" w:rsidRDefault="001F5330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6,92</w:t>
            </w:r>
            <w:r w:rsidR="00887A00" w:rsidRPr="00C327F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1A27877A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</w:tcPr>
          <w:p w14:paraId="79850EE3" w14:textId="152A359F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4,588</w:t>
            </w:r>
          </w:p>
        </w:tc>
      </w:tr>
      <w:tr w:rsidR="004D5290" w:rsidRPr="00C327F6" w14:paraId="2F452178" w14:textId="77777777" w:rsidTr="00C278B6">
        <w:tc>
          <w:tcPr>
            <w:tcW w:w="2270" w:type="pct"/>
          </w:tcPr>
          <w:p w14:paraId="07481C3B" w14:textId="4F535555" w:rsidR="009D149E" w:rsidRPr="00C327F6" w:rsidRDefault="009D149E" w:rsidP="009D149E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746FB436" w14:textId="48661642" w:rsidR="009D149E" w:rsidRPr="00C327F6" w:rsidRDefault="001F5330" w:rsidP="009D149E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C615EF8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3E854AE7" w14:textId="1420C218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1,886</w:t>
            </w:r>
          </w:p>
        </w:tc>
        <w:tc>
          <w:tcPr>
            <w:tcW w:w="145" w:type="pct"/>
          </w:tcPr>
          <w:p w14:paraId="1A974EAC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39B1CC4A" w14:textId="6760AAE6" w:rsidR="009D149E" w:rsidRPr="00C327F6" w:rsidRDefault="001F5330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4F70860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</w:tcPr>
          <w:p w14:paraId="44092E61" w14:textId="38D7193C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1,886</w:t>
            </w:r>
          </w:p>
        </w:tc>
      </w:tr>
      <w:tr w:rsidR="004D5290" w:rsidRPr="00C327F6" w14:paraId="1667A934" w14:textId="77777777" w:rsidTr="00C278B6">
        <w:tc>
          <w:tcPr>
            <w:tcW w:w="2270" w:type="pct"/>
            <w:hideMark/>
          </w:tcPr>
          <w:p w14:paraId="09342B64" w14:textId="77777777" w:rsidR="009D149E" w:rsidRPr="00C327F6" w:rsidRDefault="009D149E" w:rsidP="009D149E">
            <w:pPr>
              <w:tabs>
                <w:tab w:val="left" w:pos="720"/>
              </w:tabs>
              <w:spacing w:line="240" w:lineRule="auto"/>
              <w:ind w:left="165" w:right="-131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การค้ำประกันให้แก่บริษัทย่อยและ</w:t>
            </w:r>
          </w:p>
          <w:p w14:paraId="3171533A" w14:textId="77777777" w:rsidR="009D149E" w:rsidRPr="00C327F6" w:rsidRDefault="009D149E" w:rsidP="009D149E">
            <w:pPr>
              <w:tabs>
                <w:tab w:val="left" w:pos="720"/>
              </w:tabs>
              <w:spacing w:line="240" w:lineRule="auto"/>
              <w:ind w:left="165" w:right="-131" w:hanging="165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327F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กิจการร่วมค้าสำหรับเงินกู้ยืม การออกหุ้นกู้ </w:t>
            </w:r>
          </w:p>
          <w:p w14:paraId="6392AA61" w14:textId="77777777" w:rsidR="009D149E" w:rsidRPr="00C327F6" w:rsidRDefault="009D149E" w:rsidP="009D149E">
            <w:pPr>
              <w:tabs>
                <w:tab w:val="left" w:pos="720"/>
              </w:tabs>
              <w:spacing w:line="240" w:lineRule="auto"/>
              <w:ind w:left="165" w:right="-131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และหนังสือค้ำประกันจากธนาคาร</w:t>
            </w:r>
          </w:p>
        </w:tc>
        <w:tc>
          <w:tcPr>
            <w:tcW w:w="542" w:type="pct"/>
            <w:tcBorders>
              <w:left w:val="nil"/>
              <w:right w:val="nil"/>
            </w:tcBorders>
            <w:vAlign w:val="bottom"/>
          </w:tcPr>
          <w:p w14:paraId="0C9F2651" w14:textId="1D1C4414" w:rsidR="009D149E" w:rsidRPr="00C327F6" w:rsidRDefault="001F5330" w:rsidP="009D149E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5,533</w:t>
            </w:r>
          </w:p>
        </w:tc>
        <w:tc>
          <w:tcPr>
            <w:tcW w:w="146" w:type="pct"/>
            <w:vAlign w:val="bottom"/>
          </w:tcPr>
          <w:p w14:paraId="508DAFC4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  <w:vAlign w:val="bottom"/>
          </w:tcPr>
          <w:p w14:paraId="669CD0D6" w14:textId="19AF9602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5,948</w:t>
            </w:r>
          </w:p>
        </w:tc>
        <w:tc>
          <w:tcPr>
            <w:tcW w:w="145" w:type="pct"/>
            <w:vAlign w:val="bottom"/>
          </w:tcPr>
          <w:p w14:paraId="29048B65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  <w:vAlign w:val="bottom"/>
          </w:tcPr>
          <w:p w14:paraId="2E645984" w14:textId="5DFDA99C" w:rsidR="009D149E" w:rsidRPr="00C327F6" w:rsidRDefault="001F5330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81,962</w:t>
            </w:r>
          </w:p>
        </w:tc>
        <w:tc>
          <w:tcPr>
            <w:tcW w:w="145" w:type="pct"/>
          </w:tcPr>
          <w:p w14:paraId="5ACADCCA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  <w:vAlign w:val="bottom"/>
          </w:tcPr>
          <w:p w14:paraId="3385284C" w14:textId="42F7762D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59,234</w:t>
            </w:r>
          </w:p>
        </w:tc>
      </w:tr>
      <w:tr w:rsidR="004D5290" w:rsidRPr="00C327F6" w14:paraId="1A86E69A" w14:textId="77777777" w:rsidTr="00C278B6">
        <w:tc>
          <w:tcPr>
            <w:tcW w:w="2270" w:type="pct"/>
            <w:hideMark/>
          </w:tcPr>
          <w:p w14:paraId="21D2EF35" w14:textId="77777777" w:rsidR="009D149E" w:rsidRPr="00C327F6" w:rsidRDefault="009D149E" w:rsidP="009D149E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สัญญาอื่น ๆ </w:t>
            </w:r>
          </w:p>
        </w:tc>
        <w:tc>
          <w:tcPr>
            <w:tcW w:w="542" w:type="pct"/>
            <w:tcBorders>
              <w:left w:val="nil"/>
              <w:bottom w:val="single" w:sz="4" w:space="0" w:color="auto"/>
              <w:right w:val="nil"/>
            </w:tcBorders>
          </w:tcPr>
          <w:p w14:paraId="342F8A63" w14:textId="406D68E4" w:rsidR="009D149E" w:rsidRPr="00C327F6" w:rsidRDefault="001F5330" w:rsidP="009D149E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5,401</w:t>
            </w:r>
          </w:p>
        </w:tc>
        <w:tc>
          <w:tcPr>
            <w:tcW w:w="146" w:type="pct"/>
          </w:tcPr>
          <w:p w14:paraId="1EDCD268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</w:tcPr>
          <w:p w14:paraId="18809C7A" w14:textId="12D8A908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4,627</w:t>
            </w:r>
          </w:p>
        </w:tc>
        <w:tc>
          <w:tcPr>
            <w:tcW w:w="145" w:type="pct"/>
          </w:tcPr>
          <w:p w14:paraId="18FFACBE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bottom w:val="single" w:sz="4" w:space="0" w:color="auto"/>
              <w:right w:val="nil"/>
            </w:tcBorders>
          </w:tcPr>
          <w:p w14:paraId="2392C63F" w14:textId="6B3AF12C" w:rsidR="009D149E" w:rsidRPr="00C327F6" w:rsidRDefault="001F5330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45" w:type="pct"/>
          </w:tcPr>
          <w:p w14:paraId="50CC34D4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bottom w:val="single" w:sz="4" w:space="0" w:color="auto"/>
              <w:right w:val="nil"/>
            </w:tcBorders>
          </w:tcPr>
          <w:p w14:paraId="45138FF8" w14:textId="282F1800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</w:tr>
      <w:tr w:rsidR="009D149E" w:rsidRPr="00C327F6" w14:paraId="41FBAFBD" w14:textId="77777777" w:rsidTr="00C278B6">
        <w:tc>
          <w:tcPr>
            <w:tcW w:w="2270" w:type="pct"/>
            <w:hideMark/>
          </w:tcPr>
          <w:p w14:paraId="44495CB0" w14:textId="77777777" w:rsidR="009D149E" w:rsidRPr="00C327F6" w:rsidRDefault="009D149E" w:rsidP="009D149E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75B55C" w14:textId="39A5C415" w:rsidR="009D149E" w:rsidRPr="00C327F6" w:rsidRDefault="001F5330" w:rsidP="009D149E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21,636</w:t>
            </w:r>
          </w:p>
        </w:tc>
        <w:tc>
          <w:tcPr>
            <w:tcW w:w="146" w:type="pct"/>
          </w:tcPr>
          <w:p w14:paraId="37BB7A11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6AA61" w14:textId="593EB6D8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20,201</w:t>
            </w:r>
          </w:p>
        </w:tc>
        <w:tc>
          <w:tcPr>
            <w:tcW w:w="145" w:type="pct"/>
          </w:tcPr>
          <w:p w14:paraId="68031AA9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22B3EA" w14:textId="6919C72E" w:rsidR="009D149E" w:rsidRPr="00C327F6" w:rsidRDefault="001F5330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89,29</w:t>
            </w:r>
            <w:r w:rsidR="00887A00"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005CEEC7" w14:textId="7777777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4108CF" w14:textId="10C296A7" w:rsidR="009D149E" w:rsidRPr="00C327F6" w:rsidRDefault="009D149E" w:rsidP="009D149E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66,383</w:t>
            </w:r>
          </w:p>
        </w:tc>
      </w:tr>
    </w:tbl>
    <w:p w14:paraId="5F1E87ED" w14:textId="659410EA" w:rsidR="001B6859" w:rsidRPr="00C327F6" w:rsidRDefault="001B6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198A0A3F" w14:textId="7ADEE857" w:rsidR="00F80F49" w:rsidRPr="00C327F6" w:rsidRDefault="00141A93" w:rsidP="00C522B9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  <w:lang w:val="en-GB"/>
        </w:rPr>
      </w:pPr>
      <w:r w:rsidRPr="00C327F6">
        <w:rPr>
          <w:rFonts w:ascii="Angsana New" w:hAnsi="Angsana New" w:hint="cs"/>
          <w:sz w:val="30"/>
          <w:szCs w:val="30"/>
          <w:cs/>
          <w:lang w:val="en-GB"/>
        </w:rPr>
        <w:t>บริษัทจะให้การสนับสนุนทางการเงินทางตรง</w:t>
      </w:r>
      <w:r w:rsidRPr="00C327F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GB"/>
        </w:rPr>
        <w:t>หรือทางอ้อม</w:t>
      </w:r>
      <w:r w:rsidRPr="00C327F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GB"/>
        </w:rPr>
        <w:t>ให้แก่บริษัทการร่วมค้าทางอ้อม</w:t>
      </w:r>
      <w:r w:rsidRPr="00C327F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GB"/>
        </w:rPr>
        <w:t>สำหรับการก่อสร้างโครงการ</w:t>
      </w:r>
      <w:r w:rsidRPr="00C327F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GB"/>
        </w:rPr>
        <w:t>ในกรณีที่มีการลงทุนในโครงการเกินกว่ากำหนดไว้</w:t>
      </w:r>
      <w:r w:rsidRPr="00C327F6">
        <w:rPr>
          <w:rFonts w:ascii="Angsana New" w:hAnsi="Angsana New"/>
          <w:sz w:val="30"/>
          <w:szCs w:val="30"/>
          <w:cs/>
          <w:lang w:val="en-GB"/>
        </w:rPr>
        <w:t xml:space="preserve"> (“</w:t>
      </w:r>
      <w:r w:rsidRPr="00C327F6">
        <w:rPr>
          <w:rFonts w:ascii="Angsana New" w:hAnsi="Angsana New"/>
          <w:sz w:val="30"/>
          <w:szCs w:val="30"/>
          <w:lang w:val="en-GB"/>
        </w:rPr>
        <w:t xml:space="preserve">Cost overrun”) </w:t>
      </w:r>
      <w:r w:rsidRPr="00C327F6">
        <w:rPr>
          <w:rFonts w:ascii="Angsana New" w:hAnsi="Angsana New" w:hint="cs"/>
          <w:sz w:val="30"/>
          <w:szCs w:val="30"/>
          <w:cs/>
          <w:lang w:val="en-GB"/>
        </w:rPr>
        <w:t>ตามสัดส่วนการถือหุ้นในวงเงินไม่เกิน</w:t>
      </w:r>
      <w:r w:rsidRPr="00C327F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671963" w:rsidRPr="00C327F6">
        <w:rPr>
          <w:rFonts w:ascii="Angsana New" w:hAnsi="Angsana New"/>
          <w:sz w:val="30"/>
          <w:szCs w:val="30"/>
        </w:rPr>
        <w:t>486</w:t>
      </w:r>
      <w:r w:rsidRPr="00C327F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GB"/>
        </w:rPr>
        <w:t>ล้านบาท</w:t>
      </w:r>
      <w:r w:rsidRPr="00C327F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GB"/>
        </w:rPr>
        <w:t>นอกจากนี้บริษัทจะให้การสนับสนุนทางการเงินทางตรง</w:t>
      </w:r>
      <w:r w:rsidRPr="00C327F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GB"/>
        </w:rPr>
        <w:t>แก่บริษัทการร่วมค้าทางอ้อม</w:t>
      </w:r>
      <w:r w:rsidRPr="00C327F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GB"/>
        </w:rPr>
        <w:t>ในกรณีที่มีการขาดสภาพคล่อง</w:t>
      </w:r>
      <w:r w:rsidRPr="00C327F6">
        <w:rPr>
          <w:rFonts w:ascii="Angsana New" w:hAnsi="Angsana New"/>
          <w:sz w:val="30"/>
          <w:szCs w:val="30"/>
          <w:cs/>
          <w:lang w:val="en-GB"/>
        </w:rPr>
        <w:t xml:space="preserve"> (“</w:t>
      </w:r>
      <w:r w:rsidRPr="00C327F6">
        <w:rPr>
          <w:rFonts w:ascii="Angsana New" w:hAnsi="Angsana New"/>
          <w:sz w:val="30"/>
          <w:szCs w:val="30"/>
          <w:lang w:val="en-GB"/>
        </w:rPr>
        <w:t xml:space="preserve">Cash deficiency”) </w:t>
      </w:r>
      <w:r w:rsidRPr="00C327F6">
        <w:rPr>
          <w:rFonts w:ascii="Angsana New" w:hAnsi="Angsana New" w:hint="cs"/>
          <w:sz w:val="30"/>
          <w:szCs w:val="30"/>
          <w:cs/>
          <w:lang w:val="en-GB"/>
        </w:rPr>
        <w:t>แก่บริษัทการร่วมค้าทางอ้อมแห่งหนึ่งตามสัดส่วนการถือหุ้นแต่เมื่อรวม</w:t>
      </w:r>
      <w:r w:rsidRPr="00C327F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C327F6">
        <w:rPr>
          <w:rFonts w:ascii="Angsana New" w:hAnsi="Angsana New"/>
          <w:sz w:val="30"/>
          <w:szCs w:val="30"/>
          <w:lang w:val="en-GB"/>
        </w:rPr>
        <w:t xml:space="preserve">Cost overrun </w:t>
      </w:r>
      <w:r w:rsidRPr="00C327F6">
        <w:rPr>
          <w:rFonts w:ascii="Angsana New" w:hAnsi="Angsana New" w:hint="cs"/>
          <w:sz w:val="30"/>
          <w:szCs w:val="30"/>
          <w:cs/>
          <w:lang w:val="en-GB"/>
        </w:rPr>
        <w:t>แล้วจะไม่เกินวงเงิน</w:t>
      </w:r>
      <w:r w:rsidRPr="00C327F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671963" w:rsidRPr="00C327F6">
        <w:rPr>
          <w:rFonts w:ascii="Angsana New" w:hAnsi="Angsana New"/>
          <w:sz w:val="30"/>
          <w:szCs w:val="30"/>
          <w:lang w:val="en-GB"/>
        </w:rPr>
        <w:t>990</w:t>
      </w:r>
      <w:r w:rsidRPr="00C327F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GB"/>
        </w:rPr>
        <w:t>ล้านบาท</w:t>
      </w:r>
      <w:r w:rsidRPr="00C327F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C327F6">
        <w:rPr>
          <w:rFonts w:ascii="Angsana New" w:hAnsi="Angsana New" w:hint="cs"/>
          <w:sz w:val="30"/>
          <w:szCs w:val="30"/>
          <w:cs/>
          <w:lang w:val="en-GB"/>
        </w:rPr>
        <w:t>ระหว่างช่วงที่ดำเนินการเชิงพาณิชย์</w:t>
      </w:r>
    </w:p>
    <w:p w14:paraId="5ED8A7C2" w14:textId="77777777" w:rsidR="00D70448" w:rsidRPr="00C327F6" w:rsidRDefault="00D70448" w:rsidP="00C522B9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F1E3349" w14:textId="2725B359" w:rsidR="00044C4D" w:rsidRPr="00C327F6" w:rsidRDefault="00044C4D" w:rsidP="00044C4D">
      <w:pPr>
        <w:spacing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C327F6">
        <w:rPr>
          <w:rFonts w:ascii="Angsana New" w:hAnsi="Angsana New"/>
          <w:i/>
          <w:iCs/>
          <w:sz w:val="30"/>
          <w:szCs w:val="30"/>
          <w:cs/>
          <w:lang w:val="en-GB"/>
        </w:rPr>
        <w:t>สัญญาซื้อสาธารณูปการและบริการอื่น ๆ ที่มีปริมาณซื้อขั้นต่ำ</w:t>
      </w:r>
    </w:p>
    <w:p w14:paraId="34A251E2" w14:textId="77777777" w:rsidR="00044C4D" w:rsidRPr="00C327F6" w:rsidRDefault="00044C4D" w:rsidP="00044C4D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B7516E4" w14:textId="088EF571" w:rsidR="009D149E" w:rsidRPr="00C327F6" w:rsidRDefault="009D149E" w:rsidP="009D149E">
      <w:pPr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C327F6">
        <w:rPr>
          <w:rFonts w:ascii="Angsana New" w:hAnsi="Angsana New"/>
          <w:sz w:val="30"/>
          <w:szCs w:val="30"/>
          <w:cs/>
          <w:lang w:val="en-GB"/>
        </w:rPr>
        <w:t xml:space="preserve">กลุ่มบริษัทมีสัญญาซื้อสาธารณูปการและบริการอื่น ๆ ที่มีปริมาณซื้อขั้นต่ำจำนวนรวม </w:t>
      </w:r>
      <w:r w:rsidR="00EA1213" w:rsidRPr="00C327F6">
        <w:rPr>
          <w:rFonts w:ascii="Angsana New" w:hAnsi="Angsana New"/>
          <w:sz w:val="30"/>
          <w:szCs w:val="30"/>
        </w:rPr>
        <w:t>28</w:t>
      </w:r>
      <w:r w:rsidRPr="00C327F6">
        <w:rPr>
          <w:rFonts w:ascii="Angsana New" w:hAnsi="Angsana New"/>
          <w:sz w:val="30"/>
          <w:szCs w:val="30"/>
          <w:cs/>
          <w:lang w:val="en-GB"/>
        </w:rPr>
        <w:t xml:space="preserve"> ฉบับกับกิจการหลายแห่ง</w:t>
      </w:r>
      <w:r w:rsidRPr="00C327F6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สัญญามี</w:t>
      </w:r>
      <w:r w:rsidRPr="00C327F6">
        <w:rPr>
          <w:rFonts w:ascii="Angsana New" w:hAnsi="Angsana New"/>
          <w:spacing w:val="-4"/>
          <w:sz w:val="30"/>
          <w:szCs w:val="30"/>
          <w:cs/>
          <w:lang w:val="en-GB"/>
        </w:rPr>
        <w:t>ระยะเวลา</w:t>
      </w:r>
      <w:r w:rsidRPr="00C327F6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ตั้งแต่ </w:t>
      </w:r>
      <w:r w:rsidR="0071313D" w:rsidRPr="00C327F6">
        <w:rPr>
          <w:rFonts w:ascii="Angsana New" w:hAnsi="Angsana New"/>
          <w:spacing w:val="-2"/>
          <w:sz w:val="30"/>
          <w:szCs w:val="30"/>
        </w:rPr>
        <w:t>5</w:t>
      </w:r>
      <w:r w:rsidRPr="00C327F6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ปี ถึง </w:t>
      </w:r>
      <w:r w:rsidRPr="00C327F6">
        <w:rPr>
          <w:rFonts w:ascii="Angsana New" w:hAnsi="Angsana New"/>
          <w:spacing w:val="-2"/>
          <w:sz w:val="30"/>
          <w:szCs w:val="30"/>
        </w:rPr>
        <w:t>30</w:t>
      </w:r>
      <w:r w:rsidRPr="00C327F6">
        <w:rPr>
          <w:rFonts w:ascii="Angsana New" w:hAnsi="Angsana New"/>
          <w:spacing w:val="-2"/>
          <w:sz w:val="30"/>
          <w:szCs w:val="30"/>
          <w:lang w:val="en-GB" w:bidi="ar-SA"/>
        </w:rPr>
        <w:t xml:space="preserve"> </w:t>
      </w:r>
      <w:r w:rsidRPr="00C327F6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ปี นับจากวันที่ที่มีผลบังคับตามที่ระบุไว้ในแต่ละสัญญา </w:t>
      </w:r>
      <w:r w:rsidRPr="00C327F6">
        <w:rPr>
          <w:rFonts w:ascii="Angsana New" w:hAnsi="Angsana New"/>
          <w:spacing w:val="-2"/>
          <w:sz w:val="30"/>
          <w:szCs w:val="30"/>
          <w:cs/>
        </w:rPr>
        <w:t>และจะมีผลสิ้นสุดในเดือน</w:t>
      </w:r>
      <w:r w:rsidR="00EA1213" w:rsidRPr="00C327F6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C327F6">
        <w:rPr>
          <w:rFonts w:ascii="Angsana New" w:hAnsi="Angsana New"/>
          <w:spacing w:val="-2"/>
          <w:sz w:val="30"/>
          <w:szCs w:val="30"/>
        </w:rPr>
        <w:t xml:space="preserve"> 256</w:t>
      </w:r>
      <w:r w:rsidR="0071313D" w:rsidRPr="00C327F6">
        <w:rPr>
          <w:rFonts w:ascii="Angsana New" w:hAnsi="Angsana New"/>
          <w:spacing w:val="-2"/>
          <w:sz w:val="30"/>
          <w:szCs w:val="30"/>
        </w:rPr>
        <w:t>9</w:t>
      </w:r>
      <w:r w:rsidRPr="00C327F6">
        <w:rPr>
          <w:rFonts w:ascii="Angsana New" w:hAnsi="Angsana New"/>
          <w:spacing w:val="-2"/>
          <w:sz w:val="30"/>
          <w:szCs w:val="30"/>
        </w:rPr>
        <w:t xml:space="preserve"> </w:t>
      </w:r>
      <w:r w:rsidRPr="00C327F6">
        <w:rPr>
          <w:rFonts w:ascii="Angsana New" w:hAnsi="Angsana New"/>
          <w:spacing w:val="-2"/>
          <w:sz w:val="30"/>
          <w:szCs w:val="30"/>
          <w:cs/>
        </w:rPr>
        <w:t>ถึงเดือน</w:t>
      </w:r>
      <w:r w:rsidR="00EA1213" w:rsidRPr="00C327F6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C327F6">
        <w:rPr>
          <w:rFonts w:ascii="Angsana New" w:hAnsi="Angsana New"/>
          <w:spacing w:val="-2"/>
          <w:sz w:val="30"/>
          <w:szCs w:val="30"/>
        </w:rPr>
        <w:t xml:space="preserve"> 2587</w:t>
      </w:r>
      <w:r w:rsidRPr="00C327F6">
        <w:rPr>
          <w:rFonts w:ascii="Angsana New" w:hAnsi="Angsana New"/>
          <w:spacing w:val="-2"/>
          <w:sz w:val="30"/>
          <w:szCs w:val="30"/>
          <w:cs/>
        </w:rPr>
        <w:t xml:space="preserve"> โดยปริมาณการซื้อขั้นต่ำ ราคาซื้อผลิตภัณฑ์ และการต่ออายุสัญญาเป็นไปตามที่กำหนดในสัญญา</w:t>
      </w:r>
    </w:p>
    <w:p w14:paraId="7DD45428" w14:textId="77777777" w:rsidR="00A1674B" w:rsidRPr="00C327F6" w:rsidRDefault="00A16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3FB6B463" w14:textId="77777777" w:rsidR="00A66D1F" w:rsidRPr="00C327F6" w:rsidRDefault="00A66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47BEFE29" w14:textId="77777777" w:rsidR="00A66D1F" w:rsidRPr="00C327F6" w:rsidRDefault="00A66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1ADCF65E" w14:textId="77777777" w:rsidR="00A66D1F" w:rsidRPr="00C327F6" w:rsidRDefault="00A66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347FCC61" w14:textId="77777777" w:rsidR="00A66D1F" w:rsidRPr="00C327F6" w:rsidRDefault="00A66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493DC43B" w14:textId="77777777" w:rsidR="00A66D1F" w:rsidRPr="00C327F6" w:rsidRDefault="00A66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4DF75C4F" w14:textId="77777777" w:rsidR="00A66D1F" w:rsidRPr="00C327F6" w:rsidRDefault="00A66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49E61363" w14:textId="0606AA2B" w:rsidR="00F03B2B" w:rsidRPr="00C327F6" w:rsidRDefault="00F03B2B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327F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คดีฟ้องร้อง</w:t>
      </w:r>
    </w:p>
    <w:p w14:paraId="763D388A" w14:textId="77777777" w:rsidR="00D90054" w:rsidRPr="00C327F6" w:rsidRDefault="00D9005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sz w:val="22"/>
          <w:szCs w:val="22"/>
        </w:rPr>
      </w:pPr>
    </w:p>
    <w:p w14:paraId="47FDA9A9" w14:textId="77777777" w:rsidR="006F6469" w:rsidRPr="00C327F6" w:rsidRDefault="006F6469" w:rsidP="003722C7">
      <w:pPr>
        <w:pStyle w:val="block"/>
        <w:numPr>
          <w:ilvl w:val="0"/>
          <w:numId w:val="10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bookmarkStart w:id="26" w:name="_Hlk7173166"/>
      <w:bookmarkStart w:id="27" w:name="_Hlk7192586"/>
      <w:r w:rsidRPr="00C327F6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คดีความเกี่ยวกับกรณีท่อรับน้ำมันดิบรั่ว</w:t>
      </w:r>
    </w:p>
    <w:p w14:paraId="6962A5F0" w14:textId="77777777" w:rsidR="006F6469" w:rsidRPr="00C327F6" w:rsidRDefault="006F6469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Cs w:val="22"/>
          <w:lang w:bidi="th-TH"/>
        </w:rPr>
      </w:pPr>
      <w:bookmarkStart w:id="28" w:name="_Hlk7192634"/>
    </w:p>
    <w:bookmarkEnd w:id="26"/>
    <w:bookmarkEnd w:id="27"/>
    <w:bookmarkEnd w:id="28"/>
    <w:p w14:paraId="3EA6338C" w14:textId="77777777" w:rsidR="00357414" w:rsidRPr="00C327F6" w:rsidRDefault="00357414" w:rsidP="003574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ในระหว่างไตรมาสที่</w:t>
      </w:r>
      <w:r w:rsidRPr="00C327F6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3</w:t>
      </w:r>
      <w:r w:rsidRPr="00C327F6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ปี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2557</w:t>
      </w:r>
      <w:r w:rsidRPr="00C327F6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กลุ่มบุคคลจำนวนหนึ่งในจังหวัดระยอง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ได้ยื่นฟ้องต่อศาลแพ่งและศาลจังหวัดระยองจำนวนหลายคดี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พื่อขอให้บริษัทชดใช้ค่าเสียหายเพิ่มและขอให้บริษัทเข้าไปดำเนินการฟื้นฟูสภาพแวดล้อมทางทะเลและธรรมชาติ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จากกรณีท่อรับน้ำมันดิบของบริษัทรั่ว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ซึ่งคดีฟ้องร้องบางส่วนได้ยุติแล้ว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และคดีฟ้องร้องบางส่วนศาลแพ่งได้มีคำพิพากษาเมื่อวันที่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</w:t>
      </w:r>
      <w:r w:rsidRPr="00C327F6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สิงหาคม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2559</w:t>
      </w:r>
      <w:r w:rsidRPr="00C327F6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โดยให้บริษัทชดใช้ค่าเสียหายพร้อมดอกเบี้ยและค่าฟื้นฟูสภาพแวดล้อมเป็นจำนวนเงินประมาณ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11</w:t>
      </w:r>
      <w:r w:rsidRPr="00C327F6">
        <w:rPr>
          <w:rFonts w:asciiTheme="majorBidi" w:hAnsiTheme="majorBidi" w:cstheme="majorBidi"/>
          <w:spacing w:val="-2"/>
          <w:sz w:val="30"/>
          <w:szCs w:val="30"/>
          <w:lang w:bidi="th-TH"/>
        </w:rPr>
        <w:t>.</w:t>
      </w:r>
      <w:r w:rsidRPr="00C327F6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26</w:t>
      </w:r>
      <w:r w:rsidRPr="00C327F6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ล้านบาท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ซึ่งบริษัทได้ยื่นอุทธรณ์ต่อศาลเมื่อวันที่ </w:t>
      </w:r>
      <w:r w:rsidRPr="00C327F6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17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กุมภาพันธ์ </w:t>
      </w:r>
      <w:r w:rsidRPr="00C327F6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2560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ต่อมาเมื่อวันที่ </w:t>
      </w:r>
      <w:r w:rsidRPr="00C327F6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11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พฤษภาคม </w:t>
      </w:r>
      <w:r w:rsidRPr="00C327F6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2561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บริษัทได้ทำสัญญาประนีประนอมยอมความกับโจทก์ส่วนใหญ่ที่ศาลแพ่ง โดยเมื่อวันที่ </w:t>
      </w:r>
      <w:r w:rsidRPr="00C327F6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20</w:t>
      </w:r>
      <w:r w:rsidRPr="00C327F6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ธันวาคม </w:t>
      </w:r>
      <w:r w:rsidRPr="00C327F6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2561</w:t>
      </w:r>
      <w:r w:rsidRPr="00C327F6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ศาลอุทธรณ์มีคำพิพากษาตามสัญญาประนีประนอมยอมความดังกล่าว ซึ่งบริษัทได้ชำระค่าเสียหายไปครบถ้วนแล้ว ส่วนโจทก์ที่เหลือ ศาลอุทธรณ์พิพากษาให้บริษัทชดใช้ค่าเสียหายพร้อมดอกเบี้ยตามคำพิพากษาศาลชั้นต้น แต่ให้ลดจำนวนดอกเบี้ยลง โดยบริษัทได้ชำระค่าเสียหายให้โจทก์ดังกล่าวแล้ว และไม่มีโจทก์รายใดยื่นฎีกาจึงถือได้ว่าคดีเป็นอันสิ้นสุด</w:t>
      </w:r>
    </w:p>
    <w:p w14:paraId="091455A2" w14:textId="77777777" w:rsidR="00357414" w:rsidRPr="00C327F6" w:rsidRDefault="00357414" w:rsidP="003574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Cs w:val="22"/>
          <w:lang w:bidi="th-TH"/>
        </w:rPr>
      </w:pPr>
    </w:p>
    <w:p w14:paraId="6C25DE2C" w14:textId="77777777" w:rsidR="00357414" w:rsidRPr="00C327F6" w:rsidRDefault="00357414" w:rsidP="00357414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  <w:lang w:val="en-US" w:bidi="th-TH"/>
        </w:rPr>
      </w:pP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สำหรับคดีฟ้องร้องที่ศาลจังหวัดระยอง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เมื่อวันที่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lang w:bidi="th-TH"/>
        </w:rPr>
        <w:t>28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กันยายน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lang w:bidi="th-TH"/>
        </w:rPr>
        <w:t>2561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ศาลจังหวัดระยองได้มีคำพิพากษาให้บริษัทชดใช้ค่าเสียหายพร้อมดอกเบี้ยเป็นจำนวนเงินสุทธิประมาณ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lang w:bidi="th-TH"/>
        </w:rPr>
        <w:t>38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ล้านบาท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โดยหักเงินเยียวยาที่บริษัทได้จ่ายชดใช้ให้โจทก์แล้วก่อนหน้านี้เป็นจำนวน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24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ล้านบาทและส่วนที่เหลือบริษัทได้นำเงินไปวางที่ศาลจังหวัดระยองในวันที่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</w:rPr>
        <w:t xml:space="preserve">                </w:t>
      </w:r>
      <w:r w:rsidRPr="00C327F6">
        <w:rPr>
          <w:rFonts w:asciiTheme="majorBidi" w:hAnsiTheme="majorBidi" w:cstheme="majorBidi"/>
          <w:spacing w:val="-2"/>
          <w:sz w:val="30"/>
          <w:szCs w:val="30"/>
          <w:lang w:bidi="th-TH"/>
        </w:rPr>
        <w:t>25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กุมภาพันธ์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lang w:bidi="th-TH"/>
        </w:rPr>
        <w:t>2562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โดยมีโจทก์บางรายยื่นอุทธรณ์คำพิพากษาของศาลจังหวัดระยอง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และบริษัทได้ยื่นคำแก้อุทธรณ์ต่อศาลจังหวัดระยองเมื่อวันที่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lang w:bidi="th-TH"/>
        </w:rPr>
        <w:t>2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ตุลาคม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lang w:bidi="th-TH"/>
        </w:rPr>
        <w:t>2562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ต่อมาเมื่อวันที่ </w:t>
      </w:r>
      <w:r w:rsidRPr="00C327F6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1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กันยายน </w:t>
      </w:r>
      <w:r w:rsidRPr="00C327F6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2563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ศาลอุทธรณ์ภาค </w:t>
      </w:r>
      <w:r w:rsidRPr="00C327F6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ได้มีคำพิพากษาให้บริษัทชดใช้ค่าเสียหายพร้อมดอกเบี้ยให้แก่โจทก์ที่ยื่นอุทธรณ์เพิ่มเติม บริษัทได้นำเงินจำนวน </w:t>
      </w:r>
      <w:r w:rsidRPr="00C327F6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ล้านบาท ซึ่งครอบคลุมค่าเสียหายตามคำพิพากษาไปวางที่ศาลจังหวัดระยองในวันที่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30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กันยายน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2563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ต่อม</w:t>
      </w:r>
      <w:r w:rsidRPr="00C327F6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า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เมื่อวันที่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14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ตุลาคม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2563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ศาลจังหวัดระยองได้นัดฟังคำพิพากษาหรือคำสั่งศาลอุทธรณ์ภาค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เพิ่มเติมในวันที่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26 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พฤศจิกายน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2563 </w:t>
      </w:r>
      <w:r w:rsidRPr="00C327F6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ซึ่งโจทก์ได้ยื่นฎีกาต่อศาลแล้วเมื่อวันที่ </w:t>
      </w:r>
      <w:r w:rsidRPr="00C327F6">
        <w:rPr>
          <w:rFonts w:asciiTheme="majorBidi" w:hAnsiTheme="majorBidi" w:cstheme="majorBidi"/>
          <w:spacing w:val="-2"/>
          <w:sz w:val="30"/>
          <w:szCs w:val="30"/>
          <w:lang w:bidi="th-TH"/>
        </w:rPr>
        <w:t>1</w:t>
      </w:r>
      <w:r w:rsidRPr="00C327F6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 มีนาคม </w:t>
      </w:r>
      <w:r w:rsidRPr="00C327F6">
        <w:rPr>
          <w:rFonts w:asciiTheme="majorBidi" w:hAnsiTheme="majorBidi" w:cstheme="majorBidi"/>
          <w:spacing w:val="-2"/>
          <w:sz w:val="30"/>
          <w:szCs w:val="30"/>
          <w:lang w:bidi="th-TH"/>
        </w:rPr>
        <w:t>2564</w:t>
      </w:r>
      <w:r w:rsidRPr="00C327F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C327F6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โดยศาลฎีกาได้มีคำสั่งรับฎีกาโจทก์เมื่อวันที่</w:t>
      </w:r>
      <w:r w:rsidRPr="00C327F6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 </w:t>
      </w:r>
      <w:r w:rsidRPr="00C327F6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มีนาคม</w:t>
      </w:r>
      <w:r w:rsidRPr="00C327F6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2565 </w:t>
      </w:r>
      <w:r w:rsidRPr="00C327F6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และได้ส่งสำเนาคำฟ้องฎีกาให้แก่บริษัทเมื่อวันที่</w:t>
      </w:r>
      <w:r w:rsidRPr="00C327F6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19 </w:t>
      </w:r>
      <w:r w:rsidRPr="00C327F6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มีนาคม</w:t>
      </w:r>
      <w:r w:rsidRPr="00C327F6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Pr="00C327F6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2565 </w:t>
      </w:r>
      <w:r w:rsidRPr="00C327F6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บริษัทได้ยื่นคำแก้ฎีกาเมื่อวันที่</w:t>
      </w:r>
      <w:r w:rsidRPr="00C327F6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Theme="majorBidi" w:hAnsiTheme="majorBidi"/>
          <w:spacing w:val="-2"/>
          <w:sz w:val="30"/>
          <w:szCs w:val="30"/>
          <w:lang w:val="en-US" w:bidi="th-TH"/>
        </w:rPr>
        <w:t xml:space="preserve">13 </w:t>
      </w:r>
      <w:r w:rsidRPr="00C327F6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กันยายน</w:t>
      </w:r>
      <w:r w:rsidRPr="00C327F6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Theme="majorBidi" w:hAnsiTheme="majorBidi"/>
          <w:spacing w:val="-2"/>
          <w:sz w:val="30"/>
          <w:szCs w:val="30"/>
          <w:lang w:val="en-US" w:bidi="th-TH"/>
        </w:rPr>
        <w:t xml:space="preserve">2565               </w:t>
      </w:r>
      <w:r w:rsidRPr="00C327F6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คดีอยู่ระหว่างการพิจารณาของศาลฎีกา</w:t>
      </w:r>
    </w:p>
    <w:p w14:paraId="5CAF70CC" w14:textId="77777777" w:rsidR="0084616E" w:rsidRPr="00C327F6" w:rsidRDefault="0084616E" w:rsidP="00357414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pacing w:val="-2"/>
          <w:szCs w:val="22"/>
          <w:lang w:val="en-US" w:bidi="th-TH"/>
        </w:rPr>
      </w:pPr>
    </w:p>
    <w:p w14:paraId="39D40BF2" w14:textId="35EA27F2" w:rsidR="00357414" w:rsidRPr="00C327F6" w:rsidRDefault="00357414" w:rsidP="00357414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C327F6">
        <w:rPr>
          <w:rFonts w:asciiTheme="majorBidi" w:hAnsiTheme="majorBidi" w:hint="cs"/>
          <w:sz w:val="30"/>
          <w:szCs w:val="30"/>
          <w:cs/>
          <w:lang w:val="en-US" w:bidi="th-TH"/>
        </w:rPr>
        <w:t>ต่อมาเมื่อวันที่</w:t>
      </w:r>
      <w:r w:rsidRPr="00C327F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327F6">
        <w:rPr>
          <w:rFonts w:asciiTheme="majorBidi" w:hAnsiTheme="majorBidi"/>
          <w:sz w:val="30"/>
          <w:szCs w:val="30"/>
          <w:lang w:val="en-US" w:bidi="th-TH"/>
        </w:rPr>
        <w:t xml:space="preserve">28 </w:t>
      </w:r>
      <w:r w:rsidRPr="00C327F6">
        <w:rPr>
          <w:rFonts w:asciiTheme="majorBidi" w:hAnsiTheme="majorBidi" w:hint="cs"/>
          <w:sz w:val="30"/>
          <w:szCs w:val="30"/>
          <w:cs/>
          <w:lang w:val="en-US" w:bidi="th-TH"/>
        </w:rPr>
        <w:t>กรกฎาคม</w:t>
      </w:r>
      <w:r w:rsidRPr="00C327F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327F6">
        <w:rPr>
          <w:rFonts w:asciiTheme="majorBidi" w:hAnsiTheme="majorBidi"/>
          <w:sz w:val="30"/>
          <w:szCs w:val="30"/>
          <w:lang w:val="en-US" w:bidi="th-TH"/>
        </w:rPr>
        <w:t xml:space="preserve">2566 </w:t>
      </w:r>
      <w:r w:rsidRPr="00C327F6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บริษัทได้รับหมายเรียกและสำเนาคำฟ้องคดีแพ่งในคดีที่กรมอุทยานแห่งชาติ</w:t>
      </w:r>
      <w:r w:rsidRPr="00C327F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  <w:lang w:val="en-US" w:bidi="th-TH"/>
        </w:rPr>
        <w:t>สัตว์ป่า</w:t>
      </w:r>
      <w:r w:rsidRPr="00C327F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  <w:lang w:val="en-US" w:bidi="th-TH"/>
        </w:rPr>
        <w:t>และพันธุ์พืช</w:t>
      </w:r>
      <w:r w:rsidRPr="00C327F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  <w:lang w:val="en-US" w:bidi="th-TH"/>
        </w:rPr>
        <w:t>ได้ยื่นฟ้องบริษัทเป็นจำเลย</w:t>
      </w:r>
      <w:r w:rsidRPr="00C327F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  <w:lang w:val="en-US" w:bidi="th-TH"/>
        </w:rPr>
        <w:t>ต่อศาลจังหวัดระยอง</w:t>
      </w:r>
      <w:r w:rsidRPr="00C327F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  <w:lang w:val="en-US" w:bidi="th-TH"/>
        </w:rPr>
        <w:t>ในข้อหาละเมิด</w:t>
      </w:r>
      <w:r w:rsidRPr="00C327F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  <w:lang w:val="en-US" w:bidi="th-TH"/>
        </w:rPr>
        <w:t>ทำให้เกิดความเสียหายต่อทรัพยากรธรรมชาติ</w:t>
      </w:r>
      <w:r w:rsidRPr="00C327F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  <w:lang w:val="en-US" w:bidi="th-TH"/>
        </w:rPr>
        <w:t>และให้ชดใช้ค่าเสียหาย</w:t>
      </w:r>
      <w:r w:rsidRPr="00C327F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  <w:lang w:val="en-US" w:bidi="th-TH"/>
        </w:rPr>
        <w:t>โดยโจทก์กล่าวอ้างว่า</w:t>
      </w:r>
      <w:r w:rsidRPr="00C327F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  <w:lang w:val="en-US" w:bidi="th-TH"/>
        </w:rPr>
        <w:t>เหตุการณ์น้ำมันดิบรั่วไหลในปี</w:t>
      </w:r>
      <w:r w:rsidRPr="00C327F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327F6">
        <w:rPr>
          <w:rFonts w:asciiTheme="majorBidi" w:hAnsiTheme="majorBidi"/>
          <w:sz w:val="30"/>
          <w:szCs w:val="30"/>
          <w:lang w:val="en-US" w:bidi="th-TH"/>
        </w:rPr>
        <w:t xml:space="preserve">2556 </w:t>
      </w:r>
      <w:r w:rsidRPr="00C327F6">
        <w:rPr>
          <w:rFonts w:asciiTheme="majorBidi" w:hAnsiTheme="majorBidi" w:hint="cs"/>
          <w:sz w:val="30"/>
          <w:szCs w:val="30"/>
          <w:cs/>
          <w:lang w:val="en-US" w:bidi="th-TH"/>
        </w:rPr>
        <w:t>ส่งผลให้โจทก์ได้รับความเสียหาย</w:t>
      </w:r>
      <w:r w:rsidRPr="00C327F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บริษัทและที่ปรึกษากฎหมายของบริษัทได้พิจารณาข้อเท็จจริง</w:t>
      </w:r>
      <w:r w:rsidRPr="00C327F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  <w:lang w:val="en-US" w:bidi="th-TH"/>
        </w:rPr>
        <w:t>หลักฐาน</w:t>
      </w:r>
      <w:r w:rsidRPr="00C327F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  <w:lang w:val="en-US" w:bidi="th-TH"/>
        </w:rPr>
        <w:t>และข้อกฎหมายที่เกี่ยวข้องแล้ว</w:t>
      </w:r>
      <w:r w:rsidRPr="00C327F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  <w:lang w:val="en-US" w:bidi="th-TH"/>
        </w:rPr>
        <w:t>เห็นว่า</w:t>
      </w:r>
      <w:r w:rsidRPr="00C327F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บริษัทได้ชดใช้</w:t>
      </w:r>
      <w:r w:rsidRPr="00C327F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  <w:lang w:val="en-US" w:bidi="th-TH"/>
        </w:rPr>
        <w:t>เยียวยา</w:t>
      </w:r>
      <w:r w:rsidRPr="00C327F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  <w:lang w:val="en-US" w:bidi="th-TH"/>
        </w:rPr>
        <w:t>และทำให้ทรัพยากรธรรมชาติและสิ่งแวดล้อมกลับคืนสู่สภาวะปกติแล้ว</w:t>
      </w:r>
      <w:r w:rsidRPr="00C327F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  <w:lang w:val="en-US" w:bidi="th-TH"/>
        </w:rPr>
        <w:t>หลังจากเกิดเหตุ</w:t>
      </w:r>
      <w:r w:rsidRPr="00C327F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  <w:lang w:val="en-US" w:bidi="th-TH"/>
        </w:rPr>
        <w:t>จึงไม่มีหน้าที่ต้องรับผิดตามฟ้อง</w:t>
      </w:r>
      <w:r w:rsidRPr="00C327F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  <w:lang w:val="en-US" w:bidi="th-TH"/>
        </w:rPr>
        <w:t>ดังนั้น</w:t>
      </w:r>
      <w:r w:rsidRPr="00C327F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  <w:lang w:val="en-US" w:bidi="th-TH"/>
        </w:rPr>
        <w:t>บริษัทจึงไม่ได้บันทึกค่าเผื่อผลเสียหายที่อาจเกิดขึ้น</w:t>
      </w:r>
      <w:r w:rsidRPr="00C327F6">
        <w:rPr>
          <w:rFonts w:asciiTheme="majorBidi" w:hAnsiTheme="majorBidi" w:hint="cs"/>
          <w:sz w:val="30"/>
          <w:szCs w:val="30"/>
          <w:cs/>
          <w:lang w:val="en-US" w:bidi="th-TH"/>
        </w:rPr>
        <w:lastRenderedPageBreak/>
        <w:t>จากคดีดังกล่าว</w:t>
      </w:r>
      <w:r w:rsidRPr="00C327F6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  <w:lang w:val="en-US" w:bidi="th-TH"/>
        </w:rPr>
        <w:t>เมื่อวันที่</w:t>
      </w:r>
      <w:r w:rsidRPr="00C327F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327F6">
        <w:rPr>
          <w:rFonts w:asciiTheme="majorBidi" w:hAnsiTheme="majorBidi"/>
          <w:sz w:val="30"/>
          <w:szCs w:val="30"/>
          <w:lang w:val="en-US" w:bidi="th-TH"/>
        </w:rPr>
        <w:t xml:space="preserve">5 </w:t>
      </w:r>
      <w:r w:rsidRPr="00C327F6">
        <w:rPr>
          <w:rFonts w:asciiTheme="majorBidi" w:hAnsiTheme="majorBidi" w:hint="cs"/>
          <w:sz w:val="30"/>
          <w:szCs w:val="30"/>
          <w:cs/>
          <w:lang w:val="en-US" w:bidi="th-TH"/>
        </w:rPr>
        <w:t>มิถุนายน</w:t>
      </w:r>
      <w:r w:rsidRPr="00C327F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327F6">
        <w:rPr>
          <w:rFonts w:asciiTheme="majorBidi" w:hAnsiTheme="majorBidi"/>
          <w:sz w:val="30"/>
          <w:szCs w:val="30"/>
          <w:lang w:val="en-US" w:bidi="th-TH"/>
        </w:rPr>
        <w:t xml:space="preserve">2568 </w:t>
      </w:r>
      <w:r w:rsidRPr="00C327F6">
        <w:rPr>
          <w:rFonts w:asciiTheme="majorBidi" w:hAnsiTheme="majorBidi" w:hint="cs"/>
          <w:sz w:val="30"/>
          <w:szCs w:val="30"/>
          <w:cs/>
          <w:lang w:val="en-US" w:bidi="th-TH"/>
        </w:rPr>
        <w:t>ศาลจังหวัดระยองมีคำพิพากษายกฟ้องโจทก์</w:t>
      </w:r>
      <w:r w:rsidRPr="00C327F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ซึ่งต่อมาเมื่อวันที่ </w:t>
      </w:r>
      <w:r w:rsidRPr="00C327F6">
        <w:rPr>
          <w:rFonts w:asciiTheme="majorBidi" w:hAnsiTheme="majorBidi"/>
          <w:sz w:val="30"/>
          <w:szCs w:val="30"/>
          <w:lang w:val="en-US" w:bidi="th-TH"/>
        </w:rPr>
        <w:t xml:space="preserve">25 </w:t>
      </w:r>
      <w:r w:rsidRPr="00C327F6">
        <w:rPr>
          <w:rFonts w:asciiTheme="majorBidi" w:hAnsiTheme="majorBidi" w:hint="cs"/>
          <w:sz w:val="30"/>
          <w:szCs w:val="30"/>
          <w:cs/>
          <w:lang w:val="en-US" w:bidi="th-TH"/>
        </w:rPr>
        <w:t>ตุลาคม</w:t>
      </w:r>
      <w:r w:rsidRPr="00C327F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327F6">
        <w:rPr>
          <w:rFonts w:asciiTheme="majorBidi" w:hAnsiTheme="majorBidi"/>
          <w:sz w:val="30"/>
          <w:szCs w:val="30"/>
          <w:lang w:val="en-US" w:bidi="th-TH"/>
        </w:rPr>
        <w:t xml:space="preserve">2568 </w:t>
      </w:r>
      <w:r w:rsidRPr="00C327F6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บริษัทได้รับหมายแจ้งสำเนาอุทธรณ์ของโจทก์จากศาลจังหวัดระยอง บริษัทได้ยื่นคำร้องขอขยายระยะเวลายื่นคำแก้อุทธรณ์ต่อศาลจังหวัดระยอง</w:t>
      </w:r>
      <w:r w:rsidRPr="00C327F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  <w:lang w:val="en-US" w:bidi="th-TH"/>
        </w:rPr>
        <w:t>และศาลจังหวัดระยองมีคำสั่งอนุญาตให้ขยายระยะเวลายื่นคำแก้อุทธรณ์ออกไปถึงวันที่</w:t>
      </w:r>
      <w:r w:rsidRPr="00C327F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6616E4" w:rsidRPr="00C327F6">
        <w:rPr>
          <w:rFonts w:asciiTheme="majorBidi" w:hAnsiTheme="majorBidi"/>
          <w:sz w:val="30"/>
          <w:szCs w:val="30"/>
          <w:lang w:val="en-US" w:bidi="th-TH"/>
        </w:rPr>
        <w:t xml:space="preserve">23 </w:t>
      </w:r>
      <w:r w:rsidR="006616E4" w:rsidRPr="00C327F6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กุมภาพันธ์ </w:t>
      </w:r>
      <w:r w:rsidR="006616E4" w:rsidRPr="00C327F6">
        <w:rPr>
          <w:rFonts w:asciiTheme="majorBidi" w:hAnsiTheme="majorBidi"/>
          <w:sz w:val="30"/>
          <w:szCs w:val="30"/>
          <w:lang w:val="en-US" w:bidi="th-TH"/>
        </w:rPr>
        <w:t>2569</w:t>
      </w:r>
    </w:p>
    <w:p w14:paraId="16DB224D" w14:textId="77777777" w:rsidR="00357414" w:rsidRPr="00C327F6" w:rsidRDefault="00357414" w:rsidP="00357414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6FBFA036" w14:textId="77777777" w:rsidR="00357414" w:rsidRPr="00C327F6" w:rsidRDefault="00357414" w:rsidP="00357414">
      <w:pPr>
        <w:pStyle w:val="block"/>
        <w:numPr>
          <w:ilvl w:val="0"/>
          <w:numId w:val="10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C327F6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คดีความเกี่ยวกับการโอนสิทธิการรับชำระเงินค่าวัตถุดิบของบริษัทย่อย</w:t>
      </w:r>
    </w:p>
    <w:p w14:paraId="25723952" w14:textId="77777777" w:rsidR="00357414" w:rsidRPr="00C327F6" w:rsidRDefault="00357414" w:rsidP="00357414">
      <w:pPr>
        <w:pStyle w:val="block"/>
        <w:tabs>
          <w:tab w:val="decimal" w:pos="108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  <w:lang w:bidi="th-TH"/>
        </w:rPr>
      </w:pPr>
    </w:p>
    <w:p w14:paraId="7C56B827" w14:textId="77777777" w:rsidR="00357414" w:rsidRPr="00C327F6" w:rsidRDefault="00357414" w:rsidP="00357414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bookmarkStart w:id="29" w:name="_Hlk110412512"/>
      <w:bookmarkStart w:id="30" w:name="_Hlk110412473"/>
      <w:r w:rsidRPr="00C327F6">
        <w:rPr>
          <w:rFonts w:asciiTheme="majorBidi" w:hAnsiTheme="majorBidi" w:hint="cs"/>
          <w:spacing w:val="-2"/>
          <w:sz w:val="30"/>
          <w:szCs w:val="30"/>
          <w:cs/>
        </w:rPr>
        <w:t>ใน</w:t>
      </w:r>
      <w:r w:rsidRPr="00C327F6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C327F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</w:rPr>
        <w:t>2563</w:t>
      </w:r>
      <w:r w:rsidRPr="00C327F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pacing w:val="-4"/>
          <w:sz w:val="30"/>
          <w:szCs w:val="30"/>
          <w:cs/>
        </w:rPr>
        <w:t>บริษัทแห่งหนึ่ง</w:t>
      </w:r>
      <w:r w:rsidRPr="00C327F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pacing w:val="-4"/>
          <w:sz w:val="30"/>
          <w:szCs w:val="30"/>
          <w:cs/>
        </w:rPr>
        <w:t>ซึ่งเป็นคู่ค้าเดิมของบริษัทย่อยได้ยื่นฟ้องบริษัทย่อยเป็นคดีแพ่งในข้อหาผิดสัญญา</w:t>
      </w:r>
      <w:r w:rsidRPr="00C327F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pacing w:val="-4"/>
          <w:sz w:val="30"/>
          <w:szCs w:val="30"/>
          <w:cs/>
        </w:rPr>
        <w:t>เรียกเงินคืน</w:t>
      </w:r>
      <w:r w:rsidRPr="00C327F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pacing w:val="-4"/>
          <w:sz w:val="30"/>
          <w:szCs w:val="30"/>
          <w:cs/>
        </w:rPr>
        <w:t>และเรียกค่าเสียหาย</w:t>
      </w:r>
      <w:r w:rsidRPr="00C327F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C327F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</w:rPr>
        <w:t>3</w:t>
      </w:r>
      <w:r w:rsidRPr="00C327F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pacing w:val="-4"/>
          <w:sz w:val="30"/>
          <w:szCs w:val="30"/>
          <w:cs/>
        </w:rPr>
        <w:t>คดี</w:t>
      </w:r>
      <w:r w:rsidRPr="00C327F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pacing w:val="-4"/>
          <w:sz w:val="30"/>
          <w:szCs w:val="30"/>
          <w:cs/>
        </w:rPr>
        <w:t>เป็นเงินต้นและดอกเบี้ยทั้งสิ้น</w:t>
      </w:r>
      <w:r w:rsidRPr="00C327F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327F6">
        <w:rPr>
          <w:rFonts w:ascii="Angsana New" w:hAnsi="Angsana New"/>
          <w:spacing w:val="-4"/>
          <w:sz w:val="30"/>
          <w:szCs w:val="30"/>
        </w:rPr>
        <w:t>1,069.23</w:t>
      </w:r>
      <w:r w:rsidRPr="00C327F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C327F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pacing w:val="-4"/>
          <w:sz w:val="30"/>
          <w:szCs w:val="30"/>
          <w:cs/>
        </w:rPr>
        <w:t>ทั้งนี้</w:t>
      </w:r>
      <w:r w:rsidRPr="00C327F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pacing w:val="-4"/>
          <w:sz w:val="30"/>
          <w:szCs w:val="30"/>
          <w:cs/>
        </w:rPr>
        <w:t>บริษัทย่อยและที่ปรึกษากฎหมายของบริษัทย่อยได้พิจารณาข้อเท็จจริงและหลักฐานที่เกี่ยวข้องแล้วเห็นว่า</w:t>
      </w:r>
      <w:r w:rsidRPr="00C327F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pacing w:val="-4"/>
          <w:sz w:val="30"/>
          <w:szCs w:val="30"/>
          <w:cs/>
        </w:rPr>
        <w:t>บริษัทย่อยมิได้กระทำผิดสัญญาตามฟ้อง</w:t>
      </w:r>
      <w:r w:rsidRPr="00C327F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pacing w:val="-4"/>
          <w:sz w:val="30"/>
          <w:szCs w:val="30"/>
          <w:cs/>
        </w:rPr>
        <w:t>บริษัทย่อยจึงไม่มีหน้าที่ต้องชำระเงินและค่าเสียหาย</w:t>
      </w:r>
      <w:r w:rsidRPr="00C327F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327F6">
        <w:rPr>
          <w:rFonts w:ascii="Angsana New" w:hAnsi="Angsana New" w:hint="cs"/>
          <w:spacing w:val="-4"/>
          <w:sz w:val="30"/>
          <w:szCs w:val="30"/>
          <w:cs/>
        </w:rPr>
        <w:t>โดยได้แต่งตั้งทนายความเพื่อยื่นคำให้การต่อสู้คดี</w:t>
      </w:r>
      <w:r w:rsidRPr="00C327F6">
        <w:rPr>
          <w:rFonts w:ascii="Angsana New" w:hAnsi="Angsana New"/>
          <w:spacing w:val="-4"/>
          <w:sz w:val="30"/>
          <w:szCs w:val="30"/>
          <w:cs/>
        </w:rPr>
        <w:t xml:space="preserve"> </w:t>
      </w:r>
      <w:bookmarkEnd w:id="29"/>
      <w:bookmarkEnd w:id="30"/>
      <w:r w:rsidRPr="00C327F6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            </w:t>
      </w:r>
      <w:r w:rsidRPr="00C327F6">
        <w:rPr>
          <w:rFonts w:ascii="Angsana New" w:hAnsi="Angsana New" w:hint="cs"/>
          <w:spacing w:val="-4"/>
          <w:sz w:val="30"/>
          <w:szCs w:val="30"/>
          <w:cs/>
        </w:rPr>
        <w:t>ทั้งนี้</w:t>
      </w:r>
      <w:r w:rsidRPr="00C327F6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ทั้งสาม</w:t>
      </w:r>
      <w:r w:rsidRPr="00C327F6">
        <w:rPr>
          <w:rFonts w:ascii="Angsana New" w:hAnsi="Angsana New" w:hint="cs"/>
          <w:spacing w:val="-4"/>
          <w:sz w:val="30"/>
          <w:szCs w:val="30"/>
          <w:cs/>
        </w:rPr>
        <w:t>คดีอยู่ระหว่างการพิจารณาของศาลอุทธรณ์</w:t>
      </w:r>
    </w:p>
    <w:p w14:paraId="266905B5" w14:textId="77777777" w:rsidR="00357414" w:rsidRPr="00C327F6" w:rsidRDefault="00357414" w:rsidP="00357414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cs/>
          <w:lang w:bidi="th-TH"/>
        </w:rPr>
      </w:pPr>
    </w:p>
    <w:p w14:paraId="31501763" w14:textId="77777777" w:rsidR="00357414" w:rsidRPr="00C327F6" w:rsidRDefault="00357414" w:rsidP="00357414">
      <w:pPr>
        <w:pStyle w:val="block"/>
        <w:numPr>
          <w:ilvl w:val="0"/>
          <w:numId w:val="10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C327F6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คดีความเกี่ยวกับกรณีท่อรับน้ำมันดิบรั่วในปี</w:t>
      </w:r>
      <w:r w:rsidRPr="00C327F6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C327F6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  <w:t>2565</w:t>
      </w:r>
    </w:p>
    <w:p w14:paraId="689DF36D" w14:textId="77777777" w:rsidR="00357414" w:rsidRPr="00C327F6" w:rsidRDefault="00357414" w:rsidP="003574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0E907ADC" w14:textId="10F45987" w:rsidR="00357414" w:rsidRPr="00C327F6" w:rsidRDefault="00357414" w:rsidP="00357414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C327F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/>
          <w:spacing w:val="-2"/>
          <w:sz w:val="30"/>
          <w:szCs w:val="30"/>
          <w:lang w:val="en-US" w:bidi="th-TH"/>
        </w:rPr>
        <w:t>8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เมษายน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/>
          <w:spacing w:val="-2"/>
          <w:sz w:val="30"/>
          <w:szCs w:val="30"/>
          <w:lang w:val="en-US" w:bidi="th-TH"/>
        </w:rPr>
        <w:t>2566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บริษัทได้รับหมายเรียกและสำเนาคำฟ้องคดีแพ่งในคดีที่สมาคมประมงพื้นบ้านท้องถิ่น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และชาวประมง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พ่อค้า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แม่ค้าในจังหวัดระยองจำนวนหนึ่ง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ได้ยื่นฟ้อง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สตาร์ปิโตรเลียม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รีไฟน์นิ่ง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จำกัด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(</w:t>
      </w:r>
      <w:r w:rsidRPr="00C327F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มหาชน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) </w:t>
      </w:r>
      <w:r w:rsidRPr="00C327F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เป็นจำเลยที่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/>
          <w:spacing w:val="-2"/>
          <w:sz w:val="30"/>
          <w:szCs w:val="30"/>
          <w:lang w:val="en-US" w:bidi="th-TH"/>
        </w:rPr>
        <w:t>1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และบริษัทเป็นจำเลยที่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/>
          <w:spacing w:val="-2"/>
          <w:sz w:val="30"/>
          <w:szCs w:val="30"/>
          <w:lang w:val="en-US" w:bidi="th-TH"/>
        </w:rPr>
        <w:t>2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ต่อศาลจังหวัดระยอง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ในข้อหาละเมิด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เรียกค่าเสียหาย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และขอให้ฟื้นฟูทรัพยากรทางทะเล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โดยโจทก์กล่าวอ้างว่า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เหตุการณ์น้ำมันดิบรั่วไหลส่งผลให้โจทก์ได้รับความเสียหายจากการขาดรายได้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บริษัทและที่ปรึกษากฎหมายของบริษัทได้พิจารณาข้อเท็จจริง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หลักฐาน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และข้อกฎหมายที่เกี่ยวข้องแล้ว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   </w:t>
      </w:r>
      <w:r w:rsidRPr="00C327F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เห็นว่า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บริษัทไม่ได้กระทำละเมิดต่อโจทก์ตามที่กล่าวอ้างในคำฟ้อง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จึงไม่มีหน้าที่ต้องรับผิดตามฟ้อง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โดยบริษัทได้ยื่นคำให้การต่อสู้คดีต่อศาลจังหวัดระยองแล้วเมื่อวันที่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8E51B1">
        <w:rPr>
          <w:rFonts w:ascii="Angsana New" w:hAnsi="Angsana New"/>
          <w:spacing w:val="-2"/>
          <w:sz w:val="30"/>
          <w:szCs w:val="30"/>
          <w:lang w:val="en-US" w:bidi="th-TH"/>
        </w:rPr>
        <w:t>8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มิถุนายน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8E51B1">
        <w:rPr>
          <w:rFonts w:ascii="Angsana New" w:hAnsi="Angsana New"/>
          <w:spacing w:val="-2"/>
          <w:sz w:val="30"/>
          <w:szCs w:val="30"/>
          <w:lang w:val="en-US" w:bidi="th-TH"/>
        </w:rPr>
        <w:t>2566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ดังนั้น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บริษัทจึงไม่ได้บันทึกค่าเผื่อผลเสียหายที่อาจเกิดขึ้นจากคดีดังกล่าว</w:t>
      </w:r>
      <w:r w:rsidRPr="00C327F6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</w:t>
      </w:r>
      <w:r w:rsidR="00B37F5D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</w:t>
      </w:r>
      <w:r w:rsidRPr="00C327F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/>
          <w:spacing w:val="-2"/>
          <w:sz w:val="30"/>
          <w:szCs w:val="30"/>
          <w:lang w:val="en-US" w:bidi="th-TH"/>
        </w:rPr>
        <w:t xml:space="preserve">22 </w:t>
      </w:r>
      <w:r w:rsidRPr="00C327F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ธันวาคม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C327F6">
        <w:rPr>
          <w:rFonts w:ascii="Angsana New" w:hAnsi="Angsana New"/>
          <w:spacing w:val="-2"/>
          <w:sz w:val="30"/>
          <w:szCs w:val="30"/>
          <w:lang w:val="en-US" w:bidi="th-TH"/>
        </w:rPr>
        <w:t xml:space="preserve">2568 </w:t>
      </w:r>
      <w:r w:rsidRPr="00C327F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ศาลจังหวัดระยองมีคำพิพากษายกฟ้องโจทก์</w:t>
      </w:r>
      <w:r w:rsidRPr="00C327F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B37F5D" w:rsidRPr="00B37F5D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ต่อมาโจทก์ยื่นขยายระยะเวลายื่นอุทธรณ์ถึงวันที่</w:t>
      </w:r>
      <w:r w:rsidR="00B37F5D" w:rsidRPr="00B37F5D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163C81">
        <w:rPr>
          <w:rFonts w:ascii="Angsana New" w:hAnsi="Angsana New"/>
          <w:spacing w:val="-2"/>
          <w:sz w:val="30"/>
          <w:szCs w:val="30"/>
          <w:lang w:val="en-US" w:bidi="th-TH"/>
        </w:rPr>
        <w:t>23</w:t>
      </w:r>
      <w:r w:rsidR="00B37F5D" w:rsidRPr="00B37F5D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B37F5D" w:rsidRPr="00B37F5D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กุมภาพันธ์</w:t>
      </w:r>
      <w:r w:rsidR="00B37F5D" w:rsidRPr="00B37F5D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163C81">
        <w:rPr>
          <w:rFonts w:ascii="Angsana New" w:hAnsi="Angsana New"/>
          <w:spacing w:val="-2"/>
          <w:sz w:val="30"/>
          <w:szCs w:val="30"/>
          <w:lang w:val="en-US" w:bidi="th-TH"/>
        </w:rPr>
        <w:t>2569</w:t>
      </w:r>
    </w:p>
    <w:p w14:paraId="08EC2B49" w14:textId="77777777" w:rsidR="006616E4" w:rsidRPr="00C327F6" w:rsidRDefault="006616E4" w:rsidP="00357414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</w:p>
    <w:p w14:paraId="0E122477" w14:textId="14FCED61" w:rsidR="00744380" w:rsidRPr="00C327F6" w:rsidRDefault="00744380" w:rsidP="00744380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327F6">
        <w:rPr>
          <w:rFonts w:asciiTheme="majorBidi" w:hAnsi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950E1CD" w14:textId="79F2066E" w:rsidR="00E740DC" w:rsidRPr="00433DF9" w:rsidRDefault="00BA7335" w:rsidP="00877DF8">
      <w:pPr>
        <w:pStyle w:val="ListParagraph"/>
        <w:tabs>
          <w:tab w:val="left" w:pos="207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27F6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</w:rPr>
        <w:t xml:space="preserve">9 </w:t>
      </w:r>
      <w:r w:rsidRPr="00C327F6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</w:rPr>
        <w:t>2569</w:t>
      </w:r>
      <w:r w:rsidR="008E58CF" w:rsidRPr="00C327F6">
        <w:rPr>
          <w:rFonts w:asciiTheme="majorBidi" w:hAnsiTheme="majorBidi" w:cstheme="majorBidi"/>
          <w:sz w:val="30"/>
          <w:szCs w:val="30"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ที่ประชุมคณะกรรมการบริษัทได้มีมติเห็นชอบให้เสนอที่ประชุมสามัญผู้ถือหุ้นเพื่</w:t>
      </w:r>
      <w:r w:rsidR="008E58CF" w:rsidRPr="00C327F6">
        <w:rPr>
          <w:rFonts w:asciiTheme="majorBidi" w:hAnsiTheme="majorBidi" w:hint="cs"/>
          <w:sz w:val="30"/>
          <w:szCs w:val="30"/>
          <w:cs/>
        </w:rPr>
        <w:t>อ</w:t>
      </w:r>
      <w:r w:rsidRPr="00C327F6">
        <w:rPr>
          <w:rFonts w:asciiTheme="majorBidi" w:hAnsiTheme="majorBidi" w:hint="cs"/>
          <w:sz w:val="30"/>
          <w:szCs w:val="30"/>
          <w:cs/>
        </w:rPr>
        <w:t>อนุมัติจ่ายเงินปันผลสำหรับปี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</w:rPr>
        <w:t xml:space="preserve">2568 </w:t>
      </w:r>
      <w:r w:rsidRPr="00C327F6">
        <w:rPr>
          <w:rFonts w:asciiTheme="majorBidi" w:hAnsiTheme="majorBidi" w:hint="cs"/>
          <w:sz w:val="30"/>
          <w:szCs w:val="30"/>
          <w:cs/>
        </w:rPr>
        <w:t>ใน</w:t>
      </w:r>
      <w:r w:rsidRPr="00877DF8">
        <w:rPr>
          <w:rFonts w:asciiTheme="majorBidi" w:hAnsiTheme="majorBidi" w:hint="cs"/>
          <w:sz w:val="30"/>
          <w:szCs w:val="30"/>
          <w:cs/>
        </w:rPr>
        <w:t>อัตราหุ้นละ</w:t>
      </w:r>
      <w:r w:rsidRPr="00877DF8">
        <w:rPr>
          <w:rFonts w:asciiTheme="majorBidi" w:hAnsiTheme="majorBidi"/>
          <w:sz w:val="30"/>
          <w:szCs w:val="30"/>
          <w:cs/>
        </w:rPr>
        <w:t xml:space="preserve"> </w:t>
      </w:r>
      <w:r w:rsidR="00877DF8" w:rsidRPr="00877DF8">
        <w:rPr>
          <w:rFonts w:asciiTheme="majorBidi" w:hAnsiTheme="majorBidi" w:cstheme="majorBidi"/>
          <w:sz w:val="30"/>
          <w:szCs w:val="30"/>
        </w:rPr>
        <w:t>0.50</w:t>
      </w:r>
      <w:r w:rsidRPr="00877DF8">
        <w:rPr>
          <w:rFonts w:asciiTheme="majorBidi" w:hAnsiTheme="majorBidi" w:cstheme="majorBidi"/>
          <w:sz w:val="30"/>
          <w:szCs w:val="30"/>
        </w:rPr>
        <w:t xml:space="preserve"> </w:t>
      </w:r>
      <w:r w:rsidRPr="00877DF8">
        <w:rPr>
          <w:rFonts w:asciiTheme="majorBidi" w:hAnsiTheme="majorBidi" w:hint="cs"/>
          <w:sz w:val="30"/>
          <w:szCs w:val="30"/>
          <w:cs/>
        </w:rPr>
        <w:t>บาทเป็นจำนวน</w:t>
      </w:r>
      <w:r w:rsidRPr="00877DF8">
        <w:rPr>
          <w:rFonts w:asciiTheme="majorBidi" w:hAnsiTheme="majorBidi"/>
          <w:sz w:val="30"/>
          <w:szCs w:val="30"/>
          <w:cs/>
        </w:rPr>
        <w:t xml:space="preserve"> </w:t>
      </w:r>
      <w:r w:rsidR="00877DF8" w:rsidRPr="00877DF8">
        <w:rPr>
          <w:rFonts w:asciiTheme="majorBidi" w:hAnsiTheme="majorBidi" w:cstheme="majorBidi"/>
          <w:sz w:val="30"/>
          <w:szCs w:val="30"/>
        </w:rPr>
        <w:t>2,254</w:t>
      </w:r>
      <w:r w:rsidRPr="00877DF8">
        <w:rPr>
          <w:rFonts w:asciiTheme="majorBidi" w:hAnsiTheme="majorBidi" w:cstheme="majorBidi"/>
          <w:sz w:val="30"/>
          <w:szCs w:val="30"/>
        </w:rPr>
        <w:t xml:space="preserve"> </w:t>
      </w:r>
      <w:r w:rsidRPr="00877DF8">
        <w:rPr>
          <w:rFonts w:asciiTheme="majorBidi" w:hAnsiTheme="majorBidi" w:hint="cs"/>
          <w:sz w:val="30"/>
          <w:szCs w:val="30"/>
          <w:cs/>
        </w:rPr>
        <w:t>ล้านบาท</w:t>
      </w:r>
      <w:r w:rsidRPr="00877DF8">
        <w:rPr>
          <w:rFonts w:asciiTheme="majorBidi" w:hAnsiTheme="majorBidi"/>
          <w:sz w:val="30"/>
          <w:szCs w:val="30"/>
          <w:cs/>
        </w:rPr>
        <w:t xml:space="preserve"> </w:t>
      </w:r>
      <w:r w:rsidRPr="00877DF8">
        <w:rPr>
          <w:rFonts w:asciiTheme="majorBidi" w:hAnsiTheme="majorBidi" w:hint="cs"/>
          <w:sz w:val="30"/>
          <w:szCs w:val="30"/>
          <w:cs/>
        </w:rPr>
        <w:t>ให้แก่ผู้ถือหุ้น</w:t>
      </w:r>
      <w:r w:rsidRPr="00C327F6">
        <w:rPr>
          <w:rFonts w:asciiTheme="majorBidi" w:hAnsiTheme="majorBidi" w:hint="cs"/>
          <w:sz w:val="30"/>
          <w:szCs w:val="30"/>
          <w:cs/>
        </w:rPr>
        <w:t>เฉพาะ</w:t>
      </w:r>
      <w:r w:rsidR="00877DF8">
        <w:rPr>
          <w:rFonts w:asciiTheme="majorBidi" w:hAnsiTheme="majorBidi" w:hint="cs"/>
          <w:sz w:val="30"/>
          <w:szCs w:val="30"/>
          <w:cs/>
        </w:rPr>
        <w:t xml:space="preserve">              </w:t>
      </w:r>
      <w:r w:rsidRPr="00C327F6">
        <w:rPr>
          <w:rFonts w:asciiTheme="majorBidi" w:hAnsiTheme="majorBidi" w:hint="cs"/>
          <w:sz w:val="30"/>
          <w:szCs w:val="30"/>
          <w:cs/>
        </w:rPr>
        <w:t>ผู้ที่มีสิทธิรับเงินปันผล</w:t>
      </w:r>
      <w:r w:rsidR="00877DF8">
        <w:rPr>
          <w:rFonts w:asciiTheme="majorBidi" w:hAnsiTheme="majorBidi" w:hint="cs"/>
          <w:sz w:val="30"/>
          <w:szCs w:val="30"/>
          <w:cs/>
        </w:rPr>
        <w:t xml:space="preserve"> </w:t>
      </w:r>
      <w:r w:rsidRPr="00C327F6">
        <w:rPr>
          <w:rFonts w:asciiTheme="majorBidi" w:hAnsiTheme="majorBidi" w:hint="cs"/>
          <w:sz w:val="30"/>
          <w:szCs w:val="30"/>
          <w:cs/>
        </w:rPr>
        <w:t>ทั้งนี้การจ่ายเงินปันผลดังกล่าวขึ้นอยู่กับการอนุมัติจากที่ประชุมสามัญผู้ถือหุ้นในวันที่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="00877DF8">
        <w:rPr>
          <w:rFonts w:asciiTheme="majorBidi" w:hAnsiTheme="majorBidi" w:cstheme="majorBidi"/>
          <w:sz w:val="30"/>
          <w:szCs w:val="30"/>
        </w:rPr>
        <w:t xml:space="preserve">                     </w:t>
      </w:r>
      <w:r w:rsidRPr="00C327F6">
        <w:rPr>
          <w:rFonts w:asciiTheme="majorBidi" w:hAnsiTheme="majorBidi" w:cstheme="majorBidi"/>
          <w:sz w:val="30"/>
          <w:szCs w:val="30"/>
        </w:rPr>
        <w:t xml:space="preserve">2 </w:t>
      </w:r>
      <w:r w:rsidRPr="00C327F6">
        <w:rPr>
          <w:rFonts w:asciiTheme="majorBidi" w:hAnsiTheme="majorBidi" w:hint="cs"/>
          <w:sz w:val="30"/>
          <w:szCs w:val="30"/>
          <w:cs/>
        </w:rPr>
        <w:t>เมษายน</w:t>
      </w:r>
      <w:r w:rsidRPr="00C327F6">
        <w:rPr>
          <w:rFonts w:asciiTheme="majorBidi" w:hAnsiTheme="majorBidi"/>
          <w:sz w:val="30"/>
          <w:szCs w:val="30"/>
          <w:cs/>
        </w:rPr>
        <w:t xml:space="preserve"> </w:t>
      </w:r>
      <w:r w:rsidRPr="00C327F6">
        <w:rPr>
          <w:rFonts w:asciiTheme="majorBidi" w:hAnsiTheme="majorBidi" w:cstheme="majorBidi"/>
          <w:sz w:val="30"/>
          <w:szCs w:val="30"/>
        </w:rPr>
        <w:t>2569</w:t>
      </w:r>
    </w:p>
    <w:p w14:paraId="7AFD58ED" w14:textId="7F237071" w:rsidR="00AF0B42" w:rsidRPr="004D5290" w:rsidRDefault="00AF0B42" w:rsidP="00AF0B42">
      <w:pPr>
        <w:pStyle w:val="block"/>
        <w:spacing w:after="0" w:line="240" w:lineRule="auto"/>
        <w:ind w:left="547"/>
        <w:jc w:val="thaiDistribute"/>
        <w:rPr>
          <w:rFonts w:asciiTheme="majorBidi" w:hAnsiTheme="majorBidi"/>
          <w:sz w:val="30"/>
          <w:szCs w:val="30"/>
          <w:cs/>
          <w:lang w:bidi="th-TH"/>
        </w:rPr>
      </w:pPr>
    </w:p>
    <w:sectPr w:rsidR="00AF0B42" w:rsidRPr="004D5290" w:rsidSect="0007130C">
      <w:headerReference w:type="default" r:id="rId24"/>
      <w:footerReference w:type="default" r:id="rId25"/>
      <w:headerReference w:type="first" r:id="rId26"/>
      <w:pgSz w:w="11907" w:h="16840" w:orient="landscape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60898" w14:textId="77777777" w:rsidR="00F95BF5" w:rsidRDefault="00F95BF5" w:rsidP="004956B4">
      <w:r>
        <w:separator/>
      </w:r>
    </w:p>
    <w:p w14:paraId="23F4744E" w14:textId="77777777" w:rsidR="00F95BF5" w:rsidRDefault="00F95BF5"/>
    <w:p w14:paraId="741E99F1" w14:textId="77777777" w:rsidR="00F95BF5" w:rsidRPr="00E661B8" w:rsidRDefault="00F95BF5">
      <w:pPr>
        <w:rPr>
          <w:sz w:val="17"/>
          <w:szCs w:val="17"/>
        </w:rPr>
      </w:pPr>
    </w:p>
  </w:endnote>
  <w:endnote w:type="continuationSeparator" w:id="0">
    <w:p w14:paraId="2ED1D8BA" w14:textId="77777777" w:rsidR="00F95BF5" w:rsidRDefault="00F95BF5" w:rsidP="004956B4">
      <w:r>
        <w:continuationSeparator/>
      </w:r>
    </w:p>
    <w:p w14:paraId="437433BB" w14:textId="77777777" w:rsidR="00F95BF5" w:rsidRDefault="00F95BF5"/>
    <w:p w14:paraId="5BF176CE" w14:textId="77777777" w:rsidR="00F95BF5" w:rsidRPr="00E661B8" w:rsidRDefault="00F95BF5">
      <w:pPr>
        <w:rPr>
          <w:sz w:val="17"/>
          <w:szCs w:val="17"/>
        </w:rPr>
      </w:pPr>
    </w:p>
  </w:endnote>
  <w:endnote w:type="continuationNotice" w:id="1">
    <w:p w14:paraId="79D4F0EF" w14:textId="77777777" w:rsidR="00F95BF5" w:rsidRDefault="00F95BF5">
      <w:pPr>
        <w:spacing w:line="240" w:lineRule="auto"/>
      </w:pPr>
    </w:p>
    <w:p w14:paraId="792BF8DB" w14:textId="77777777" w:rsidR="00F95BF5" w:rsidRDefault="00F95BF5"/>
    <w:p w14:paraId="26F6E977" w14:textId="77777777" w:rsidR="00F95BF5" w:rsidRPr="00E661B8" w:rsidRDefault="00F95BF5">
      <w:pPr>
        <w:rPr>
          <w:sz w:val="17"/>
          <w:szCs w:val="1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49865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CF3435E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349598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6BB5F45F" w14:textId="77777777" w:rsidR="00C841B7" w:rsidRPr="007A41C3" w:rsidRDefault="00C841B7" w:rsidP="007A41C3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A41C3">
          <w:rPr>
            <w:rFonts w:ascii="Angsana New" w:hAnsi="Angsana New" w:hint="cs"/>
            <w:sz w:val="30"/>
            <w:szCs w:val="30"/>
          </w:rPr>
          <w:fldChar w:fldCharType="begin"/>
        </w:r>
        <w:r w:rsidRPr="007A41C3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7A41C3">
          <w:rPr>
            <w:rFonts w:ascii="Angsana New" w:hAnsi="Angsana New" w:hint="cs"/>
            <w:sz w:val="30"/>
            <w:szCs w:val="30"/>
          </w:rPr>
          <w:fldChar w:fldCharType="separate"/>
        </w:r>
        <w:r w:rsidRPr="007A41C3">
          <w:rPr>
            <w:rFonts w:ascii="Angsana New" w:hAnsi="Angsana New" w:hint="cs"/>
            <w:noProof/>
            <w:sz w:val="30"/>
            <w:szCs w:val="30"/>
          </w:rPr>
          <w:t>2</w:t>
        </w:r>
        <w:r w:rsidRPr="007A41C3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533075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55F031FD" w14:textId="77777777" w:rsidR="002646AC" w:rsidRPr="007A41C3" w:rsidRDefault="002646AC" w:rsidP="007A41C3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A41C3">
          <w:rPr>
            <w:rFonts w:ascii="Angsana New" w:hAnsi="Angsana New" w:hint="cs"/>
            <w:sz w:val="30"/>
            <w:szCs w:val="30"/>
          </w:rPr>
          <w:fldChar w:fldCharType="begin"/>
        </w:r>
        <w:r w:rsidRPr="007A41C3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7A41C3">
          <w:rPr>
            <w:rFonts w:ascii="Angsana New" w:hAnsi="Angsana New" w:hint="cs"/>
            <w:sz w:val="30"/>
            <w:szCs w:val="30"/>
          </w:rPr>
          <w:fldChar w:fldCharType="separate"/>
        </w:r>
        <w:r w:rsidRPr="007A41C3">
          <w:rPr>
            <w:rFonts w:ascii="Angsana New" w:hAnsi="Angsana New" w:hint="cs"/>
            <w:noProof/>
            <w:sz w:val="30"/>
            <w:szCs w:val="30"/>
          </w:rPr>
          <w:t>2</w:t>
        </w:r>
        <w:r w:rsidRPr="007A41C3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4380628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3928DDF8" w14:textId="77777777" w:rsidR="002646AC" w:rsidRPr="007A41C3" w:rsidRDefault="002646AC" w:rsidP="007A41C3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A41C3">
          <w:rPr>
            <w:rFonts w:ascii="Angsana New" w:hAnsi="Angsana New" w:hint="cs"/>
            <w:sz w:val="30"/>
            <w:szCs w:val="30"/>
          </w:rPr>
          <w:fldChar w:fldCharType="begin"/>
        </w:r>
        <w:r w:rsidRPr="007A41C3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7A41C3">
          <w:rPr>
            <w:rFonts w:ascii="Angsana New" w:hAnsi="Angsana New" w:hint="cs"/>
            <w:sz w:val="30"/>
            <w:szCs w:val="30"/>
          </w:rPr>
          <w:fldChar w:fldCharType="separate"/>
        </w:r>
        <w:r w:rsidRPr="007A41C3">
          <w:rPr>
            <w:rFonts w:ascii="Angsana New" w:hAnsi="Angsana New" w:hint="cs"/>
            <w:noProof/>
            <w:sz w:val="30"/>
            <w:szCs w:val="30"/>
          </w:rPr>
          <w:t>2</w:t>
        </w:r>
        <w:r w:rsidRPr="007A41C3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51958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1B0C390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03518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FB0241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04410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C7D1676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64D1B" w14:textId="77777777" w:rsidR="00F95BF5" w:rsidRDefault="00F95BF5" w:rsidP="004956B4">
      <w:r>
        <w:separator/>
      </w:r>
    </w:p>
    <w:p w14:paraId="1458C33A" w14:textId="77777777" w:rsidR="00F95BF5" w:rsidRDefault="00F95BF5"/>
    <w:p w14:paraId="2C464750" w14:textId="77777777" w:rsidR="00F95BF5" w:rsidRPr="00E661B8" w:rsidRDefault="00F95BF5">
      <w:pPr>
        <w:rPr>
          <w:sz w:val="17"/>
          <w:szCs w:val="17"/>
        </w:rPr>
      </w:pPr>
    </w:p>
  </w:footnote>
  <w:footnote w:type="continuationSeparator" w:id="0">
    <w:p w14:paraId="3D929AA1" w14:textId="77777777" w:rsidR="00F95BF5" w:rsidRDefault="00F95BF5" w:rsidP="004956B4">
      <w:r>
        <w:continuationSeparator/>
      </w:r>
    </w:p>
    <w:p w14:paraId="3C42F52B" w14:textId="77777777" w:rsidR="00F95BF5" w:rsidRDefault="00F95BF5"/>
    <w:p w14:paraId="6FC454ED" w14:textId="77777777" w:rsidR="00F95BF5" w:rsidRPr="00E661B8" w:rsidRDefault="00F95BF5">
      <w:pPr>
        <w:rPr>
          <w:sz w:val="17"/>
          <w:szCs w:val="17"/>
        </w:rPr>
      </w:pPr>
    </w:p>
  </w:footnote>
  <w:footnote w:type="continuationNotice" w:id="1">
    <w:p w14:paraId="0A86713F" w14:textId="77777777" w:rsidR="00F95BF5" w:rsidRDefault="00F95BF5">
      <w:pPr>
        <w:spacing w:line="240" w:lineRule="auto"/>
      </w:pPr>
    </w:p>
    <w:p w14:paraId="62B330B0" w14:textId="77777777" w:rsidR="00F95BF5" w:rsidRDefault="00F95BF5"/>
    <w:p w14:paraId="0F5FAFA0" w14:textId="77777777" w:rsidR="00F95BF5" w:rsidRPr="00E661B8" w:rsidRDefault="00F95BF5">
      <w:pPr>
        <w:rPr>
          <w:sz w:val="17"/>
          <w:szCs w:val="17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2FF83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573113A3" w14:textId="71CF1D63" w:rsidR="00C463C8" w:rsidRDefault="00C463C8" w:rsidP="00A16001">
    <w:pPr>
      <w:pStyle w:val="Header"/>
      <w:tabs>
        <w:tab w:val="clear" w:pos="2807"/>
        <w:tab w:val="clear" w:pos="3515"/>
        <w:tab w:val="clear" w:pos="3742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</w:t>
    </w:r>
    <w:r w:rsidR="00A16001">
      <w:rPr>
        <w:rFonts w:ascii="Angsana New" w:hAnsi="Angsana New"/>
        <w:b/>
        <w:bCs/>
        <w:sz w:val="32"/>
        <w:szCs w:val="32"/>
        <w:cs/>
        <w:lang w:val="en-US"/>
      </w:rPr>
      <w:tab/>
    </w:r>
    <w:r w:rsidR="00A16001">
      <w:rPr>
        <w:rFonts w:ascii="Angsana New" w:hAnsi="Angsana New"/>
        <w:b/>
        <w:bCs/>
        <w:sz w:val="32"/>
        <w:szCs w:val="32"/>
        <w:cs/>
        <w:lang w:val="en-US"/>
      </w:rPr>
      <w:tab/>
    </w:r>
  </w:p>
  <w:p w14:paraId="10CB4642" w14:textId="0B3B51A7" w:rsidR="00C463C8" w:rsidRDefault="00C463C8" w:rsidP="000945FC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สำหรับ</w:t>
    </w:r>
    <w:r w:rsidR="00CD728B">
      <w:rPr>
        <w:rFonts w:ascii="Angsana New" w:hAnsi="Angsana New" w:hint="cs"/>
        <w:b/>
        <w:bCs/>
        <w:sz w:val="32"/>
        <w:szCs w:val="32"/>
        <w:cs/>
        <w:lang w:val="en-US"/>
      </w:rPr>
      <w:t>ปี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สิ้นสุดวันที่ </w:t>
    </w:r>
    <w:r w:rsidR="00CD728B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="00CD728B"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BD2F2E">
      <w:rPr>
        <w:rFonts w:ascii="Angsana New" w:hAnsi="Angsana New"/>
        <w:b/>
        <w:bCs/>
        <w:sz w:val="32"/>
        <w:szCs w:val="32"/>
        <w:lang w:val="en-US"/>
      </w:rPr>
      <w:t>2568</w:t>
    </w:r>
  </w:p>
  <w:p w14:paraId="615316FC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C99B8" w14:textId="77777777" w:rsidR="00C841B7" w:rsidRPr="00887B43" w:rsidRDefault="00C841B7" w:rsidP="007A41C3">
    <w:pPr>
      <w:spacing w:line="240" w:lineRule="auto"/>
      <w:rPr>
        <w:rFonts w:ascii="Angsana New" w:hAnsi="Angsana New"/>
        <w:b/>
        <w:bCs/>
        <w:sz w:val="32"/>
        <w:szCs w:val="32"/>
        <w:lang w:val="x-none" w:eastAsia="x-none"/>
      </w:rPr>
    </w:pPr>
    <w:r w:rsidRPr="00887B43">
      <w:rPr>
        <w:rFonts w:ascii="Angsana New" w:hAnsi="Angsana New"/>
        <w:b/>
        <w:bCs/>
        <w:sz w:val="32"/>
        <w:szCs w:val="32"/>
        <w:cs/>
        <w:lang w:val="x-none" w:eastAsia="x-none"/>
      </w:rPr>
      <w:t>บริษัท พีทีที โกลบอล เคมิคอล จำกัด (มหาชน) และบริษัทย่อย</w:t>
    </w:r>
  </w:p>
  <w:p w14:paraId="2221E729" w14:textId="77777777" w:rsidR="00C841B7" w:rsidRPr="00887B43" w:rsidRDefault="00C841B7" w:rsidP="007A41C3">
    <w:pPr>
      <w:spacing w:line="240" w:lineRule="auto"/>
      <w:rPr>
        <w:rFonts w:ascii="Angsana New" w:hAnsi="Angsana New"/>
        <w:b/>
        <w:bCs/>
        <w:sz w:val="32"/>
        <w:szCs w:val="32"/>
        <w:lang w:eastAsia="x-none"/>
      </w:rPr>
    </w:pPr>
    <w:r w:rsidRPr="00887B43">
      <w:rPr>
        <w:rFonts w:ascii="Angsana New" w:hAnsi="Angsana New"/>
        <w:b/>
        <w:bCs/>
        <w:sz w:val="32"/>
        <w:szCs w:val="32"/>
        <w:cs/>
        <w:lang w:val="x-none" w:eastAsia="x-none"/>
      </w:rPr>
      <w:t>หมายเหตุประกอบงบการเงิน</w:t>
    </w:r>
  </w:p>
  <w:p w14:paraId="09ADE466" w14:textId="1EC23118" w:rsidR="00C841B7" w:rsidRPr="00A85678" w:rsidRDefault="00C841B7" w:rsidP="007A41C3">
    <w:pPr>
      <w:pStyle w:val="Header"/>
      <w:spacing w:line="240" w:lineRule="auto"/>
      <w:jc w:val="both"/>
      <w:rPr>
        <w:rFonts w:ascii="Angsana New" w:hAnsi="Angsana New"/>
        <w:b/>
        <w:bCs/>
        <w:sz w:val="32"/>
        <w:szCs w:val="32"/>
        <w:lang w:val="en-US"/>
      </w:rPr>
    </w:pPr>
    <w:r w:rsidRPr="00887B43">
      <w:rPr>
        <w:rFonts w:ascii="Angsana New" w:hAnsi="Angsana New"/>
        <w:b/>
        <w:bCs/>
        <w:sz w:val="32"/>
        <w:szCs w:val="32"/>
        <w:cs/>
      </w:rPr>
      <w:t>สำหรับ</w:t>
    </w:r>
    <w:r w:rsidRPr="00887B43">
      <w:rPr>
        <w:rFonts w:ascii="Angsana New" w:hAnsi="Angsana New" w:hint="cs"/>
        <w:b/>
        <w:bCs/>
        <w:sz w:val="32"/>
        <w:szCs w:val="32"/>
        <w:cs/>
      </w:rPr>
      <w:t>ปี</w:t>
    </w:r>
    <w:r w:rsidRPr="00887B43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87B43">
      <w:rPr>
        <w:rFonts w:ascii="Angsana New" w:hAnsi="Angsana New"/>
        <w:b/>
        <w:bCs/>
        <w:sz w:val="32"/>
        <w:szCs w:val="32"/>
      </w:rPr>
      <w:t xml:space="preserve">31 </w:t>
    </w:r>
    <w:r w:rsidRPr="00887B43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887B43">
      <w:rPr>
        <w:rFonts w:ascii="Angsana New" w:hAnsi="Angsana New"/>
        <w:b/>
        <w:bCs/>
        <w:sz w:val="32"/>
        <w:szCs w:val="32"/>
      </w:rPr>
      <w:t xml:space="preserve"> </w:t>
    </w:r>
    <w:r w:rsidR="00BD2F2E">
      <w:rPr>
        <w:rFonts w:ascii="Angsana New" w:hAnsi="Angsana New"/>
        <w:b/>
        <w:bCs/>
        <w:sz w:val="32"/>
        <w:szCs w:val="32"/>
      </w:rPr>
      <w:t>2568</w:t>
    </w:r>
  </w:p>
  <w:p w14:paraId="6F1FD433" w14:textId="77777777" w:rsidR="00C841B7" w:rsidRPr="00FB5912" w:rsidRDefault="00C841B7" w:rsidP="007A41C3">
    <w:pPr>
      <w:pStyle w:val="Header"/>
      <w:spacing w:line="240" w:lineRule="auto"/>
      <w:rPr>
        <w:rFonts w:ascii="Angsana New" w:hAnsi="Angsana New"/>
        <w:b/>
        <w:bCs/>
        <w:sz w:val="24"/>
        <w:szCs w:val="24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1DEA9" w14:textId="77777777" w:rsidR="00B20FC4" w:rsidRPr="00887B43" w:rsidRDefault="00B20FC4" w:rsidP="007A41C3">
    <w:pPr>
      <w:spacing w:line="240" w:lineRule="auto"/>
      <w:rPr>
        <w:rFonts w:ascii="Angsana New" w:hAnsi="Angsana New"/>
        <w:b/>
        <w:bCs/>
        <w:sz w:val="32"/>
        <w:szCs w:val="32"/>
        <w:lang w:val="x-none" w:eastAsia="x-none"/>
      </w:rPr>
    </w:pPr>
    <w:r w:rsidRPr="00887B43">
      <w:rPr>
        <w:rFonts w:ascii="Angsana New" w:hAnsi="Angsana New"/>
        <w:b/>
        <w:bCs/>
        <w:sz w:val="32"/>
        <w:szCs w:val="32"/>
        <w:cs/>
        <w:lang w:val="x-none" w:eastAsia="x-none"/>
      </w:rPr>
      <w:t>บริษัท พีทีที โกลบอล เคมิคอล จำกัด (มหาชน) และบริษัทย่อย</w:t>
    </w:r>
  </w:p>
  <w:p w14:paraId="28079F16" w14:textId="77777777" w:rsidR="00B20FC4" w:rsidRPr="00887B43" w:rsidRDefault="00B20FC4" w:rsidP="007A41C3">
    <w:pPr>
      <w:spacing w:line="240" w:lineRule="auto"/>
      <w:rPr>
        <w:rFonts w:ascii="Angsana New" w:hAnsi="Angsana New"/>
        <w:b/>
        <w:bCs/>
        <w:sz w:val="32"/>
        <w:szCs w:val="32"/>
        <w:lang w:eastAsia="x-none"/>
      </w:rPr>
    </w:pPr>
    <w:r w:rsidRPr="00887B43">
      <w:rPr>
        <w:rFonts w:ascii="Angsana New" w:hAnsi="Angsana New"/>
        <w:b/>
        <w:bCs/>
        <w:sz w:val="32"/>
        <w:szCs w:val="32"/>
        <w:cs/>
        <w:lang w:val="x-none" w:eastAsia="x-none"/>
      </w:rPr>
      <w:t>หมายเหตุประกอบงบการเงิน</w:t>
    </w:r>
  </w:p>
  <w:p w14:paraId="476ED07B" w14:textId="73E9AB6A" w:rsidR="00B20FC4" w:rsidRPr="00A85678" w:rsidRDefault="00B20FC4" w:rsidP="007A41C3">
    <w:pPr>
      <w:pStyle w:val="Header"/>
      <w:spacing w:line="240" w:lineRule="auto"/>
      <w:jc w:val="both"/>
      <w:rPr>
        <w:rFonts w:ascii="Angsana New" w:hAnsi="Angsana New"/>
        <w:b/>
        <w:bCs/>
        <w:sz w:val="32"/>
        <w:szCs w:val="32"/>
        <w:lang w:val="en-US"/>
      </w:rPr>
    </w:pPr>
    <w:r w:rsidRPr="00887B43">
      <w:rPr>
        <w:rFonts w:ascii="Angsana New" w:hAnsi="Angsana New"/>
        <w:b/>
        <w:bCs/>
        <w:sz w:val="32"/>
        <w:szCs w:val="32"/>
        <w:cs/>
      </w:rPr>
      <w:t>สำหรับ</w:t>
    </w:r>
    <w:r w:rsidRPr="00887B43">
      <w:rPr>
        <w:rFonts w:ascii="Angsana New" w:hAnsi="Angsana New" w:hint="cs"/>
        <w:b/>
        <w:bCs/>
        <w:sz w:val="32"/>
        <w:szCs w:val="32"/>
        <w:cs/>
      </w:rPr>
      <w:t>ปี</w:t>
    </w:r>
    <w:r w:rsidRPr="00887B43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87B43">
      <w:rPr>
        <w:rFonts w:ascii="Angsana New" w:hAnsi="Angsana New"/>
        <w:b/>
        <w:bCs/>
        <w:sz w:val="32"/>
        <w:szCs w:val="32"/>
      </w:rPr>
      <w:t xml:space="preserve">31 </w:t>
    </w:r>
    <w:r w:rsidRPr="00887B43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887B43">
      <w:rPr>
        <w:rFonts w:ascii="Angsana New" w:hAnsi="Angsana New"/>
        <w:b/>
        <w:bCs/>
        <w:sz w:val="32"/>
        <w:szCs w:val="32"/>
      </w:rPr>
      <w:t xml:space="preserve"> </w:t>
    </w:r>
    <w:r w:rsidR="00BD2F2E">
      <w:rPr>
        <w:rFonts w:ascii="Angsana New" w:hAnsi="Angsana New"/>
        <w:b/>
        <w:bCs/>
        <w:sz w:val="32"/>
        <w:szCs w:val="32"/>
      </w:rPr>
      <w:t>2568</w:t>
    </w:r>
  </w:p>
  <w:p w14:paraId="0140CF16" w14:textId="77777777" w:rsidR="00B20FC4" w:rsidRPr="007A41C3" w:rsidRDefault="00B20FC4" w:rsidP="007A41C3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BC68C" w14:textId="77777777" w:rsidR="00F45A8A" w:rsidRPr="00887B43" w:rsidRDefault="00F45A8A" w:rsidP="00C5223D">
    <w:pPr>
      <w:spacing w:line="240" w:lineRule="auto"/>
      <w:rPr>
        <w:rFonts w:ascii="Angsana New" w:hAnsi="Angsana New"/>
        <w:b/>
        <w:bCs/>
        <w:sz w:val="32"/>
        <w:szCs w:val="32"/>
        <w:lang w:val="x-none" w:eastAsia="x-none"/>
      </w:rPr>
    </w:pPr>
    <w:r w:rsidRPr="00887B43">
      <w:rPr>
        <w:rFonts w:ascii="Angsana New" w:hAnsi="Angsana New"/>
        <w:b/>
        <w:bCs/>
        <w:sz w:val="32"/>
        <w:szCs w:val="32"/>
        <w:cs/>
        <w:lang w:val="x-none" w:eastAsia="x-none"/>
      </w:rPr>
      <w:t>บริษัท พีทีที โกลบอล เคมิคอล จำกัด (มหาชน) และบริษัทย่อย</w:t>
    </w:r>
  </w:p>
  <w:p w14:paraId="296C9E6F" w14:textId="77777777" w:rsidR="00F45A8A" w:rsidRPr="00887B43" w:rsidRDefault="00F45A8A" w:rsidP="00C5223D">
    <w:pPr>
      <w:spacing w:line="240" w:lineRule="auto"/>
      <w:rPr>
        <w:rFonts w:ascii="Angsana New" w:hAnsi="Angsana New"/>
        <w:b/>
        <w:bCs/>
        <w:sz w:val="32"/>
        <w:szCs w:val="32"/>
        <w:lang w:eastAsia="x-none"/>
      </w:rPr>
    </w:pPr>
    <w:r w:rsidRPr="00887B43">
      <w:rPr>
        <w:rFonts w:ascii="Angsana New" w:hAnsi="Angsana New"/>
        <w:b/>
        <w:bCs/>
        <w:sz w:val="32"/>
        <w:szCs w:val="32"/>
        <w:cs/>
        <w:lang w:val="x-none" w:eastAsia="x-none"/>
      </w:rPr>
      <w:t>หมายเหตุประกอบงบการเงิน</w:t>
    </w:r>
  </w:p>
  <w:p w14:paraId="4706DD4B" w14:textId="54D7E3AE" w:rsidR="00F45A8A" w:rsidRPr="009039D2" w:rsidRDefault="00F45A8A" w:rsidP="00C5223D">
    <w:pPr>
      <w:pStyle w:val="Header"/>
      <w:spacing w:line="240" w:lineRule="auto"/>
      <w:jc w:val="both"/>
      <w:rPr>
        <w:rFonts w:ascii="Angsana New" w:hAnsi="Angsana New"/>
        <w:b/>
        <w:bCs/>
        <w:sz w:val="32"/>
        <w:szCs w:val="32"/>
        <w:lang w:val="en-US"/>
      </w:rPr>
    </w:pPr>
    <w:r w:rsidRPr="00887B43">
      <w:rPr>
        <w:rFonts w:ascii="Angsana New" w:hAnsi="Angsana New"/>
        <w:b/>
        <w:bCs/>
        <w:sz w:val="32"/>
        <w:szCs w:val="32"/>
        <w:cs/>
      </w:rPr>
      <w:t>สำหรับ</w:t>
    </w:r>
    <w:r w:rsidRPr="00887B43">
      <w:rPr>
        <w:rFonts w:ascii="Angsana New" w:hAnsi="Angsana New" w:hint="cs"/>
        <w:b/>
        <w:bCs/>
        <w:sz w:val="32"/>
        <w:szCs w:val="32"/>
        <w:cs/>
      </w:rPr>
      <w:t>ปี</w:t>
    </w:r>
    <w:r w:rsidRPr="00887B43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87B43">
      <w:rPr>
        <w:rFonts w:ascii="Angsana New" w:hAnsi="Angsana New"/>
        <w:b/>
        <w:bCs/>
        <w:sz w:val="32"/>
        <w:szCs w:val="32"/>
      </w:rPr>
      <w:t xml:space="preserve">31 </w:t>
    </w:r>
    <w:r w:rsidRPr="00887B43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887B43">
      <w:rPr>
        <w:rFonts w:ascii="Angsana New" w:hAnsi="Angsana New"/>
        <w:b/>
        <w:bCs/>
        <w:sz w:val="32"/>
        <w:szCs w:val="32"/>
      </w:rPr>
      <w:t xml:space="preserve"> </w:t>
    </w:r>
    <w:r w:rsidR="00BD2F2E">
      <w:rPr>
        <w:rFonts w:ascii="Angsana New" w:hAnsi="Angsana New"/>
        <w:b/>
        <w:bCs/>
        <w:sz w:val="32"/>
        <w:szCs w:val="32"/>
      </w:rPr>
      <w:t>2568</w:t>
    </w:r>
  </w:p>
  <w:p w14:paraId="6D645F55" w14:textId="77777777" w:rsidR="00F45A8A" w:rsidRPr="00DE3A9A" w:rsidRDefault="00F45A8A" w:rsidP="00C5223D">
    <w:pPr>
      <w:pStyle w:val="Header"/>
      <w:spacing w:line="240" w:lineRule="auto"/>
      <w:rPr>
        <w:rFonts w:ascii="Angsana New" w:hAnsi="Angsana New"/>
        <w:b/>
        <w:bCs/>
        <w:sz w:val="20"/>
        <w:szCs w:val="20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A9C5D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648D9A69" w14:textId="78124D88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019CAA61" w14:textId="1CCC74A6" w:rsidR="00C463C8" w:rsidRDefault="00C463C8" w:rsidP="000945FC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สำหรับ</w:t>
    </w:r>
    <w:r w:rsidR="004207F0">
      <w:rPr>
        <w:rFonts w:ascii="Angsana New" w:hAnsi="Angsana New" w:hint="cs"/>
        <w:b/>
        <w:bCs/>
        <w:sz w:val="32"/>
        <w:szCs w:val="32"/>
        <w:cs/>
        <w:lang w:val="en-US"/>
      </w:rPr>
      <w:t>ปี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สิ้นสุดวันที่ </w:t>
    </w:r>
    <w:r w:rsidR="004207F0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="004207F0"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BD2F2E">
      <w:rPr>
        <w:rFonts w:ascii="Angsana New" w:hAnsi="Angsana New"/>
        <w:b/>
        <w:bCs/>
        <w:sz w:val="32"/>
        <w:szCs w:val="32"/>
        <w:lang w:val="en-US"/>
      </w:rPr>
      <w:t>2568</w:t>
    </w:r>
  </w:p>
  <w:p w14:paraId="73A02F10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E43E5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00FF84E2" w14:textId="77777777" w:rsidR="00C463C8" w:rsidRPr="005F1026" w:rsidRDefault="00C463C8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659979A9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DB5AE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66BFA941" w14:textId="47B124E9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61CD02AB" w14:textId="25164D9B" w:rsidR="00C463C8" w:rsidRDefault="00C463C8" w:rsidP="000945FC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สำหรับ</w:t>
    </w:r>
    <w:r w:rsidR="004207F0">
      <w:rPr>
        <w:rFonts w:ascii="Angsana New" w:hAnsi="Angsana New" w:hint="cs"/>
        <w:b/>
        <w:bCs/>
        <w:sz w:val="32"/>
        <w:szCs w:val="32"/>
        <w:cs/>
        <w:lang w:val="en-US"/>
      </w:rPr>
      <w:t>ปี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</w:t>
    </w:r>
    <w:r w:rsidR="004207F0">
      <w:rPr>
        <w:rFonts w:ascii="Angsana New" w:hAnsi="Angsana New"/>
        <w:b/>
        <w:bCs/>
        <w:sz w:val="32"/>
        <w:szCs w:val="32"/>
        <w:lang w:val="en-US"/>
      </w:rPr>
      <w:t xml:space="preserve">1 </w:t>
    </w:r>
    <w:r w:rsidR="004207F0"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BD2F2E">
      <w:rPr>
        <w:rFonts w:ascii="Angsana New" w:hAnsi="Angsana New"/>
        <w:b/>
        <w:bCs/>
        <w:sz w:val="32"/>
        <w:szCs w:val="32"/>
        <w:lang w:val="en-US"/>
      </w:rPr>
      <w:t>2568</w:t>
    </w:r>
  </w:p>
  <w:p w14:paraId="10EC5515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2C235" w14:textId="77777777" w:rsidR="00C463C8" w:rsidRDefault="00C463C8" w:rsidP="00BF6E2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3EB16A68" w14:textId="7683085D" w:rsidR="00C463C8" w:rsidRDefault="00C463C8" w:rsidP="00BF6E2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7E186E20" w14:textId="59B80587" w:rsidR="00C463C8" w:rsidRDefault="00C463C8" w:rsidP="00BF6E26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สำหรับ</w:t>
    </w:r>
    <w:r w:rsidR="004207F0">
      <w:rPr>
        <w:rFonts w:ascii="Angsana New" w:hAnsi="Angsana New" w:hint="cs"/>
        <w:b/>
        <w:bCs/>
        <w:sz w:val="32"/>
        <w:szCs w:val="32"/>
        <w:cs/>
        <w:lang w:val="en-US"/>
      </w:rPr>
      <w:t>ปี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</w:t>
    </w:r>
    <w:r w:rsidR="004207F0">
      <w:rPr>
        <w:rFonts w:ascii="Angsana New" w:hAnsi="Angsana New"/>
        <w:b/>
        <w:bCs/>
        <w:sz w:val="32"/>
        <w:szCs w:val="32"/>
        <w:lang w:val="en-US"/>
      </w:rPr>
      <w:t xml:space="preserve">1 </w:t>
    </w:r>
    <w:r w:rsidR="004207F0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="00BD2F2E">
      <w:rPr>
        <w:rFonts w:ascii="Angsana New" w:hAnsi="Angsana New"/>
        <w:b/>
        <w:bCs/>
        <w:sz w:val="32"/>
        <w:szCs w:val="32"/>
        <w:lang w:val="en-US"/>
      </w:rPr>
      <w:t>2568</w:t>
    </w:r>
  </w:p>
  <w:p w14:paraId="0ADA5A0D" w14:textId="77777777" w:rsidR="00C463C8" w:rsidRPr="00BF6E26" w:rsidRDefault="00C463C8" w:rsidP="00BF6E2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D2AF8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729640C3" w14:textId="77777777" w:rsidR="00C463C8" w:rsidRPr="005F1026" w:rsidRDefault="00C463C8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093F5C6C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  <w:p w14:paraId="1EF65066" w14:textId="77777777" w:rsidR="000E7505" w:rsidRDefault="000E7505"/>
  <w:p w14:paraId="61CA320F" w14:textId="77777777" w:rsidR="000E7505" w:rsidRPr="00E661B8" w:rsidRDefault="000E7505">
    <w:pPr>
      <w:rPr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40EFD"/>
    <w:multiLevelType w:val="hybridMultilevel"/>
    <w:tmpl w:val="45ECBE3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7ED3F18"/>
    <w:multiLevelType w:val="hybridMultilevel"/>
    <w:tmpl w:val="D55CC78A"/>
    <w:lvl w:ilvl="0" w:tplc="692C4740">
      <w:start w:val="1"/>
      <w:numFmt w:val="thaiLetters"/>
      <w:lvlText w:val="(%1)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150A49BF"/>
    <w:multiLevelType w:val="hybridMultilevel"/>
    <w:tmpl w:val="62EEC0DC"/>
    <w:lvl w:ilvl="0" w:tplc="2F58AFD0">
      <w:start w:val="1"/>
      <w:numFmt w:val="thaiLetters"/>
      <w:lvlText w:val="%1)"/>
      <w:lvlJc w:val="left"/>
      <w:pPr>
        <w:ind w:left="374" w:hanging="360"/>
      </w:pPr>
      <w:rPr>
        <w:rFonts w:hint="default"/>
      </w:rPr>
    </w:lvl>
    <w:lvl w:ilvl="1" w:tplc="430A57B0">
      <w:start w:val="1"/>
      <w:numFmt w:val="decimal"/>
      <w:lvlText w:val="(ข.%2)"/>
      <w:lvlJc w:val="left"/>
      <w:pPr>
        <w:ind w:left="1094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3" w15:restartNumberingAfterBreak="0">
    <w:nsid w:val="185C3160"/>
    <w:multiLevelType w:val="multilevel"/>
    <w:tmpl w:val="58FA04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21171865"/>
    <w:multiLevelType w:val="hybridMultilevel"/>
    <w:tmpl w:val="6E4E3D56"/>
    <w:lvl w:ilvl="0" w:tplc="772E878E">
      <w:start w:val="1"/>
      <w:numFmt w:val="thaiLetters"/>
      <w:lvlText w:val="(%1)"/>
      <w:lvlJc w:val="left"/>
      <w:pPr>
        <w:ind w:left="540" w:hanging="540"/>
      </w:pPr>
      <w:rPr>
        <w:rFonts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F5579DD"/>
    <w:multiLevelType w:val="hybridMultilevel"/>
    <w:tmpl w:val="CE38B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662978CC"/>
    <w:multiLevelType w:val="hybridMultilevel"/>
    <w:tmpl w:val="345AF05C"/>
    <w:lvl w:ilvl="0" w:tplc="88966910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6E672236"/>
    <w:multiLevelType w:val="hybridMultilevel"/>
    <w:tmpl w:val="B7584352"/>
    <w:lvl w:ilvl="0" w:tplc="0D108618">
      <w:start w:val="4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70B40AA1"/>
    <w:multiLevelType w:val="hybridMultilevel"/>
    <w:tmpl w:val="F89C420C"/>
    <w:lvl w:ilvl="0" w:tplc="772E87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4" w15:restartNumberingAfterBreak="0">
    <w:nsid w:val="78867A97"/>
    <w:multiLevelType w:val="hybridMultilevel"/>
    <w:tmpl w:val="96944312"/>
    <w:lvl w:ilvl="0" w:tplc="96E43E04">
      <w:start w:val="13"/>
      <w:numFmt w:val="bullet"/>
      <w:lvlText w:val="-"/>
      <w:lvlJc w:val="left"/>
      <w:pPr>
        <w:ind w:left="1772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15" w15:restartNumberingAfterBreak="0">
    <w:nsid w:val="7BF77546"/>
    <w:multiLevelType w:val="hybridMultilevel"/>
    <w:tmpl w:val="2010539E"/>
    <w:lvl w:ilvl="0" w:tplc="44307366">
      <w:start w:val="1"/>
      <w:numFmt w:val="decimal"/>
      <w:lvlText w:val="%1"/>
      <w:lvlJc w:val="left"/>
      <w:pPr>
        <w:ind w:left="288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17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943194334">
    <w:abstractNumId w:val="8"/>
  </w:num>
  <w:num w:numId="2" w16cid:durableId="275987372">
    <w:abstractNumId w:val="2"/>
  </w:num>
  <w:num w:numId="3" w16cid:durableId="1664048786">
    <w:abstractNumId w:val="16"/>
  </w:num>
  <w:num w:numId="4" w16cid:durableId="677315233">
    <w:abstractNumId w:val="5"/>
  </w:num>
  <w:num w:numId="5" w16cid:durableId="1042440638">
    <w:abstractNumId w:val="14"/>
  </w:num>
  <w:num w:numId="6" w16cid:durableId="144861823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22502230">
    <w:abstractNumId w:val="15"/>
  </w:num>
  <w:num w:numId="8" w16cid:durableId="202714819">
    <w:abstractNumId w:val="13"/>
  </w:num>
  <w:num w:numId="9" w16cid:durableId="686323201">
    <w:abstractNumId w:val="6"/>
  </w:num>
  <w:num w:numId="10" w16cid:durableId="593442564">
    <w:abstractNumId w:val="12"/>
  </w:num>
  <w:num w:numId="11" w16cid:durableId="118912497">
    <w:abstractNumId w:val="9"/>
  </w:num>
  <w:num w:numId="12" w16cid:durableId="302777394">
    <w:abstractNumId w:val="3"/>
  </w:num>
  <w:num w:numId="13" w16cid:durableId="424619131">
    <w:abstractNumId w:val="10"/>
  </w:num>
  <w:num w:numId="14" w16cid:durableId="734740039">
    <w:abstractNumId w:val="11"/>
  </w:num>
  <w:num w:numId="15" w16cid:durableId="1337003783">
    <w:abstractNumId w:val="4"/>
  </w:num>
  <w:num w:numId="16" w16cid:durableId="1858231559">
    <w:abstractNumId w:val="7"/>
  </w:num>
  <w:num w:numId="17" w16cid:durableId="937830183">
    <w:abstractNumId w:val="1"/>
  </w:num>
  <w:num w:numId="18" w16cid:durableId="1885752551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0C2"/>
    <w:rsid w:val="000002B7"/>
    <w:rsid w:val="00000383"/>
    <w:rsid w:val="000005ED"/>
    <w:rsid w:val="000007A2"/>
    <w:rsid w:val="0000080B"/>
    <w:rsid w:val="00000870"/>
    <w:rsid w:val="000008CB"/>
    <w:rsid w:val="00000A38"/>
    <w:rsid w:val="00000AA4"/>
    <w:rsid w:val="00000DFC"/>
    <w:rsid w:val="0000114D"/>
    <w:rsid w:val="00001247"/>
    <w:rsid w:val="0000141B"/>
    <w:rsid w:val="00001652"/>
    <w:rsid w:val="00001923"/>
    <w:rsid w:val="000019C7"/>
    <w:rsid w:val="00001BD3"/>
    <w:rsid w:val="00001E2A"/>
    <w:rsid w:val="00001E7F"/>
    <w:rsid w:val="00001F7B"/>
    <w:rsid w:val="00002354"/>
    <w:rsid w:val="00002479"/>
    <w:rsid w:val="000024ED"/>
    <w:rsid w:val="0000261B"/>
    <w:rsid w:val="0000262B"/>
    <w:rsid w:val="00002C93"/>
    <w:rsid w:val="00002CAB"/>
    <w:rsid w:val="00002DD5"/>
    <w:rsid w:val="00002EE0"/>
    <w:rsid w:val="00002F02"/>
    <w:rsid w:val="00003005"/>
    <w:rsid w:val="000030F8"/>
    <w:rsid w:val="000032A8"/>
    <w:rsid w:val="000034A6"/>
    <w:rsid w:val="000036BB"/>
    <w:rsid w:val="00003772"/>
    <w:rsid w:val="00003922"/>
    <w:rsid w:val="00003A97"/>
    <w:rsid w:val="00003CF4"/>
    <w:rsid w:val="00003FD2"/>
    <w:rsid w:val="00003FF8"/>
    <w:rsid w:val="0000449F"/>
    <w:rsid w:val="00004617"/>
    <w:rsid w:val="0000480E"/>
    <w:rsid w:val="000048C6"/>
    <w:rsid w:val="0000495D"/>
    <w:rsid w:val="000049D6"/>
    <w:rsid w:val="00004A11"/>
    <w:rsid w:val="00004D38"/>
    <w:rsid w:val="0000535D"/>
    <w:rsid w:val="0000544C"/>
    <w:rsid w:val="0000568B"/>
    <w:rsid w:val="00005746"/>
    <w:rsid w:val="000057E2"/>
    <w:rsid w:val="00005816"/>
    <w:rsid w:val="00005B82"/>
    <w:rsid w:val="00005D16"/>
    <w:rsid w:val="00005E67"/>
    <w:rsid w:val="00005F24"/>
    <w:rsid w:val="00006112"/>
    <w:rsid w:val="0000627E"/>
    <w:rsid w:val="00006407"/>
    <w:rsid w:val="000064B5"/>
    <w:rsid w:val="00006729"/>
    <w:rsid w:val="0000692B"/>
    <w:rsid w:val="00006A9C"/>
    <w:rsid w:val="00006B58"/>
    <w:rsid w:val="00006C64"/>
    <w:rsid w:val="00006EF7"/>
    <w:rsid w:val="0000752B"/>
    <w:rsid w:val="00007552"/>
    <w:rsid w:val="00007713"/>
    <w:rsid w:val="00007795"/>
    <w:rsid w:val="000079D7"/>
    <w:rsid w:val="00007AC1"/>
    <w:rsid w:val="00007B94"/>
    <w:rsid w:val="0001010F"/>
    <w:rsid w:val="00010395"/>
    <w:rsid w:val="00010506"/>
    <w:rsid w:val="000105D3"/>
    <w:rsid w:val="00010680"/>
    <w:rsid w:val="00010A72"/>
    <w:rsid w:val="00010B64"/>
    <w:rsid w:val="00010D91"/>
    <w:rsid w:val="00010F4A"/>
    <w:rsid w:val="00011194"/>
    <w:rsid w:val="00011357"/>
    <w:rsid w:val="000114E5"/>
    <w:rsid w:val="0001157F"/>
    <w:rsid w:val="000117A3"/>
    <w:rsid w:val="00011A0E"/>
    <w:rsid w:val="00011A50"/>
    <w:rsid w:val="00011AE7"/>
    <w:rsid w:val="00011C80"/>
    <w:rsid w:val="00011D87"/>
    <w:rsid w:val="00011FD3"/>
    <w:rsid w:val="000121A2"/>
    <w:rsid w:val="0001244B"/>
    <w:rsid w:val="0001249C"/>
    <w:rsid w:val="00012528"/>
    <w:rsid w:val="00012724"/>
    <w:rsid w:val="00012937"/>
    <w:rsid w:val="000129C2"/>
    <w:rsid w:val="00012D38"/>
    <w:rsid w:val="00012EB8"/>
    <w:rsid w:val="00012EF0"/>
    <w:rsid w:val="00012F85"/>
    <w:rsid w:val="00013165"/>
    <w:rsid w:val="0001316C"/>
    <w:rsid w:val="00013195"/>
    <w:rsid w:val="00013199"/>
    <w:rsid w:val="000132EA"/>
    <w:rsid w:val="0001342C"/>
    <w:rsid w:val="00013536"/>
    <w:rsid w:val="000135A3"/>
    <w:rsid w:val="000135D3"/>
    <w:rsid w:val="0001364D"/>
    <w:rsid w:val="00013679"/>
    <w:rsid w:val="000136B0"/>
    <w:rsid w:val="00013704"/>
    <w:rsid w:val="00013762"/>
    <w:rsid w:val="00013787"/>
    <w:rsid w:val="0001388F"/>
    <w:rsid w:val="00013B38"/>
    <w:rsid w:val="00013E1A"/>
    <w:rsid w:val="0001482D"/>
    <w:rsid w:val="000149C6"/>
    <w:rsid w:val="00014A09"/>
    <w:rsid w:val="00014B96"/>
    <w:rsid w:val="00014E5B"/>
    <w:rsid w:val="00014ECB"/>
    <w:rsid w:val="00014FFC"/>
    <w:rsid w:val="00015077"/>
    <w:rsid w:val="0001511C"/>
    <w:rsid w:val="0001519A"/>
    <w:rsid w:val="000152C1"/>
    <w:rsid w:val="00015369"/>
    <w:rsid w:val="000153CA"/>
    <w:rsid w:val="00015454"/>
    <w:rsid w:val="000154D8"/>
    <w:rsid w:val="000156FE"/>
    <w:rsid w:val="00015904"/>
    <w:rsid w:val="00015B35"/>
    <w:rsid w:val="00015BFD"/>
    <w:rsid w:val="00015EEC"/>
    <w:rsid w:val="000162DE"/>
    <w:rsid w:val="0001635D"/>
    <w:rsid w:val="000163A4"/>
    <w:rsid w:val="000164B0"/>
    <w:rsid w:val="000164CB"/>
    <w:rsid w:val="00017266"/>
    <w:rsid w:val="000172D7"/>
    <w:rsid w:val="000175FA"/>
    <w:rsid w:val="00017A56"/>
    <w:rsid w:val="00017FD8"/>
    <w:rsid w:val="0002024F"/>
    <w:rsid w:val="000206B5"/>
    <w:rsid w:val="0002074C"/>
    <w:rsid w:val="000207F3"/>
    <w:rsid w:val="00020955"/>
    <w:rsid w:val="00020FED"/>
    <w:rsid w:val="000210F7"/>
    <w:rsid w:val="000212D4"/>
    <w:rsid w:val="000212E2"/>
    <w:rsid w:val="00021404"/>
    <w:rsid w:val="00021429"/>
    <w:rsid w:val="0002142F"/>
    <w:rsid w:val="00021566"/>
    <w:rsid w:val="00021824"/>
    <w:rsid w:val="000218B6"/>
    <w:rsid w:val="000218F9"/>
    <w:rsid w:val="00021B86"/>
    <w:rsid w:val="00021E9A"/>
    <w:rsid w:val="00022108"/>
    <w:rsid w:val="00022291"/>
    <w:rsid w:val="00022605"/>
    <w:rsid w:val="000226BA"/>
    <w:rsid w:val="0002277D"/>
    <w:rsid w:val="00022944"/>
    <w:rsid w:val="000235AB"/>
    <w:rsid w:val="000235FE"/>
    <w:rsid w:val="0002369A"/>
    <w:rsid w:val="00023754"/>
    <w:rsid w:val="0002379A"/>
    <w:rsid w:val="00023840"/>
    <w:rsid w:val="00023BC3"/>
    <w:rsid w:val="00023E11"/>
    <w:rsid w:val="00023E56"/>
    <w:rsid w:val="00023E63"/>
    <w:rsid w:val="0002426A"/>
    <w:rsid w:val="000242C2"/>
    <w:rsid w:val="00024344"/>
    <w:rsid w:val="00024346"/>
    <w:rsid w:val="00024402"/>
    <w:rsid w:val="000245CA"/>
    <w:rsid w:val="000246E7"/>
    <w:rsid w:val="0002475C"/>
    <w:rsid w:val="0002484E"/>
    <w:rsid w:val="000248B7"/>
    <w:rsid w:val="000249B5"/>
    <w:rsid w:val="00024B70"/>
    <w:rsid w:val="00024C52"/>
    <w:rsid w:val="00024DA3"/>
    <w:rsid w:val="00024E62"/>
    <w:rsid w:val="00025021"/>
    <w:rsid w:val="000250DD"/>
    <w:rsid w:val="00025364"/>
    <w:rsid w:val="0002555E"/>
    <w:rsid w:val="0002566A"/>
    <w:rsid w:val="00025747"/>
    <w:rsid w:val="00025774"/>
    <w:rsid w:val="0002589D"/>
    <w:rsid w:val="00025BA6"/>
    <w:rsid w:val="00025C5C"/>
    <w:rsid w:val="00025E10"/>
    <w:rsid w:val="00025E90"/>
    <w:rsid w:val="000261DA"/>
    <w:rsid w:val="00026392"/>
    <w:rsid w:val="0002679E"/>
    <w:rsid w:val="00026A7A"/>
    <w:rsid w:val="00026BDA"/>
    <w:rsid w:val="00026C16"/>
    <w:rsid w:val="00026D3C"/>
    <w:rsid w:val="00026FCF"/>
    <w:rsid w:val="000275ED"/>
    <w:rsid w:val="000275F4"/>
    <w:rsid w:val="00027942"/>
    <w:rsid w:val="00027A57"/>
    <w:rsid w:val="00027C1D"/>
    <w:rsid w:val="00027C5E"/>
    <w:rsid w:val="00027E83"/>
    <w:rsid w:val="00027EA8"/>
    <w:rsid w:val="00027EFB"/>
    <w:rsid w:val="00027F9C"/>
    <w:rsid w:val="0003002D"/>
    <w:rsid w:val="0003008D"/>
    <w:rsid w:val="000300A8"/>
    <w:rsid w:val="000301F2"/>
    <w:rsid w:val="0003043B"/>
    <w:rsid w:val="0003046C"/>
    <w:rsid w:val="00030502"/>
    <w:rsid w:val="0003051C"/>
    <w:rsid w:val="000308D0"/>
    <w:rsid w:val="00030A3C"/>
    <w:rsid w:val="00030BA6"/>
    <w:rsid w:val="00030C59"/>
    <w:rsid w:val="00030D2B"/>
    <w:rsid w:val="00030F93"/>
    <w:rsid w:val="0003105E"/>
    <w:rsid w:val="000310C9"/>
    <w:rsid w:val="000311AF"/>
    <w:rsid w:val="000313A9"/>
    <w:rsid w:val="0003143F"/>
    <w:rsid w:val="00031636"/>
    <w:rsid w:val="00031867"/>
    <w:rsid w:val="0003190D"/>
    <w:rsid w:val="00031B7D"/>
    <w:rsid w:val="00031DFB"/>
    <w:rsid w:val="000320F2"/>
    <w:rsid w:val="00032405"/>
    <w:rsid w:val="0003266A"/>
    <w:rsid w:val="0003267B"/>
    <w:rsid w:val="000326F3"/>
    <w:rsid w:val="0003294A"/>
    <w:rsid w:val="00032BE4"/>
    <w:rsid w:val="00032CCD"/>
    <w:rsid w:val="00032D9B"/>
    <w:rsid w:val="00032E2F"/>
    <w:rsid w:val="00032F5A"/>
    <w:rsid w:val="00032FB2"/>
    <w:rsid w:val="00033192"/>
    <w:rsid w:val="000331F2"/>
    <w:rsid w:val="00033267"/>
    <w:rsid w:val="000332BC"/>
    <w:rsid w:val="00033322"/>
    <w:rsid w:val="0003353C"/>
    <w:rsid w:val="00033586"/>
    <w:rsid w:val="000336F7"/>
    <w:rsid w:val="00033747"/>
    <w:rsid w:val="000338A8"/>
    <w:rsid w:val="000339B8"/>
    <w:rsid w:val="00033E84"/>
    <w:rsid w:val="00033FAE"/>
    <w:rsid w:val="00034055"/>
    <w:rsid w:val="000342B3"/>
    <w:rsid w:val="000342C2"/>
    <w:rsid w:val="000344F7"/>
    <w:rsid w:val="000346A2"/>
    <w:rsid w:val="0003483C"/>
    <w:rsid w:val="00034980"/>
    <w:rsid w:val="000349E4"/>
    <w:rsid w:val="00034A01"/>
    <w:rsid w:val="00034A65"/>
    <w:rsid w:val="00034BEA"/>
    <w:rsid w:val="00034CF9"/>
    <w:rsid w:val="00035561"/>
    <w:rsid w:val="00035580"/>
    <w:rsid w:val="000355EB"/>
    <w:rsid w:val="000356C3"/>
    <w:rsid w:val="000359DE"/>
    <w:rsid w:val="00035A0F"/>
    <w:rsid w:val="00035A3B"/>
    <w:rsid w:val="00035A3F"/>
    <w:rsid w:val="00035AA5"/>
    <w:rsid w:val="00035F39"/>
    <w:rsid w:val="000361C0"/>
    <w:rsid w:val="000364AE"/>
    <w:rsid w:val="0003655A"/>
    <w:rsid w:val="0003671E"/>
    <w:rsid w:val="000367D0"/>
    <w:rsid w:val="0003689A"/>
    <w:rsid w:val="00036B97"/>
    <w:rsid w:val="00036C3C"/>
    <w:rsid w:val="00036D8A"/>
    <w:rsid w:val="00036E08"/>
    <w:rsid w:val="00036E5F"/>
    <w:rsid w:val="00037152"/>
    <w:rsid w:val="00037238"/>
    <w:rsid w:val="000373D5"/>
    <w:rsid w:val="000374F1"/>
    <w:rsid w:val="000375B1"/>
    <w:rsid w:val="00037798"/>
    <w:rsid w:val="0003793F"/>
    <w:rsid w:val="00037985"/>
    <w:rsid w:val="00037A58"/>
    <w:rsid w:val="00037A5C"/>
    <w:rsid w:val="00037AC7"/>
    <w:rsid w:val="00037B04"/>
    <w:rsid w:val="00037C76"/>
    <w:rsid w:val="00037CF6"/>
    <w:rsid w:val="00037D16"/>
    <w:rsid w:val="00037D2A"/>
    <w:rsid w:val="00037EE9"/>
    <w:rsid w:val="00037F1A"/>
    <w:rsid w:val="00037FF3"/>
    <w:rsid w:val="0004022C"/>
    <w:rsid w:val="00040243"/>
    <w:rsid w:val="00040379"/>
    <w:rsid w:val="00040417"/>
    <w:rsid w:val="0004082A"/>
    <w:rsid w:val="00040AFD"/>
    <w:rsid w:val="00040C31"/>
    <w:rsid w:val="00040E1C"/>
    <w:rsid w:val="00040F58"/>
    <w:rsid w:val="0004112F"/>
    <w:rsid w:val="00041159"/>
    <w:rsid w:val="00041256"/>
    <w:rsid w:val="00041576"/>
    <w:rsid w:val="0004162C"/>
    <w:rsid w:val="000416DB"/>
    <w:rsid w:val="00041750"/>
    <w:rsid w:val="00041A11"/>
    <w:rsid w:val="00041A17"/>
    <w:rsid w:val="00041C97"/>
    <w:rsid w:val="00041CBB"/>
    <w:rsid w:val="00042009"/>
    <w:rsid w:val="000424DF"/>
    <w:rsid w:val="000426BE"/>
    <w:rsid w:val="00042885"/>
    <w:rsid w:val="000429D2"/>
    <w:rsid w:val="00042C69"/>
    <w:rsid w:val="00042CF5"/>
    <w:rsid w:val="00042DCC"/>
    <w:rsid w:val="00042E0A"/>
    <w:rsid w:val="00042F0D"/>
    <w:rsid w:val="000431B8"/>
    <w:rsid w:val="00043211"/>
    <w:rsid w:val="00043224"/>
    <w:rsid w:val="00043265"/>
    <w:rsid w:val="000433E6"/>
    <w:rsid w:val="00043505"/>
    <w:rsid w:val="00043A51"/>
    <w:rsid w:val="00043ADD"/>
    <w:rsid w:val="00043BD2"/>
    <w:rsid w:val="00043D47"/>
    <w:rsid w:val="00043E1A"/>
    <w:rsid w:val="000441EA"/>
    <w:rsid w:val="00044395"/>
    <w:rsid w:val="000446F7"/>
    <w:rsid w:val="000447C3"/>
    <w:rsid w:val="00044811"/>
    <w:rsid w:val="00044857"/>
    <w:rsid w:val="000448DE"/>
    <w:rsid w:val="000449D7"/>
    <w:rsid w:val="00044C4D"/>
    <w:rsid w:val="00044C6A"/>
    <w:rsid w:val="00044D3E"/>
    <w:rsid w:val="00044EC4"/>
    <w:rsid w:val="00045089"/>
    <w:rsid w:val="000450A2"/>
    <w:rsid w:val="000459B4"/>
    <w:rsid w:val="00045C74"/>
    <w:rsid w:val="00045CE8"/>
    <w:rsid w:val="00045E0E"/>
    <w:rsid w:val="00045EE1"/>
    <w:rsid w:val="00045F1F"/>
    <w:rsid w:val="00046090"/>
    <w:rsid w:val="000460C8"/>
    <w:rsid w:val="000464D3"/>
    <w:rsid w:val="0004661E"/>
    <w:rsid w:val="00046698"/>
    <w:rsid w:val="000466B9"/>
    <w:rsid w:val="00046799"/>
    <w:rsid w:val="00046826"/>
    <w:rsid w:val="0004698F"/>
    <w:rsid w:val="00046A15"/>
    <w:rsid w:val="00046C58"/>
    <w:rsid w:val="00047073"/>
    <w:rsid w:val="00047181"/>
    <w:rsid w:val="000473D6"/>
    <w:rsid w:val="000474B6"/>
    <w:rsid w:val="0004778F"/>
    <w:rsid w:val="000479BE"/>
    <w:rsid w:val="00047A12"/>
    <w:rsid w:val="00047B94"/>
    <w:rsid w:val="00047D25"/>
    <w:rsid w:val="00047E2B"/>
    <w:rsid w:val="00047F61"/>
    <w:rsid w:val="00047FE1"/>
    <w:rsid w:val="000500C0"/>
    <w:rsid w:val="00050275"/>
    <w:rsid w:val="0005037F"/>
    <w:rsid w:val="000505A7"/>
    <w:rsid w:val="00050753"/>
    <w:rsid w:val="000508F2"/>
    <w:rsid w:val="00050941"/>
    <w:rsid w:val="00050A95"/>
    <w:rsid w:val="00050AFE"/>
    <w:rsid w:val="00050E12"/>
    <w:rsid w:val="00050F81"/>
    <w:rsid w:val="000510E3"/>
    <w:rsid w:val="00051198"/>
    <w:rsid w:val="0005122A"/>
    <w:rsid w:val="00051235"/>
    <w:rsid w:val="0005137F"/>
    <w:rsid w:val="0005146F"/>
    <w:rsid w:val="000514D3"/>
    <w:rsid w:val="00051547"/>
    <w:rsid w:val="0005154F"/>
    <w:rsid w:val="000516C5"/>
    <w:rsid w:val="00051871"/>
    <w:rsid w:val="000518B4"/>
    <w:rsid w:val="000519C3"/>
    <w:rsid w:val="00051A2B"/>
    <w:rsid w:val="00051A65"/>
    <w:rsid w:val="00051DED"/>
    <w:rsid w:val="00052083"/>
    <w:rsid w:val="00052142"/>
    <w:rsid w:val="0005222D"/>
    <w:rsid w:val="0005237C"/>
    <w:rsid w:val="00052394"/>
    <w:rsid w:val="00052893"/>
    <w:rsid w:val="000529B4"/>
    <w:rsid w:val="00052C22"/>
    <w:rsid w:val="00052C60"/>
    <w:rsid w:val="00052EE8"/>
    <w:rsid w:val="00052F44"/>
    <w:rsid w:val="00052FBE"/>
    <w:rsid w:val="00052FED"/>
    <w:rsid w:val="00052FF2"/>
    <w:rsid w:val="00053163"/>
    <w:rsid w:val="0005320C"/>
    <w:rsid w:val="0005328B"/>
    <w:rsid w:val="000532F5"/>
    <w:rsid w:val="00053357"/>
    <w:rsid w:val="0005396A"/>
    <w:rsid w:val="000539DD"/>
    <w:rsid w:val="00053CA0"/>
    <w:rsid w:val="00053F10"/>
    <w:rsid w:val="00053F6A"/>
    <w:rsid w:val="000541EF"/>
    <w:rsid w:val="00054293"/>
    <w:rsid w:val="000542A8"/>
    <w:rsid w:val="000542F3"/>
    <w:rsid w:val="000543A9"/>
    <w:rsid w:val="0005445F"/>
    <w:rsid w:val="0005461E"/>
    <w:rsid w:val="0005484B"/>
    <w:rsid w:val="00054949"/>
    <w:rsid w:val="00054D5B"/>
    <w:rsid w:val="00054FEE"/>
    <w:rsid w:val="000550BF"/>
    <w:rsid w:val="000550DC"/>
    <w:rsid w:val="00055178"/>
    <w:rsid w:val="00055234"/>
    <w:rsid w:val="00055388"/>
    <w:rsid w:val="00055431"/>
    <w:rsid w:val="00055557"/>
    <w:rsid w:val="00055574"/>
    <w:rsid w:val="00055575"/>
    <w:rsid w:val="00055633"/>
    <w:rsid w:val="0005575D"/>
    <w:rsid w:val="00055960"/>
    <w:rsid w:val="00055A7F"/>
    <w:rsid w:val="00055B2E"/>
    <w:rsid w:val="00055B4B"/>
    <w:rsid w:val="00055D63"/>
    <w:rsid w:val="0005623E"/>
    <w:rsid w:val="00056288"/>
    <w:rsid w:val="0005634B"/>
    <w:rsid w:val="000563ED"/>
    <w:rsid w:val="00056640"/>
    <w:rsid w:val="00056741"/>
    <w:rsid w:val="000568F0"/>
    <w:rsid w:val="00056906"/>
    <w:rsid w:val="00056D6F"/>
    <w:rsid w:val="00056DE4"/>
    <w:rsid w:val="00057483"/>
    <w:rsid w:val="000574DA"/>
    <w:rsid w:val="00057991"/>
    <w:rsid w:val="00057A10"/>
    <w:rsid w:val="00057C6E"/>
    <w:rsid w:val="00057D3F"/>
    <w:rsid w:val="00057F65"/>
    <w:rsid w:val="0006029F"/>
    <w:rsid w:val="000602D8"/>
    <w:rsid w:val="00060457"/>
    <w:rsid w:val="00060649"/>
    <w:rsid w:val="00060890"/>
    <w:rsid w:val="00060908"/>
    <w:rsid w:val="00060A63"/>
    <w:rsid w:val="00060C42"/>
    <w:rsid w:val="00060C8E"/>
    <w:rsid w:val="00061112"/>
    <w:rsid w:val="0006118E"/>
    <w:rsid w:val="00061324"/>
    <w:rsid w:val="0006151E"/>
    <w:rsid w:val="0006164F"/>
    <w:rsid w:val="0006180F"/>
    <w:rsid w:val="00061A76"/>
    <w:rsid w:val="00061A83"/>
    <w:rsid w:val="00061AAE"/>
    <w:rsid w:val="00061BFA"/>
    <w:rsid w:val="00061DD8"/>
    <w:rsid w:val="00061E51"/>
    <w:rsid w:val="00061E82"/>
    <w:rsid w:val="00062019"/>
    <w:rsid w:val="0006228F"/>
    <w:rsid w:val="000622B0"/>
    <w:rsid w:val="0006230A"/>
    <w:rsid w:val="00062534"/>
    <w:rsid w:val="00062610"/>
    <w:rsid w:val="0006264E"/>
    <w:rsid w:val="00062751"/>
    <w:rsid w:val="0006277A"/>
    <w:rsid w:val="000627A4"/>
    <w:rsid w:val="00062860"/>
    <w:rsid w:val="00062B06"/>
    <w:rsid w:val="00062D01"/>
    <w:rsid w:val="00062F81"/>
    <w:rsid w:val="00063022"/>
    <w:rsid w:val="0006323C"/>
    <w:rsid w:val="000632CE"/>
    <w:rsid w:val="00063399"/>
    <w:rsid w:val="0006354B"/>
    <w:rsid w:val="000635EE"/>
    <w:rsid w:val="000636DD"/>
    <w:rsid w:val="000638D8"/>
    <w:rsid w:val="00063905"/>
    <w:rsid w:val="00063CE4"/>
    <w:rsid w:val="00063DB0"/>
    <w:rsid w:val="00063E7C"/>
    <w:rsid w:val="00063EEE"/>
    <w:rsid w:val="00063F61"/>
    <w:rsid w:val="00063FDE"/>
    <w:rsid w:val="000640A0"/>
    <w:rsid w:val="000642F8"/>
    <w:rsid w:val="000643E0"/>
    <w:rsid w:val="000644DF"/>
    <w:rsid w:val="000645BD"/>
    <w:rsid w:val="000646A7"/>
    <w:rsid w:val="00064955"/>
    <w:rsid w:val="00064BEC"/>
    <w:rsid w:val="00064CE9"/>
    <w:rsid w:val="00064F71"/>
    <w:rsid w:val="00064F92"/>
    <w:rsid w:val="00065180"/>
    <w:rsid w:val="0006543E"/>
    <w:rsid w:val="00065574"/>
    <w:rsid w:val="000656E1"/>
    <w:rsid w:val="00065ADE"/>
    <w:rsid w:val="00065C80"/>
    <w:rsid w:val="00065E11"/>
    <w:rsid w:val="0006619F"/>
    <w:rsid w:val="00066373"/>
    <w:rsid w:val="00066C60"/>
    <w:rsid w:val="00066D23"/>
    <w:rsid w:val="00066E0E"/>
    <w:rsid w:val="00066FF4"/>
    <w:rsid w:val="000670FE"/>
    <w:rsid w:val="000672D7"/>
    <w:rsid w:val="00067554"/>
    <w:rsid w:val="000679B7"/>
    <w:rsid w:val="00067B22"/>
    <w:rsid w:val="00067B89"/>
    <w:rsid w:val="00067D22"/>
    <w:rsid w:val="00070038"/>
    <w:rsid w:val="00070119"/>
    <w:rsid w:val="00070149"/>
    <w:rsid w:val="0007019A"/>
    <w:rsid w:val="00070222"/>
    <w:rsid w:val="00070286"/>
    <w:rsid w:val="00070488"/>
    <w:rsid w:val="000704DF"/>
    <w:rsid w:val="00070699"/>
    <w:rsid w:val="00070752"/>
    <w:rsid w:val="0007082A"/>
    <w:rsid w:val="00070885"/>
    <w:rsid w:val="00070958"/>
    <w:rsid w:val="00070A2C"/>
    <w:rsid w:val="00070C4D"/>
    <w:rsid w:val="00070F6E"/>
    <w:rsid w:val="00071232"/>
    <w:rsid w:val="000712AB"/>
    <w:rsid w:val="0007130C"/>
    <w:rsid w:val="000713DE"/>
    <w:rsid w:val="0007148F"/>
    <w:rsid w:val="000714DE"/>
    <w:rsid w:val="0007158C"/>
    <w:rsid w:val="00071670"/>
    <w:rsid w:val="000717CF"/>
    <w:rsid w:val="00071894"/>
    <w:rsid w:val="000719C0"/>
    <w:rsid w:val="00071BC4"/>
    <w:rsid w:val="00071D16"/>
    <w:rsid w:val="00071D38"/>
    <w:rsid w:val="00071DEC"/>
    <w:rsid w:val="0007200A"/>
    <w:rsid w:val="0007220B"/>
    <w:rsid w:val="000722E1"/>
    <w:rsid w:val="0007237E"/>
    <w:rsid w:val="0007277C"/>
    <w:rsid w:val="000727E3"/>
    <w:rsid w:val="00072F88"/>
    <w:rsid w:val="00073040"/>
    <w:rsid w:val="000730B7"/>
    <w:rsid w:val="000730CF"/>
    <w:rsid w:val="00073109"/>
    <w:rsid w:val="0007310C"/>
    <w:rsid w:val="000732D1"/>
    <w:rsid w:val="00073316"/>
    <w:rsid w:val="0007334C"/>
    <w:rsid w:val="000733F6"/>
    <w:rsid w:val="0007369C"/>
    <w:rsid w:val="00073733"/>
    <w:rsid w:val="000737BB"/>
    <w:rsid w:val="00073A4A"/>
    <w:rsid w:val="00073C01"/>
    <w:rsid w:val="00073CAE"/>
    <w:rsid w:val="00073F96"/>
    <w:rsid w:val="00074230"/>
    <w:rsid w:val="000742DB"/>
    <w:rsid w:val="000742E8"/>
    <w:rsid w:val="00074401"/>
    <w:rsid w:val="000744FA"/>
    <w:rsid w:val="000747AD"/>
    <w:rsid w:val="000748CA"/>
    <w:rsid w:val="000749EB"/>
    <w:rsid w:val="000749ED"/>
    <w:rsid w:val="00074BDB"/>
    <w:rsid w:val="00074E26"/>
    <w:rsid w:val="0007508E"/>
    <w:rsid w:val="0007509B"/>
    <w:rsid w:val="000751B4"/>
    <w:rsid w:val="000751CB"/>
    <w:rsid w:val="000754D3"/>
    <w:rsid w:val="0007557D"/>
    <w:rsid w:val="000756F2"/>
    <w:rsid w:val="00075847"/>
    <w:rsid w:val="000758DC"/>
    <w:rsid w:val="00075961"/>
    <w:rsid w:val="000759B4"/>
    <w:rsid w:val="00075BC7"/>
    <w:rsid w:val="00075CE3"/>
    <w:rsid w:val="00076225"/>
    <w:rsid w:val="000763BB"/>
    <w:rsid w:val="0007679B"/>
    <w:rsid w:val="00076A91"/>
    <w:rsid w:val="00076F55"/>
    <w:rsid w:val="0007717B"/>
    <w:rsid w:val="0007720D"/>
    <w:rsid w:val="00077520"/>
    <w:rsid w:val="0007765F"/>
    <w:rsid w:val="00077864"/>
    <w:rsid w:val="000778FF"/>
    <w:rsid w:val="00077B28"/>
    <w:rsid w:val="00077C04"/>
    <w:rsid w:val="00077D33"/>
    <w:rsid w:val="00080292"/>
    <w:rsid w:val="0008033F"/>
    <w:rsid w:val="00080387"/>
    <w:rsid w:val="000803BC"/>
    <w:rsid w:val="00080505"/>
    <w:rsid w:val="0008077E"/>
    <w:rsid w:val="000808B7"/>
    <w:rsid w:val="0008091A"/>
    <w:rsid w:val="00080AF6"/>
    <w:rsid w:val="00080B23"/>
    <w:rsid w:val="00080D09"/>
    <w:rsid w:val="00080FD5"/>
    <w:rsid w:val="0008107A"/>
    <w:rsid w:val="000810C5"/>
    <w:rsid w:val="00081145"/>
    <w:rsid w:val="00081343"/>
    <w:rsid w:val="0008141B"/>
    <w:rsid w:val="000818BC"/>
    <w:rsid w:val="000819BE"/>
    <w:rsid w:val="00081D05"/>
    <w:rsid w:val="00081DFA"/>
    <w:rsid w:val="00081F8E"/>
    <w:rsid w:val="00082209"/>
    <w:rsid w:val="0008226A"/>
    <w:rsid w:val="00082523"/>
    <w:rsid w:val="000826E7"/>
    <w:rsid w:val="000828DC"/>
    <w:rsid w:val="00082E07"/>
    <w:rsid w:val="00082E13"/>
    <w:rsid w:val="00082E18"/>
    <w:rsid w:val="00082F02"/>
    <w:rsid w:val="000831A6"/>
    <w:rsid w:val="0008325F"/>
    <w:rsid w:val="000832C1"/>
    <w:rsid w:val="000833CC"/>
    <w:rsid w:val="000833FF"/>
    <w:rsid w:val="00083521"/>
    <w:rsid w:val="0008356D"/>
    <w:rsid w:val="000838F4"/>
    <w:rsid w:val="00083A8F"/>
    <w:rsid w:val="00083BF8"/>
    <w:rsid w:val="00083C90"/>
    <w:rsid w:val="0008430D"/>
    <w:rsid w:val="00084539"/>
    <w:rsid w:val="000846B6"/>
    <w:rsid w:val="00084966"/>
    <w:rsid w:val="000849DE"/>
    <w:rsid w:val="00084AE2"/>
    <w:rsid w:val="00084D2F"/>
    <w:rsid w:val="000850FF"/>
    <w:rsid w:val="000851B1"/>
    <w:rsid w:val="000851B8"/>
    <w:rsid w:val="0008527F"/>
    <w:rsid w:val="000852A2"/>
    <w:rsid w:val="00085519"/>
    <w:rsid w:val="0008577B"/>
    <w:rsid w:val="00085C8D"/>
    <w:rsid w:val="00085F06"/>
    <w:rsid w:val="000860D1"/>
    <w:rsid w:val="000860FD"/>
    <w:rsid w:val="00086151"/>
    <w:rsid w:val="00086190"/>
    <w:rsid w:val="00086238"/>
    <w:rsid w:val="00086304"/>
    <w:rsid w:val="0008635F"/>
    <w:rsid w:val="00086409"/>
    <w:rsid w:val="000864DB"/>
    <w:rsid w:val="000867AD"/>
    <w:rsid w:val="0008682E"/>
    <w:rsid w:val="0008696E"/>
    <w:rsid w:val="00086A3F"/>
    <w:rsid w:val="00086B07"/>
    <w:rsid w:val="00087113"/>
    <w:rsid w:val="00087616"/>
    <w:rsid w:val="000876C0"/>
    <w:rsid w:val="000876E9"/>
    <w:rsid w:val="000877F1"/>
    <w:rsid w:val="0008797D"/>
    <w:rsid w:val="00087B3B"/>
    <w:rsid w:val="00087B90"/>
    <w:rsid w:val="00087BCE"/>
    <w:rsid w:val="00087C9A"/>
    <w:rsid w:val="00087FF3"/>
    <w:rsid w:val="0009000F"/>
    <w:rsid w:val="00090444"/>
    <w:rsid w:val="0009057F"/>
    <w:rsid w:val="000905B0"/>
    <w:rsid w:val="00090767"/>
    <w:rsid w:val="00090A2E"/>
    <w:rsid w:val="00090EB5"/>
    <w:rsid w:val="00090FD5"/>
    <w:rsid w:val="0009110D"/>
    <w:rsid w:val="000913C5"/>
    <w:rsid w:val="00091552"/>
    <w:rsid w:val="0009173D"/>
    <w:rsid w:val="00091750"/>
    <w:rsid w:val="00091840"/>
    <w:rsid w:val="00091AED"/>
    <w:rsid w:val="00091D45"/>
    <w:rsid w:val="00091D4E"/>
    <w:rsid w:val="00091F29"/>
    <w:rsid w:val="00091F3F"/>
    <w:rsid w:val="00092097"/>
    <w:rsid w:val="000925E7"/>
    <w:rsid w:val="00092641"/>
    <w:rsid w:val="000926D7"/>
    <w:rsid w:val="00092704"/>
    <w:rsid w:val="0009275A"/>
    <w:rsid w:val="00092889"/>
    <w:rsid w:val="0009290E"/>
    <w:rsid w:val="0009296D"/>
    <w:rsid w:val="00092A37"/>
    <w:rsid w:val="00092A8F"/>
    <w:rsid w:val="00092B97"/>
    <w:rsid w:val="00092BAE"/>
    <w:rsid w:val="00092C9C"/>
    <w:rsid w:val="00092E52"/>
    <w:rsid w:val="00092EA5"/>
    <w:rsid w:val="00093038"/>
    <w:rsid w:val="0009309E"/>
    <w:rsid w:val="000930F7"/>
    <w:rsid w:val="00093258"/>
    <w:rsid w:val="0009349A"/>
    <w:rsid w:val="000936EF"/>
    <w:rsid w:val="0009390D"/>
    <w:rsid w:val="00093A25"/>
    <w:rsid w:val="00093A69"/>
    <w:rsid w:val="00093D29"/>
    <w:rsid w:val="00093E1D"/>
    <w:rsid w:val="00093E72"/>
    <w:rsid w:val="0009402A"/>
    <w:rsid w:val="00094249"/>
    <w:rsid w:val="00094590"/>
    <w:rsid w:val="000945FC"/>
    <w:rsid w:val="000945FD"/>
    <w:rsid w:val="000948D2"/>
    <w:rsid w:val="00094E37"/>
    <w:rsid w:val="00094F75"/>
    <w:rsid w:val="00094F92"/>
    <w:rsid w:val="00094FE7"/>
    <w:rsid w:val="0009528F"/>
    <w:rsid w:val="000955A1"/>
    <w:rsid w:val="000955B2"/>
    <w:rsid w:val="000957CE"/>
    <w:rsid w:val="000958D9"/>
    <w:rsid w:val="00095A12"/>
    <w:rsid w:val="00095A75"/>
    <w:rsid w:val="00095B89"/>
    <w:rsid w:val="00095BB3"/>
    <w:rsid w:val="00095C4B"/>
    <w:rsid w:val="00095C5A"/>
    <w:rsid w:val="00095D26"/>
    <w:rsid w:val="00095D88"/>
    <w:rsid w:val="00095DB3"/>
    <w:rsid w:val="00095DED"/>
    <w:rsid w:val="00095F38"/>
    <w:rsid w:val="00095FF8"/>
    <w:rsid w:val="00096516"/>
    <w:rsid w:val="0009656E"/>
    <w:rsid w:val="00096591"/>
    <w:rsid w:val="000965CE"/>
    <w:rsid w:val="00096659"/>
    <w:rsid w:val="0009670A"/>
    <w:rsid w:val="00096712"/>
    <w:rsid w:val="00096945"/>
    <w:rsid w:val="00096A36"/>
    <w:rsid w:val="00096A9B"/>
    <w:rsid w:val="00096BEB"/>
    <w:rsid w:val="00096C11"/>
    <w:rsid w:val="00096CB5"/>
    <w:rsid w:val="00096D43"/>
    <w:rsid w:val="00096E14"/>
    <w:rsid w:val="00096E8F"/>
    <w:rsid w:val="00096F67"/>
    <w:rsid w:val="000970F5"/>
    <w:rsid w:val="00097139"/>
    <w:rsid w:val="000971C3"/>
    <w:rsid w:val="0009727B"/>
    <w:rsid w:val="000973B9"/>
    <w:rsid w:val="000974E5"/>
    <w:rsid w:val="0009756E"/>
    <w:rsid w:val="0009759B"/>
    <w:rsid w:val="00097635"/>
    <w:rsid w:val="00097677"/>
    <w:rsid w:val="0009773F"/>
    <w:rsid w:val="000978B3"/>
    <w:rsid w:val="000978C2"/>
    <w:rsid w:val="00097A3D"/>
    <w:rsid w:val="00097CDD"/>
    <w:rsid w:val="00097D60"/>
    <w:rsid w:val="00097DCF"/>
    <w:rsid w:val="00097F35"/>
    <w:rsid w:val="00097FD6"/>
    <w:rsid w:val="000A0016"/>
    <w:rsid w:val="000A036D"/>
    <w:rsid w:val="000A0427"/>
    <w:rsid w:val="000A0447"/>
    <w:rsid w:val="000A080C"/>
    <w:rsid w:val="000A0902"/>
    <w:rsid w:val="000A0AA1"/>
    <w:rsid w:val="000A0B2A"/>
    <w:rsid w:val="000A0BDF"/>
    <w:rsid w:val="000A0BF8"/>
    <w:rsid w:val="000A0C9F"/>
    <w:rsid w:val="000A0D55"/>
    <w:rsid w:val="000A0EA3"/>
    <w:rsid w:val="000A0EC8"/>
    <w:rsid w:val="000A0F6F"/>
    <w:rsid w:val="000A0FF4"/>
    <w:rsid w:val="000A100B"/>
    <w:rsid w:val="000A1139"/>
    <w:rsid w:val="000A11FA"/>
    <w:rsid w:val="000A14AF"/>
    <w:rsid w:val="000A1597"/>
    <w:rsid w:val="000A1623"/>
    <w:rsid w:val="000A16ED"/>
    <w:rsid w:val="000A1705"/>
    <w:rsid w:val="000A17F6"/>
    <w:rsid w:val="000A1885"/>
    <w:rsid w:val="000A196A"/>
    <w:rsid w:val="000A1BA9"/>
    <w:rsid w:val="000A1C8E"/>
    <w:rsid w:val="000A1EA5"/>
    <w:rsid w:val="000A1F67"/>
    <w:rsid w:val="000A1FCA"/>
    <w:rsid w:val="000A212F"/>
    <w:rsid w:val="000A27C1"/>
    <w:rsid w:val="000A2A9A"/>
    <w:rsid w:val="000A2C1A"/>
    <w:rsid w:val="000A30D8"/>
    <w:rsid w:val="000A3218"/>
    <w:rsid w:val="000A324B"/>
    <w:rsid w:val="000A363B"/>
    <w:rsid w:val="000A3676"/>
    <w:rsid w:val="000A36E7"/>
    <w:rsid w:val="000A36F9"/>
    <w:rsid w:val="000A376B"/>
    <w:rsid w:val="000A387A"/>
    <w:rsid w:val="000A3D39"/>
    <w:rsid w:val="000A3DF7"/>
    <w:rsid w:val="000A41DE"/>
    <w:rsid w:val="000A4215"/>
    <w:rsid w:val="000A434E"/>
    <w:rsid w:val="000A43D0"/>
    <w:rsid w:val="000A446E"/>
    <w:rsid w:val="000A4868"/>
    <w:rsid w:val="000A497B"/>
    <w:rsid w:val="000A49D1"/>
    <w:rsid w:val="000A49D7"/>
    <w:rsid w:val="000A4BF9"/>
    <w:rsid w:val="000A4CD1"/>
    <w:rsid w:val="000A4EFE"/>
    <w:rsid w:val="000A4F57"/>
    <w:rsid w:val="000A50CC"/>
    <w:rsid w:val="000A5133"/>
    <w:rsid w:val="000A518C"/>
    <w:rsid w:val="000A54FD"/>
    <w:rsid w:val="000A5531"/>
    <w:rsid w:val="000A55EF"/>
    <w:rsid w:val="000A5740"/>
    <w:rsid w:val="000A58A2"/>
    <w:rsid w:val="000A5929"/>
    <w:rsid w:val="000A5ADE"/>
    <w:rsid w:val="000A5E15"/>
    <w:rsid w:val="000A6177"/>
    <w:rsid w:val="000A62C5"/>
    <w:rsid w:val="000A63A1"/>
    <w:rsid w:val="000A6476"/>
    <w:rsid w:val="000A64C0"/>
    <w:rsid w:val="000A6631"/>
    <w:rsid w:val="000A66C0"/>
    <w:rsid w:val="000A67A9"/>
    <w:rsid w:val="000A683D"/>
    <w:rsid w:val="000A6B65"/>
    <w:rsid w:val="000A6C35"/>
    <w:rsid w:val="000A70AF"/>
    <w:rsid w:val="000A7248"/>
    <w:rsid w:val="000A7438"/>
    <w:rsid w:val="000A7469"/>
    <w:rsid w:val="000A76B6"/>
    <w:rsid w:val="000A76DF"/>
    <w:rsid w:val="000A7712"/>
    <w:rsid w:val="000A7775"/>
    <w:rsid w:val="000A78E8"/>
    <w:rsid w:val="000A79F6"/>
    <w:rsid w:val="000A7D56"/>
    <w:rsid w:val="000B0005"/>
    <w:rsid w:val="000B029B"/>
    <w:rsid w:val="000B0405"/>
    <w:rsid w:val="000B0467"/>
    <w:rsid w:val="000B04AF"/>
    <w:rsid w:val="000B06DD"/>
    <w:rsid w:val="000B0720"/>
    <w:rsid w:val="000B07F4"/>
    <w:rsid w:val="000B0A6D"/>
    <w:rsid w:val="000B0E74"/>
    <w:rsid w:val="000B0FF2"/>
    <w:rsid w:val="000B1028"/>
    <w:rsid w:val="000B1398"/>
    <w:rsid w:val="000B1620"/>
    <w:rsid w:val="000B18DC"/>
    <w:rsid w:val="000B1A08"/>
    <w:rsid w:val="000B1B2C"/>
    <w:rsid w:val="000B1B44"/>
    <w:rsid w:val="000B1B8B"/>
    <w:rsid w:val="000B1BD6"/>
    <w:rsid w:val="000B1D2C"/>
    <w:rsid w:val="000B1EB2"/>
    <w:rsid w:val="000B2008"/>
    <w:rsid w:val="000B2018"/>
    <w:rsid w:val="000B2179"/>
    <w:rsid w:val="000B2365"/>
    <w:rsid w:val="000B24E2"/>
    <w:rsid w:val="000B24FD"/>
    <w:rsid w:val="000B26A6"/>
    <w:rsid w:val="000B27A1"/>
    <w:rsid w:val="000B284D"/>
    <w:rsid w:val="000B29BC"/>
    <w:rsid w:val="000B2BB2"/>
    <w:rsid w:val="000B2D7F"/>
    <w:rsid w:val="000B33DF"/>
    <w:rsid w:val="000B35F2"/>
    <w:rsid w:val="000B367F"/>
    <w:rsid w:val="000B3753"/>
    <w:rsid w:val="000B37C0"/>
    <w:rsid w:val="000B3902"/>
    <w:rsid w:val="000B3C14"/>
    <w:rsid w:val="000B3E3C"/>
    <w:rsid w:val="000B4120"/>
    <w:rsid w:val="000B41DB"/>
    <w:rsid w:val="000B43F0"/>
    <w:rsid w:val="000B454C"/>
    <w:rsid w:val="000B464A"/>
    <w:rsid w:val="000B4934"/>
    <w:rsid w:val="000B4AB0"/>
    <w:rsid w:val="000B4B2D"/>
    <w:rsid w:val="000B4BC1"/>
    <w:rsid w:val="000B4C12"/>
    <w:rsid w:val="000B4C79"/>
    <w:rsid w:val="000B4DF2"/>
    <w:rsid w:val="000B4FA0"/>
    <w:rsid w:val="000B5127"/>
    <w:rsid w:val="000B517D"/>
    <w:rsid w:val="000B5250"/>
    <w:rsid w:val="000B5399"/>
    <w:rsid w:val="000B5A82"/>
    <w:rsid w:val="000B5EA2"/>
    <w:rsid w:val="000B641A"/>
    <w:rsid w:val="000B6467"/>
    <w:rsid w:val="000B6522"/>
    <w:rsid w:val="000B6674"/>
    <w:rsid w:val="000B6708"/>
    <w:rsid w:val="000B6787"/>
    <w:rsid w:val="000B695E"/>
    <w:rsid w:val="000B6A1E"/>
    <w:rsid w:val="000B6A75"/>
    <w:rsid w:val="000B6D9B"/>
    <w:rsid w:val="000B6DAD"/>
    <w:rsid w:val="000B6DE3"/>
    <w:rsid w:val="000B6F36"/>
    <w:rsid w:val="000B6F46"/>
    <w:rsid w:val="000B6FEC"/>
    <w:rsid w:val="000B70EA"/>
    <w:rsid w:val="000B72E1"/>
    <w:rsid w:val="000B72E3"/>
    <w:rsid w:val="000B7719"/>
    <w:rsid w:val="000B7789"/>
    <w:rsid w:val="000B78AD"/>
    <w:rsid w:val="000B7A60"/>
    <w:rsid w:val="000B7CBC"/>
    <w:rsid w:val="000B7D16"/>
    <w:rsid w:val="000B7E6F"/>
    <w:rsid w:val="000B7F82"/>
    <w:rsid w:val="000C0365"/>
    <w:rsid w:val="000C0484"/>
    <w:rsid w:val="000C0522"/>
    <w:rsid w:val="000C064E"/>
    <w:rsid w:val="000C0758"/>
    <w:rsid w:val="000C0946"/>
    <w:rsid w:val="000C09C4"/>
    <w:rsid w:val="000C0E11"/>
    <w:rsid w:val="000C1082"/>
    <w:rsid w:val="000C1205"/>
    <w:rsid w:val="000C16E0"/>
    <w:rsid w:val="000C17BD"/>
    <w:rsid w:val="000C1822"/>
    <w:rsid w:val="000C182E"/>
    <w:rsid w:val="000C1A0D"/>
    <w:rsid w:val="000C1B87"/>
    <w:rsid w:val="000C1CC4"/>
    <w:rsid w:val="000C1E1C"/>
    <w:rsid w:val="000C2123"/>
    <w:rsid w:val="000C217C"/>
    <w:rsid w:val="000C231D"/>
    <w:rsid w:val="000C247B"/>
    <w:rsid w:val="000C24BA"/>
    <w:rsid w:val="000C266F"/>
    <w:rsid w:val="000C2869"/>
    <w:rsid w:val="000C2C79"/>
    <w:rsid w:val="000C300F"/>
    <w:rsid w:val="000C314F"/>
    <w:rsid w:val="000C3200"/>
    <w:rsid w:val="000C3258"/>
    <w:rsid w:val="000C32E5"/>
    <w:rsid w:val="000C341D"/>
    <w:rsid w:val="000C3500"/>
    <w:rsid w:val="000C3601"/>
    <w:rsid w:val="000C36B5"/>
    <w:rsid w:val="000C379B"/>
    <w:rsid w:val="000C3BB9"/>
    <w:rsid w:val="000C3CED"/>
    <w:rsid w:val="000C433A"/>
    <w:rsid w:val="000C4433"/>
    <w:rsid w:val="000C4522"/>
    <w:rsid w:val="000C47AC"/>
    <w:rsid w:val="000C4E74"/>
    <w:rsid w:val="000C4F26"/>
    <w:rsid w:val="000C51C2"/>
    <w:rsid w:val="000C52B6"/>
    <w:rsid w:val="000C548C"/>
    <w:rsid w:val="000C5555"/>
    <w:rsid w:val="000C5587"/>
    <w:rsid w:val="000C55D7"/>
    <w:rsid w:val="000C5677"/>
    <w:rsid w:val="000C5912"/>
    <w:rsid w:val="000C597C"/>
    <w:rsid w:val="000C59DB"/>
    <w:rsid w:val="000C5A3F"/>
    <w:rsid w:val="000C5B3F"/>
    <w:rsid w:val="000C5B66"/>
    <w:rsid w:val="000C5BEA"/>
    <w:rsid w:val="000C5C2F"/>
    <w:rsid w:val="000C5D50"/>
    <w:rsid w:val="000C5DC5"/>
    <w:rsid w:val="000C5DC6"/>
    <w:rsid w:val="000C61FB"/>
    <w:rsid w:val="000C6222"/>
    <w:rsid w:val="000C6258"/>
    <w:rsid w:val="000C62F7"/>
    <w:rsid w:val="000C63D4"/>
    <w:rsid w:val="000C66D7"/>
    <w:rsid w:val="000C67F7"/>
    <w:rsid w:val="000C6964"/>
    <w:rsid w:val="000C6A32"/>
    <w:rsid w:val="000C6B1E"/>
    <w:rsid w:val="000C6CF1"/>
    <w:rsid w:val="000C6D34"/>
    <w:rsid w:val="000C6DE7"/>
    <w:rsid w:val="000C6FC9"/>
    <w:rsid w:val="000C700E"/>
    <w:rsid w:val="000C7086"/>
    <w:rsid w:val="000C70B2"/>
    <w:rsid w:val="000C71ED"/>
    <w:rsid w:val="000C74A7"/>
    <w:rsid w:val="000C74B9"/>
    <w:rsid w:val="000C7538"/>
    <w:rsid w:val="000C7598"/>
    <w:rsid w:val="000C768E"/>
    <w:rsid w:val="000C778E"/>
    <w:rsid w:val="000C78FE"/>
    <w:rsid w:val="000C7A60"/>
    <w:rsid w:val="000C7E2D"/>
    <w:rsid w:val="000C7F19"/>
    <w:rsid w:val="000D0260"/>
    <w:rsid w:val="000D02CE"/>
    <w:rsid w:val="000D031A"/>
    <w:rsid w:val="000D0684"/>
    <w:rsid w:val="000D07B0"/>
    <w:rsid w:val="000D0860"/>
    <w:rsid w:val="000D0C5C"/>
    <w:rsid w:val="000D0DFA"/>
    <w:rsid w:val="000D0E78"/>
    <w:rsid w:val="000D0F4C"/>
    <w:rsid w:val="000D1189"/>
    <w:rsid w:val="000D1431"/>
    <w:rsid w:val="000D1637"/>
    <w:rsid w:val="000D1650"/>
    <w:rsid w:val="000D16F3"/>
    <w:rsid w:val="000D186B"/>
    <w:rsid w:val="000D1AB9"/>
    <w:rsid w:val="000D1CCB"/>
    <w:rsid w:val="000D1DF5"/>
    <w:rsid w:val="000D1EF4"/>
    <w:rsid w:val="000D22AE"/>
    <w:rsid w:val="000D2491"/>
    <w:rsid w:val="000D24E2"/>
    <w:rsid w:val="000D2596"/>
    <w:rsid w:val="000D27F3"/>
    <w:rsid w:val="000D2818"/>
    <w:rsid w:val="000D2878"/>
    <w:rsid w:val="000D2AE6"/>
    <w:rsid w:val="000D2D97"/>
    <w:rsid w:val="000D318F"/>
    <w:rsid w:val="000D33AB"/>
    <w:rsid w:val="000D33B4"/>
    <w:rsid w:val="000D3725"/>
    <w:rsid w:val="000D3780"/>
    <w:rsid w:val="000D392C"/>
    <w:rsid w:val="000D3B06"/>
    <w:rsid w:val="000D3B38"/>
    <w:rsid w:val="000D3E10"/>
    <w:rsid w:val="000D41FB"/>
    <w:rsid w:val="000D4244"/>
    <w:rsid w:val="000D428C"/>
    <w:rsid w:val="000D45A2"/>
    <w:rsid w:val="000D468E"/>
    <w:rsid w:val="000D48BB"/>
    <w:rsid w:val="000D4901"/>
    <w:rsid w:val="000D4A01"/>
    <w:rsid w:val="000D4C49"/>
    <w:rsid w:val="000D4CAD"/>
    <w:rsid w:val="000D4DAF"/>
    <w:rsid w:val="000D4FFD"/>
    <w:rsid w:val="000D535A"/>
    <w:rsid w:val="000D538F"/>
    <w:rsid w:val="000D55FF"/>
    <w:rsid w:val="000D569C"/>
    <w:rsid w:val="000D56AD"/>
    <w:rsid w:val="000D571B"/>
    <w:rsid w:val="000D574C"/>
    <w:rsid w:val="000D586A"/>
    <w:rsid w:val="000D5A24"/>
    <w:rsid w:val="000D5C45"/>
    <w:rsid w:val="000D5C7E"/>
    <w:rsid w:val="000D5F7C"/>
    <w:rsid w:val="000D5FDE"/>
    <w:rsid w:val="000D6135"/>
    <w:rsid w:val="000D6207"/>
    <w:rsid w:val="000D622A"/>
    <w:rsid w:val="000D6279"/>
    <w:rsid w:val="000D6397"/>
    <w:rsid w:val="000D667F"/>
    <w:rsid w:val="000D6779"/>
    <w:rsid w:val="000D6D8E"/>
    <w:rsid w:val="000D7485"/>
    <w:rsid w:val="000D748C"/>
    <w:rsid w:val="000D753C"/>
    <w:rsid w:val="000D75F9"/>
    <w:rsid w:val="000D79DC"/>
    <w:rsid w:val="000D7A29"/>
    <w:rsid w:val="000D7AA6"/>
    <w:rsid w:val="000D7B69"/>
    <w:rsid w:val="000D7CB7"/>
    <w:rsid w:val="000D7D2A"/>
    <w:rsid w:val="000D7D51"/>
    <w:rsid w:val="000D7E58"/>
    <w:rsid w:val="000D7FEE"/>
    <w:rsid w:val="000E0089"/>
    <w:rsid w:val="000E0246"/>
    <w:rsid w:val="000E0451"/>
    <w:rsid w:val="000E0468"/>
    <w:rsid w:val="000E0614"/>
    <w:rsid w:val="000E0641"/>
    <w:rsid w:val="000E0707"/>
    <w:rsid w:val="000E0795"/>
    <w:rsid w:val="000E0809"/>
    <w:rsid w:val="000E0861"/>
    <w:rsid w:val="000E0AF7"/>
    <w:rsid w:val="000E0D9D"/>
    <w:rsid w:val="000E0DD0"/>
    <w:rsid w:val="000E0DEF"/>
    <w:rsid w:val="000E0EB6"/>
    <w:rsid w:val="000E0F08"/>
    <w:rsid w:val="000E11F9"/>
    <w:rsid w:val="000E1299"/>
    <w:rsid w:val="000E14DD"/>
    <w:rsid w:val="000E19F6"/>
    <w:rsid w:val="000E1A58"/>
    <w:rsid w:val="000E1ADF"/>
    <w:rsid w:val="000E1C29"/>
    <w:rsid w:val="000E1DDA"/>
    <w:rsid w:val="000E1E90"/>
    <w:rsid w:val="000E1F0E"/>
    <w:rsid w:val="000E2039"/>
    <w:rsid w:val="000E2087"/>
    <w:rsid w:val="000E21B2"/>
    <w:rsid w:val="000E21DC"/>
    <w:rsid w:val="000E21FC"/>
    <w:rsid w:val="000E22A5"/>
    <w:rsid w:val="000E276B"/>
    <w:rsid w:val="000E2B53"/>
    <w:rsid w:val="000E2B60"/>
    <w:rsid w:val="000E2D2A"/>
    <w:rsid w:val="000E2EC4"/>
    <w:rsid w:val="000E302C"/>
    <w:rsid w:val="000E3122"/>
    <w:rsid w:val="000E335A"/>
    <w:rsid w:val="000E344F"/>
    <w:rsid w:val="000E37EF"/>
    <w:rsid w:val="000E3A64"/>
    <w:rsid w:val="000E3AD4"/>
    <w:rsid w:val="000E3AD6"/>
    <w:rsid w:val="000E3C79"/>
    <w:rsid w:val="000E3FF4"/>
    <w:rsid w:val="000E4177"/>
    <w:rsid w:val="000E41EA"/>
    <w:rsid w:val="000E4462"/>
    <w:rsid w:val="000E44F2"/>
    <w:rsid w:val="000E49CB"/>
    <w:rsid w:val="000E4BAC"/>
    <w:rsid w:val="000E4D28"/>
    <w:rsid w:val="000E4F0B"/>
    <w:rsid w:val="000E50DA"/>
    <w:rsid w:val="000E511E"/>
    <w:rsid w:val="000E5367"/>
    <w:rsid w:val="000E53B4"/>
    <w:rsid w:val="000E5484"/>
    <w:rsid w:val="000E5493"/>
    <w:rsid w:val="000E5537"/>
    <w:rsid w:val="000E5607"/>
    <w:rsid w:val="000E568D"/>
    <w:rsid w:val="000E582F"/>
    <w:rsid w:val="000E584D"/>
    <w:rsid w:val="000E58A4"/>
    <w:rsid w:val="000E58EE"/>
    <w:rsid w:val="000E592B"/>
    <w:rsid w:val="000E5993"/>
    <w:rsid w:val="000E5AA1"/>
    <w:rsid w:val="000E5B38"/>
    <w:rsid w:val="000E5BA4"/>
    <w:rsid w:val="000E5C1B"/>
    <w:rsid w:val="000E5DB5"/>
    <w:rsid w:val="000E5EAE"/>
    <w:rsid w:val="000E5EB1"/>
    <w:rsid w:val="000E61CC"/>
    <w:rsid w:val="000E62EB"/>
    <w:rsid w:val="000E64BF"/>
    <w:rsid w:val="000E6508"/>
    <w:rsid w:val="000E652E"/>
    <w:rsid w:val="000E687C"/>
    <w:rsid w:val="000E6A6E"/>
    <w:rsid w:val="000E6CE2"/>
    <w:rsid w:val="000E6CEA"/>
    <w:rsid w:val="000E6D7E"/>
    <w:rsid w:val="000E71AA"/>
    <w:rsid w:val="000E7391"/>
    <w:rsid w:val="000E73FC"/>
    <w:rsid w:val="000E74E0"/>
    <w:rsid w:val="000E7505"/>
    <w:rsid w:val="000E7583"/>
    <w:rsid w:val="000E777A"/>
    <w:rsid w:val="000E7980"/>
    <w:rsid w:val="000E79EE"/>
    <w:rsid w:val="000E7A64"/>
    <w:rsid w:val="000E7E13"/>
    <w:rsid w:val="000E7EE4"/>
    <w:rsid w:val="000F025E"/>
    <w:rsid w:val="000F02B6"/>
    <w:rsid w:val="000F0369"/>
    <w:rsid w:val="000F053E"/>
    <w:rsid w:val="000F064D"/>
    <w:rsid w:val="000F082E"/>
    <w:rsid w:val="000F087B"/>
    <w:rsid w:val="000F089B"/>
    <w:rsid w:val="000F094F"/>
    <w:rsid w:val="000F0A0A"/>
    <w:rsid w:val="000F0C4B"/>
    <w:rsid w:val="000F0FAC"/>
    <w:rsid w:val="000F1175"/>
    <w:rsid w:val="000F1220"/>
    <w:rsid w:val="000F12B4"/>
    <w:rsid w:val="000F14E6"/>
    <w:rsid w:val="000F14F3"/>
    <w:rsid w:val="000F1511"/>
    <w:rsid w:val="000F1555"/>
    <w:rsid w:val="000F15EF"/>
    <w:rsid w:val="000F1718"/>
    <w:rsid w:val="000F171A"/>
    <w:rsid w:val="000F17F0"/>
    <w:rsid w:val="000F18AC"/>
    <w:rsid w:val="000F1A01"/>
    <w:rsid w:val="000F1A87"/>
    <w:rsid w:val="000F1BFB"/>
    <w:rsid w:val="000F1F5C"/>
    <w:rsid w:val="000F1FDA"/>
    <w:rsid w:val="000F232A"/>
    <w:rsid w:val="000F2804"/>
    <w:rsid w:val="000F29C8"/>
    <w:rsid w:val="000F2A0D"/>
    <w:rsid w:val="000F3114"/>
    <w:rsid w:val="000F31D4"/>
    <w:rsid w:val="000F33A5"/>
    <w:rsid w:val="000F33B6"/>
    <w:rsid w:val="000F356A"/>
    <w:rsid w:val="000F3899"/>
    <w:rsid w:val="000F3A83"/>
    <w:rsid w:val="000F3B0D"/>
    <w:rsid w:val="000F3DA6"/>
    <w:rsid w:val="000F3E2F"/>
    <w:rsid w:val="000F3E52"/>
    <w:rsid w:val="000F3EAA"/>
    <w:rsid w:val="000F3EC3"/>
    <w:rsid w:val="000F414E"/>
    <w:rsid w:val="000F41A7"/>
    <w:rsid w:val="000F4234"/>
    <w:rsid w:val="000F453E"/>
    <w:rsid w:val="000F4556"/>
    <w:rsid w:val="000F4630"/>
    <w:rsid w:val="000F4701"/>
    <w:rsid w:val="000F480A"/>
    <w:rsid w:val="000F4A8D"/>
    <w:rsid w:val="000F4C78"/>
    <w:rsid w:val="000F4D47"/>
    <w:rsid w:val="000F502B"/>
    <w:rsid w:val="000F5098"/>
    <w:rsid w:val="000F50BE"/>
    <w:rsid w:val="000F50CD"/>
    <w:rsid w:val="000F5134"/>
    <w:rsid w:val="000F5198"/>
    <w:rsid w:val="000F52B1"/>
    <w:rsid w:val="000F52CD"/>
    <w:rsid w:val="000F543E"/>
    <w:rsid w:val="000F54FB"/>
    <w:rsid w:val="000F54FD"/>
    <w:rsid w:val="000F5555"/>
    <w:rsid w:val="000F57A9"/>
    <w:rsid w:val="000F585C"/>
    <w:rsid w:val="000F587B"/>
    <w:rsid w:val="000F59CF"/>
    <w:rsid w:val="000F5CCD"/>
    <w:rsid w:val="000F604F"/>
    <w:rsid w:val="000F60D4"/>
    <w:rsid w:val="000F6235"/>
    <w:rsid w:val="000F6A40"/>
    <w:rsid w:val="000F6C1A"/>
    <w:rsid w:val="000F6CDC"/>
    <w:rsid w:val="000F6DA2"/>
    <w:rsid w:val="000F6EB4"/>
    <w:rsid w:val="000F6EF0"/>
    <w:rsid w:val="000F7004"/>
    <w:rsid w:val="000F7072"/>
    <w:rsid w:val="000F7158"/>
    <w:rsid w:val="000F7294"/>
    <w:rsid w:val="000F7370"/>
    <w:rsid w:val="000F7578"/>
    <w:rsid w:val="000F7699"/>
    <w:rsid w:val="000F77E0"/>
    <w:rsid w:val="000F78A6"/>
    <w:rsid w:val="000F78BA"/>
    <w:rsid w:val="000F79E2"/>
    <w:rsid w:val="000F7CD0"/>
    <w:rsid w:val="00100166"/>
    <w:rsid w:val="001002CD"/>
    <w:rsid w:val="0010089F"/>
    <w:rsid w:val="00100C2F"/>
    <w:rsid w:val="00100CF4"/>
    <w:rsid w:val="00100EAD"/>
    <w:rsid w:val="00100FDA"/>
    <w:rsid w:val="00100FFF"/>
    <w:rsid w:val="00101044"/>
    <w:rsid w:val="00101047"/>
    <w:rsid w:val="00101218"/>
    <w:rsid w:val="00101333"/>
    <w:rsid w:val="00101555"/>
    <w:rsid w:val="00101812"/>
    <w:rsid w:val="00101853"/>
    <w:rsid w:val="001018C3"/>
    <w:rsid w:val="001018F9"/>
    <w:rsid w:val="00101A52"/>
    <w:rsid w:val="00101B3F"/>
    <w:rsid w:val="00102097"/>
    <w:rsid w:val="0010216A"/>
    <w:rsid w:val="0010228F"/>
    <w:rsid w:val="00102380"/>
    <w:rsid w:val="001027CD"/>
    <w:rsid w:val="0010289A"/>
    <w:rsid w:val="00102AB3"/>
    <w:rsid w:val="00102B57"/>
    <w:rsid w:val="00102BF5"/>
    <w:rsid w:val="00102CDC"/>
    <w:rsid w:val="00102DD5"/>
    <w:rsid w:val="00103202"/>
    <w:rsid w:val="00103503"/>
    <w:rsid w:val="001035B6"/>
    <w:rsid w:val="001036A7"/>
    <w:rsid w:val="00103891"/>
    <w:rsid w:val="00103B24"/>
    <w:rsid w:val="00103B43"/>
    <w:rsid w:val="00103DB2"/>
    <w:rsid w:val="00103E48"/>
    <w:rsid w:val="00103E70"/>
    <w:rsid w:val="00103EEB"/>
    <w:rsid w:val="00104489"/>
    <w:rsid w:val="001044F0"/>
    <w:rsid w:val="00104539"/>
    <w:rsid w:val="001045D0"/>
    <w:rsid w:val="001045E1"/>
    <w:rsid w:val="00104907"/>
    <w:rsid w:val="0010492D"/>
    <w:rsid w:val="001049A3"/>
    <w:rsid w:val="00104B80"/>
    <w:rsid w:val="00104EFD"/>
    <w:rsid w:val="00104F76"/>
    <w:rsid w:val="00104F88"/>
    <w:rsid w:val="00105360"/>
    <w:rsid w:val="00105832"/>
    <w:rsid w:val="001059DD"/>
    <w:rsid w:val="00105C3D"/>
    <w:rsid w:val="00105C3F"/>
    <w:rsid w:val="00105C5D"/>
    <w:rsid w:val="00105CB6"/>
    <w:rsid w:val="00105E3E"/>
    <w:rsid w:val="00105F2B"/>
    <w:rsid w:val="00106068"/>
    <w:rsid w:val="00106187"/>
    <w:rsid w:val="0010618F"/>
    <w:rsid w:val="00106219"/>
    <w:rsid w:val="00106691"/>
    <w:rsid w:val="001066C3"/>
    <w:rsid w:val="001067A3"/>
    <w:rsid w:val="00106B29"/>
    <w:rsid w:val="00106BB0"/>
    <w:rsid w:val="00106BD5"/>
    <w:rsid w:val="00106D06"/>
    <w:rsid w:val="00106E6E"/>
    <w:rsid w:val="001070D3"/>
    <w:rsid w:val="00107247"/>
    <w:rsid w:val="0010727F"/>
    <w:rsid w:val="0010735B"/>
    <w:rsid w:val="001075E5"/>
    <w:rsid w:val="001077C4"/>
    <w:rsid w:val="00107886"/>
    <w:rsid w:val="00107A34"/>
    <w:rsid w:val="00107A4F"/>
    <w:rsid w:val="00107E83"/>
    <w:rsid w:val="00107EF7"/>
    <w:rsid w:val="00107F06"/>
    <w:rsid w:val="0011026A"/>
    <w:rsid w:val="001102E3"/>
    <w:rsid w:val="001104AC"/>
    <w:rsid w:val="0011053B"/>
    <w:rsid w:val="00110544"/>
    <w:rsid w:val="00110571"/>
    <w:rsid w:val="001106F5"/>
    <w:rsid w:val="00110757"/>
    <w:rsid w:val="00110762"/>
    <w:rsid w:val="0011082E"/>
    <w:rsid w:val="00110A59"/>
    <w:rsid w:val="00110CE0"/>
    <w:rsid w:val="001112C3"/>
    <w:rsid w:val="001113A2"/>
    <w:rsid w:val="00111697"/>
    <w:rsid w:val="00111790"/>
    <w:rsid w:val="001118BA"/>
    <w:rsid w:val="00111BE3"/>
    <w:rsid w:val="00111C60"/>
    <w:rsid w:val="00111D15"/>
    <w:rsid w:val="00111E51"/>
    <w:rsid w:val="00111ECD"/>
    <w:rsid w:val="00112159"/>
    <w:rsid w:val="00112358"/>
    <w:rsid w:val="00112819"/>
    <w:rsid w:val="001128A7"/>
    <w:rsid w:val="001129F2"/>
    <w:rsid w:val="00112B31"/>
    <w:rsid w:val="00112E2D"/>
    <w:rsid w:val="00113117"/>
    <w:rsid w:val="00113628"/>
    <w:rsid w:val="00113901"/>
    <w:rsid w:val="001139DE"/>
    <w:rsid w:val="00113AEC"/>
    <w:rsid w:val="00113C7C"/>
    <w:rsid w:val="00113D54"/>
    <w:rsid w:val="00113E1F"/>
    <w:rsid w:val="00113E8F"/>
    <w:rsid w:val="00114244"/>
    <w:rsid w:val="0011424B"/>
    <w:rsid w:val="00114305"/>
    <w:rsid w:val="0011432E"/>
    <w:rsid w:val="001143CD"/>
    <w:rsid w:val="0011465A"/>
    <w:rsid w:val="00114712"/>
    <w:rsid w:val="001149A6"/>
    <w:rsid w:val="00114B7D"/>
    <w:rsid w:val="00114BCD"/>
    <w:rsid w:val="00114CA4"/>
    <w:rsid w:val="00114D9F"/>
    <w:rsid w:val="00114E41"/>
    <w:rsid w:val="00114EBF"/>
    <w:rsid w:val="00115135"/>
    <w:rsid w:val="001153E5"/>
    <w:rsid w:val="0011562A"/>
    <w:rsid w:val="0011571E"/>
    <w:rsid w:val="0011586F"/>
    <w:rsid w:val="00115BA6"/>
    <w:rsid w:val="0011603C"/>
    <w:rsid w:val="001160E2"/>
    <w:rsid w:val="0011617E"/>
    <w:rsid w:val="00116235"/>
    <w:rsid w:val="0011628C"/>
    <w:rsid w:val="00116365"/>
    <w:rsid w:val="00116495"/>
    <w:rsid w:val="0011654B"/>
    <w:rsid w:val="0011656A"/>
    <w:rsid w:val="001166F7"/>
    <w:rsid w:val="00116BEF"/>
    <w:rsid w:val="00116FEE"/>
    <w:rsid w:val="00117218"/>
    <w:rsid w:val="00117274"/>
    <w:rsid w:val="001172B9"/>
    <w:rsid w:val="001174EC"/>
    <w:rsid w:val="001174F5"/>
    <w:rsid w:val="00117582"/>
    <w:rsid w:val="00117760"/>
    <w:rsid w:val="00117824"/>
    <w:rsid w:val="00117846"/>
    <w:rsid w:val="00117903"/>
    <w:rsid w:val="00117A4E"/>
    <w:rsid w:val="00117B78"/>
    <w:rsid w:val="00117B97"/>
    <w:rsid w:val="00117F1E"/>
    <w:rsid w:val="00117F74"/>
    <w:rsid w:val="00117FB0"/>
    <w:rsid w:val="0012002A"/>
    <w:rsid w:val="0012016B"/>
    <w:rsid w:val="001202CE"/>
    <w:rsid w:val="001202E8"/>
    <w:rsid w:val="00120302"/>
    <w:rsid w:val="001203FF"/>
    <w:rsid w:val="0012079A"/>
    <w:rsid w:val="00120C73"/>
    <w:rsid w:val="00121026"/>
    <w:rsid w:val="00121097"/>
    <w:rsid w:val="001210B1"/>
    <w:rsid w:val="00121317"/>
    <w:rsid w:val="001213CF"/>
    <w:rsid w:val="001215BA"/>
    <w:rsid w:val="001216CD"/>
    <w:rsid w:val="0012173D"/>
    <w:rsid w:val="00121AB6"/>
    <w:rsid w:val="00121AF3"/>
    <w:rsid w:val="00121B1B"/>
    <w:rsid w:val="00121B5D"/>
    <w:rsid w:val="00121BEF"/>
    <w:rsid w:val="00121C86"/>
    <w:rsid w:val="00121CC3"/>
    <w:rsid w:val="00121F00"/>
    <w:rsid w:val="001220BD"/>
    <w:rsid w:val="0012245A"/>
    <w:rsid w:val="00122529"/>
    <w:rsid w:val="00122753"/>
    <w:rsid w:val="0012283B"/>
    <w:rsid w:val="00122DA1"/>
    <w:rsid w:val="00122DCB"/>
    <w:rsid w:val="00123008"/>
    <w:rsid w:val="0012309C"/>
    <w:rsid w:val="0012339B"/>
    <w:rsid w:val="00123513"/>
    <w:rsid w:val="0012384D"/>
    <w:rsid w:val="00123946"/>
    <w:rsid w:val="00123AE3"/>
    <w:rsid w:val="00123B00"/>
    <w:rsid w:val="00123D77"/>
    <w:rsid w:val="0012409B"/>
    <w:rsid w:val="001245F1"/>
    <w:rsid w:val="00124623"/>
    <w:rsid w:val="00124704"/>
    <w:rsid w:val="00124ADC"/>
    <w:rsid w:val="00124BFA"/>
    <w:rsid w:val="00125125"/>
    <w:rsid w:val="001252FE"/>
    <w:rsid w:val="00125792"/>
    <w:rsid w:val="001259D0"/>
    <w:rsid w:val="001259DC"/>
    <w:rsid w:val="00125A0F"/>
    <w:rsid w:val="00125B4C"/>
    <w:rsid w:val="00125D04"/>
    <w:rsid w:val="00125EB0"/>
    <w:rsid w:val="00126196"/>
    <w:rsid w:val="0012626A"/>
    <w:rsid w:val="001264E8"/>
    <w:rsid w:val="0012654E"/>
    <w:rsid w:val="0012668E"/>
    <w:rsid w:val="0012669A"/>
    <w:rsid w:val="001266AB"/>
    <w:rsid w:val="001267E0"/>
    <w:rsid w:val="001269AF"/>
    <w:rsid w:val="00126A32"/>
    <w:rsid w:val="00126BDE"/>
    <w:rsid w:val="00126C10"/>
    <w:rsid w:val="00126C9F"/>
    <w:rsid w:val="00126D22"/>
    <w:rsid w:val="00126E82"/>
    <w:rsid w:val="001270E5"/>
    <w:rsid w:val="00127299"/>
    <w:rsid w:val="001272FC"/>
    <w:rsid w:val="00127366"/>
    <w:rsid w:val="00127385"/>
    <w:rsid w:val="00127440"/>
    <w:rsid w:val="001275B6"/>
    <w:rsid w:val="00127776"/>
    <w:rsid w:val="00127858"/>
    <w:rsid w:val="001278CC"/>
    <w:rsid w:val="00127A9B"/>
    <w:rsid w:val="00127AE1"/>
    <w:rsid w:val="00127ECE"/>
    <w:rsid w:val="00130144"/>
    <w:rsid w:val="001302C7"/>
    <w:rsid w:val="0013035D"/>
    <w:rsid w:val="00130402"/>
    <w:rsid w:val="00130431"/>
    <w:rsid w:val="00130433"/>
    <w:rsid w:val="00130442"/>
    <w:rsid w:val="001308EE"/>
    <w:rsid w:val="00130B28"/>
    <w:rsid w:val="00130DB9"/>
    <w:rsid w:val="00130DBC"/>
    <w:rsid w:val="00130F55"/>
    <w:rsid w:val="00130F71"/>
    <w:rsid w:val="00130F96"/>
    <w:rsid w:val="00130FB4"/>
    <w:rsid w:val="00131136"/>
    <w:rsid w:val="001313D2"/>
    <w:rsid w:val="001314C0"/>
    <w:rsid w:val="00131664"/>
    <w:rsid w:val="001316A8"/>
    <w:rsid w:val="001317A3"/>
    <w:rsid w:val="00131C3F"/>
    <w:rsid w:val="00131C6B"/>
    <w:rsid w:val="00131EBC"/>
    <w:rsid w:val="00131FA0"/>
    <w:rsid w:val="00131FFA"/>
    <w:rsid w:val="00132175"/>
    <w:rsid w:val="00132190"/>
    <w:rsid w:val="001322AC"/>
    <w:rsid w:val="001322D8"/>
    <w:rsid w:val="001323C7"/>
    <w:rsid w:val="00132781"/>
    <w:rsid w:val="00132D2E"/>
    <w:rsid w:val="00132FD9"/>
    <w:rsid w:val="00133375"/>
    <w:rsid w:val="0013343D"/>
    <w:rsid w:val="00133519"/>
    <w:rsid w:val="001337A9"/>
    <w:rsid w:val="0013383B"/>
    <w:rsid w:val="001339B3"/>
    <w:rsid w:val="00133AA1"/>
    <w:rsid w:val="00133ABB"/>
    <w:rsid w:val="00133CC0"/>
    <w:rsid w:val="00133DBD"/>
    <w:rsid w:val="00133F1E"/>
    <w:rsid w:val="00134035"/>
    <w:rsid w:val="00134117"/>
    <w:rsid w:val="001341DF"/>
    <w:rsid w:val="0013426F"/>
    <w:rsid w:val="00134331"/>
    <w:rsid w:val="001344B9"/>
    <w:rsid w:val="001349EE"/>
    <w:rsid w:val="00134A1D"/>
    <w:rsid w:val="00134C48"/>
    <w:rsid w:val="00134FB2"/>
    <w:rsid w:val="0013512B"/>
    <w:rsid w:val="0013526B"/>
    <w:rsid w:val="001352C8"/>
    <w:rsid w:val="0013539F"/>
    <w:rsid w:val="001356D1"/>
    <w:rsid w:val="001356F3"/>
    <w:rsid w:val="001357DA"/>
    <w:rsid w:val="0013590B"/>
    <w:rsid w:val="00135BD3"/>
    <w:rsid w:val="00135CDF"/>
    <w:rsid w:val="00135FDD"/>
    <w:rsid w:val="001362CE"/>
    <w:rsid w:val="001362E6"/>
    <w:rsid w:val="00136686"/>
    <w:rsid w:val="00136743"/>
    <w:rsid w:val="001367FF"/>
    <w:rsid w:val="00136D39"/>
    <w:rsid w:val="00136DEF"/>
    <w:rsid w:val="00136F1C"/>
    <w:rsid w:val="00136F7B"/>
    <w:rsid w:val="00137143"/>
    <w:rsid w:val="0013714B"/>
    <w:rsid w:val="001371CD"/>
    <w:rsid w:val="001372E4"/>
    <w:rsid w:val="00137345"/>
    <w:rsid w:val="00137465"/>
    <w:rsid w:val="001376DE"/>
    <w:rsid w:val="00137742"/>
    <w:rsid w:val="00137780"/>
    <w:rsid w:val="00137A2E"/>
    <w:rsid w:val="00137A90"/>
    <w:rsid w:val="00137CFC"/>
    <w:rsid w:val="00137FC4"/>
    <w:rsid w:val="001400D2"/>
    <w:rsid w:val="001400ED"/>
    <w:rsid w:val="001400FA"/>
    <w:rsid w:val="00140126"/>
    <w:rsid w:val="001401A1"/>
    <w:rsid w:val="001401C2"/>
    <w:rsid w:val="00140291"/>
    <w:rsid w:val="0014048A"/>
    <w:rsid w:val="00140707"/>
    <w:rsid w:val="00140767"/>
    <w:rsid w:val="00140C1E"/>
    <w:rsid w:val="00140E53"/>
    <w:rsid w:val="00140E56"/>
    <w:rsid w:val="00140F74"/>
    <w:rsid w:val="00140FB7"/>
    <w:rsid w:val="0014135D"/>
    <w:rsid w:val="0014137C"/>
    <w:rsid w:val="0014144E"/>
    <w:rsid w:val="0014152F"/>
    <w:rsid w:val="00141531"/>
    <w:rsid w:val="001416E3"/>
    <w:rsid w:val="00141892"/>
    <w:rsid w:val="001418DF"/>
    <w:rsid w:val="00141A93"/>
    <w:rsid w:val="00141B9F"/>
    <w:rsid w:val="00141BEB"/>
    <w:rsid w:val="00141CBA"/>
    <w:rsid w:val="0014229E"/>
    <w:rsid w:val="00142383"/>
    <w:rsid w:val="00142595"/>
    <w:rsid w:val="0014266C"/>
    <w:rsid w:val="00142757"/>
    <w:rsid w:val="00142848"/>
    <w:rsid w:val="00142AC5"/>
    <w:rsid w:val="00142D83"/>
    <w:rsid w:val="00142E74"/>
    <w:rsid w:val="00142FBF"/>
    <w:rsid w:val="001430FA"/>
    <w:rsid w:val="0014364B"/>
    <w:rsid w:val="001436A4"/>
    <w:rsid w:val="001439E9"/>
    <w:rsid w:val="00143B4C"/>
    <w:rsid w:val="00143C00"/>
    <w:rsid w:val="00143C0D"/>
    <w:rsid w:val="00143CDB"/>
    <w:rsid w:val="00143D0F"/>
    <w:rsid w:val="00143E9F"/>
    <w:rsid w:val="001441A3"/>
    <w:rsid w:val="00144425"/>
    <w:rsid w:val="001446AF"/>
    <w:rsid w:val="001447D1"/>
    <w:rsid w:val="001447ED"/>
    <w:rsid w:val="00144825"/>
    <w:rsid w:val="001448FF"/>
    <w:rsid w:val="00144C69"/>
    <w:rsid w:val="00144E44"/>
    <w:rsid w:val="001451BC"/>
    <w:rsid w:val="00145286"/>
    <w:rsid w:val="00145661"/>
    <w:rsid w:val="001458C9"/>
    <w:rsid w:val="00145BE2"/>
    <w:rsid w:val="00145CC5"/>
    <w:rsid w:val="00145EA9"/>
    <w:rsid w:val="00145F17"/>
    <w:rsid w:val="00146728"/>
    <w:rsid w:val="001467C7"/>
    <w:rsid w:val="00146847"/>
    <w:rsid w:val="0014699A"/>
    <w:rsid w:val="00146D16"/>
    <w:rsid w:val="00146DD0"/>
    <w:rsid w:val="00146E63"/>
    <w:rsid w:val="00146E97"/>
    <w:rsid w:val="001472BD"/>
    <w:rsid w:val="001472E7"/>
    <w:rsid w:val="001474B8"/>
    <w:rsid w:val="00147673"/>
    <w:rsid w:val="001476AD"/>
    <w:rsid w:val="001476BC"/>
    <w:rsid w:val="001477D7"/>
    <w:rsid w:val="00147905"/>
    <w:rsid w:val="00147A5D"/>
    <w:rsid w:val="00147A62"/>
    <w:rsid w:val="00147AF1"/>
    <w:rsid w:val="00147B17"/>
    <w:rsid w:val="00147BED"/>
    <w:rsid w:val="00147D63"/>
    <w:rsid w:val="00147DD6"/>
    <w:rsid w:val="00150258"/>
    <w:rsid w:val="0015031B"/>
    <w:rsid w:val="001503D0"/>
    <w:rsid w:val="001504FD"/>
    <w:rsid w:val="00150501"/>
    <w:rsid w:val="00150A2B"/>
    <w:rsid w:val="00150CF4"/>
    <w:rsid w:val="00150FD7"/>
    <w:rsid w:val="00151030"/>
    <w:rsid w:val="0015120A"/>
    <w:rsid w:val="001512A7"/>
    <w:rsid w:val="0015148D"/>
    <w:rsid w:val="00151512"/>
    <w:rsid w:val="00151693"/>
    <w:rsid w:val="00151A46"/>
    <w:rsid w:val="00151B87"/>
    <w:rsid w:val="00152006"/>
    <w:rsid w:val="00152141"/>
    <w:rsid w:val="00152281"/>
    <w:rsid w:val="001523AF"/>
    <w:rsid w:val="001523B3"/>
    <w:rsid w:val="0015250E"/>
    <w:rsid w:val="001527D4"/>
    <w:rsid w:val="00152AFA"/>
    <w:rsid w:val="00152B69"/>
    <w:rsid w:val="0015329C"/>
    <w:rsid w:val="001532C8"/>
    <w:rsid w:val="001532D9"/>
    <w:rsid w:val="00153586"/>
    <w:rsid w:val="00153967"/>
    <w:rsid w:val="001540D8"/>
    <w:rsid w:val="00154113"/>
    <w:rsid w:val="001541B6"/>
    <w:rsid w:val="0015440C"/>
    <w:rsid w:val="00154633"/>
    <w:rsid w:val="0015478D"/>
    <w:rsid w:val="001547DD"/>
    <w:rsid w:val="00154842"/>
    <w:rsid w:val="00154848"/>
    <w:rsid w:val="00154989"/>
    <w:rsid w:val="00154B70"/>
    <w:rsid w:val="00154BB6"/>
    <w:rsid w:val="00154C39"/>
    <w:rsid w:val="00154CA9"/>
    <w:rsid w:val="00154D30"/>
    <w:rsid w:val="00154F01"/>
    <w:rsid w:val="00154FF0"/>
    <w:rsid w:val="0015526C"/>
    <w:rsid w:val="001553BD"/>
    <w:rsid w:val="0015556B"/>
    <w:rsid w:val="001555AB"/>
    <w:rsid w:val="00155657"/>
    <w:rsid w:val="001557B1"/>
    <w:rsid w:val="001557F9"/>
    <w:rsid w:val="001558D9"/>
    <w:rsid w:val="0015591C"/>
    <w:rsid w:val="00155975"/>
    <w:rsid w:val="001559F2"/>
    <w:rsid w:val="001559F5"/>
    <w:rsid w:val="00155B06"/>
    <w:rsid w:val="00155B88"/>
    <w:rsid w:val="0015642F"/>
    <w:rsid w:val="00156683"/>
    <w:rsid w:val="00156708"/>
    <w:rsid w:val="001569B1"/>
    <w:rsid w:val="00156B8D"/>
    <w:rsid w:val="00156CF3"/>
    <w:rsid w:val="00156FCD"/>
    <w:rsid w:val="0015745A"/>
    <w:rsid w:val="00157492"/>
    <w:rsid w:val="00157566"/>
    <w:rsid w:val="00157760"/>
    <w:rsid w:val="00157B40"/>
    <w:rsid w:val="00157DB5"/>
    <w:rsid w:val="00157F0E"/>
    <w:rsid w:val="00157FD3"/>
    <w:rsid w:val="001600FF"/>
    <w:rsid w:val="00160299"/>
    <w:rsid w:val="00160763"/>
    <w:rsid w:val="00160767"/>
    <w:rsid w:val="00160885"/>
    <w:rsid w:val="001608D9"/>
    <w:rsid w:val="00160970"/>
    <w:rsid w:val="00160B21"/>
    <w:rsid w:val="00160B3E"/>
    <w:rsid w:val="00160D14"/>
    <w:rsid w:val="00160F13"/>
    <w:rsid w:val="00160FCF"/>
    <w:rsid w:val="00161264"/>
    <w:rsid w:val="001613EF"/>
    <w:rsid w:val="001615A1"/>
    <w:rsid w:val="001615CD"/>
    <w:rsid w:val="00161714"/>
    <w:rsid w:val="001619EF"/>
    <w:rsid w:val="00161C60"/>
    <w:rsid w:val="001620B1"/>
    <w:rsid w:val="001620C9"/>
    <w:rsid w:val="00162212"/>
    <w:rsid w:val="00162261"/>
    <w:rsid w:val="00162436"/>
    <w:rsid w:val="00162487"/>
    <w:rsid w:val="00162805"/>
    <w:rsid w:val="00162901"/>
    <w:rsid w:val="00162BA3"/>
    <w:rsid w:val="00162E5A"/>
    <w:rsid w:val="00163169"/>
    <w:rsid w:val="0016317C"/>
    <w:rsid w:val="0016339C"/>
    <w:rsid w:val="001634E8"/>
    <w:rsid w:val="00163520"/>
    <w:rsid w:val="0016362D"/>
    <w:rsid w:val="00163A44"/>
    <w:rsid w:val="00163B7A"/>
    <w:rsid w:val="00163BE7"/>
    <w:rsid w:val="00163C7B"/>
    <w:rsid w:val="00163C81"/>
    <w:rsid w:val="00163CA3"/>
    <w:rsid w:val="00163F72"/>
    <w:rsid w:val="00163F74"/>
    <w:rsid w:val="00163FF7"/>
    <w:rsid w:val="00163FFF"/>
    <w:rsid w:val="001640DF"/>
    <w:rsid w:val="001641C9"/>
    <w:rsid w:val="0016422A"/>
    <w:rsid w:val="00164236"/>
    <w:rsid w:val="001647AD"/>
    <w:rsid w:val="0016494A"/>
    <w:rsid w:val="001649EB"/>
    <w:rsid w:val="00164A87"/>
    <w:rsid w:val="00164BCB"/>
    <w:rsid w:val="00164E7E"/>
    <w:rsid w:val="00164EEA"/>
    <w:rsid w:val="00165129"/>
    <w:rsid w:val="001652CF"/>
    <w:rsid w:val="0016534D"/>
    <w:rsid w:val="0016537C"/>
    <w:rsid w:val="0016544E"/>
    <w:rsid w:val="001654F0"/>
    <w:rsid w:val="00165598"/>
    <w:rsid w:val="001655DF"/>
    <w:rsid w:val="00165685"/>
    <w:rsid w:val="001656EB"/>
    <w:rsid w:val="001656EE"/>
    <w:rsid w:val="00165A33"/>
    <w:rsid w:val="00165C54"/>
    <w:rsid w:val="00165DA8"/>
    <w:rsid w:val="00165E15"/>
    <w:rsid w:val="00166015"/>
    <w:rsid w:val="0016608A"/>
    <w:rsid w:val="001662B7"/>
    <w:rsid w:val="001668AE"/>
    <w:rsid w:val="001669C4"/>
    <w:rsid w:val="0016711F"/>
    <w:rsid w:val="00167696"/>
    <w:rsid w:val="00167820"/>
    <w:rsid w:val="001678B4"/>
    <w:rsid w:val="0016791E"/>
    <w:rsid w:val="00167955"/>
    <w:rsid w:val="00167984"/>
    <w:rsid w:val="00167AA3"/>
    <w:rsid w:val="00167BA6"/>
    <w:rsid w:val="00167BE3"/>
    <w:rsid w:val="00167D3B"/>
    <w:rsid w:val="00167F3A"/>
    <w:rsid w:val="001701F4"/>
    <w:rsid w:val="001702A5"/>
    <w:rsid w:val="001702C5"/>
    <w:rsid w:val="001703E5"/>
    <w:rsid w:val="001706C5"/>
    <w:rsid w:val="001706E6"/>
    <w:rsid w:val="00170856"/>
    <w:rsid w:val="00170887"/>
    <w:rsid w:val="00170976"/>
    <w:rsid w:val="00170AD9"/>
    <w:rsid w:val="00170DD7"/>
    <w:rsid w:val="00170FB0"/>
    <w:rsid w:val="00171036"/>
    <w:rsid w:val="00171204"/>
    <w:rsid w:val="00171335"/>
    <w:rsid w:val="001713D8"/>
    <w:rsid w:val="001715A2"/>
    <w:rsid w:val="0017171B"/>
    <w:rsid w:val="001717FE"/>
    <w:rsid w:val="00171909"/>
    <w:rsid w:val="0017192F"/>
    <w:rsid w:val="00171987"/>
    <w:rsid w:val="00171D05"/>
    <w:rsid w:val="00171FC1"/>
    <w:rsid w:val="00172076"/>
    <w:rsid w:val="0017225B"/>
    <w:rsid w:val="00172479"/>
    <w:rsid w:val="00172885"/>
    <w:rsid w:val="00172CF1"/>
    <w:rsid w:val="00172D90"/>
    <w:rsid w:val="00172EA7"/>
    <w:rsid w:val="0017314F"/>
    <w:rsid w:val="00173171"/>
    <w:rsid w:val="001731AB"/>
    <w:rsid w:val="001732C9"/>
    <w:rsid w:val="001733BC"/>
    <w:rsid w:val="00173432"/>
    <w:rsid w:val="00173460"/>
    <w:rsid w:val="00173717"/>
    <w:rsid w:val="00173A30"/>
    <w:rsid w:val="00173B5E"/>
    <w:rsid w:val="00173B80"/>
    <w:rsid w:val="00173C0F"/>
    <w:rsid w:val="00173F59"/>
    <w:rsid w:val="00173FA2"/>
    <w:rsid w:val="00173FF6"/>
    <w:rsid w:val="00174060"/>
    <w:rsid w:val="001741DD"/>
    <w:rsid w:val="0017421D"/>
    <w:rsid w:val="00174478"/>
    <w:rsid w:val="0017473A"/>
    <w:rsid w:val="001748CC"/>
    <w:rsid w:val="001749D0"/>
    <w:rsid w:val="00174A32"/>
    <w:rsid w:val="00174E60"/>
    <w:rsid w:val="00174E83"/>
    <w:rsid w:val="00175070"/>
    <w:rsid w:val="001751B9"/>
    <w:rsid w:val="00175321"/>
    <w:rsid w:val="00175354"/>
    <w:rsid w:val="0017548F"/>
    <w:rsid w:val="00175706"/>
    <w:rsid w:val="001757E2"/>
    <w:rsid w:val="001758DA"/>
    <w:rsid w:val="00175964"/>
    <w:rsid w:val="0017597E"/>
    <w:rsid w:val="00175C3F"/>
    <w:rsid w:val="00175CAB"/>
    <w:rsid w:val="00175E31"/>
    <w:rsid w:val="001762AD"/>
    <w:rsid w:val="001762F1"/>
    <w:rsid w:val="001764F5"/>
    <w:rsid w:val="0017666C"/>
    <w:rsid w:val="001766B7"/>
    <w:rsid w:val="001766E3"/>
    <w:rsid w:val="001768FE"/>
    <w:rsid w:val="0017697D"/>
    <w:rsid w:val="00176985"/>
    <w:rsid w:val="00176AF2"/>
    <w:rsid w:val="00176BAA"/>
    <w:rsid w:val="00176BB1"/>
    <w:rsid w:val="00176BF5"/>
    <w:rsid w:val="00176C18"/>
    <w:rsid w:val="00176CBC"/>
    <w:rsid w:val="00176D48"/>
    <w:rsid w:val="00176E0A"/>
    <w:rsid w:val="00176E46"/>
    <w:rsid w:val="00176F83"/>
    <w:rsid w:val="00177166"/>
    <w:rsid w:val="00177209"/>
    <w:rsid w:val="0017727A"/>
    <w:rsid w:val="001772D9"/>
    <w:rsid w:val="001772E2"/>
    <w:rsid w:val="0017748E"/>
    <w:rsid w:val="00177540"/>
    <w:rsid w:val="001775DE"/>
    <w:rsid w:val="00177C3C"/>
    <w:rsid w:val="00177D9C"/>
    <w:rsid w:val="00177E09"/>
    <w:rsid w:val="00177E1D"/>
    <w:rsid w:val="00177E45"/>
    <w:rsid w:val="00177EF9"/>
    <w:rsid w:val="00180029"/>
    <w:rsid w:val="0018027D"/>
    <w:rsid w:val="0018052E"/>
    <w:rsid w:val="001807C0"/>
    <w:rsid w:val="0018080A"/>
    <w:rsid w:val="00180863"/>
    <w:rsid w:val="001808C6"/>
    <w:rsid w:val="00180AA9"/>
    <w:rsid w:val="00180B1E"/>
    <w:rsid w:val="00180C81"/>
    <w:rsid w:val="00180D38"/>
    <w:rsid w:val="00180DBE"/>
    <w:rsid w:val="00180E1E"/>
    <w:rsid w:val="00180FF1"/>
    <w:rsid w:val="00181034"/>
    <w:rsid w:val="001810F2"/>
    <w:rsid w:val="00181191"/>
    <w:rsid w:val="0018159A"/>
    <w:rsid w:val="001816B6"/>
    <w:rsid w:val="001817AD"/>
    <w:rsid w:val="001819F8"/>
    <w:rsid w:val="00181A9D"/>
    <w:rsid w:val="00181CA0"/>
    <w:rsid w:val="00181D32"/>
    <w:rsid w:val="00181E9D"/>
    <w:rsid w:val="00181EAD"/>
    <w:rsid w:val="00181EE8"/>
    <w:rsid w:val="00181F50"/>
    <w:rsid w:val="00182150"/>
    <w:rsid w:val="001823B3"/>
    <w:rsid w:val="001824A1"/>
    <w:rsid w:val="00182733"/>
    <w:rsid w:val="00182782"/>
    <w:rsid w:val="001828E7"/>
    <w:rsid w:val="001829C5"/>
    <w:rsid w:val="001829D7"/>
    <w:rsid w:val="00182BE0"/>
    <w:rsid w:val="00182C08"/>
    <w:rsid w:val="00182F97"/>
    <w:rsid w:val="0018305D"/>
    <w:rsid w:val="00183306"/>
    <w:rsid w:val="001833FE"/>
    <w:rsid w:val="00183413"/>
    <w:rsid w:val="001834F1"/>
    <w:rsid w:val="001836E9"/>
    <w:rsid w:val="00183798"/>
    <w:rsid w:val="00183934"/>
    <w:rsid w:val="00183941"/>
    <w:rsid w:val="00183B63"/>
    <w:rsid w:val="00183BAA"/>
    <w:rsid w:val="00183D93"/>
    <w:rsid w:val="0018403E"/>
    <w:rsid w:val="0018414B"/>
    <w:rsid w:val="00184201"/>
    <w:rsid w:val="0018431E"/>
    <w:rsid w:val="00184380"/>
    <w:rsid w:val="00184603"/>
    <w:rsid w:val="001846A4"/>
    <w:rsid w:val="001846AE"/>
    <w:rsid w:val="00184731"/>
    <w:rsid w:val="00184878"/>
    <w:rsid w:val="0018495D"/>
    <w:rsid w:val="00184CF7"/>
    <w:rsid w:val="00184E9B"/>
    <w:rsid w:val="001853B0"/>
    <w:rsid w:val="001853F3"/>
    <w:rsid w:val="001856AA"/>
    <w:rsid w:val="001857D0"/>
    <w:rsid w:val="001859D6"/>
    <w:rsid w:val="001859E0"/>
    <w:rsid w:val="00185A38"/>
    <w:rsid w:val="00185CA3"/>
    <w:rsid w:val="00185E1F"/>
    <w:rsid w:val="0018602A"/>
    <w:rsid w:val="00186283"/>
    <w:rsid w:val="00186379"/>
    <w:rsid w:val="001864BF"/>
    <w:rsid w:val="0018668C"/>
    <w:rsid w:val="001867CD"/>
    <w:rsid w:val="001868AA"/>
    <w:rsid w:val="001868CE"/>
    <w:rsid w:val="00186901"/>
    <w:rsid w:val="0018698F"/>
    <w:rsid w:val="00186AEB"/>
    <w:rsid w:val="00186DA7"/>
    <w:rsid w:val="00186DFF"/>
    <w:rsid w:val="001873CF"/>
    <w:rsid w:val="001874C6"/>
    <w:rsid w:val="0018754B"/>
    <w:rsid w:val="001878C8"/>
    <w:rsid w:val="00187AAB"/>
    <w:rsid w:val="00187C6D"/>
    <w:rsid w:val="00187C9E"/>
    <w:rsid w:val="00187E9E"/>
    <w:rsid w:val="00187F42"/>
    <w:rsid w:val="00190045"/>
    <w:rsid w:val="00190055"/>
    <w:rsid w:val="0019009C"/>
    <w:rsid w:val="00190160"/>
    <w:rsid w:val="001901C4"/>
    <w:rsid w:val="001902A4"/>
    <w:rsid w:val="001903F1"/>
    <w:rsid w:val="00190643"/>
    <w:rsid w:val="001907F7"/>
    <w:rsid w:val="00190959"/>
    <w:rsid w:val="00190A77"/>
    <w:rsid w:val="00190AC9"/>
    <w:rsid w:val="00190B1B"/>
    <w:rsid w:val="00190C12"/>
    <w:rsid w:val="00191092"/>
    <w:rsid w:val="00191329"/>
    <w:rsid w:val="0019145B"/>
    <w:rsid w:val="001914E1"/>
    <w:rsid w:val="0019186F"/>
    <w:rsid w:val="001918AA"/>
    <w:rsid w:val="001919C1"/>
    <w:rsid w:val="00191B63"/>
    <w:rsid w:val="00191D98"/>
    <w:rsid w:val="00191F9B"/>
    <w:rsid w:val="00192018"/>
    <w:rsid w:val="0019235F"/>
    <w:rsid w:val="0019240B"/>
    <w:rsid w:val="001924D4"/>
    <w:rsid w:val="001925EF"/>
    <w:rsid w:val="00192674"/>
    <w:rsid w:val="0019290B"/>
    <w:rsid w:val="00192A84"/>
    <w:rsid w:val="00192B13"/>
    <w:rsid w:val="00192E81"/>
    <w:rsid w:val="00193231"/>
    <w:rsid w:val="00193249"/>
    <w:rsid w:val="00193336"/>
    <w:rsid w:val="001936F7"/>
    <w:rsid w:val="00193790"/>
    <w:rsid w:val="00193CA9"/>
    <w:rsid w:val="00193D18"/>
    <w:rsid w:val="00193DA4"/>
    <w:rsid w:val="00193F72"/>
    <w:rsid w:val="00193F8D"/>
    <w:rsid w:val="00193FE8"/>
    <w:rsid w:val="00194116"/>
    <w:rsid w:val="0019449F"/>
    <w:rsid w:val="00194501"/>
    <w:rsid w:val="0019462C"/>
    <w:rsid w:val="00194BD3"/>
    <w:rsid w:val="00194E49"/>
    <w:rsid w:val="00194ED3"/>
    <w:rsid w:val="00194FAB"/>
    <w:rsid w:val="00195104"/>
    <w:rsid w:val="00195429"/>
    <w:rsid w:val="00195827"/>
    <w:rsid w:val="0019589F"/>
    <w:rsid w:val="001958F2"/>
    <w:rsid w:val="00195987"/>
    <w:rsid w:val="00195A25"/>
    <w:rsid w:val="00195E5F"/>
    <w:rsid w:val="00195EF2"/>
    <w:rsid w:val="00196313"/>
    <w:rsid w:val="00196461"/>
    <w:rsid w:val="00196583"/>
    <w:rsid w:val="001965A3"/>
    <w:rsid w:val="001965B9"/>
    <w:rsid w:val="0019667D"/>
    <w:rsid w:val="001967D1"/>
    <w:rsid w:val="00196889"/>
    <w:rsid w:val="001969CF"/>
    <w:rsid w:val="001969EE"/>
    <w:rsid w:val="00196A16"/>
    <w:rsid w:val="00196D9F"/>
    <w:rsid w:val="00196E1E"/>
    <w:rsid w:val="001970AA"/>
    <w:rsid w:val="0019727B"/>
    <w:rsid w:val="0019755A"/>
    <w:rsid w:val="001975AE"/>
    <w:rsid w:val="0019760B"/>
    <w:rsid w:val="0019761A"/>
    <w:rsid w:val="0019786F"/>
    <w:rsid w:val="00197C4C"/>
    <w:rsid w:val="00197C72"/>
    <w:rsid w:val="00197EC9"/>
    <w:rsid w:val="00197F5D"/>
    <w:rsid w:val="001A01B1"/>
    <w:rsid w:val="001A01E6"/>
    <w:rsid w:val="001A0253"/>
    <w:rsid w:val="001A0643"/>
    <w:rsid w:val="001A0A11"/>
    <w:rsid w:val="001A0A35"/>
    <w:rsid w:val="001A0A60"/>
    <w:rsid w:val="001A0EBA"/>
    <w:rsid w:val="001A0F49"/>
    <w:rsid w:val="001A1072"/>
    <w:rsid w:val="001A121A"/>
    <w:rsid w:val="001A139F"/>
    <w:rsid w:val="001A1415"/>
    <w:rsid w:val="001A1712"/>
    <w:rsid w:val="001A17ED"/>
    <w:rsid w:val="001A17F4"/>
    <w:rsid w:val="001A18BF"/>
    <w:rsid w:val="001A198D"/>
    <w:rsid w:val="001A1A09"/>
    <w:rsid w:val="001A1BB7"/>
    <w:rsid w:val="001A1BE4"/>
    <w:rsid w:val="001A1F45"/>
    <w:rsid w:val="001A2007"/>
    <w:rsid w:val="001A21D6"/>
    <w:rsid w:val="001A21FF"/>
    <w:rsid w:val="001A221D"/>
    <w:rsid w:val="001A226A"/>
    <w:rsid w:val="001A2272"/>
    <w:rsid w:val="001A2440"/>
    <w:rsid w:val="001A247A"/>
    <w:rsid w:val="001A2673"/>
    <w:rsid w:val="001A27BF"/>
    <w:rsid w:val="001A28ED"/>
    <w:rsid w:val="001A2BAC"/>
    <w:rsid w:val="001A3181"/>
    <w:rsid w:val="001A31DF"/>
    <w:rsid w:val="001A32F6"/>
    <w:rsid w:val="001A32FB"/>
    <w:rsid w:val="001A3713"/>
    <w:rsid w:val="001A3BA9"/>
    <w:rsid w:val="001A3D1B"/>
    <w:rsid w:val="001A3D35"/>
    <w:rsid w:val="001A3D3E"/>
    <w:rsid w:val="001A401E"/>
    <w:rsid w:val="001A4172"/>
    <w:rsid w:val="001A43F1"/>
    <w:rsid w:val="001A4527"/>
    <w:rsid w:val="001A4530"/>
    <w:rsid w:val="001A492E"/>
    <w:rsid w:val="001A49CD"/>
    <w:rsid w:val="001A4B88"/>
    <w:rsid w:val="001A4B8E"/>
    <w:rsid w:val="001A4B99"/>
    <w:rsid w:val="001A4BBB"/>
    <w:rsid w:val="001A4BC3"/>
    <w:rsid w:val="001A4CD0"/>
    <w:rsid w:val="001A4E1C"/>
    <w:rsid w:val="001A5180"/>
    <w:rsid w:val="001A548E"/>
    <w:rsid w:val="001A549A"/>
    <w:rsid w:val="001A5623"/>
    <w:rsid w:val="001A565D"/>
    <w:rsid w:val="001A5730"/>
    <w:rsid w:val="001A57B7"/>
    <w:rsid w:val="001A586F"/>
    <w:rsid w:val="001A5AE3"/>
    <w:rsid w:val="001A5B49"/>
    <w:rsid w:val="001A5BA7"/>
    <w:rsid w:val="001A5C97"/>
    <w:rsid w:val="001A5FA2"/>
    <w:rsid w:val="001A61D5"/>
    <w:rsid w:val="001A6295"/>
    <w:rsid w:val="001A629A"/>
    <w:rsid w:val="001A632E"/>
    <w:rsid w:val="001A6531"/>
    <w:rsid w:val="001A6883"/>
    <w:rsid w:val="001A6A4A"/>
    <w:rsid w:val="001A6A71"/>
    <w:rsid w:val="001A6B04"/>
    <w:rsid w:val="001A6C61"/>
    <w:rsid w:val="001A6CE3"/>
    <w:rsid w:val="001A6CEA"/>
    <w:rsid w:val="001A6E37"/>
    <w:rsid w:val="001A70EA"/>
    <w:rsid w:val="001A71BF"/>
    <w:rsid w:val="001A7354"/>
    <w:rsid w:val="001A73BE"/>
    <w:rsid w:val="001A761F"/>
    <w:rsid w:val="001A7AEB"/>
    <w:rsid w:val="001A7B42"/>
    <w:rsid w:val="001A7B66"/>
    <w:rsid w:val="001A7BD2"/>
    <w:rsid w:val="001A7D3A"/>
    <w:rsid w:val="001A7E45"/>
    <w:rsid w:val="001A7EE4"/>
    <w:rsid w:val="001B01A7"/>
    <w:rsid w:val="001B01DE"/>
    <w:rsid w:val="001B0805"/>
    <w:rsid w:val="001B09D4"/>
    <w:rsid w:val="001B09EC"/>
    <w:rsid w:val="001B0B8F"/>
    <w:rsid w:val="001B0D82"/>
    <w:rsid w:val="001B0E69"/>
    <w:rsid w:val="001B0EDD"/>
    <w:rsid w:val="001B0F82"/>
    <w:rsid w:val="001B1346"/>
    <w:rsid w:val="001B14EB"/>
    <w:rsid w:val="001B15E0"/>
    <w:rsid w:val="001B1B57"/>
    <w:rsid w:val="001B1C5B"/>
    <w:rsid w:val="001B1C98"/>
    <w:rsid w:val="001B1C9D"/>
    <w:rsid w:val="001B1D3A"/>
    <w:rsid w:val="001B1E05"/>
    <w:rsid w:val="001B2040"/>
    <w:rsid w:val="001B2247"/>
    <w:rsid w:val="001B232A"/>
    <w:rsid w:val="001B2355"/>
    <w:rsid w:val="001B23A0"/>
    <w:rsid w:val="001B240C"/>
    <w:rsid w:val="001B2468"/>
    <w:rsid w:val="001B2788"/>
    <w:rsid w:val="001B27D6"/>
    <w:rsid w:val="001B2B4D"/>
    <w:rsid w:val="001B2BBF"/>
    <w:rsid w:val="001B2BC1"/>
    <w:rsid w:val="001B2BF9"/>
    <w:rsid w:val="001B2DD5"/>
    <w:rsid w:val="001B2EB6"/>
    <w:rsid w:val="001B31A5"/>
    <w:rsid w:val="001B32E9"/>
    <w:rsid w:val="001B35F1"/>
    <w:rsid w:val="001B3696"/>
    <w:rsid w:val="001B3705"/>
    <w:rsid w:val="001B3A56"/>
    <w:rsid w:val="001B3B9D"/>
    <w:rsid w:val="001B3BDB"/>
    <w:rsid w:val="001B3BFC"/>
    <w:rsid w:val="001B3ED1"/>
    <w:rsid w:val="001B3F94"/>
    <w:rsid w:val="001B4014"/>
    <w:rsid w:val="001B40A8"/>
    <w:rsid w:val="001B40C1"/>
    <w:rsid w:val="001B4212"/>
    <w:rsid w:val="001B4287"/>
    <w:rsid w:val="001B4528"/>
    <w:rsid w:val="001B452F"/>
    <w:rsid w:val="001B45A2"/>
    <w:rsid w:val="001B472A"/>
    <w:rsid w:val="001B490D"/>
    <w:rsid w:val="001B496A"/>
    <w:rsid w:val="001B4BA7"/>
    <w:rsid w:val="001B4DED"/>
    <w:rsid w:val="001B4F27"/>
    <w:rsid w:val="001B5826"/>
    <w:rsid w:val="001B5B0A"/>
    <w:rsid w:val="001B5BAA"/>
    <w:rsid w:val="001B5D9F"/>
    <w:rsid w:val="001B5F24"/>
    <w:rsid w:val="001B5F63"/>
    <w:rsid w:val="001B61F5"/>
    <w:rsid w:val="001B62CE"/>
    <w:rsid w:val="001B6335"/>
    <w:rsid w:val="001B63AA"/>
    <w:rsid w:val="001B6487"/>
    <w:rsid w:val="001B6859"/>
    <w:rsid w:val="001B68F5"/>
    <w:rsid w:val="001B6932"/>
    <w:rsid w:val="001B6A5E"/>
    <w:rsid w:val="001B6A80"/>
    <w:rsid w:val="001B6A84"/>
    <w:rsid w:val="001B6E6E"/>
    <w:rsid w:val="001B6F06"/>
    <w:rsid w:val="001B713C"/>
    <w:rsid w:val="001B7251"/>
    <w:rsid w:val="001B770F"/>
    <w:rsid w:val="001B77F2"/>
    <w:rsid w:val="001B77FE"/>
    <w:rsid w:val="001B789F"/>
    <w:rsid w:val="001B79B1"/>
    <w:rsid w:val="001B7C75"/>
    <w:rsid w:val="001B7C8A"/>
    <w:rsid w:val="001B7EDF"/>
    <w:rsid w:val="001B7EFE"/>
    <w:rsid w:val="001C0019"/>
    <w:rsid w:val="001C008B"/>
    <w:rsid w:val="001C017F"/>
    <w:rsid w:val="001C0439"/>
    <w:rsid w:val="001C04D0"/>
    <w:rsid w:val="001C058A"/>
    <w:rsid w:val="001C0785"/>
    <w:rsid w:val="001C07D0"/>
    <w:rsid w:val="001C07D7"/>
    <w:rsid w:val="001C07F6"/>
    <w:rsid w:val="001C09A1"/>
    <w:rsid w:val="001C09CC"/>
    <w:rsid w:val="001C0C63"/>
    <w:rsid w:val="001C0D1D"/>
    <w:rsid w:val="001C0E56"/>
    <w:rsid w:val="001C0E97"/>
    <w:rsid w:val="001C0EAE"/>
    <w:rsid w:val="001C135C"/>
    <w:rsid w:val="001C13F4"/>
    <w:rsid w:val="001C140A"/>
    <w:rsid w:val="001C1513"/>
    <w:rsid w:val="001C16DA"/>
    <w:rsid w:val="001C16E0"/>
    <w:rsid w:val="001C1747"/>
    <w:rsid w:val="001C17A0"/>
    <w:rsid w:val="001C17B0"/>
    <w:rsid w:val="001C1836"/>
    <w:rsid w:val="001C1873"/>
    <w:rsid w:val="001C1B11"/>
    <w:rsid w:val="001C1DDE"/>
    <w:rsid w:val="001C1E56"/>
    <w:rsid w:val="001C2CCF"/>
    <w:rsid w:val="001C2D91"/>
    <w:rsid w:val="001C2E73"/>
    <w:rsid w:val="001C2EB2"/>
    <w:rsid w:val="001C331C"/>
    <w:rsid w:val="001C33A4"/>
    <w:rsid w:val="001C3468"/>
    <w:rsid w:val="001C35B8"/>
    <w:rsid w:val="001C36A4"/>
    <w:rsid w:val="001C383D"/>
    <w:rsid w:val="001C38EC"/>
    <w:rsid w:val="001C3BCA"/>
    <w:rsid w:val="001C40AA"/>
    <w:rsid w:val="001C4155"/>
    <w:rsid w:val="001C437C"/>
    <w:rsid w:val="001C43D4"/>
    <w:rsid w:val="001C466C"/>
    <w:rsid w:val="001C471A"/>
    <w:rsid w:val="001C493C"/>
    <w:rsid w:val="001C4A1C"/>
    <w:rsid w:val="001C4E15"/>
    <w:rsid w:val="001C506B"/>
    <w:rsid w:val="001C50FF"/>
    <w:rsid w:val="001C51EE"/>
    <w:rsid w:val="001C52AE"/>
    <w:rsid w:val="001C5448"/>
    <w:rsid w:val="001C5592"/>
    <w:rsid w:val="001C5638"/>
    <w:rsid w:val="001C564D"/>
    <w:rsid w:val="001C57A8"/>
    <w:rsid w:val="001C590F"/>
    <w:rsid w:val="001C5D3D"/>
    <w:rsid w:val="001C5EEE"/>
    <w:rsid w:val="001C61C8"/>
    <w:rsid w:val="001C633A"/>
    <w:rsid w:val="001C6473"/>
    <w:rsid w:val="001C6654"/>
    <w:rsid w:val="001C66B2"/>
    <w:rsid w:val="001C6A16"/>
    <w:rsid w:val="001C6A1E"/>
    <w:rsid w:val="001C6A31"/>
    <w:rsid w:val="001C6B90"/>
    <w:rsid w:val="001C6DCF"/>
    <w:rsid w:val="001C70DB"/>
    <w:rsid w:val="001C7635"/>
    <w:rsid w:val="001C788F"/>
    <w:rsid w:val="001C790E"/>
    <w:rsid w:val="001C7A03"/>
    <w:rsid w:val="001C7A71"/>
    <w:rsid w:val="001C7AE8"/>
    <w:rsid w:val="001C7D0D"/>
    <w:rsid w:val="001C7D81"/>
    <w:rsid w:val="001C7EC5"/>
    <w:rsid w:val="001C7EC7"/>
    <w:rsid w:val="001C7F71"/>
    <w:rsid w:val="001D0012"/>
    <w:rsid w:val="001D018A"/>
    <w:rsid w:val="001D01C0"/>
    <w:rsid w:val="001D01D7"/>
    <w:rsid w:val="001D01DB"/>
    <w:rsid w:val="001D02B7"/>
    <w:rsid w:val="001D0418"/>
    <w:rsid w:val="001D052D"/>
    <w:rsid w:val="001D061B"/>
    <w:rsid w:val="001D079D"/>
    <w:rsid w:val="001D0974"/>
    <w:rsid w:val="001D097F"/>
    <w:rsid w:val="001D0A6E"/>
    <w:rsid w:val="001D0B7A"/>
    <w:rsid w:val="001D0BB3"/>
    <w:rsid w:val="001D0F24"/>
    <w:rsid w:val="001D0FAD"/>
    <w:rsid w:val="001D103E"/>
    <w:rsid w:val="001D116D"/>
    <w:rsid w:val="001D11A0"/>
    <w:rsid w:val="001D1452"/>
    <w:rsid w:val="001D15DC"/>
    <w:rsid w:val="001D16D5"/>
    <w:rsid w:val="001D196E"/>
    <w:rsid w:val="001D1996"/>
    <w:rsid w:val="001D1B25"/>
    <w:rsid w:val="001D1C2A"/>
    <w:rsid w:val="001D1E44"/>
    <w:rsid w:val="001D1E85"/>
    <w:rsid w:val="001D1F7C"/>
    <w:rsid w:val="001D201D"/>
    <w:rsid w:val="001D20A1"/>
    <w:rsid w:val="001D2134"/>
    <w:rsid w:val="001D22B1"/>
    <w:rsid w:val="001D241F"/>
    <w:rsid w:val="001D24A1"/>
    <w:rsid w:val="001D24DC"/>
    <w:rsid w:val="001D250B"/>
    <w:rsid w:val="001D2666"/>
    <w:rsid w:val="001D283E"/>
    <w:rsid w:val="001D2AA7"/>
    <w:rsid w:val="001D2B04"/>
    <w:rsid w:val="001D2B27"/>
    <w:rsid w:val="001D2C13"/>
    <w:rsid w:val="001D2C6C"/>
    <w:rsid w:val="001D2E87"/>
    <w:rsid w:val="001D2EB6"/>
    <w:rsid w:val="001D2F51"/>
    <w:rsid w:val="001D326A"/>
    <w:rsid w:val="001D352D"/>
    <w:rsid w:val="001D36B0"/>
    <w:rsid w:val="001D37E6"/>
    <w:rsid w:val="001D3A33"/>
    <w:rsid w:val="001D3C2B"/>
    <w:rsid w:val="001D3CC4"/>
    <w:rsid w:val="001D3D3E"/>
    <w:rsid w:val="001D43E6"/>
    <w:rsid w:val="001D457D"/>
    <w:rsid w:val="001D4852"/>
    <w:rsid w:val="001D48BD"/>
    <w:rsid w:val="001D4B40"/>
    <w:rsid w:val="001D51C7"/>
    <w:rsid w:val="001D5404"/>
    <w:rsid w:val="001D55F3"/>
    <w:rsid w:val="001D584B"/>
    <w:rsid w:val="001D5A9B"/>
    <w:rsid w:val="001D5BB4"/>
    <w:rsid w:val="001D5C5F"/>
    <w:rsid w:val="001D5D2B"/>
    <w:rsid w:val="001D5D64"/>
    <w:rsid w:val="001D614F"/>
    <w:rsid w:val="001D6484"/>
    <w:rsid w:val="001D64DA"/>
    <w:rsid w:val="001D65C9"/>
    <w:rsid w:val="001D66F6"/>
    <w:rsid w:val="001D6801"/>
    <w:rsid w:val="001D6BEA"/>
    <w:rsid w:val="001D6D35"/>
    <w:rsid w:val="001D6DD4"/>
    <w:rsid w:val="001D6F6B"/>
    <w:rsid w:val="001D70F9"/>
    <w:rsid w:val="001D7275"/>
    <w:rsid w:val="001D7310"/>
    <w:rsid w:val="001D7728"/>
    <w:rsid w:val="001D7792"/>
    <w:rsid w:val="001D7971"/>
    <w:rsid w:val="001D7B6F"/>
    <w:rsid w:val="001D7C23"/>
    <w:rsid w:val="001D7E24"/>
    <w:rsid w:val="001E000B"/>
    <w:rsid w:val="001E0241"/>
    <w:rsid w:val="001E03F6"/>
    <w:rsid w:val="001E044B"/>
    <w:rsid w:val="001E04B8"/>
    <w:rsid w:val="001E04C0"/>
    <w:rsid w:val="001E0AED"/>
    <w:rsid w:val="001E0C04"/>
    <w:rsid w:val="001E0D3F"/>
    <w:rsid w:val="001E0EE5"/>
    <w:rsid w:val="001E0FBF"/>
    <w:rsid w:val="001E11A2"/>
    <w:rsid w:val="001E12C0"/>
    <w:rsid w:val="001E1360"/>
    <w:rsid w:val="001E1904"/>
    <w:rsid w:val="001E1C75"/>
    <w:rsid w:val="001E1DE1"/>
    <w:rsid w:val="001E1EB9"/>
    <w:rsid w:val="001E20EB"/>
    <w:rsid w:val="001E2114"/>
    <w:rsid w:val="001E21D4"/>
    <w:rsid w:val="001E2A4C"/>
    <w:rsid w:val="001E2A4F"/>
    <w:rsid w:val="001E33ED"/>
    <w:rsid w:val="001E3971"/>
    <w:rsid w:val="001E3C4F"/>
    <w:rsid w:val="001E3C66"/>
    <w:rsid w:val="001E3D8B"/>
    <w:rsid w:val="001E3ED5"/>
    <w:rsid w:val="001E3FCE"/>
    <w:rsid w:val="001E419A"/>
    <w:rsid w:val="001E41BA"/>
    <w:rsid w:val="001E4213"/>
    <w:rsid w:val="001E4310"/>
    <w:rsid w:val="001E435D"/>
    <w:rsid w:val="001E43A8"/>
    <w:rsid w:val="001E4411"/>
    <w:rsid w:val="001E4473"/>
    <w:rsid w:val="001E4758"/>
    <w:rsid w:val="001E4B1E"/>
    <w:rsid w:val="001E4F54"/>
    <w:rsid w:val="001E5019"/>
    <w:rsid w:val="001E5107"/>
    <w:rsid w:val="001E52D8"/>
    <w:rsid w:val="001E5412"/>
    <w:rsid w:val="001E5613"/>
    <w:rsid w:val="001E5810"/>
    <w:rsid w:val="001E5884"/>
    <w:rsid w:val="001E58BC"/>
    <w:rsid w:val="001E5900"/>
    <w:rsid w:val="001E59BD"/>
    <w:rsid w:val="001E5E0E"/>
    <w:rsid w:val="001E5F8D"/>
    <w:rsid w:val="001E6013"/>
    <w:rsid w:val="001E6146"/>
    <w:rsid w:val="001E61CA"/>
    <w:rsid w:val="001E62AA"/>
    <w:rsid w:val="001E6408"/>
    <w:rsid w:val="001E6788"/>
    <w:rsid w:val="001E67BB"/>
    <w:rsid w:val="001E6811"/>
    <w:rsid w:val="001E6B12"/>
    <w:rsid w:val="001E6E7B"/>
    <w:rsid w:val="001E70C9"/>
    <w:rsid w:val="001E73FD"/>
    <w:rsid w:val="001E76E7"/>
    <w:rsid w:val="001E77ED"/>
    <w:rsid w:val="001E789C"/>
    <w:rsid w:val="001E78E2"/>
    <w:rsid w:val="001E78EB"/>
    <w:rsid w:val="001E7CFF"/>
    <w:rsid w:val="001E7E16"/>
    <w:rsid w:val="001F006A"/>
    <w:rsid w:val="001F0077"/>
    <w:rsid w:val="001F0097"/>
    <w:rsid w:val="001F0590"/>
    <w:rsid w:val="001F05AF"/>
    <w:rsid w:val="001F0AA8"/>
    <w:rsid w:val="001F0B05"/>
    <w:rsid w:val="001F0B2F"/>
    <w:rsid w:val="001F1136"/>
    <w:rsid w:val="001F1207"/>
    <w:rsid w:val="001F12E4"/>
    <w:rsid w:val="001F1759"/>
    <w:rsid w:val="001F1A54"/>
    <w:rsid w:val="001F1E1B"/>
    <w:rsid w:val="001F1EA6"/>
    <w:rsid w:val="001F1FCE"/>
    <w:rsid w:val="001F2236"/>
    <w:rsid w:val="001F226F"/>
    <w:rsid w:val="001F23A9"/>
    <w:rsid w:val="001F2869"/>
    <w:rsid w:val="001F29B9"/>
    <w:rsid w:val="001F2AC4"/>
    <w:rsid w:val="001F2B29"/>
    <w:rsid w:val="001F2C59"/>
    <w:rsid w:val="001F2CC0"/>
    <w:rsid w:val="001F2D1A"/>
    <w:rsid w:val="001F2DE6"/>
    <w:rsid w:val="001F2F4E"/>
    <w:rsid w:val="001F2FE5"/>
    <w:rsid w:val="001F3023"/>
    <w:rsid w:val="001F3241"/>
    <w:rsid w:val="001F32C5"/>
    <w:rsid w:val="001F34EC"/>
    <w:rsid w:val="001F35EA"/>
    <w:rsid w:val="001F3630"/>
    <w:rsid w:val="001F385A"/>
    <w:rsid w:val="001F3A47"/>
    <w:rsid w:val="001F3AC6"/>
    <w:rsid w:val="001F3B19"/>
    <w:rsid w:val="001F3B48"/>
    <w:rsid w:val="001F41EF"/>
    <w:rsid w:val="001F42FD"/>
    <w:rsid w:val="001F463E"/>
    <w:rsid w:val="001F4728"/>
    <w:rsid w:val="001F47B8"/>
    <w:rsid w:val="001F4924"/>
    <w:rsid w:val="001F4A6E"/>
    <w:rsid w:val="001F4D91"/>
    <w:rsid w:val="001F50D4"/>
    <w:rsid w:val="001F5330"/>
    <w:rsid w:val="001F53E2"/>
    <w:rsid w:val="001F53F0"/>
    <w:rsid w:val="001F566F"/>
    <w:rsid w:val="001F56B3"/>
    <w:rsid w:val="001F5AB1"/>
    <w:rsid w:val="001F5C62"/>
    <w:rsid w:val="001F600D"/>
    <w:rsid w:val="001F6024"/>
    <w:rsid w:val="001F62AC"/>
    <w:rsid w:val="001F6495"/>
    <w:rsid w:val="001F6583"/>
    <w:rsid w:val="001F6617"/>
    <w:rsid w:val="001F6783"/>
    <w:rsid w:val="001F69D2"/>
    <w:rsid w:val="001F6E24"/>
    <w:rsid w:val="001F6EB9"/>
    <w:rsid w:val="001F6EFC"/>
    <w:rsid w:val="001F6FA8"/>
    <w:rsid w:val="001F70EC"/>
    <w:rsid w:val="001F7226"/>
    <w:rsid w:val="001F7437"/>
    <w:rsid w:val="001F74A0"/>
    <w:rsid w:val="001F74F5"/>
    <w:rsid w:val="001F7667"/>
    <w:rsid w:val="001F7696"/>
    <w:rsid w:val="001F77D9"/>
    <w:rsid w:val="001F7BF4"/>
    <w:rsid w:val="001F7C47"/>
    <w:rsid w:val="001F7D5D"/>
    <w:rsid w:val="001F7EEC"/>
    <w:rsid w:val="00200060"/>
    <w:rsid w:val="00200118"/>
    <w:rsid w:val="0020058B"/>
    <w:rsid w:val="002005D8"/>
    <w:rsid w:val="002006A9"/>
    <w:rsid w:val="00200764"/>
    <w:rsid w:val="0020080D"/>
    <w:rsid w:val="00200B50"/>
    <w:rsid w:val="00200BE4"/>
    <w:rsid w:val="00200E31"/>
    <w:rsid w:val="002013AA"/>
    <w:rsid w:val="0020149A"/>
    <w:rsid w:val="00201504"/>
    <w:rsid w:val="0020178D"/>
    <w:rsid w:val="00201AD2"/>
    <w:rsid w:val="00201B12"/>
    <w:rsid w:val="00201D94"/>
    <w:rsid w:val="00201FF0"/>
    <w:rsid w:val="002020BC"/>
    <w:rsid w:val="002021C7"/>
    <w:rsid w:val="00202452"/>
    <w:rsid w:val="002025AA"/>
    <w:rsid w:val="002028BD"/>
    <w:rsid w:val="00202A38"/>
    <w:rsid w:val="00202D29"/>
    <w:rsid w:val="00202ECC"/>
    <w:rsid w:val="0020300C"/>
    <w:rsid w:val="002031CB"/>
    <w:rsid w:val="002032D5"/>
    <w:rsid w:val="0020345A"/>
    <w:rsid w:val="002035DE"/>
    <w:rsid w:val="002038AF"/>
    <w:rsid w:val="00203B88"/>
    <w:rsid w:val="00203BD1"/>
    <w:rsid w:val="0020402B"/>
    <w:rsid w:val="0020440B"/>
    <w:rsid w:val="0020446A"/>
    <w:rsid w:val="00204789"/>
    <w:rsid w:val="00204B1D"/>
    <w:rsid w:val="00204B6D"/>
    <w:rsid w:val="00204C14"/>
    <w:rsid w:val="00204D72"/>
    <w:rsid w:val="00204D74"/>
    <w:rsid w:val="00204D9D"/>
    <w:rsid w:val="002051A2"/>
    <w:rsid w:val="002051F9"/>
    <w:rsid w:val="002052A9"/>
    <w:rsid w:val="002052D7"/>
    <w:rsid w:val="002054E4"/>
    <w:rsid w:val="002055CB"/>
    <w:rsid w:val="00205721"/>
    <w:rsid w:val="00205897"/>
    <w:rsid w:val="00205BAF"/>
    <w:rsid w:val="00205C27"/>
    <w:rsid w:val="00205CDD"/>
    <w:rsid w:val="00205D1C"/>
    <w:rsid w:val="00206035"/>
    <w:rsid w:val="0020604D"/>
    <w:rsid w:val="0020635E"/>
    <w:rsid w:val="002064A9"/>
    <w:rsid w:val="00206CBD"/>
    <w:rsid w:val="00206D00"/>
    <w:rsid w:val="00206D53"/>
    <w:rsid w:val="00206EEE"/>
    <w:rsid w:val="00206EFC"/>
    <w:rsid w:val="00206FDC"/>
    <w:rsid w:val="0020705B"/>
    <w:rsid w:val="002070BB"/>
    <w:rsid w:val="0020711D"/>
    <w:rsid w:val="0020712D"/>
    <w:rsid w:val="0020724A"/>
    <w:rsid w:val="00207515"/>
    <w:rsid w:val="00207730"/>
    <w:rsid w:val="002077DE"/>
    <w:rsid w:val="00207AEE"/>
    <w:rsid w:val="00207C50"/>
    <w:rsid w:val="00207C5A"/>
    <w:rsid w:val="00207D6E"/>
    <w:rsid w:val="00207E8B"/>
    <w:rsid w:val="00207F08"/>
    <w:rsid w:val="002100B3"/>
    <w:rsid w:val="00210319"/>
    <w:rsid w:val="0021056D"/>
    <w:rsid w:val="0021056F"/>
    <w:rsid w:val="00210690"/>
    <w:rsid w:val="002106E2"/>
    <w:rsid w:val="00210822"/>
    <w:rsid w:val="002108FB"/>
    <w:rsid w:val="00210916"/>
    <w:rsid w:val="0021099B"/>
    <w:rsid w:val="00210B6C"/>
    <w:rsid w:val="00210B6E"/>
    <w:rsid w:val="00210B88"/>
    <w:rsid w:val="00210B9B"/>
    <w:rsid w:val="00210D45"/>
    <w:rsid w:val="00210E78"/>
    <w:rsid w:val="00210F81"/>
    <w:rsid w:val="00210FB1"/>
    <w:rsid w:val="0021112E"/>
    <w:rsid w:val="002111B6"/>
    <w:rsid w:val="002112DB"/>
    <w:rsid w:val="00211394"/>
    <w:rsid w:val="00211438"/>
    <w:rsid w:val="00211981"/>
    <w:rsid w:val="002119A4"/>
    <w:rsid w:val="00211A14"/>
    <w:rsid w:val="00211CD0"/>
    <w:rsid w:val="00211E81"/>
    <w:rsid w:val="002120E8"/>
    <w:rsid w:val="00212335"/>
    <w:rsid w:val="00212381"/>
    <w:rsid w:val="00212552"/>
    <w:rsid w:val="0021267A"/>
    <w:rsid w:val="002126E1"/>
    <w:rsid w:val="0021279F"/>
    <w:rsid w:val="00212911"/>
    <w:rsid w:val="002129EA"/>
    <w:rsid w:val="00212B18"/>
    <w:rsid w:val="00212BAE"/>
    <w:rsid w:val="00213045"/>
    <w:rsid w:val="002130B2"/>
    <w:rsid w:val="002130C4"/>
    <w:rsid w:val="0021315E"/>
    <w:rsid w:val="002131CD"/>
    <w:rsid w:val="002133D4"/>
    <w:rsid w:val="002135AE"/>
    <w:rsid w:val="0021370A"/>
    <w:rsid w:val="002138BF"/>
    <w:rsid w:val="00213E5C"/>
    <w:rsid w:val="00213EC2"/>
    <w:rsid w:val="00214001"/>
    <w:rsid w:val="00214189"/>
    <w:rsid w:val="0021429D"/>
    <w:rsid w:val="00214312"/>
    <w:rsid w:val="00214531"/>
    <w:rsid w:val="002145DE"/>
    <w:rsid w:val="00214606"/>
    <w:rsid w:val="002146F5"/>
    <w:rsid w:val="002148A6"/>
    <w:rsid w:val="00214AD9"/>
    <w:rsid w:val="00214B2B"/>
    <w:rsid w:val="00214DFD"/>
    <w:rsid w:val="00215008"/>
    <w:rsid w:val="00215062"/>
    <w:rsid w:val="002150D0"/>
    <w:rsid w:val="00215103"/>
    <w:rsid w:val="002151AC"/>
    <w:rsid w:val="00215546"/>
    <w:rsid w:val="002155A1"/>
    <w:rsid w:val="002157FB"/>
    <w:rsid w:val="00215838"/>
    <w:rsid w:val="0021583C"/>
    <w:rsid w:val="00215B43"/>
    <w:rsid w:val="00215BDB"/>
    <w:rsid w:val="00215CF0"/>
    <w:rsid w:val="00215E76"/>
    <w:rsid w:val="00215FCA"/>
    <w:rsid w:val="00215FD4"/>
    <w:rsid w:val="00216142"/>
    <w:rsid w:val="00216236"/>
    <w:rsid w:val="0021634C"/>
    <w:rsid w:val="002163B3"/>
    <w:rsid w:val="00216418"/>
    <w:rsid w:val="00216427"/>
    <w:rsid w:val="002165F6"/>
    <w:rsid w:val="00216728"/>
    <w:rsid w:val="002167EF"/>
    <w:rsid w:val="0021699F"/>
    <w:rsid w:val="00216AB6"/>
    <w:rsid w:val="00216B44"/>
    <w:rsid w:val="00216BEA"/>
    <w:rsid w:val="00216C01"/>
    <w:rsid w:val="00216C6B"/>
    <w:rsid w:val="00216D19"/>
    <w:rsid w:val="00216EF5"/>
    <w:rsid w:val="0021707F"/>
    <w:rsid w:val="00217142"/>
    <w:rsid w:val="00217868"/>
    <w:rsid w:val="00217895"/>
    <w:rsid w:val="00217E84"/>
    <w:rsid w:val="00217E88"/>
    <w:rsid w:val="00220014"/>
    <w:rsid w:val="0022003B"/>
    <w:rsid w:val="0022017F"/>
    <w:rsid w:val="002201EE"/>
    <w:rsid w:val="002202B9"/>
    <w:rsid w:val="0022030B"/>
    <w:rsid w:val="00220329"/>
    <w:rsid w:val="0022059F"/>
    <w:rsid w:val="00220696"/>
    <w:rsid w:val="0022072F"/>
    <w:rsid w:val="00220867"/>
    <w:rsid w:val="002208DB"/>
    <w:rsid w:val="00220C6F"/>
    <w:rsid w:val="00220DF7"/>
    <w:rsid w:val="00220F8D"/>
    <w:rsid w:val="00221231"/>
    <w:rsid w:val="002212B8"/>
    <w:rsid w:val="002212C1"/>
    <w:rsid w:val="002213B0"/>
    <w:rsid w:val="00221648"/>
    <w:rsid w:val="00221691"/>
    <w:rsid w:val="002217EB"/>
    <w:rsid w:val="00221929"/>
    <w:rsid w:val="00221BC6"/>
    <w:rsid w:val="00221D70"/>
    <w:rsid w:val="00221DF1"/>
    <w:rsid w:val="00221E94"/>
    <w:rsid w:val="00221EE6"/>
    <w:rsid w:val="00222452"/>
    <w:rsid w:val="00222581"/>
    <w:rsid w:val="0022282B"/>
    <w:rsid w:val="00222BDD"/>
    <w:rsid w:val="00222F1B"/>
    <w:rsid w:val="002231E4"/>
    <w:rsid w:val="0022342F"/>
    <w:rsid w:val="0022349F"/>
    <w:rsid w:val="002236F7"/>
    <w:rsid w:val="0022370C"/>
    <w:rsid w:val="00223C58"/>
    <w:rsid w:val="00223CF1"/>
    <w:rsid w:val="00223F2E"/>
    <w:rsid w:val="00223F4A"/>
    <w:rsid w:val="00224190"/>
    <w:rsid w:val="00224635"/>
    <w:rsid w:val="002247D7"/>
    <w:rsid w:val="00224844"/>
    <w:rsid w:val="002249BA"/>
    <w:rsid w:val="00224A41"/>
    <w:rsid w:val="00224B07"/>
    <w:rsid w:val="00224B33"/>
    <w:rsid w:val="00224B3E"/>
    <w:rsid w:val="00224CDF"/>
    <w:rsid w:val="00224DF9"/>
    <w:rsid w:val="002250DC"/>
    <w:rsid w:val="00225103"/>
    <w:rsid w:val="002252B6"/>
    <w:rsid w:val="00225428"/>
    <w:rsid w:val="00225539"/>
    <w:rsid w:val="00225612"/>
    <w:rsid w:val="00225A51"/>
    <w:rsid w:val="00225B1A"/>
    <w:rsid w:val="00225B8E"/>
    <w:rsid w:val="0022643E"/>
    <w:rsid w:val="002264EB"/>
    <w:rsid w:val="00226562"/>
    <w:rsid w:val="002265C8"/>
    <w:rsid w:val="002268BB"/>
    <w:rsid w:val="00226B6B"/>
    <w:rsid w:val="00226C40"/>
    <w:rsid w:val="00226CAE"/>
    <w:rsid w:val="00226D1B"/>
    <w:rsid w:val="00226D96"/>
    <w:rsid w:val="00226DCC"/>
    <w:rsid w:val="00226F0C"/>
    <w:rsid w:val="00226FE4"/>
    <w:rsid w:val="002270F5"/>
    <w:rsid w:val="00227204"/>
    <w:rsid w:val="0022725C"/>
    <w:rsid w:val="002274F5"/>
    <w:rsid w:val="00227595"/>
    <w:rsid w:val="002276E6"/>
    <w:rsid w:val="00227865"/>
    <w:rsid w:val="00227B54"/>
    <w:rsid w:val="00227B9F"/>
    <w:rsid w:val="00227D0E"/>
    <w:rsid w:val="00227DC8"/>
    <w:rsid w:val="00230029"/>
    <w:rsid w:val="002300C6"/>
    <w:rsid w:val="00230204"/>
    <w:rsid w:val="00230590"/>
    <w:rsid w:val="002306BD"/>
    <w:rsid w:val="002307A9"/>
    <w:rsid w:val="00230847"/>
    <w:rsid w:val="002309EF"/>
    <w:rsid w:val="00230BF9"/>
    <w:rsid w:val="00230CB6"/>
    <w:rsid w:val="00230F76"/>
    <w:rsid w:val="00231025"/>
    <w:rsid w:val="00231242"/>
    <w:rsid w:val="002312B1"/>
    <w:rsid w:val="00231433"/>
    <w:rsid w:val="00231465"/>
    <w:rsid w:val="0023179A"/>
    <w:rsid w:val="00231954"/>
    <w:rsid w:val="00231AF4"/>
    <w:rsid w:val="00231EFC"/>
    <w:rsid w:val="0023223B"/>
    <w:rsid w:val="002323B3"/>
    <w:rsid w:val="00232588"/>
    <w:rsid w:val="002325DB"/>
    <w:rsid w:val="002326F3"/>
    <w:rsid w:val="002327CA"/>
    <w:rsid w:val="002327D7"/>
    <w:rsid w:val="00232E24"/>
    <w:rsid w:val="00232E28"/>
    <w:rsid w:val="00232F21"/>
    <w:rsid w:val="0023315D"/>
    <w:rsid w:val="002331D7"/>
    <w:rsid w:val="002331F5"/>
    <w:rsid w:val="0023340C"/>
    <w:rsid w:val="002338B3"/>
    <w:rsid w:val="002338E8"/>
    <w:rsid w:val="002338FA"/>
    <w:rsid w:val="00233CF6"/>
    <w:rsid w:val="00233ED9"/>
    <w:rsid w:val="0023412E"/>
    <w:rsid w:val="0023419E"/>
    <w:rsid w:val="0023420C"/>
    <w:rsid w:val="002343ED"/>
    <w:rsid w:val="00234421"/>
    <w:rsid w:val="0023470E"/>
    <w:rsid w:val="00234741"/>
    <w:rsid w:val="0023475C"/>
    <w:rsid w:val="00234A4B"/>
    <w:rsid w:val="00234B19"/>
    <w:rsid w:val="00234D33"/>
    <w:rsid w:val="002350C7"/>
    <w:rsid w:val="002350F6"/>
    <w:rsid w:val="00235184"/>
    <w:rsid w:val="002353A9"/>
    <w:rsid w:val="002353BA"/>
    <w:rsid w:val="002353C7"/>
    <w:rsid w:val="00235871"/>
    <w:rsid w:val="00235926"/>
    <w:rsid w:val="00235C4B"/>
    <w:rsid w:val="00235CB8"/>
    <w:rsid w:val="00235D2F"/>
    <w:rsid w:val="00235E91"/>
    <w:rsid w:val="002360E6"/>
    <w:rsid w:val="00236154"/>
    <w:rsid w:val="002361C2"/>
    <w:rsid w:val="002362D5"/>
    <w:rsid w:val="00236495"/>
    <w:rsid w:val="0023684F"/>
    <w:rsid w:val="002368B6"/>
    <w:rsid w:val="00236A99"/>
    <w:rsid w:val="00236B85"/>
    <w:rsid w:val="00236B9C"/>
    <w:rsid w:val="00237073"/>
    <w:rsid w:val="002370E0"/>
    <w:rsid w:val="002374B1"/>
    <w:rsid w:val="00237C64"/>
    <w:rsid w:val="00237EAD"/>
    <w:rsid w:val="00237F28"/>
    <w:rsid w:val="00237F7E"/>
    <w:rsid w:val="00240217"/>
    <w:rsid w:val="002402A1"/>
    <w:rsid w:val="002404D8"/>
    <w:rsid w:val="002404E3"/>
    <w:rsid w:val="002405CE"/>
    <w:rsid w:val="002406DB"/>
    <w:rsid w:val="002407AD"/>
    <w:rsid w:val="002407D9"/>
    <w:rsid w:val="0024084E"/>
    <w:rsid w:val="0024088C"/>
    <w:rsid w:val="00240D5A"/>
    <w:rsid w:val="00240E63"/>
    <w:rsid w:val="00240EB6"/>
    <w:rsid w:val="00240F13"/>
    <w:rsid w:val="00241525"/>
    <w:rsid w:val="00241625"/>
    <w:rsid w:val="00241668"/>
    <w:rsid w:val="00241682"/>
    <w:rsid w:val="002417F3"/>
    <w:rsid w:val="0024199A"/>
    <w:rsid w:val="002419B5"/>
    <w:rsid w:val="002419C1"/>
    <w:rsid w:val="00241A13"/>
    <w:rsid w:val="00241AD0"/>
    <w:rsid w:val="00241E59"/>
    <w:rsid w:val="0024208B"/>
    <w:rsid w:val="002421B0"/>
    <w:rsid w:val="00242298"/>
    <w:rsid w:val="00242941"/>
    <w:rsid w:val="00242948"/>
    <w:rsid w:val="00242AF3"/>
    <w:rsid w:val="00242B07"/>
    <w:rsid w:val="00242BE2"/>
    <w:rsid w:val="00242D1B"/>
    <w:rsid w:val="00242E52"/>
    <w:rsid w:val="00242F41"/>
    <w:rsid w:val="00242FB0"/>
    <w:rsid w:val="00243057"/>
    <w:rsid w:val="002430E3"/>
    <w:rsid w:val="0024319F"/>
    <w:rsid w:val="00243376"/>
    <w:rsid w:val="00243476"/>
    <w:rsid w:val="0024348E"/>
    <w:rsid w:val="00243671"/>
    <w:rsid w:val="0024377A"/>
    <w:rsid w:val="002437A3"/>
    <w:rsid w:val="00243913"/>
    <w:rsid w:val="00243A6B"/>
    <w:rsid w:val="00243ACF"/>
    <w:rsid w:val="00243AF3"/>
    <w:rsid w:val="00243BDB"/>
    <w:rsid w:val="00243D8D"/>
    <w:rsid w:val="00243E18"/>
    <w:rsid w:val="00243E65"/>
    <w:rsid w:val="00243EBF"/>
    <w:rsid w:val="00243F3B"/>
    <w:rsid w:val="00243FAE"/>
    <w:rsid w:val="00243FBF"/>
    <w:rsid w:val="002445A4"/>
    <w:rsid w:val="00244709"/>
    <w:rsid w:val="00244773"/>
    <w:rsid w:val="002448FF"/>
    <w:rsid w:val="00244919"/>
    <w:rsid w:val="00244939"/>
    <w:rsid w:val="00244EBE"/>
    <w:rsid w:val="00244ED4"/>
    <w:rsid w:val="00244F03"/>
    <w:rsid w:val="00244F4E"/>
    <w:rsid w:val="002451E7"/>
    <w:rsid w:val="0024524F"/>
    <w:rsid w:val="002453DC"/>
    <w:rsid w:val="00245437"/>
    <w:rsid w:val="00245524"/>
    <w:rsid w:val="00245605"/>
    <w:rsid w:val="00245609"/>
    <w:rsid w:val="002456F2"/>
    <w:rsid w:val="00245AFB"/>
    <w:rsid w:val="00245B02"/>
    <w:rsid w:val="00245C9D"/>
    <w:rsid w:val="00245D87"/>
    <w:rsid w:val="00245F60"/>
    <w:rsid w:val="002462BC"/>
    <w:rsid w:val="00246315"/>
    <w:rsid w:val="00246384"/>
    <w:rsid w:val="002464C7"/>
    <w:rsid w:val="0024652C"/>
    <w:rsid w:val="00246630"/>
    <w:rsid w:val="002467B8"/>
    <w:rsid w:val="00246867"/>
    <w:rsid w:val="002468CC"/>
    <w:rsid w:val="00246924"/>
    <w:rsid w:val="002469C9"/>
    <w:rsid w:val="00246A06"/>
    <w:rsid w:val="00246C8E"/>
    <w:rsid w:val="00246D7F"/>
    <w:rsid w:val="00246EA8"/>
    <w:rsid w:val="00246FE4"/>
    <w:rsid w:val="00246FFF"/>
    <w:rsid w:val="00247148"/>
    <w:rsid w:val="0024733E"/>
    <w:rsid w:val="0024736C"/>
    <w:rsid w:val="00247441"/>
    <w:rsid w:val="0024762D"/>
    <w:rsid w:val="00247942"/>
    <w:rsid w:val="00247C78"/>
    <w:rsid w:val="00247DBE"/>
    <w:rsid w:val="00250164"/>
    <w:rsid w:val="002502F6"/>
    <w:rsid w:val="00250469"/>
    <w:rsid w:val="002504BF"/>
    <w:rsid w:val="00250713"/>
    <w:rsid w:val="00250828"/>
    <w:rsid w:val="00250C69"/>
    <w:rsid w:val="00250D5A"/>
    <w:rsid w:val="00250D8B"/>
    <w:rsid w:val="00250DD9"/>
    <w:rsid w:val="00250DDA"/>
    <w:rsid w:val="00250ECB"/>
    <w:rsid w:val="00250F16"/>
    <w:rsid w:val="002510A2"/>
    <w:rsid w:val="0025119E"/>
    <w:rsid w:val="0025168B"/>
    <w:rsid w:val="00251754"/>
    <w:rsid w:val="00251931"/>
    <w:rsid w:val="00251965"/>
    <w:rsid w:val="00251C29"/>
    <w:rsid w:val="00251CE8"/>
    <w:rsid w:val="0025221D"/>
    <w:rsid w:val="002522BE"/>
    <w:rsid w:val="00252572"/>
    <w:rsid w:val="002526B4"/>
    <w:rsid w:val="002528C7"/>
    <w:rsid w:val="002528F1"/>
    <w:rsid w:val="002529E5"/>
    <w:rsid w:val="00252A12"/>
    <w:rsid w:val="00252D42"/>
    <w:rsid w:val="00253535"/>
    <w:rsid w:val="002535D9"/>
    <w:rsid w:val="00253639"/>
    <w:rsid w:val="002536D5"/>
    <w:rsid w:val="002538AE"/>
    <w:rsid w:val="002538E8"/>
    <w:rsid w:val="00253981"/>
    <w:rsid w:val="00253BF6"/>
    <w:rsid w:val="00253F20"/>
    <w:rsid w:val="00253F7C"/>
    <w:rsid w:val="00253FCE"/>
    <w:rsid w:val="00254411"/>
    <w:rsid w:val="00254496"/>
    <w:rsid w:val="002546AC"/>
    <w:rsid w:val="00254766"/>
    <w:rsid w:val="00254783"/>
    <w:rsid w:val="002547C4"/>
    <w:rsid w:val="002548D0"/>
    <w:rsid w:val="00254A24"/>
    <w:rsid w:val="00254A95"/>
    <w:rsid w:val="00254AFC"/>
    <w:rsid w:val="00254D53"/>
    <w:rsid w:val="00254F3D"/>
    <w:rsid w:val="0025526A"/>
    <w:rsid w:val="00255379"/>
    <w:rsid w:val="0025544A"/>
    <w:rsid w:val="002555A1"/>
    <w:rsid w:val="00255A93"/>
    <w:rsid w:val="00255B71"/>
    <w:rsid w:val="00255C32"/>
    <w:rsid w:val="00255CA6"/>
    <w:rsid w:val="00255CB4"/>
    <w:rsid w:val="00255D92"/>
    <w:rsid w:val="00255DDF"/>
    <w:rsid w:val="00255E70"/>
    <w:rsid w:val="00256055"/>
    <w:rsid w:val="002562ED"/>
    <w:rsid w:val="00256539"/>
    <w:rsid w:val="002565FE"/>
    <w:rsid w:val="002566E2"/>
    <w:rsid w:val="00256701"/>
    <w:rsid w:val="002568A5"/>
    <w:rsid w:val="002568D2"/>
    <w:rsid w:val="00256ED8"/>
    <w:rsid w:val="00256F4D"/>
    <w:rsid w:val="00256FDF"/>
    <w:rsid w:val="0025718E"/>
    <w:rsid w:val="00257244"/>
    <w:rsid w:val="0025733D"/>
    <w:rsid w:val="002574ED"/>
    <w:rsid w:val="002577D5"/>
    <w:rsid w:val="00257B84"/>
    <w:rsid w:val="00257BF5"/>
    <w:rsid w:val="00257C82"/>
    <w:rsid w:val="00257C99"/>
    <w:rsid w:val="00257CEE"/>
    <w:rsid w:val="00257D3F"/>
    <w:rsid w:val="00257E2F"/>
    <w:rsid w:val="00257F10"/>
    <w:rsid w:val="00260087"/>
    <w:rsid w:val="0026022E"/>
    <w:rsid w:val="00260BEE"/>
    <w:rsid w:val="00260C2C"/>
    <w:rsid w:val="00260C4A"/>
    <w:rsid w:val="00260DCA"/>
    <w:rsid w:val="00261067"/>
    <w:rsid w:val="00261174"/>
    <w:rsid w:val="002611BD"/>
    <w:rsid w:val="00261580"/>
    <w:rsid w:val="00261642"/>
    <w:rsid w:val="00261D4B"/>
    <w:rsid w:val="00261D5A"/>
    <w:rsid w:val="00261F1B"/>
    <w:rsid w:val="002621C2"/>
    <w:rsid w:val="002621FF"/>
    <w:rsid w:val="00262267"/>
    <w:rsid w:val="002625A6"/>
    <w:rsid w:val="0026296B"/>
    <w:rsid w:val="00262EAC"/>
    <w:rsid w:val="0026303B"/>
    <w:rsid w:val="0026308A"/>
    <w:rsid w:val="00263128"/>
    <w:rsid w:val="00263157"/>
    <w:rsid w:val="0026337C"/>
    <w:rsid w:val="00263934"/>
    <w:rsid w:val="00263C74"/>
    <w:rsid w:val="00263CD3"/>
    <w:rsid w:val="00263D2D"/>
    <w:rsid w:val="00263D4F"/>
    <w:rsid w:val="00263D73"/>
    <w:rsid w:val="00263F8E"/>
    <w:rsid w:val="00264012"/>
    <w:rsid w:val="00264030"/>
    <w:rsid w:val="002643F3"/>
    <w:rsid w:val="00264465"/>
    <w:rsid w:val="002644BF"/>
    <w:rsid w:val="0026469A"/>
    <w:rsid w:val="002646AC"/>
    <w:rsid w:val="00264CBF"/>
    <w:rsid w:val="00264D7D"/>
    <w:rsid w:val="00264E9E"/>
    <w:rsid w:val="00264F7A"/>
    <w:rsid w:val="002650F3"/>
    <w:rsid w:val="002654AB"/>
    <w:rsid w:val="00265759"/>
    <w:rsid w:val="00265A63"/>
    <w:rsid w:val="00265C02"/>
    <w:rsid w:val="00265F4B"/>
    <w:rsid w:val="00265FFB"/>
    <w:rsid w:val="0026621A"/>
    <w:rsid w:val="0026636D"/>
    <w:rsid w:val="002666D0"/>
    <w:rsid w:val="00266C8C"/>
    <w:rsid w:val="00267188"/>
    <w:rsid w:val="0026730E"/>
    <w:rsid w:val="0026749A"/>
    <w:rsid w:val="002676B3"/>
    <w:rsid w:val="002676E7"/>
    <w:rsid w:val="002677BF"/>
    <w:rsid w:val="00267800"/>
    <w:rsid w:val="00267B37"/>
    <w:rsid w:val="00267C8D"/>
    <w:rsid w:val="00267D6E"/>
    <w:rsid w:val="00267E45"/>
    <w:rsid w:val="00270029"/>
    <w:rsid w:val="00270047"/>
    <w:rsid w:val="002702F8"/>
    <w:rsid w:val="00270387"/>
    <w:rsid w:val="00270436"/>
    <w:rsid w:val="002707C6"/>
    <w:rsid w:val="00270BFC"/>
    <w:rsid w:val="00270C0D"/>
    <w:rsid w:val="00270CD2"/>
    <w:rsid w:val="00270DA9"/>
    <w:rsid w:val="00271100"/>
    <w:rsid w:val="002711DD"/>
    <w:rsid w:val="00271382"/>
    <w:rsid w:val="002717DF"/>
    <w:rsid w:val="0027190B"/>
    <w:rsid w:val="00271A5B"/>
    <w:rsid w:val="00271B6D"/>
    <w:rsid w:val="00271C5B"/>
    <w:rsid w:val="00271D89"/>
    <w:rsid w:val="00272035"/>
    <w:rsid w:val="00272089"/>
    <w:rsid w:val="00272244"/>
    <w:rsid w:val="0027240A"/>
    <w:rsid w:val="0027263F"/>
    <w:rsid w:val="0027287B"/>
    <w:rsid w:val="00272B43"/>
    <w:rsid w:val="00272C61"/>
    <w:rsid w:val="00272CD6"/>
    <w:rsid w:val="00272CD7"/>
    <w:rsid w:val="00272D1B"/>
    <w:rsid w:val="00272F24"/>
    <w:rsid w:val="00272F76"/>
    <w:rsid w:val="002730BF"/>
    <w:rsid w:val="00273487"/>
    <w:rsid w:val="002734F8"/>
    <w:rsid w:val="00273506"/>
    <w:rsid w:val="002735D4"/>
    <w:rsid w:val="002736ED"/>
    <w:rsid w:val="002737F1"/>
    <w:rsid w:val="00273A78"/>
    <w:rsid w:val="00273B3D"/>
    <w:rsid w:val="00273B6F"/>
    <w:rsid w:val="00273B94"/>
    <w:rsid w:val="00273BC4"/>
    <w:rsid w:val="00273C7D"/>
    <w:rsid w:val="00273D92"/>
    <w:rsid w:val="00273E38"/>
    <w:rsid w:val="00273FF4"/>
    <w:rsid w:val="0027411C"/>
    <w:rsid w:val="00274263"/>
    <w:rsid w:val="00274310"/>
    <w:rsid w:val="00274341"/>
    <w:rsid w:val="0027468F"/>
    <w:rsid w:val="00274823"/>
    <w:rsid w:val="00274836"/>
    <w:rsid w:val="00274A01"/>
    <w:rsid w:val="00274A8C"/>
    <w:rsid w:val="00274BE9"/>
    <w:rsid w:val="00274E70"/>
    <w:rsid w:val="00274FA5"/>
    <w:rsid w:val="00274FC5"/>
    <w:rsid w:val="00275011"/>
    <w:rsid w:val="002750B7"/>
    <w:rsid w:val="00275146"/>
    <w:rsid w:val="0027516E"/>
    <w:rsid w:val="00275203"/>
    <w:rsid w:val="002752C5"/>
    <w:rsid w:val="00275391"/>
    <w:rsid w:val="002753AC"/>
    <w:rsid w:val="002754EB"/>
    <w:rsid w:val="002755C4"/>
    <w:rsid w:val="00275C56"/>
    <w:rsid w:val="00275C99"/>
    <w:rsid w:val="00275E3F"/>
    <w:rsid w:val="00275F65"/>
    <w:rsid w:val="00275F93"/>
    <w:rsid w:val="00275FC4"/>
    <w:rsid w:val="00276092"/>
    <w:rsid w:val="002763E6"/>
    <w:rsid w:val="002764C0"/>
    <w:rsid w:val="0027656E"/>
    <w:rsid w:val="00276874"/>
    <w:rsid w:val="0027687D"/>
    <w:rsid w:val="002768F6"/>
    <w:rsid w:val="00276D51"/>
    <w:rsid w:val="00276E03"/>
    <w:rsid w:val="002771CD"/>
    <w:rsid w:val="002773F5"/>
    <w:rsid w:val="00277639"/>
    <w:rsid w:val="002776F4"/>
    <w:rsid w:val="00277CB8"/>
    <w:rsid w:val="00277CD2"/>
    <w:rsid w:val="00277D46"/>
    <w:rsid w:val="00277E51"/>
    <w:rsid w:val="00277EF7"/>
    <w:rsid w:val="00277FAA"/>
    <w:rsid w:val="002800B0"/>
    <w:rsid w:val="002801C3"/>
    <w:rsid w:val="002801CA"/>
    <w:rsid w:val="002802EC"/>
    <w:rsid w:val="00280329"/>
    <w:rsid w:val="0028050A"/>
    <w:rsid w:val="002805E4"/>
    <w:rsid w:val="00280658"/>
    <w:rsid w:val="00280792"/>
    <w:rsid w:val="002807ED"/>
    <w:rsid w:val="002809CA"/>
    <w:rsid w:val="00280BF2"/>
    <w:rsid w:val="00281173"/>
    <w:rsid w:val="002811F5"/>
    <w:rsid w:val="00281224"/>
    <w:rsid w:val="00281458"/>
    <w:rsid w:val="0028170D"/>
    <w:rsid w:val="00281926"/>
    <w:rsid w:val="00281A0F"/>
    <w:rsid w:val="00281A1D"/>
    <w:rsid w:val="00281B11"/>
    <w:rsid w:val="00281E23"/>
    <w:rsid w:val="00282243"/>
    <w:rsid w:val="00282570"/>
    <w:rsid w:val="002825EB"/>
    <w:rsid w:val="00282634"/>
    <w:rsid w:val="00282667"/>
    <w:rsid w:val="0028267A"/>
    <w:rsid w:val="00282745"/>
    <w:rsid w:val="002828BD"/>
    <w:rsid w:val="00282904"/>
    <w:rsid w:val="00282A55"/>
    <w:rsid w:val="00282A9D"/>
    <w:rsid w:val="00282C1E"/>
    <w:rsid w:val="00282E94"/>
    <w:rsid w:val="00282E9D"/>
    <w:rsid w:val="0028340B"/>
    <w:rsid w:val="002834E4"/>
    <w:rsid w:val="002834FE"/>
    <w:rsid w:val="00283549"/>
    <w:rsid w:val="002837EA"/>
    <w:rsid w:val="002838E9"/>
    <w:rsid w:val="00283939"/>
    <w:rsid w:val="00283AAC"/>
    <w:rsid w:val="00283E0A"/>
    <w:rsid w:val="00283EEF"/>
    <w:rsid w:val="00283F70"/>
    <w:rsid w:val="00283F97"/>
    <w:rsid w:val="0028408D"/>
    <w:rsid w:val="002840F0"/>
    <w:rsid w:val="0028431C"/>
    <w:rsid w:val="002843B5"/>
    <w:rsid w:val="002847A1"/>
    <w:rsid w:val="002848A4"/>
    <w:rsid w:val="00284ABD"/>
    <w:rsid w:val="00284B26"/>
    <w:rsid w:val="00284BFF"/>
    <w:rsid w:val="00284C08"/>
    <w:rsid w:val="00284C2B"/>
    <w:rsid w:val="00284C4E"/>
    <w:rsid w:val="0028503B"/>
    <w:rsid w:val="0028511D"/>
    <w:rsid w:val="00285389"/>
    <w:rsid w:val="00285433"/>
    <w:rsid w:val="002856AE"/>
    <w:rsid w:val="00285885"/>
    <w:rsid w:val="0028588B"/>
    <w:rsid w:val="00285D3D"/>
    <w:rsid w:val="00285E36"/>
    <w:rsid w:val="0028612B"/>
    <w:rsid w:val="00286228"/>
    <w:rsid w:val="002868A4"/>
    <w:rsid w:val="002868DD"/>
    <w:rsid w:val="00286AC6"/>
    <w:rsid w:val="00286C09"/>
    <w:rsid w:val="00286CC7"/>
    <w:rsid w:val="00286CFA"/>
    <w:rsid w:val="00286E3D"/>
    <w:rsid w:val="00286E59"/>
    <w:rsid w:val="00286F29"/>
    <w:rsid w:val="00286F7E"/>
    <w:rsid w:val="0028719D"/>
    <w:rsid w:val="00287449"/>
    <w:rsid w:val="0028758E"/>
    <w:rsid w:val="0028769B"/>
    <w:rsid w:val="0028774F"/>
    <w:rsid w:val="00287786"/>
    <w:rsid w:val="002878FA"/>
    <w:rsid w:val="002878FF"/>
    <w:rsid w:val="002879A6"/>
    <w:rsid w:val="00287B2E"/>
    <w:rsid w:val="00287D6D"/>
    <w:rsid w:val="00287F33"/>
    <w:rsid w:val="00290011"/>
    <w:rsid w:val="00290074"/>
    <w:rsid w:val="002900B1"/>
    <w:rsid w:val="002900B6"/>
    <w:rsid w:val="002905EB"/>
    <w:rsid w:val="002907E0"/>
    <w:rsid w:val="0029096D"/>
    <w:rsid w:val="002909C8"/>
    <w:rsid w:val="00290CE4"/>
    <w:rsid w:val="00290F16"/>
    <w:rsid w:val="002912BB"/>
    <w:rsid w:val="00291480"/>
    <w:rsid w:val="00291771"/>
    <w:rsid w:val="002917F3"/>
    <w:rsid w:val="002918BB"/>
    <w:rsid w:val="00291967"/>
    <w:rsid w:val="00291975"/>
    <w:rsid w:val="00291A93"/>
    <w:rsid w:val="00291C63"/>
    <w:rsid w:val="00291E06"/>
    <w:rsid w:val="002920FB"/>
    <w:rsid w:val="0029211F"/>
    <w:rsid w:val="002921A2"/>
    <w:rsid w:val="00292235"/>
    <w:rsid w:val="002924AB"/>
    <w:rsid w:val="00292739"/>
    <w:rsid w:val="00292796"/>
    <w:rsid w:val="002927A4"/>
    <w:rsid w:val="00292896"/>
    <w:rsid w:val="00292BC4"/>
    <w:rsid w:val="00292ECE"/>
    <w:rsid w:val="00292EE4"/>
    <w:rsid w:val="00292FCB"/>
    <w:rsid w:val="002933B4"/>
    <w:rsid w:val="00293459"/>
    <w:rsid w:val="0029369A"/>
    <w:rsid w:val="00293708"/>
    <w:rsid w:val="00293B35"/>
    <w:rsid w:val="00293E7F"/>
    <w:rsid w:val="0029404D"/>
    <w:rsid w:val="002940C6"/>
    <w:rsid w:val="00294B02"/>
    <w:rsid w:val="00294BB1"/>
    <w:rsid w:val="00294BFC"/>
    <w:rsid w:val="00294DD6"/>
    <w:rsid w:val="00295026"/>
    <w:rsid w:val="0029527C"/>
    <w:rsid w:val="00295365"/>
    <w:rsid w:val="00295566"/>
    <w:rsid w:val="002955C2"/>
    <w:rsid w:val="0029576F"/>
    <w:rsid w:val="00295A42"/>
    <w:rsid w:val="00295D26"/>
    <w:rsid w:val="00295DD3"/>
    <w:rsid w:val="00295E52"/>
    <w:rsid w:val="00295F30"/>
    <w:rsid w:val="00296005"/>
    <w:rsid w:val="002961C5"/>
    <w:rsid w:val="00296247"/>
    <w:rsid w:val="002963C8"/>
    <w:rsid w:val="00296552"/>
    <w:rsid w:val="002965B2"/>
    <w:rsid w:val="00296652"/>
    <w:rsid w:val="0029668A"/>
    <w:rsid w:val="00296759"/>
    <w:rsid w:val="00296E1A"/>
    <w:rsid w:val="00296F3A"/>
    <w:rsid w:val="0029703C"/>
    <w:rsid w:val="0029718C"/>
    <w:rsid w:val="002975E6"/>
    <w:rsid w:val="002976D5"/>
    <w:rsid w:val="002976EE"/>
    <w:rsid w:val="00297879"/>
    <w:rsid w:val="002979EE"/>
    <w:rsid w:val="002979FA"/>
    <w:rsid w:val="00297C98"/>
    <w:rsid w:val="00297D6A"/>
    <w:rsid w:val="002A002B"/>
    <w:rsid w:val="002A00C0"/>
    <w:rsid w:val="002A0345"/>
    <w:rsid w:val="002A03B3"/>
    <w:rsid w:val="002A03CB"/>
    <w:rsid w:val="002A05E1"/>
    <w:rsid w:val="002A0968"/>
    <w:rsid w:val="002A0A6D"/>
    <w:rsid w:val="002A0B01"/>
    <w:rsid w:val="002A0C40"/>
    <w:rsid w:val="002A0E06"/>
    <w:rsid w:val="002A0E6B"/>
    <w:rsid w:val="002A1254"/>
    <w:rsid w:val="002A1295"/>
    <w:rsid w:val="002A130B"/>
    <w:rsid w:val="002A134E"/>
    <w:rsid w:val="002A1611"/>
    <w:rsid w:val="002A16EC"/>
    <w:rsid w:val="002A176B"/>
    <w:rsid w:val="002A17E0"/>
    <w:rsid w:val="002A17F9"/>
    <w:rsid w:val="002A1BF7"/>
    <w:rsid w:val="002A1BFF"/>
    <w:rsid w:val="002A1D85"/>
    <w:rsid w:val="002A2143"/>
    <w:rsid w:val="002A21E2"/>
    <w:rsid w:val="002A230A"/>
    <w:rsid w:val="002A267A"/>
    <w:rsid w:val="002A2A27"/>
    <w:rsid w:val="002A2D0E"/>
    <w:rsid w:val="002A2E82"/>
    <w:rsid w:val="002A3068"/>
    <w:rsid w:val="002A30A3"/>
    <w:rsid w:val="002A3119"/>
    <w:rsid w:val="002A3319"/>
    <w:rsid w:val="002A38D6"/>
    <w:rsid w:val="002A3908"/>
    <w:rsid w:val="002A3A9C"/>
    <w:rsid w:val="002A3BB0"/>
    <w:rsid w:val="002A3D89"/>
    <w:rsid w:val="002A3E86"/>
    <w:rsid w:val="002A3FEB"/>
    <w:rsid w:val="002A4157"/>
    <w:rsid w:val="002A423F"/>
    <w:rsid w:val="002A42AE"/>
    <w:rsid w:val="002A438C"/>
    <w:rsid w:val="002A44C6"/>
    <w:rsid w:val="002A45BC"/>
    <w:rsid w:val="002A4654"/>
    <w:rsid w:val="002A4BE8"/>
    <w:rsid w:val="002A4D48"/>
    <w:rsid w:val="002A4DB0"/>
    <w:rsid w:val="002A4E55"/>
    <w:rsid w:val="002A4E7D"/>
    <w:rsid w:val="002A4EB5"/>
    <w:rsid w:val="002A4F3E"/>
    <w:rsid w:val="002A4F61"/>
    <w:rsid w:val="002A4F72"/>
    <w:rsid w:val="002A5007"/>
    <w:rsid w:val="002A50B2"/>
    <w:rsid w:val="002A51CC"/>
    <w:rsid w:val="002A53CE"/>
    <w:rsid w:val="002A55A8"/>
    <w:rsid w:val="002A5770"/>
    <w:rsid w:val="002A577B"/>
    <w:rsid w:val="002A5807"/>
    <w:rsid w:val="002A5958"/>
    <w:rsid w:val="002A5A2F"/>
    <w:rsid w:val="002A5BB6"/>
    <w:rsid w:val="002A5BE1"/>
    <w:rsid w:val="002A5E93"/>
    <w:rsid w:val="002A5EA5"/>
    <w:rsid w:val="002A6004"/>
    <w:rsid w:val="002A6186"/>
    <w:rsid w:val="002A6397"/>
    <w:rsid w:val="002A64E6"/>
    <w:rsid w:val="002A687B"/>
    <w:rsid w:val="002A69F1"/>
    <w:rsid w:val="002A6A0C"/>
    <w:rsid w:val="002A6A62"/>
    <w:rsid w:val="002A6ACF"/>
    <w:rsid w:val="002A6CEF"/>
    <w:rsid w:val="002A6F14"/>
    <w:rsid w:val="002A710F"/>
    <w:rsid w:val="002A711D"/>
    <w:rsid w:val="002A7232"/>
    <w:rsid w:val="002A7239"/>
    <w:rsid w:val="002A74BC"/>
    <w:rsid w:val="002A74F1"/>
    <w:rsid w:val="002A75B3"/>
    <w:rsid w:val="002A7630"/>
    <w:rsid w:val="002A77C7"/>
    <w:rsid w:val="002A7941"/>
    <w:rsid w:val="002A7B65"/>
    <w:rsid w:val="002B0039"/>
    <w:rsid w:val="002B0051"/>
    <w:rsid w:val="002B0101"/>
    <w:rsid w:val="002B0538"/>
    <w:rsid w:val="002B0667"/>
    <w:rsid w:val="002B0757"/>
    <w:rsid w:val="002B090D"/>
    <w:rsid w:val="002B0A37"/>
    <w:rsid w:val="002B0E91"/>
    <w:rsid w:val="002B10BE"/>
    <w:rsid w:val="002B1196"/>
    <w:rsid w:val="002B1208"/>
    <w:rsid w:val="002B138E"/>
    <w:rsid w:val="002B1787"/>
    <w:rsid w:val="002B18AF"/>
    <w:rsid w:val="002B19E0"/>
    <w:rsid w:val="002B1A14"/>
    <w:rsid w:val="002B1B22"/>
    <w:rsid w:val="002B1BF7"/>
    <w:rsid w:val="002B1F57"/>
    <w:rsid w:val="002B26DB"/>
    <w:rsid w:val="002B2A95"/>
    <w:rsid w:val="002B2AAD"/>
    <w:rsid w:val="002B2C63"/>
    <w:rsid w:val="002B2D4B"/>
    <w:rsid w:val="002B2D6B"/>
    <w:rsid w:val="002B3172"/>
    <w:rsid w:val="002B3378"/>
    <w:rsid w:val="002B33EF"/>
    <w:rsid w:val="002B350D"/>
    <w:rsid w:val="002B36F5"/>
    <w:rsid w:val="002B3778"/>
    <w:rsid w:val="002B3945"/>
    <w:rsid w:val="002B3A75"/>
    <w:rsid w:val="002B3E44"/>
    <w:rsid w:val="002B3F73"/>
    <w:rsid w:val="002B42EF"/>
    <w:rsid w:val="002B4418"/>
    <w:rsid w:val="002B47F2"/>
    <w:rsid w:val="002B490D"/>
    <w:rsid w:val="002B493A"/>
    <w:rsid w:val="002B493C"/>
    <w:rsid w:val="002B4957"/>
    <w:rsid w:val="002B4ACF"/>
    <w:rsid w:val="002B4B92"/>
    <w:rsid w:val="002B4FE3"/>
    <w:rsid w:val="002B5187"/>
    <w:rsid w:val="002B5488"/>
    <w:rsid w:val="002B54EC"/>
    <w:rsid w:val="002B566E"/>
    <w:rsid w:val="002B56FC"/>
    <w:rsid w:val="002B5708"/>
    <w:rsid w:val="002B5796"/>
    <w:rsid w:val="002B5B97"/>
    <w:rsid w:val="002B5FC2"/>
    <w:rsid w:val="002B61BC"/>
    <w:rsid w:val="002B641C"/>
    <w:rsid w:val="002B67BC"/>
    <w:rsid w:val="002B69AB"/>
    <w:rsid w:val="002B69D3"/>
    <w:rsid w:val="002B6ACD"/>
    <w:rsid w:val="002B6B2C"/>
    <w:rsid w:val="002B6BB9"/>
    <w:rsid w:val="002B6C75"/>
    <w:rsid w:val="002B6D76"/>
    <w:rsid w:val="002B6DF2"/>
    <w:rsid w:val="002B6E5E"/>
    <w:rsid w:val="002B7283"/>
    <w:rsid w:val="002B72B8"/>
    <w:rsid w:val="002B72C0"/>
    <w:rsid w:val="002B7329"/>
    <w:rsid w:val="002B76C5"/>
    <w:rsid w:val="002B77DD"/>
    <w:rsid w:val="002B798B"/>
    <w:rsid w:val="002B7AB2"/>
    <w:rsid w:val="002B7BE5"/>
    <w:rsid w:val="002B7CC3"/>
    <w:rsid w:val="002C00E1"/>
    <w:rsid w:val="002C028C"/>
    <w:rsid w:val="002C0292"/>
    <w:rsid w:val="002C062F"/>
    <w:rsid w:val="002C0813"/>
    <w:rsid w:val="002C0941"/>
    <w:rsid w:val="002C09FA"/>
    <w:rsid w:val="002C0AE1"/>
    <w:rsid w:val="002C0BBC"/>
    <w:rsid w:val="002C0D6C"/>
    <w:rsid w:val="002C0E72"/>
    <w:rsid w:val="002C1204"/>
    <w:rsid w:val="002C13BE"/>
    <w:rsid w:val="002C13BF"/>
    <w:rsid w:val="002C150E"/>
    <w:rsid w:val="002C152C"/>
    <w:rsid w:val="002C154D"/>
    <w:rsid w:val="002C1674"/>
    <w:rsid w:val="002C18E3"/>
    <w:rsid w:val="002C19B7"/>
    <w:rsid w:val="002C1AA1"/>
    <w:rsid w:val="002C1AFE"/>
    <w:rsid w:val="002C1C7D"/>
    <w:rsid w:val="002C1C83"/>
    <w:rsid w:val="002C1D36"/>
    <w:rsid w:val="002C1F35"/>
    <w:rsid w:val="002C2397"/>
    <w:rsid w:val="002C2475"/>
    <w:rsid w:val="002C2511"/>
    <w:rsid w:val="002C2584"/>
    <w:rsid w:val="002C261E"/>
    <w:rsid w:val="002C26E9"/>
    <w:rsid w:val="002C27AF"/>
    <w:rsid w:val="002C2977"/>
    <w:rsid w:val="002C29F6"/>
    <w:rsid w:val="002C2B6D"/>
    <w:rsid w:val="002C2D3A"/>
    <w:rsid w:val="002C2DA0"/>
    <w:rsid w:val="002C309B"/>
    <w:rsid w:val="002C328D"/>
    <w:rsid w:val="002C34FC"/>
    <w:rsid w:val="002C3512"/>
    <w:rsid w:val="002C3653"/>
    <w:rsid w:val="002C39D1"/>
    <w:rsid w:val="002C3ECA"/>
    <w:rsid w:val="002C40A7"/>
    <w:rsid w:val="002C40ED"/>
    <w:rsid w:val="002C44E9"/>
    <w:rsid w:val="002C455E"/>
    <w:rsid w:val="002C4593"/>
    <w:rsid w:val="002C45EC"/>
    <w:rsid w:val="002C49D0"/>
    <w:rsid w:val="002C4EEE"/>
    <w:rsid w:val="002C4F62"/>
    <w:rsid w:val="002C4FF7"/>
    <w:rsid w:val="002C5034"/>
    <w:rsid w:val="002C53EB"/>
    <w:rsid w:val="002C542E"/>
    <w:rsid w:val="002C55AC"/>
    <w:rsid w:val="002C55BF"/>
    <w:rsid w:val="002C57B9"/>
    <w:rsid w:val="002C5951"/>
    <w:rsid w:val="002C59FA"/>
    <w:rsid w:val="002C5A25"/>
    <w:rsid w:val="002C5A44"/>
    <w:rsid w:val="002C5C17"/>
    <w:rsid w:val="002C5C6C"/>
    <w:rsid w:val="002C5CD5"/>
    <w:rsid w:val="002C5E69"/>
    <w:rsid w:val="002C5E7C"/>
    <w:rsid w:val="002C5F8B"/>
    <w:rsid w:val="002C6234"/>
    <w:rsid w:val="002C6320"/>
    <w:rsid w:val="002C640B"/>
    <w:rsid w:val="002C649C"/>
    <w:rsid w:val="002C64F9"/>
    <w:rsid w:val="002C654F"/>
    <w:rsid w:val="002C662E"/>
    <w:rsid w:val="002C667D"/>
    <w:rsid w:val="002C66C3"/>
    <w:rsid w:val="002C6FAE"/>
    <w:rsid w:val="002C7045"/>
    <w:rsid w:val="002C7141"/>
    <w:rsid w:val="002C7159"/>
    <w:rsid w:val="002C71B3"/>
    <w:rsid w:val="002C720D"/>
    <w:rsid w:val="002C72B0"/>
    <w:rsid w:val="002C75B3"/>
    <w:rsid w:val="002C76E9"/>
    <w:rsid w:val="002C77ED"/>
    <w:rsid w:val="002C78A1"/>
    <w:rsid w:val="002C796B"/>
    <w:rsid w:val="002C796E"/>
    <w:rsid w:val="002C79EF"/>
    <w:rsid w:val="002C7C3A"/>
    <w:rsid w:val="002C7C87"/>
    <w:rsid w:val="002C7E0C"/>
    <w:rsid w:val="002C7E87"/>
    <w:rsid w:val="002C7FB5"/>
    <w:rsid w:val="002D001F"/>
    <w:rsid w:val="002D024A"/>
    <w:rsid w:val="002D0327"/>
    <w:rsid w:val="002D0449"/>
    <w:rsid w:val="002D045B"/>
    <w:rsid w:val="002D04FC"/>
    <w:rsid w:val="002D0709"/>
    <w:rsid w:val="002D07A8"/>
    <w:rsid w:val="002D09DB"/>
    <w:rsid w:val="002D0A3C"/>
    <w:rsid w:val="002D0B9C"/>
    <w:rsid w:val="002D0D94"/>
    <w:rsid w:val="002D102B"/>
    <w:rsid w:val="002D1158"/>
    <w:rsid w:val="002D11F6"/>
    <w:rsid w:val="002D1253"/>
    <w:rsid w:val="002D1564"/>
    <w:rsid w:val="002D1927"/>
    <w:rsid w:val="002D1BDC"/>
    <w:rsid w:val="002D1E3B"/>
    <w:rsid w:val="002D211D"/>
    <w:rsid w:val="002D2150"/>
    <w:rsid w:val="002D23D2"/>
    <w:rsid w:val="002D23E4"/>
    <w:rsid w:val="002D249C"/>
    <w:rsid w:val="002D2802"/>
    <w:rsid w:val="002D296A"/>
    <w:rsid w:val="002D2A4C"/>
    <w:rsid w:val="002D2B14"/>
    <w:rsid w:val="002D2BF3"/>
    <w:rsid w:val="002D302A"/>
    <w:rsid w:val="002D332B"/>
    <w:rsid w:val="002D33B5"/>
    <w:rsid w:val="002D345D"/>
    <w:rsid w:val="002D34BF"/>
    <w:rsid w:val="002D356F"/>
    <w:rsid w:val="002D35E7"/>
    <w:rsid w:val="002D35EB"/>
    <w:rsid w:val="002D3718"/>
    <w:rsid w:val="002D3888"/>
    <w:rsid w:val="002D3A68"/>
    <w:rsid w:val="002D3ADB"/>
    <w:rsid w:val="002D3AEA"/>
    <w:rsid w:val="002D3D5A"/>
    <w:rsid w:val="002D3E5A"/>
    <w:rsid w:val="002D4059"/>
    <w:rsid w:val="002D4101"/>
    <w:rsid w:val="002D41B9"/>
    <w:rsid w:val="002D4389"/>
    <w:rsid w:val="002D45B8"/>
    <w:rsid w:val="002D483B"/>
    <w:rsid w:val="002D4A87"/>
    <w:rsid w:val="002D4CEC"/>
    <w:rsid w:val="002D4D9C"/>
    <w:rsid w:val="002D4E7D"/>
    <w:rsid w:val="002D4EAF"/>
    <w:rsid w:val="002D503A"/>
    <w:rsid w:val="002D5056"/>
    <w:rsid w:val="002D51F5"/>
    <w:rsid w:val="002D5261"/>
    <w:rsid w:val="002D52F7"/>
    <w:rsid w:val="002D55E6"/>
    <w:rsid w:val="002D56C3"/>
    <w:rsid w:val="002D57EF"/>
    <w:rsid w:val="002D586A"/>
    <w:rsid w:val="002D599F"/>
    <w:rsid w:val="002D5B1D"/>
    <w:rsid w:val="002D5B37"/>
    <w:rsid w:val="002D5B62"/>
    <w:rsid w:val="002D5C60"/>
    <w:rsid w:val="002D5D96"/>
    <w:rsid w:val="002D5E31"/>
    <w:rsid w:val="002D5EEF"/>
    <w:rsid w:val="002D5F97"/>
    <w:rsid w:val="002D6014"/>
    <w:rsid w:val="002D6060"/>
    <w:rsid w:val="002D6221"/>
    <w:rsid w:val="002D6391"/>
    <w:rsid w:val="002D642B"/>
    <w:rsid w:val="002D64C4"/>
    <w:rsid w:val="002D661E"/>
    <w:rsid w:val="002D66EF"/>
    <w:rsid w:val="002D6871"/>
    <w:rsid w:val="002D68ED"/>
    <w:rsid w:val="002D6AB3"/>
    <w:rsid w:val="002D6AD9"/>
    <w:rsid w:val="002D6B98"/>
    <w:rsid w:val="002D6C5C"/>
    <w:rsid w:val="002D6C84"/>
    <w:rsid w:val="002D6D3F"/>
    <w:rsid w:val="002D6D7F"/>
    <w:rsid w:val="002D6F14"/>
    <w:rsid w:val="002D70F3"/>
    <w:rsid w:val="002D7503"/>
    <w:rsid w:val="002D7572"/>
    <w:rsid w:val="002D775D"/>
    <w:rsid w:val="002D7A9F"/>
    <w:rsid w:val="002D7B5A"/>
    <w:rsid w:val="002D7C8F"/>
    <w:rsid w:val="002D7CD5"/>
    <w:rsid w:val="002D7E1E"/>
    <w:rsid w:val="002D7F34"/>
    <w:rsid w:val="002D7F6A"/>
    <w:rsid w:val="002D7F9E"/>
    <w:rsid w:val="002E0198"/>
    <w:rsid w:val="002E027D"/>
    <w:rsid w:val="002E04DE"/>
    <w:rsid w:val="002E0631"/>
    <w:rsid w:val="002E0634"/>
    <w:rsid w:val="002E06AC"/>
    <w:rsid w:val="002E0821"/>
    <w:rsid w:val="002E0867"/>
    <w:rsid w:val="002E0C6C"/>
    <w:rsid w:val="002E0CD1"/>
    <w:rsid w:val="002E0E42"/>
    <w:rsid w:val="002E0E90"/>
    <w:rsid w:val="002E0F47"/>
    <w:rsid w:val="002E10D2"/>
    <w:rsid w:val="002E11A1"/>
    <w:rsid w:val="002E14FE"/>
    <w:rsid w:val="002E150F"/>
    <w:rsid w:val="002E15F3"/>
    <w:rsid w:val="002E196D"/>
    <w:rsid w:val="002E1BDC"/>
    <w:rsid w:val="002E1C0D"/>
    <w:rsid w:val="002E1C52"/>
    <w:rsid w:val="002E1FF2"/>
    <w:rsid w:val="002E2301"/>
    <w:rsid w:val="002E2425"/>
    <w:rsid w:val="002E24BF"/>
    <w:rsid w:val="002E2783"/>
    <w:rsid w:val="002E2864"/>
    <w:rsid w:val="002E29EC"/>
    <w:rsid w:val="002E2CA9"/>
    <w:rsid w:val="002E2CE3"/>
    <w:rsid w:val="002E2D82"/>
    <w:rsid w:val="002E2E7C"/>
    <w:rsid w:val="002E2E9C"/>
    <w:rsid w:val="002E2F63"/>
    <w:rsid w:val="002E305F"/>
    <w:rsid w:val="002E3067"/>
    <w:rsid w:val="002E30E6"/>
    <w:rsid w:val="002E30F5"/>
    <w:rsid w:val="002E373F"/>
    <w:rsid w:val="002E3A0C"/>
    <w:rsid w:val="002E3CAD"/>
    <w:rsid w:val="002E3CF4"/>
    <w:rsid w:val="002E3E43"/>
    <w:rsid w:val="002E40F9"/>
    <w:rsid w:val="002E467F"/>
    <w:rsid w:val="002E46E0"/>
    <w:rsid w:val="002E4846"/>
    <w:rsid w:val="002E48B9"/>
    <w:rsid w:val="002E49EA"/>
    <w:rsid w:val="002E4D59"/>
    <w:rsid w:val="002E513D"/>
    <w:rsid w:val="002E51D9"/>
    <w:rsid w:val="002E5486"/>
    <w:rsid w:val="002E5498"/>
    <w:rsid w:val="002E54FF"/>
    <w:rsid w:val="002E566B"/>
    <w:rsid w:val="002E57AC"/>
    <w:rsid w:val="002E57CB"/>
    <w:rsid w:val="002E595B"/>
    <w:rsid w:val="002E5964"/>
    <w:rsid w:val="002E5A66"/>
    <w:rsid w:val="002E5CE5"/>
    <w:rsid w:val="002E5D41"/>
    <w:rsid w:val="002E5D84"/>
    <w:rsid w:val="002E6023"/>
    <w:rsid w:val="002E6094"/>
    <w:rsid w:val="002E613A"/>
    <w:rsid w:val="002E61E4"/>
    <w:rsid w:val="002E6217"/>
    <w:rsid w:val="002E62F7"/>
    <w:rsid w:val="002E6346"/>
    <w:rsid w:val="002E6643"/>
    <w:rsid w:val="002E66E8"/>
    <w:rsid w:val="002E6767"/>
    <w:rsid w:val="002E690A"/>
    <w:rsid w:val="002E6C3F"/>
    <w:rsid w:val="002E6CF0"/>
    <w:rsid w:val="002E6DA7"/>
    <w:rsid w:val="002E6FD9"/>
    <w:rsid w:val="002E7266"/>
    <w:rsid w:val="002E75BE"/>
    <w:rsid w:val="002E765B"/>
    <w:rsid w:val="002E7721"/>
    <w:rsid w:val="002E7803"/>
    <w:rsid w:val="002E7A3B"/>
    <w:rsid w:val="002E7B86"/>
    <w:rsid w:val="002E7D6C"/>
    <w:rsid w:val="002E7EAA"/>
    <w:rsid w:val="002F003A"/>
    <w:rsid w:val="002F01AC"/>
    <w:rsid w:val="002F08A4"/>
    <w:rsid w:val="002F0C88"/>
    <w:rsid w:val="002F0F2C"/>
    <w:rsid w:val="002F1137"/>
    <w:rsid w:val="002F1208"/>
    <w:rsid w:val="002F1239"/>
    <w:rsid w:val="002F1296"/>
    <w:rsid w:val="002F1468"/>
    <w:rsid w:val="002F1478"/>
    <w:rsid w:val="002F14CA"/>
    <w:rsid w:val="002F1685"/>
    <w:rsid w:val="002F18E7"/>
    <w:rsid w:val="002F1AF0"/>
    <w:rsid w:val="002F1BB2"/>
    <w:rsid w:val="002F1C25"/>
    <w:rsid w:val="002F1C62"/>
    <w:rsid w:val="002F1CD1"/>
    <w:rsid w:val="002F2008"/>
    <w:rsid w:val="002F20BA"/>
    <w:rsid w:val="002F2146"/>
    <w:rsid w:val="002F225D"/>
    <w:rsid w:val="002F2399"/>
    <w:rsid w:val="002F24B1"/>
    <w:rsid w:val="002F24FD"/>
    <w:rsid w:val="002F250B"/>
    <w:rsid w:val="002F25B4"/>
    <w:rsid w:val="002F27B5"/>
    <w:rsid w:val="002F29A6"/>
    <w:rsid w:val="002F2B02"/>
    <w:rsid w:val="002F2C7D"/>
    <w:rsid w:val="002F2D48"/>
    <w:rsid w:val="002F2EF5"/>
    <w:rsid w:val="002F2F70"/>
    <w:rsid w:val="002F2FA1"/>
    <w:rsid w:val="002F3066"/>
    <w:rsid w:val="002F312E"/>
    <w:rsid w:val="002F32B7"/>
    <w:rsid w:val="002F3393"/>
    <w:rsid w:val="002F3740"/>
    <w:rsid w:val="002F3A2C"/>
    <w:rsid w:val="002F3F85"/>
    <w:rsid w:val="002F4387"/>
    <w:rsid w:val="002F4910"/>
    <w:rsid w:val="002F4A08"/>
    <w:rsid w:val="002F4D5C"/>
    <w:rsid w:val="002F4D6C"/>
    <w:rsid w:val="002F5043"/>
    <w:rsid w:val="002F5078"/>
    <w:rsid w:val="002F530C"/>
    <w:rsid w:val="002F5346"/>
    <w:rsid w:val="002F53BB"/>
    <w:rsid w:val="002F585E"/>
    <w:rsid w:val="002F59DD"/>
    <w:rsid w:val="002F5BDC"/>
    <w:rsid w:val="002F5C6C"/>
    <w:rsid w:val="002F5D22"/>
    <w:rsid w:val="002F5F63"/>
    <w:rsid w:val="002F6024"/>
    <w:rsid w:val="002F64E0"/>
    <w:rsid w:val="002F67EC"/>
    <w:rsid w:val="002F67F3"/>
    <w:rsid w:val="002F6AAD"/>
    <w:rsid w:val="002F6C89"/>
    <w:rsid w:val="002F6E29"/>
    <w:rsid w:val="002F6FD5"/>
    <w:rsid w:val="002F7220"/>
    <w:rsid w:val="002F7321"/>
    <w:rsid w:val="002F73F5"/>
    <w:rsid w:val="002F7519"/>
    <w:rsid w:val="002F75EB"/>
    <w:rsid w:val="002F7671"/>
    <w:rsid w:val="002F772B"/>
    <w:rsid w:val="002F7852"/>
    <w:rsid w:val="002F7874"/>
    <w:rsid w:val="002F7984"/>
    <w:rsid w:val="002F7AB4"/>
    <w:rsid w:val="002F7DDE"/>
    <w:rsid w:val="002F7EF4"/>
    <w:rsid w:val="002F7F5D"/>
    <w:rsid w:val="0030001E"/>
    <w:rsid w:val="003000AF"/>
    <w:rsid w:val="003000BA"/>
    <w:rsid w:val="00300121"/>
    <w:rsid w:val="0030047C"/>
    <w:rsid w:val="003005C4"/>
    <w:rsid w:val="003005CE"/>
    <w:rsid w:val="003006D1"/>
    <w:rsid w:val="00300866"/>
    <w:rsid w:val="003008BA"/>
    <w:rsid w:val="003008D2"/>
    <w:rsid w:val="003009DA"/>
    <w:rsid w:val="00300C20"/>
    <w:rsid w:val="00300C22"/>
    <w:rsid w:val="00300C69"/>
    <w:rsid w:val="003012A1"/>
    <w:rsid w:val="00301524"/>
    <w:rsid w:val="00301775"/>
    <w:rsid w:val="00301B7C"/>
    <w:rsid w:val="00301B89"/>
    <w:rsid w:val="00302038"/>
    <w:rsid w:val="0030208F"/>
    <w:rsid w:val="00302133"/>
    <w:rsid w:val="00302149"/>
    <w:rsid w:val="0030230E"/>
    <w:rsid w:val="0030232B"/>
    <w:rsid w:val="00302499"/>
    <w:rsid w:val="003024F3"/>
    <w:rsid w:val="0030257D"/>
    <w:rsid w:val="003027B9"/>
    <w:rsid w:val="00302889"/>
    <w:rsid w:val="003028BC"/>
    <w:rsid w:val="00302922"/>
    <w:rsid w:val="003029CC"/>
    <w:rsid w:val="00302D62"/>
    <w:rsid w:val="00302E08"/>
    <w:rsid w:val="00302E92"/>
    <w:rsid w:val="003032E6"/>
    <w:rsid w:val="003033DC"/>
    <w:rsid w:val="0030340C"/>
    <w:rsid w:val="00303497"/>
    <w:rsid w:val="00303696"/>
    <w:rsid w:val="00303718"/>
    <w:rsid w:val="003039CC"/>
    <w:rsid w:val="00303A3B"/>
    <w:rsid w:val="00303F09"/>
    <w:rsid w:val="00304080"/>
    <w:rsid w:val="00304092"/>
    <w:rsid w:val="00304158"/>
    <w:rsid w:val="00304163"/>
    <w:rsid w:val="00304350"/>
    <w:rsid w:val="00304387"/>
    <w:rsid w:val="003043F4"/>
    <w:rsid w:val="00304491"/>
    <w:rsid w:val="003044D0"/>
    <w:rsid w:val="00304502"/>
    <w:rsid w:val="003045C1"/>
    <w:rsid w:val="00304699"/>
    <w:rsid w:val="003046E8"/>
    <w:rsid w:val="0030491C"/>
    <w:rsid w:val="00304A96"/>
    <w:rsid w:val="00304B71"/>
    <w:rsid w:val="00304D26"/>
    <w:rsid w:val="00304D35"/>
    <w:rsid w:val="00304F3B"/>
    <w:rsid w:val="00304F81"/>
    <w:rsid w:val="00304F90"/>
    <w:rsid w:val="00305013"/>
    <w:rsid w:val="00305033"/>
    <w:rsid w:val="003050A8"/>
    <w:rsid w:val="00305111"/>
    <w:rsid w:val="00305261"/>
    <w:rsid w:val="003052BA"/>
    <w:rsid w:val="00305465"/>
    <w:rsid w:val="0030549A"/>
    <w:rsid w:val="00305576"/>
    <w:rsid w:val="0030579D"/>
    <w:rsid w:val="003057D6"/>
    <w:rsid w:val="00305879"/>
    <w:rsid w:val="00305961"/>
    <w:rsid w:val="00305994"/>
    <w:rsid w:val="00305B72"/>
    <w:rsid w:val="00305D5E"/>
    <w:rsid w:val="00305D89"/>
    <w:rsid w:val="00305DB8"/>
    <w:rsid w:val="00305E5D"/>
    <w:rsid w:val="00305FD7"/>
    <w:rsid w:val="0030612B"/>
    <w:rsid w:val="0030621C"/>
    <w:rsid w:val="0030628D"/>
    <w:rsid w:val="00306375"/>
    <w:rsid w:val="00306591"/>
    <w:rsid w:val="003066D2"/>
    <w:rsid w:val="00306A3D"/>
    <w:rsid w:val="00306AAC"/>
    <w:rsid w:val="00306AD9"/>
    <w:rsid w:val="00306B1E"/>
    <w:rsid w:val="00306C91"/>
    <w:rsid w:val="00306CFA"/>
    <w:rsid w:val="00306E02"/>
    <w:rsid w:val="003070E6"/>
    <w:rsid w:val="0030711A"/>
    <w:rsid w:val="0030722E"/>
    <w:rsid w:val="003073D1"/>
    <w:rsid w:val="00307430"/>
    <w:rsid w:val="003074E0"/>
    <w:rsid w:val="00307AFB"/>
    <w:rsid w:val="00307B28"/>
    <w:rsid w:val="00307CE3"/>
    <w:rsid w:val="00307CF5"/>
    <w:rsid w:val="00307D09"/>
    <w:rsid w:val="00307D5D"/>
    <w:rsid w:val="00307E9F"/>
    <w:rsid w:val="00307EDD"/>
    <w:rsid w:val="00307FE8"/>
    <w:rsid w:val="00310178"/>
    <w:rsid w:val="0031024E"/>
    <w:rsid w:val="003107B6"/>
    <w:rsid w:val="00310832"/>
    <w:rsid w:val="00310AB0"/>
    <w:rsid w:val="00310E49"/>
    <w:rsid w:val="00310F74"/>
    <w:rsid w:val="003111DB"/>
    <w:rsid w:val="003112FC"/>
    <w:rsid w:val="003113E6"/>
    <w:rsid w:val="00311770"/>
    <w:rsid w:val="00311B86"/>
    <w:rsid w:val="00311E95"/>
    <w:rsid w:val="00311F59"/>
    <w:rsid w:val="00311FEC"/>
    <w:rsid w:val="0031215F"/>
    <w:rsid w:val="003121E0"/>
    <w:rsid w:val="0031222E"/>
    <w:rsid w:val="0031255B"/>
    <w:rsid w:val="00312719"/>
    <w:rsid w:val="00312875"/>
    <w:rsid w:val="00312DE5"/>
    <w:rsid w:val="00312E4E"/>
    <w:rsid w:val="00312F1C"/>
    <w:rsid w:val="00312F4C"/>
    <w:rsid w:val="00313073"/>
    <w:rsid w:val="00313076"/>
    <w:rsid w:val="003130A5"/>
    <w:rsid w:val="00313508"/>
    <w:rsid w:val="00313C6E"/>
    <w:rsid w:val="0031413A"/>
    <w:rsid w:val="0031422B"/>
    <w:rsid w:val="00314269"/>
    <w:rsid w:val="00314626"/>
    <w:rsid w:val="0031493A"/>
    <w:rsid w:val="0031494A"/>
    <w:rsid w:val="003149EE"/>
    <w:rsid w:val="00314E14"/>
    <w:rsid w:val="00314E92"/>
    <w:rsid w:val="00314FD3"/>
    <w:rsid w:val="00315114"/>
    <w:rsid w:val="0031564C"/>
    <w:rsid w:val="00315662"/>
    <w:rsid w:val="0031569F"/>
    <w:rsid w:val="0031584A"/>
    <w:rsid w:val="00315999"/>
    <w:rsid w:val="00315AD8"/>
    <w:rsid w:val="00315AE6"/>
    <w:rsid w:val="00315B00"/>
    <w:rsid w:val="00315B90"/>
    <w:rsid w:val="00315CC8"/>
    <w:rsid w:val="00315CD4"/>
    <w:rsid w:val="00315CEE"/>
    <w:rsid w:val="00316043"/>
    <w:rsid w:val="0031611D"/>
    <w:rsid w:val="00316322"/>
    <w:rsid w:val="003163D7"/>
    <w:rsid w:val="003163EA"/>
    <w:rsid w:val="003165A7"/>
    <w:rsid w:val="00316693"/>
    <w:rsid w:val="00316788"/>
    <w:rsid w:val="003167FE"/>
    <w:rsid w:val="00316A4F"/>
    <w:rsid w:val="00316B05"/>
    <w:rsid w:val="00316B1E"/>
    <w:rsid w:val="00316BA9"/>
    <w:rsid w:val="00316D42"/>
    <w:rsid w:val="00316DA3"/>
    <w:rsid w:val="00317130"/>
    <w:rsid w:val="00317405"/>
    <w:rsid w:val="0031754E"/>
    <w:rsid w:val="00317590"/>
    <w:rsid w:val="00317668"/>
    <w:rsid w:val="00317998"/>
    <w:rsid w:val="003179F8"/>
    <w:rsid w:val="00317ACB"/>
    <w:rsid w:val="00317B1D"/>
    <w:rsid w:val="00317BEF"/>
    <w:rsid w:val="00317E99"/>
    <w:rsid w:val="00317F97"/>
    <w:rsid w:val="003200C4"/>
    <w:rsid w:val="0032016D"/>
    <w:rsid w:val="003201BF"/>
    <w:rsid w:val="00320296"/>
    <w:rsid w:val="0032034D"/>
    <w:rsid w:val="0032043A"/>
    <w:rsid w:val="003204AA"/>
    <w:rsid w:val="003205E0"/>
    <w:rsid w:val="0032067B"/>
    <w:rsid w:val="00320AC1"/>
    <w:rsid w:val="00320ADA"/>
    <w:rsid w:val="00320B67"/>
    <w:rsid w:val="00320C5B"/>
    <w:rsid w:val="00320DCE"/>
    <w:rsid w:val="00320E8A"/>
    <w:rsid w:val="00321368"/>
    <w:rsid w:val="003214E8"/>
    <w:rsid w:val="003218CC"/>
    <w:rsid w:val="00321ADE"/>
    <w:rsid w:val="00321C98"/>
    <w:rsid w:val="00322057"/>
    <w:rsid w:val="0032210A"/>
    <w:rsid w:val="00322399"/>
    <w:rsid w:val="003225A0"/>
    <w:rsid w:val="0032265A"/>
    <w:rsid w:val="003227E0"/>
    <w:rsid w:val="00322D27"/>
    <w:rsid w:val="00322E64"/>
    <w:rsid w:val="00322F3A"/>
    <w:rsid w:val="00323133"/>
    <w:rsid w:val="0032330F"/>
    <w:rsid w:val="0032343A"/>
    <w:rsid w:val="00323471"/>
    <w:rsid w:val="00323783"/>
    <w:rsid w:val="003237D5"/>
    <w:rsid w:val="003238BB"/>
    <w:rsid w:val="003238E4"/>
    <w:rsid w:val="003238FC"/>
    <w:rsid w:val="00323965"/>
    <w:rsid w:val="00323A98"/>
    <w:rsid w:val="00323AA3"/>
    <w:rsid w:val="00323B17"/>
    <w:rsid w:val="00323D84"/>
    <w:rsid w:val="00323E98"/>
    <w:rsid w:val="00323EBF"/>
    <w:rsid w:val="0032418B"/>
    <w:rsid w:val="00324255"/>
    <w:rsid w:val="003243C3"/>
    <w:rsid w:val="00324547"/>
    <w:rsid w:val="0032480E"/>
    <w:rsid w:val="00324997"/>
    <w:rsid w:val="003249D4"/>
    <w:rsid w:val="00324ACE"/>
    <w:rsid w:val="00324BEC"/>
    <w:rsid w:val="00324CC3"/>
    <w:rsid w:val="00324D83"/>
    <w:rsid w:val="003250D5"/>
    <w:rsid w:val="0032514C"/>
    <w:rsid w:val="00325159"/>
    <w:rsid w:val="003251F6"/>
    <w:rsid w:val="0032536F"/>
    <w:rsid w:val="003253F0"/>
    <w:rsid w:val="003256A9"/>
    <w:rsid w:val="003256FF"/>
    <w:rsid w:val="00325952"/>
    <w:rsid w:val="00325ADD"/>
    <w:rsid w:val="00325AEF"/>
    <w:rsid w:val="00325B41"/>
    <w:rsid w:val="00325CE2"/>
    <w:rsid w:val="00325FE3"/>
    <w:rsid w:val="0032609C"/>
    <w:rsid w:val="003264D5"/>
    <w:rsid w:val="003266FC"/>
    <w:rsid w:val="0032679C"/>
    <w:rsid w:val="003267DA"/>
    <w:rsid w:val="0032693C"/>
    <w:rsid w:val="003269B6"/>
    <w:rsid w:val="00326CBE"/>
    <w:rsid w:val="00326DEB"/>
    <w:rsid w:val="00326F71"/>
    <w:rsid w:val="00327107"/>
    <w:rsid w:val="00327119"/>
    <w:rsid w:val="003271AC"/>
    <w:rsid w:val="003271F2"/>
    <w:rsid w:val="00327367"/>
    <w:rsid w:val="003273C5"/>
    <w:rsid w:val="003273E8"/>
    <w:rsid w:val="003274BB"/>
    <w:rsid w:val="0032783D"/>
    <w:rsid w:val="0032798F"/>
    <w:rsid w:val="00327AE6"/>
    <w:rsid w:val="00327B13"/>
    <w:rsid w:val="00327B67"/>
    <w:rsid w:val="00327BF1"/>
    <w:rsid w:val="00330118"/>
    <w:rsid w:val="003304AB"/>
    <w:rsid w:val="003309F8"/>
    <w:rsid w:val="00330C08"/>
    <w:rsid w:val="00330CF5"/>
    <w:rsid w:val="00330DFE"/>
    <w:rsid w:val="00330F7A"/>
    <w:rsid w:val="00331090"/>
    <w:rsid w:val="003310AB"/>
    <w:rsid w:val="003310B0"/>
    <w:rsid w:val="003311A0"/>
    <w:rsid w:val="00331301"/>
    <w:rsid w:val="003314C7"/>
    <w:rsid w:val="00331560"/>
    <w:rsid w:val="0033179B"/>
    <w:rsid w:val="00331A74"/>
    <w:rsid w:val="00331C1A"/>
    <w:rsid w:val="00331FCA"/>
    <w:rsid w:val="0033234A"/>
    <w:rsid w:val="00332563"/>
    <w:rsid w:val="003326E5"/>
    <w:rsid w:val="003326E6"/>
    <w:rsid w:val="0033272E"/>
    <w:rsid w:val="0033274B"/>
    <w:rsid w:val="00332755"/>
    <w:rsid w:val="0033287E"/>
    <w:rsid w:val="003329AF"/>
    <w:rsid w:val="00332A1D"/>
    <w:rsid w:val="00332BB8"/>
    <w:rsid w:val="00332C0A"/>
    <w:rsid w:val="00332C5C"/>
    <w:rsid w:val="00332C94"/>
    <w:rsid w:val="00332D30"/>
    <w:rsid w:val="00332D8D"/>
    <w:rsid w:val="0033323B"/>
    <w:rsid w:val="003333B9"/>
    <w:rsid w:val="0033369C"/>
    <w:rsid w:val="0033374E"/>
    <w:rsid w:val="00333860"/>
    <w:rsid w:val="00333A4C"/>
    <w:rsid w:val="00333A79"/>
    <w:rsid w:val="00333B77"/>
    <w:rsid w:val="00333D3D"/>
    <w:rsid w:val="00333DF3"/>
    <w:rsid w:val="00333ED3"/>
    <w:rsid w:val="00333EE6"/>
    <w:rsid w:val="00333EF4"/>
    <w:rsid w:val="003345AC"/>
    <w:rsid w:val="003345E7"/>
    <w:rsid w:val="0033465F"/>
    <w:rsid w:val="00334797"/>
    <w:rsid w:val="003349F2"/>
    <w:rsid w:val="00334BFA"/>
    <w:rsid w:val="00334CC5"/>
    <w:rsid w:val="00334D29"/>
    <w:rsid w:val="00334DE2"/>
    <w:rsid w:val="00334E2D"/>
    <w:rsid w:val="00334E9E"/>
    <w:rsid w:val="00334ED6"/>
    <w:rsid w:val="003350EA"/>
    <w:rsid w:val="00335171"/>
    <w:rsid w:val="00335264"/>
    <w:rsid w:val="0033526A"/>
    <w:rsid w:val="00335813"/>
    <w:rsid w:val="00335B2B"/>
    <w:rsid w:val="00335BD3"/>
    <w:rsid w:val="00335C1F"/>
    <w:rsid w:val="00335CBD"/>
    <w:rsid w:val="00335CDB"/>
    <w:rsid w:val="00335D3E"/>
    <w:rsid w:val="00335E1D"/>
    <w:rsid w:val="00336059"/>
    <w:rsid w:val="003360B1"/>
    <w:rsid w:val="00336272"/>
    <w:rsid w:val="003362CA"/>
    <w:rsid w:val="003363A1"/>
    <w:rsid w:val="003363A5"/>
    <w:rsid w:val="003364AC"/>
    <w:rsid w:val="003368FD"/>
    <w:rsid w:val="00336915"/>
    <w:rsid w:val="00336A49"/>
    <w:rsid w:val="00336B76"/>
    <w:rsid w:val="00336BDE"/>
    <w:rsid w:val="00336CD7"/>
    <w:rsid w:val="00336DE0"/>
    <w:rsid w:val="00336E29"/>
    <w:rsid w:val="00336EEA"/>
    <w:rsid w:val="00336FA5"/>
    <w:rsid w:val="00337023"/>
    <w:rsid w:val="0033707C"/>
    <w:rsid w:val="0033710B"/>
    <w:rsid w:val="003371F1"/>
    <w:rsid w:val="003373D4"/>
    <w:rsid w:val="0033756D"/>
    <w:rsid w:val="003376A6"/>
    <w:rsid w:val="00337888"/>
    <w:rsid w:val="00337D7E"/>
    <w:rsid w:val="00337E6A"/>
    <w:rsid w:val="00337F5C"/>
    <w:rsid w:val="003404B7"/>
    <w:rsid w:val="00340642"/>
    <w:rsid w:val="003406A9"/>
    <w:rsid w:val="003407E9"/>
    <w:rsid w:val="00340CD8"/>
    <w:rsid w:val="00340EFB"/>
    <w:rsid w:val="00340F33"/>
    <w:rsid w:val="0034128C"/>
    <w:rsid w:val="00341C02"/>
    <w:rsid w:val="00341CE4"/>
    <w:rsid w:val="00341D98"/>
    <w:rsid w:val="00341E26"/>
    <w:rsid w:val="00341E4F"/>
    <w:rsid w:val="00342009"/>
    <w:rsid w:val="00342114"/>
    <w:rsid w:val="003422F2"/>
    <w:rsid w:val="00342649"/>
    <w:rsid w:val="0034278A"/>
    <w:rsid w:val="003427B7"/>
    <w:rsid w:val="003427CE"/>
    <w:rsid w:val="00342854"/>
    <w:rsid w:val="00342E3C"/>
    <w:rsid w:val="00342FBD"/>
    <w:rsid w:val="00343009"/>
    <w:rsid w:val="0034308C"/>
    <w:rsid w:val="003430C8"/>
    <w:rsid w:val="0034318A"/>
    <w:rsid w:val="003434AA"/>
    <w:rsid w:val="003436EC"/>
    <w:rsid w:val="003439CB"/>
    <w:rsid w:val="00343B02"/>
    <w:rsid w:val="00343B37"/>
    <w:rsid w:val="00343D73"/>
    <w:rsid w:val="00343E7E"/>
    <w:rsid w:val="00343EAA"/>
    <w:rsid w:val="0034431D"/>
    <w:rsid w:val="00344396"/>
    <w:rsid w:val="003443DA"/>
    <w:rsid w:val="00344567"/>
    <w:rsid w:val="00344606"/>
    <w:rsid w:val="00344735"/>
    <w:rsid w:val="00344B2A"/>
    <w:rsid w:val="00344D02"/>
    <w:rsid w:val="003450E6"/>
    <w:rsid w:val="00345143"/>
    <w:rsid w:val="003452F2"/>
    <w:rsid w:val="00345377"/>
    <w:rsid w:val="003453ED"/>
    <w:rsid w:val="003454D5"/>
    <w:rsid w:val="003454F3"/>
    <w:rsid w:val="003456E7"/>
    <w:rsid w:val="00345848"/>
    <w:rsid w:val="00345900"/>
    <w:rsid w:val="00345ACE"/>
    <w:rsid w:val="00345B18"/>
    <w:rsid w:val="00345C74"/>
    <w:rsid w:val="00345D38"/>
    <w:rsid w:val="0034605B"/>
    <w:rsid w:val="00346147"/>
    <w:rsid w:val="0034624A"/>
    <w:rsid w:val="00346317"/>
    <w:rsid w:val="003465FE"/>
    <w:rsid w:val="00346987"/>
    <w:rsid w:val="00346B95"/>
    <w:rsid w:val="00347477"/>
    <w:rsid w:val="0034788B"/>
    <w:rsid w:val="003479CC"/>
    <w:rsid w:val="00347D18"/>
    <w:rsid w:val="00347D85"/>
    <w:rsid w:val="00347EB1"/>
    <w:rsid w:val="00347FED"/>
    <w:rsid w:val="00350353"/>
    <w:rsid w:val="00350512"/>
    <w:rsid w:val="00350783"/>
    <w:rsid w:val="00350BD0"/>
    <w:rsid w:val="00350DC8"/>
    <w:rsid w:val="00350E5D"/>
    <w:rsid w:val="00350F49"/>
    <w:rsid w:val="00351242"/>
    <w:rsid w:val="003516A5"/>
    <w:rsid w:val="0035173D"/>
    <w:rsid w:val="00351891"/>
    <w:rsid w:val="003519A8"/>
    <w:rsid w:val="00351ACE"/>
    <w:rsid w:val="00351D7C"/>
    <w:rsid w:val="00351D8D"/>
    <w:rsid w:val="00351E9C"/>
    <w:rsid w:val="00351EFC"/>
    <w:rsid w:val="00351F1A"/>
    <w:rsid w:val="0035212D"/>
    <w:rsid w:val="003527AB"/>
    <w:rsid w:val="0035296B"/>
    <w:rsid w:val="00352B19"/>
    <w:rsid w:val="00352B4D"/>
    <w:rsid w:val="00352BBC"/>
    <w:rsid w:val="00352BBF"/>
    <w:rsid w:val="00352BFC"/>
    <w:rsid w:val="00352CAD"/>
    <w:rsid w:val="00352D9F"/>
    <w:rsid w:val="00352F31"/>
    <w:rsid w:val="00352FB7"/>
    <w:rsid w:val="0035302E"/>
    <w:rsid w:val="003530A6"/>
    <w:rsid w:val="003530C4"/>
    <w:rsid w:val="003532B1"/>
    <w:rsid w:val="00353341"/>
    <w:rsid w:val="00353391"/>
    <w:rsid w:val="0035348C"/>
    <w:rsid w:val="003534CE"/>
    <w:rsid w:val="0035356C"/>
    <w:rsid w:val="003535C4"/>
    <w:rsid w:val="00353771"/>
    <w:rsid w:val="00353789"/>
    <w:rsid w:val="0035386C"/>
    <w:rsid w:val="003538EB"/>
    <w:rsid w:val="00353991"/>
    <w:rsid w:val="003539F8"/>
    <w:rsid w:val="00353A4B"/>
    <w:rsid w:val="00353E68"/>
    <w:rsid w:val="00353EF8"/>
    <w:rsid w:val="00353F0B"/>
    <w:rsid w:val="00354211"/>
    <w:rsid w:val="00354626"/>
    <w:rsid w:val="00354866"/>
    <w:rsid w:val="00354B28"/>
    <w:rsid w:val="00354F31"/>
    <w:rsid w:val="003550BF"/>
    <w:rsid w:val="00355246"/>
    <w:rsid w:val="003552BF"/>
    <w:rsid w:val="0035558F"/>
    <w:rsid w:val="003556DF"/>
    <w:rsid w:val="0035585D"/>
    <w:rsid w:val="00355C27"/>
    <w:rsid w:val="00355C74"/>
    <w:rsid w:val="00355C8C"/>
    <w:rsid w:val="00355CB8"/>
    <w:rsid w:val="00355D16"/>
    <w:rsid w:val="00356105"/>
    <w:rsid w:val="0035686E"/>
    <w:rsid w:val="003569B5"/>
    <w:rsid w:val="00356A46"/>
    <w:rsid w:val="00356A80"/>
    <w:rsid w:val="00356B2D"/>
    <w:rsid w:val="00356C1A"/>
    <w:rsid w:val="0035708D"/>
    <w:rsid w:val="003570A4"/>
    <w:rsid w:val="003570FC"/>
    <w:rsid w:val="00357142"/>
    <w:rsid w:val="003571CC"/>
    <w:rsid w:val="00357345"/>
    <w:rsid w:val="003573D4"/>
    <w:rsid w:val="003573E0"/>
    <w:rsid w:val="00357414"/>
    <w:rsid w:val="003574AD"/>
    <w:rsid w:val="003574C4"/>
    <w:rsid w:val="00357888"/>
    <w:rsid w:val="0035793C"/>
    <w:rsid w:val="0035799C"/>
    <w:rsid w:val="00357A25"/>
    <w:rsid w:val="00357B4A"/>
    <w:rsid w:val="00357C07"/>
    <w:rsid w:val="00357E64"/>
    <w:rsid w:val="00357F41"/>
    <w:rsid w:val="00357F66"/>
    <w:rsid w:val="00360213"/>
    <w:rsid w:val="0036027A"/>
    <w:rsid w:val="003602BB"/>
    <w:rsid w:val="003605CF"/>
    <w:rsid w:val="00360740"/>
    <w:rsid w:val="003607E7"/>
    <w:rsid w:val="003607FB"/>
    <w:rsid w:val="003608BC"/>
    <w:rsid w:val="00360958"/>
    <w:rsid w:val="0036096C"/>
    <w:rsid w:val="00360A80"/>
    <w:rsid w:val="00360BA5"/>
    <w:rsid w:val="00360DAC"/>
    <w:rsid w:val="00360E2D"/>
    <w:rsid w:val="00360F87"/>
    <w:rsid w:val="00360F95"/>
    <w:rsid w:val="00361057"/>
    <w:rsid w:val="003611E2"/>
    <w:rsid w:val="0036126D"/>
    <w:rsid w:val="00361321"/>
    <w:rsid w:val="0036133C"/>
    <w:rsid w:val="00361388"/>
    <w:rsid w:val="00361527"/>
    <w:rsid w:val="003615AF"/>
    <w:rsid w:val="003617C1"/>
    <w:rsid w:val="00361AD6"/>
    <w:rsid w:val="00361D68"/>
    <w:rsid w:val="0036208F"/>
    <w:rsid w:val="00362591"/>
    <w:rsid w:val="003627FB"/>
    <w:rsid w:val="003629C0"/>
    <w:rsid w:val="00362A17"/>
    <w:rsid w:val="00362AB5"/>
    <w:rsid w:val="00362BEC"/>
    <w:rsid w:val="00363080"/>
    <w:rsid w:val="003632F5"/>
    <w:rsid w:val="003633B8"/>
    <w:rsid w:val="00363787"/>
    <w:rsid w:val="00363864"/>
    <w:rsid w:val="00363B44"/>
    <w:rsid w:val="00363BBD"/>
    <w:rsid w:val="00363CC5"/>
    <w:rsid w:val="00363F01"/>
    <w:rsid w:val="00364029"/>
    <w:rsid w:val="00364175"/>
    <w:rsid w:val="003641E2"/>
    <w:rsid w:val="003642FB"/>
    <w:rsid w:val="003642FC"/>
    <w:rsid w:val="003648EE"/>
    <w:rsid w:val="0036493E"/>
    <w:rsid w:val="00364980"/>
    <w:rsid w:val="00364A1E"/>
    <w:rsid w:val="00364BBF"/>
    <w:rsid w:val="00364C44"/>
    <w:rsid w:val="00364DB5"/>
    <w:rsid w:val="00364ED8"/>
    <w:rsid w:val="00364FAE"/>
    <w:rsid w:val="003657F5"/>
    <w:rsid w:val="003658C6"/>
    <w:rsid w:val="00365A93"/>
    <w:rsid w:val="00365B7F"/>
    <w:rsid w:val="00365CA5"/>
    <w:rsid w:val="00365D08"/>
    <w:rsid w:val="00365F3B"/>
    <w:rsid w:val="00366176"/>
    <w:rsid w:val="003661DE"/>
    <w:rsid w:val="003662EE"/>
    <w:rsid w:val="003668B8"/>
    <w:rsid w:val="00366B2E"/>
    <w:rsid w:val="0036709C"/>
    <w:rsid w:val="0036715F"/>
    <w:rsid w:val="0036716D"/>
    <w:rsid w:val="003672FE"/>
    <w:rsid w:val="003678B7"/>
    <w:rsid w:val="003678D3"/>
    <w:rsid w:val="003679BE"/>
    <w:rsid w:val="00367AC5"/>
    <w:rsid w:val="00367B20"/>
    <w:rsid w:val="00367BF0"/>
    <w:rsid w:val="00367CBD"/>
    <w:rsid w:val="00367DDF"/>
    <w:rsid w:val="00367E27"/>
    <w:rsid w:val="00367ED6"/>
    <w:rsid w:val="00370007"/>
    <w:rsid w:val="003700CB"/>
    <w:rsid w:val="003701C6"/>
    <w:rsid w:val="0037025B"/>
    <w:rsid w:val="0037031D"/>
    <w:rsid w:val="003707E1"/>
    <w:rsid w:val="003707E7"/>
    <w:rsid w:val="0037089C"/>
    <w:rsid w:val="003708FF"/>
    <w:rsid w:val="00370ADF"/>
    <w:rsid w:val="00370C3B"/>
    <w:rsid w:val="00370C7E"/>
    <w:rsid w:val="00370DCB"/>
    <w:rsid w:val="00370F06"/>
    <w:rsid w:val="003710AD"/>
    <w:rsid w:val="003713C3"/>
    <w:rsid w:val="003713F4"/>
    <w:rsid w:val="00371403"/>
    <w:rsid w:val="0037141F"/>
    <w:rsid w:val="003715A4"/>
    <w:rsid w:val="003715D5"/>
    <w:rsid w:val="0037173C"/>
    <w:rsid w:val="00371781"/>
    <w:rsid w:val="0037185F"/>
    <w:rsid w:val="00371904"/>
    <w:rsid w:val="0037198E"/>
    <w:rsid w:val="00371A79"/>
    <w:rsid w:val="00371D30"/>
    <w:rsid w:val="0037204F"/>
    <w:rsid w:val="00372130"/>
    <w:rsid w:val="003722C7"/>
    <w:rsid w:val="00372498"/>
    <w:rsid w:val="003726BE"/>
    <w:rsid w:val="003727CF"/>
    <w:rsid w:val="0037290F"/>
    <w:rsid w:val="003729A0"/>
    <w:rsid w:val="00372AB3"/>
    <w:rsid w:val="00372AD2"/>
    <w:rsid w:val="00372CBD"/>
    <w:rsid w:val="00372D36"/>
    <w:rsid w:val="00372DE4"/>
    <w:rsid w:val="003730F7"/>
    <w:rsid w:val="00373161"/>
    <w:rsid w:val="003733A8"/>
    <w:rsid w:val="00373594"/>
    <w:rsid w:val="00373B51"/>
    <w:rsid w:val="00373C0C"/>
    <w:rsid w:val="00373C18"/>
    <w:rsid w:val="00373CA6"/>
    <w:rsid w:val="00373D36"/>
    <w:rsid w:val="00373FB8"/>
    <w:rsid w:val="003740FC"/>
    <w:rsid w:val="00374451"/>
    <w:rsid w:val="00374622"/>
    <w:rsid w:val="00374649"/>
    <w:rsid w:val="003746F8"/>
    <w:rsid w:val="003747CE"/>
    <w:rsid w:val="00374A94"/>
    <w:rsid w:val="00374F9A"/>
    <w:rsid w:val="003751C4"/>
    <w:rsid w:val="00375266"/>
    <w:rsid w:val="003752B1"/>
    <w:rsid w:val="0037539E"/>
    <w:rsid w:val="003753E6"/>
    <w:rsid w:val="003755F9"/>
    <w:rsid w:val="003757CF"/>
    <w:rsid w:val="00375915"/>
    <w:rsid w:val="00375C14"/>
    <w:rsid w:val="00375C2A"/>
    <w:rsid w:val="00375C4A"/>
    <w:rsid w:val="00375D96"/>
    <w:rsid w:val="00375DA3"/>
    <w:rsid w:val="00375DB0"/>
    <w:rsid w:val="00375E1A"/>
    <w:rsid w:val="00375F5C"/>
    <w:rsid w:val="00375F96"/>
    <w:rsid w:val="00375F9E"/>
    <w:rsid w:val="0037601D"/>
    <w:rsid w:val="003761C1"/>
    <w:rsid w:val="00376245"/>
    <w:rsid w:val="00376302"/>
    <w:rsid w:val="00376805"/>
    <w:rsid w:val="00376839"/>
    <w:rsid w:val="003768F1"/>
    <w:rsid w:val="00376A0E"/>
    <w:rsid w:val="00376FF1"/>
    <w:rsid w:val="003771EA"/>
    <w:rsid w:val="00377380"/>
    <w:rsid w:val="003774F5"/>
    <w:rsid w:val="003776E9"/>
    <w:rsid w:val="00377B26"/>
    <w:rsid w:val="00377B81"/>
    <w:rsid w:val="00377BAE"/>
    <w:rsid w:val="00377BB9"/>
    <w:rsid w:val="00377D0A"/>
    <w:rsid w:val="00380048"/>
    <w:rsid w:val="00380248"/>
    <w:rsid w:val="0038030A"/>
    <w:rsid w:val="00380757"/>
    <w:rsid w:val="0038089F"/>
    <w:rsid w:val="00380936"/>
    <w:rsid w:val="00380B1E"/>
    <w:rsid w:val="00380DD8"/>
    <w:rsid w:val="00380E34"/>
    <w:rsid w:val="00380FC0"/>
    <w:rsid w:val="00381090"/>
    <w:rsid w:val="0038143F"/>
    <w:rsid w:val="0038148A"/>
    <w:rsid w:val="00381680"/>
    <w:rsid w:val="00381718"/>
    <w:rsid w:val="003818CD"/>
    <w:rsid w:val="00381909"/>
    <w:rsid w:val="00381ABB"/>
    <w:rsid w:val="00381CBD"/>
    <w:rsid w:val="00381E92"/>
    <w:rsid w:val="00381F49"/>
    <w:rsid w:val="00381F96"/>
    <w:rsid w:val="003820EB"/>
    <w:rsid w:val="003821BA"/>
    <w:rsid w:val="003821E7"/>
    <w:rsid w:val="003822ED"/>
    <w:rsid w:val="003822F7"/>
    <w:rsid w:val="0038252C"/>
    <w:rsid w:val="00382600"/>
    <w:rsid w:val="0038266A"/>
    <w:rsid w:val="0038268D"/>
    <w:rsid w:val="00382844"/>
    <w:rsid w:val="0038285C"/>
    <w:rsid w:val="00382A44"/>
    <w:rsid w:val="00382C22"/>
    <w:rsid w:val="00382DC8"/>
    <w:rsid w:val="00382F2C"/>
    <w:rsid w:val="00383061"/>
    <w:rsid w:val="00383160"/>
    <w:rsid w:val="003831B9"/>
    <w:rsid w:val="00383416"/>
    <w:rsid w:val="003834A6"/>
    <w:rsid w:val="00383524"/>
    <w:rsid w:val="0038352F"/>
    <w:rsid w:val="00383624"/>
    <w:rsid w:val="003837AF"/>
    <w:rsid w:val="003837E9"/>
    <w:rsid w:val="00383A61"/>
    <w:rsid w:val="00383B57"/>
    <w:rsid w:val="00383BB1"/>
    <w:rsid w:val="00383D2E"/>
    <w:rsid w:val="00384057"/>
    <w:rsid w:val="00384639"/>
    <w:rsid w:val="00384672"/>
    <w:rsid w:val="00384C69"/>
    <w:rsid w:val="00385007"/>
    <w:rsid w:val="00385099"/>
    <w:rsid w:val="003852F5"/>
    <w:rsid w:val="0038537F"/>
    <w:rsid w:val="003853E1"/>
    <w:rsid w:val="003857B5"/>
    <w:rsid w:val="00385847"/>
    <w:rsid w:val="003858BB"/>
    <w:rsid w:val="00385928"/>
    <w:rsid w:val="00385B0D"/>
    <w:rsid w:val="00385E3D"/>
    <w:rsid w:val="00385EB0"/>
    <w:rsid w:val="003860F7"/>
    <w:rsid w:val="00386208"/>
    <w:rsid w:val="00386268"/>
    <w:rsid w:val="0038626B"/>
    <w:rsid w:val="003863A4"/>
    <w:rsid w:val="00386604"/>
    <w:rsid w:val="00386784"/>
    <w:rsid w:val="00386B89"/>
    <w:rsid w:val="00386EDA"/>
    <w:rsid w:val="00386F4D"/>
    <w:rsid w:val="00386F9A"/>
    <w:rsid w:val="003870AD"/>
    <w:rsid w:val="003873E1"/>
    <w:rsid w:val="003875FA"/>
    <w:rsid w:val="00387877"/>
    <w:rsid w:val="00387C47"/>
    <w:rsid w:val="00387C8C"/>
    <w:rsid w:val="00387CA6"/>
    <w:rsid w:val="00387D1B"/>
    <w:rsid w:val="003900F6"/>
    <w:rsid w:val="0039039B"/>
    <w:rsid w:val="003903A7"/>
    <w:rsid w:val="003903F3"/>
    <w:rsid w:val="0039048C"/>
    <w:rsid w:val="003904C1"/>
    <w:rsid w:val="0039088A"/>
    <w:rsid w:val="00390B4B"/>
    <w:rsid w:val="00390B4D"/>
    <w:rsid w:val="00390C4C"/>
    <w:rsid w:val="00390CAD"/>
    <w:rsid w:val="00390CE2"/>
    <w:rsid w:val="00390E65"/>
    <w:rsid w:val="00391219"/>
    <w:rsid w:val="003912B7"/>
    <w:rsid w:val="00391348"/>
    <w:rsid w:val="00391580"/>
    <w:rsid w:val="003915AA"/>
    <w:rsid w:val="00391672"/>
    <w:rsid w:val="003918E7"/>
    <w:rsid w:val="0039196A"/>
    <w:rsid w:val="00391979"/>
    <w:rsid w:val="00391C62"/>
    <w:rsid w:val="00391D76"/>
    <w:rsid w:val="00391ED7"/>
    <w:rsid w:val="00391FA3"/>
    <w:rsid w:val="00392039"/>
    <w:rsid w:val="00392194"/>
    <w:rsid w:val="00392649"/>
    <w:rsid w:val="0039269E"/>
    <w:rsid w:val="00392A97"/>
    <w:rsid w:val="00392C44"/>
    <w:rsid w:val="00392D01"/>
    <w:rsid w:val="00392D0B"/>
    <w:rsid w:val="00392D40"/>
    <w:rsid w:val="00392D6F"/>
    <w:rsid w:val="00392E4D"/>
    <w:rsid w:val="00392EE3"/>
    <w:rsid w:val="00393182"/>
    <w:rsid w:val="0039323E"/>
    <w:rsid w:val="00393265"/>
    <w:rsid w:val="00393394"/>
    <w:rsid w:val="003933A2"/>
    <w:rsid w:val="00393464"/>
    <w:rsid w:val="00393740"/>
    <w:rsid w:val="00393873"/>
    <w:rsid w:val="0039399D"/>
    <w:rsid w:val="00393D4C"/>
    <w:rsid w:val="00393EC1"/>
    <w:rsid w:val="00394019"/>
    <w:rsid w:val="003941B0"/>
    <w:rsid w:val="003944C7"/>
    <w:rsid w:val="0039456E"/>
    <w:rsid w:val="00394AD0"/>
    <w:rsid w:val="00394D4B"/>
    <w:rsid w:val="00394E2F"/>
    <w:rsid w:val="00395506"/>
    <w:rsid w:val="00395558"/>
    <w:rsid w:val="003956A6"/>
    <w:rsid w:val="0039573D"/>
    <w:rsid w:val="003958B2"/>
    <w:rsid w:val="00395936"/>
    <w:rsid w:val="003959E9"/>
    <w:rsid w:val="00395B6F"/>
    <w:rsid w:val="00395BFE"/>
    <w:rsid w:val="00395D6D"/>
    <w:rsid w:val="00395D96"/>
    <w:rsid w:val="00395DE2"/>
    <w:rsid w:val="00395FD1"/>
    <w:rsid w:val="003962A6"/>
    <w:rsid w:val="003963B8"/>
    <w:rsid w:val="0039670A"/>
    <w:rsid w:val="003968AF"/>
    <w:rsid w:val="00396CF1"/>
    <w:rsid w:val="00396F80"/>
    <w:rsid w:val="003970BE"/>
    <w:rsid w:val="00397227"/>
    <w:rsid w:val="0039747D"/>
    <w:rsid w:val="003974D1"/>
    <w:rsid w:val="00397873"/>
    <w:rsid w:val="003978B4"/>
    <w:rsid w:val="00397978"/>
    <w:rsid w:val="00397CB5"/>
    <w:rsid w:val="00397D8F"/>
    <w:rsid w:val="00397F91"/>
    <w:rsid w:val="003A0041"/>
    <w:rsid w:val="003A0205"/>
    <w:rsid w:val="003A0240"/>
    <w:rsid w:val="003A026C"/>
    <w:rsid w:val="003A0552"/>
    <w:rsid w:val="003A0750"/>
    <w:rsid w:val="003A0AC6"/>
    <w:rsid w:val="003A0E4C"/>
    <w:rsid w:val="003A0FA0"/>
    <w:rsid w:val="003A0FCA"/>
    <w:rsid w:val="003A1032"/>
    <w:rsid w:val="003A13D0"/>
    <w:rsid w:val="003A1730"/>
    <w:rsid w:val="003A176B"/>
    <w:rsid w:val="003A184F"/>
    <w:rsid w:val="003A187B"/>
    <w:rsid w:val="003A1BFA"/>
    <w:rsid w:val="003A1DF7"/>
    <w:rsid w:val="003A1E27"/>
    <w:rsid w:val="003A1E61"/>
    <w:rsid w:val="003A1F93"/>
    <w:rsid w:val="003A2058"/>
    <w:rsid w:val="003A2103"/>
    <w:rsid w:val="003A21CF"/>
    <w:rsid w:val="003A23C5"/>
    <w:rsid w:val="003A243B"/>
    <w:rsid w:val="003A258B"/>
    <w:rsid w:val="003A2B67"/>
    <w:rsid w:val="003A2C3F"/>
    <w:rsid w:val="003A2C89"/>
    <w:rsid w:val="003A2CE4"/>
    <w:rsid w:val="003A2DC5"/>
    <w:rsid w:val="003A2F1A"/>
    <w:rsid w:val="003A3019"/>
    <w:rsid w:val="003A329F"/>
    <w:rsid w:val="003A363D"/>
    <w:rsid w:val="003A36B2"/>
    <w:rsid w:val="003A37C8"/>
    <w:rsid w:val="003A3833"/>
    <w:rsid w:val="003A3B2A"/>
    <w:rsid w:val="003A3F23"/>
    <w:rsid w:val="003A3FF7"/>
    <w:rsid w:val="003A4063"/>
    <w:rsid w:val="003A41E9"/>
    <w:rsid w:val="003A42A5"/>
    <w:rsid w:val="003A4374"/>
    <w:rsid w:val="003A442E"/>
    <w:rsid w:val="003A4455"/>
    <w:rsid w:val="003A4456"/>
    <w:rsid w:val="003A4730"/>
    <w:rsid w:val="003A4E50"/>
    <w:rsid w:val="003A4E7E"/>
    <w:rsid w:val="003A4FC5"/>
    <w:rsid w:val="003A50E1"/>
    <w:rsid w:val="003A5193"/>
    <w:rsid w:val="003A5247"/>
    <w:rsid w:val="003A5410"/>
    <w:rsid w:val="003A5431"/>
    <w:rsid w:val="003A5892"/>
    <w:rsid w:val="003A58A8"/>
    <w:rsid w:val="003A5B58"/>
    <w:rsid w:val="003A5C72"/>
    <w:rsid w:val="003A5E33"/>
    <w:rsid w:val="003A5E87"/>
    <w:rsid w:val="003A5E91"/>
    <w:rsid w:val="003A5ED0"/>
    <w:rsid w:val="003A5F8E"/>
    <w:rsid w:val="003A6358"/>
    <w:rsid w:val="003A6359"/>
    <w:rsid w:val="003A63B1"/>
    <w:rsid w:val="003A6447"/>
    <w:rsid w:val="003A64CD"/>
    <w:rsid w:val="003A64FE"/>
    <w:rsid w:val="003A65D1"/>
    <w:rsid w:val="003A6680"/>
    <w:rsid w:val="003A69D8"/>
    <w:rsid w:val="003A6C8F"/>
    <w:rsid w:val="003A6E9C"/>
    <w:rsid w:val="003A6F0C"/>
    <w:rsid w:val="003A6FF2"/>
    <w:rsid w:val="003A7015"/>
    <w:rsid w:val="003A7034"/>
    <w:rsid w:val="003A70F0"/>
    <w:rsid w:val="003A7349"/>
    <w:rsid w:val="003A78E0"/>
    <w:rsid w:val="003A79E6"/>
    <w:rsid w:val="003A7B8B"/>
    <w:rsid w:val="003A7BB6"/>
    <w:rsid w:val="003A7DE8"/>
    <w:rsid w:val="003B001A"/>
    <w:rsid w:val="003B0114"/>
    <w:rsid w:val="003B06A5"/>
    <w:rsid w:val="003B073D"/>
    <w:rsid w:val="003B0EB9"/>
    <w:rsid w:val="003B1077"/>
    <w:rsid w:val="003B107C"/>
    <w:rsid w:val="003B10BA"/>
    <w:rsid w:val="003B1B24"/>
    <w:rsid w:val="003B1C26"/>
    <w:rsid w:val="003B1C6F"/>
    <w:rsid w:val="003B1CD1"/>
    <w:rsid w:val="003B1CFF"/>
    <w:rsid w:val="003B1DB2"/>
    <w:rsid w:val="003B1DB9"/>
    <w:rsid w:val="003B1E4F"/>
    <w:rsid w:val="003B1EA6"/>
    <w:rsid w:val="003B2059"/>
    <w:rsid w:val="003B2086"/>
    <w:rsid w:val="003B22FF"/>
    <w:rsid w:val="003B262E"/>
    <w:rsid w:val="003B2F9A"/>
    <w:rsid w:val="003B303C"/>
    <w:rsid w:val="003B3040"/>
    <w:rsid w:val="003B317E"/>
    <w:rsid w:val="003B3629"/>
    <w:rsid w:val="003B38CB"/>
    <w:rsid w:val="003B395F"/>
    <w:rsid w:val="003B3A19"/>
    <w:rsid w:val="003B3A5C"/>
    <w:rsid w:val="003B3B4A"/>
    <w:rsid w:val="003B3B74"/>
    <w:rsid w:val="003B3DC3"/>
    <w:rsid w:val="003B3E18"/>
    <w:rsid w:val="003B4193"/>
    <w:rsid w:val="003B4211"/>
    <w:rsid w:val="003B4278"/>
    <w:rsid w:val="003B4453"/>
    <w:rsid w:val="003B44C8"/>
    <w:rsid w:val="003B44E6"/>
    <w:rsid w:val="003B4525"/>
    <w:rsid w:val="003B47D1"/>
    <w:rsid w:val="003B4D8A"/>
    <w:rsid w:val="003B4E8C"/>
    <w:rsid w:val="003B4F0A"/>
    <w:rsid w:val="003B4F0B"/>
    <w:rsid w:val="003B4F6B"/>
    <w:rsid w:val="003B4FA3"/>
    <w:rsid w:val="003B5029"/>
    <w:rsid w:val="003B515F"/>
    <w:rsid w:val="003B51E3"/>
    <w:rsid w:val="003B5398"/>
    <w:rsid w:val="003B5A1D"/>
    <w:rsid w:val="003B5AC8"/>
    <w:rsid w:val="003B5E45"/>
    <w:rsid w:val="003B5E9D"/>
    <w:rsid w:val="003B6042"/>
    <w:rsid w:val="003B6229"/>
    <w:rsid w:val="003B6323"/>
    <w:rsid w:val="003B6345"/>
    <w:rsid w:val="003B655E"/>
    <w:rsid w:val="003B65DA"/>
    <w:rsid w:val="003B65ED"/>
    <w:rsid w:val="003B67BC"/>
    <w:rsid w:val="003B6C8B"/>
    <w:rsid w:val="003B6D7E"/>
    <w:rsid w:val="003B6ED8"/>
    <w:rsid w:val="003B705B"/>
    <w:rsid w:val="003B722A"/>
    <w:rsid w:val="003B7288"/>
    <w:rsid w:val="003B72FE"/>
    <w:rsid w:val="003B7590"/>
    <w:rsid w:val="003B789F"/>
    <w:rsid w:val="003B79B0"/>
    <w:rsid w:val="003B79F1"/>
    <w:rsid w:val="003B79FD"/>
    <w:rsid w:val="003B7BB4"/>
    <w:rsid w:val="003B7C45"/>
    <w:rsid w:val="003C0042"/>
    <w:rsid w:val="003C010A"/>
    <w:rsid w:val="003C023C"/>
    <w:rsid w:val="003C033B"/>
    <w:rsid w:val="003C037C"/>
    <w:rsid w:val="003C048E"/>
    <w:rsid w:val="003C04BF"/>
    <w:rsid w:val="003C08BD"/>
    <w:rsid w:val="003C0BAC"/>
    <w:rsid w:val="003C0C5D"/>
    <w:rsid w:val="003C10B6"/>
    <w:rsid w:val="003C12DC"/>
    <w:rsid w:val="003C151E"/>
    <w:rsid w:val="003C160C"/>
    <w:rsid w:val="003C16D1"/>
    <w:rsid w:val="003C18AA"/>
    <w:rsid w:val="003C18F6"/>
    <w:rsid w:val="003C1964"/>
    <w:rsid w:val="003C1A7E"/>
    <w:rsid w:val="003C1B95"/>
    <w:rsid w:val="003C2030"/>
    <w:rsid w:val="003C229B"/>
    <w:rsid w:val="003C22A7"/>
    <w:rsid w:val="003C2351"/>
    <w:rsid w:val="003C24B2"/>
    <w:rsid w:val="003C25B4"/>
    <w:rsid w:val="003C274F"/>
    <w:rsid w:val="003C2786"/>
    <w:rsid w:val="003C2B2F"/>
    <w:rsid w:val="003C2BF2"/>
    <w:rsid w:val="003C2C02"/>
    <w:rsid w:val="003C2C35"/>
    <w:rsid w:val="003C2C66"/>
    <w:rsid w:val="003C2C79"/>
    <w:rsid w:val="003C2D29"/>
    <w:rsid w:val="003C2F72"/>
    <w:rsid w:val="003C305B"/>
    <w:rsid w:val="003C318B"/>
    <w:rsid w:val="003C3477"/>
    <w:rsid w:val="003C34A8"/>
    <w:rsid w:val="003C35FB"/>
    <w:rsid w:val="003C3745"/>
    <w:rsid w:val="003C3948"/>
    <w:rsid w:val="003C3952"/>
    <w:rsid w:val="003C3981"/>
    <w:rsid w:val="003C3F21"/>
    <w:rsid w:val="003C3FAC"/>
    <w:rsid w:val="003C3FE8"/>
    <w:rsid w:val="003C406D"/>
    <w:rsid w:val="003C40A6"/>
    <w:rsid w:val="003C41A9"/>
    <w:rsid w:val="003C41CC"/>
    <w:rsid w:val="003C4288"/>
    <w:rsid w:val="003C4331"/>
    <w:rsid w:val="003C43FC"/>
    <w:rsid w:val="003C455A"/>
    <w:rsid w:val="003C45A1"/>
    <w:rsid w:val="003C45E9"/>
    <w:rsid w:val="003C4672"/>
    <w:rsid w:val="003C469B"/>
    <w:rsid w:val="003C47F1"/>
    <w:rsid w:val="003C48C4"/>
    <w:rsid w:val="003C498B"/>
    <w:rsid w:val="003C4B27"/>
    <w:rsid w:val="003C4C77"/>
    <w:rsid w:val="003C4CD3"/>
    <w:rsid w:val="003C4DEF"/>
    <w:rsid w:val="003C4FE3"/>
    <w:rsid w:val="003C50B0"/>
    <w:rsid w:val="003C515A"/>
    <w:rsid w:val="003C51E0"/>
    <w:rsid w:val="003C5307"/>
    <w:rsid w:val="003C53B6"/>
    <w:rsid w:val="003C5B1D"/>
    <w:rsid w:val="003C5DEC"/>
    <w:rsid w:val="003C5EA4"/>
    <w:rsid w:val="003C5F90"/>
    <w:rsid w:val="003C62BA"/>
    <w:rsid w:val="003C6327"/>
    <w:rsid w:val="003C6555"/>
    <w:rsid w:val="003C6632"/>
    <w:rsid w:val="003C6669"/>
    <w:rsid w:val="003C66CD"/>
    <w:rsid w:val="003C672D"/>
    <w:rsid w:val="003C674B"/>
    <w:rsid w:val="003C69C6"/>
    <w:rsid w:val="003C6BAC"/>
    <w:rsid w:val="003C6DE7"/>
    <w:rsid w:val="003C6E36"/>
    <w:rsid w:val="003C6EFA"/>
    <w:rsid w:val="003C6F4A"/>
    <w:rsid w:val="003C713D"/>
    <w:rsid w:val="003C71FC"/>
    <w:rsid w:val="003C729E"/>
    <w:rsid w:val="003C72FF"/>
    <w:rsid w:val="003C73D2"/>
    <w:rsid w:val="003C73FC"/>
    <w:rsid w:val="003C7463"/>
    <w:rsid w:val="003C74B2"/>
    <w:rsid w:val="003C763B"/>
    <w:rsid w:val="003C765B"/>
    <w:rsid w:val="003C779D"/>
    <w:rsid w:val="003C77B1"/>
    <w:rsid w:val="003C7949"/>
    <w:rsid w:val="003C7AE5"/>
    <w:rsid w:val="003C7B07"/>
    <w:rsid w:val="003C7B4C"/>
    <w:rsid w:val="003C7B93"/>
    <w:rsid w:val="003C7BAE"/>
    <w:rsid w:val="003C7C33"/>
    <w:rsid w:val="003C7C64"/>
    <w:rsid w:val="003C7CA2"/>
    <w:rsid w:val="003C7F24"/>
    <w:rsid w:val="003C7F4B"/>
    <w:rsid w:val="003D0155"/>
    <w:rsid w:val="003D01B6"/>
    <w:rsid w:val="003D01F3"/>
    <w:rsid w:val="003D03A2"/>
    <w:rsid w:val="003D04FE"/>
    <w:rsid w:val="003D08A9"/>
    <w:rsid w:val="003D0A38"/>
    <w:rsid w:val="003D101D"/>
    <w:rsid w:val="003D101E"/>
    <w:rsid w:val="003D1232"/>
    <w:rsid w:val="003D12E3"/>
    <w:rsid w:val="003D14F5"/>
    <w:rsid w:val="003D16A6"/>
    <w:rsid w:val="003D17FB"/>
    <w:rsid w:val="003D19AB"/>
    <w:rsid w:val="003D1C5A"/>
    <w:rsid w:val="003D1FA7"/>
    <w:rsid w:val="003D208F"/>
    <w:rsid w:val="003D2369"/>
    <w:rsid w:val="003D2504"/>
    <w:rsid w:val="003D2621"/>
    <w:rsid w:val="003D268E"/>
    <w:rsid w:val="003D2859"/>
    <w:rsid w:val="003D29C5"/>
    <w:rsid w:val="003D2C89"/>
    <w:rsid w:val="003D2D40"/>
    <w:rsid w:val="003D2E1D"/>
    <w:rsid w:val="003D2F8C"/>
    <w:rsid w:val="003D3050"/>
    <w:rsid w:val="003D3133"/>
    <w:rsid w:val="003D319D"/>
    <w:rsid w:val="003D325C"/>
    <w:rsid w:val="003D3351"/>
    <w:rsid w:val="003D3392"/>
    <w:rsid w:val="003D33FE"/>
    <w:rsid w:val="003D35DB"/>
    <w:rsid w:val="003D3689"/>
    <w:rsid w:val="003D369A"/>
    <w:rsid w:val="003D36F3"/>
    <w:rsid w:val="003D38AC"/>
    <w:rsid w:val="003D38DD"/>
    <w:rsid w:val="003D3969"/>
    <w:rsid w:val="003D396C"/>
    <w:rsid w:val="003D3BDA"/>
    <w:rsid w:val="003D3C4F"/>
    <w:rsid w:val="003D3D65"/>
    <w:rsid w:val="003D3EDE"/>
    <w:rsid w:val="003D3F74"/>
    <w:rsid w:val="003D4005"/>
    <w:rsid w:val="003D4007"/>
    <w:rsid w:val="003D40DD"/>
    <w:rsid w:val="003D44BB"/>
    <w:rsid w:val="003D45AD"/>
    <w:rsid w:val="003D477E"/>
    <w:rsid w:val="003D491B"/>
    <w:rsid w:val="003D4B2F"/>
    <w:rsid w:val="003D4C9B"/>
    <w:rsid w:val="003D4D96"/>
    <w:rsid w:val="003D4F07"/>
    <w:rsid w:val="003D4F7D"/>
    <w:rsid w:val="003D4F9F"/>
    <w:rsid w:val="003D5230"/>
    <w:rsid w:val="003D538A"/>
    <w:rsid w:val="003D55C2"/>
    <w:rsid w:val="003D55C3"/>
    <w:rsid w:val="003D56AA"/>
    <w:rsid w:val="003D56F2"/>
    <w:rsid w:val="003D5898"/>
    <w:rsid w:val="003D5A37"/>
    <w:rsid w:val="003D5A78"/>
    <w:rsid w:val="003D5D69"/>
    <w:rsid w:val="003D5FC2"/>
    <w:rsid w:val="003D6019"/>
    <w:rsid w:val="003D6024"/>
    <w:rsid w:val="003D6504"/>
    <w:rsid w:val="003D6665"/>
    <w:rsid w:val="003D6841"/>
    <w:rsid w:val="003D689F"/>
    <w:rsid w:val="003D6A17"/>
    <w:rsid w:val="003D6CE6"/>
    <w:rsid w:val="003D6E2E"/>
    <w:rsid w:val="003D6EAC"/>
    <w:rsid w:val="003D70C2"/>
    <w:rsid w:val="003D720E"/>
    <w:rsid w:val="003D747A"/>
    <w:rsid w:val="003D74CE"/>
    <w:rsid w:val="003D780D"/>
    <w:rsid w:val="003D7865"/>
    <w:rsid w:val="003D7910"/>
    <w:rsid w:val="003D7D4A"/>
    <w:rsid w:val="003D7E32"/>
    <w:rsid w:val="003D7EA2"/>
    <w:rsid w:val="003E00A5"/>
    <w:rsid w:val="003E019B"/>
    <w:rsid w:val="003E0524"/>
    <w:rsid w:val="003E055A"/>
    <w:rsid w:val="003E0747"/>
    <w:rsid w:val="003E081B"/>
    <w:rsid w:val="003E082C"/>
    <w:rsid w:val="003E0B46"/>
    <w:rsid w:val="003E0B8C"/>
    <w:rsid w:val="003E11D3"/>
    <w:rsid w:val="003E1418"/>
    <w:rsid w:val="003E1652"/>
    <w:rsid w:val="003E1786"/>
    <w:rsid w:val="003E1949"/>
    <w:rsid w:val="003E1A75"/>
    <w:rsid w:val="003E1B63"/>
    <w:rsid w:val="003E1CBD"/>
    <w:rsid w:val="003E1E1F"/>
    <w:rsid w:val="003E1EA4"/>
    <w:rsid w:val="003E2050"/>
    <w:rsid w:val="003E2473"/>
    <w:rsid w:val="003E2504"/>
    <w:rsid w:val="003E2563"/>
    <w:rsid w:val="003E258A"/>
    <w:rsid w:val="003E27F3"/>
    <w:rsid w:val="003E2935"/>
    <w:rsid w:val="003E2C52"/>
    <w:rsid w:val="003E2F6C"/>
    <w:rsid w:val="003E2FAF"/>
    <w:rsid w:val="003E3029"/>
    <w:rsid w:val="003E3095"/>
    <w:rsid w:val="003E3501"/>
    <w:rsid w:val="003E3582"/>
    <w:rsid w:val="003E3624"/>
    <w:rsid w:val="003E3741"/>
    <w:rsid w:val="003E3A6B"/>
    <w:rsid w:val="003E3B76"/>
    <w:rsid w:val="003E3DA0"/>
    <w:rsid w:val="003E3E07"/>
    <w:rsid w:val="003E3E29"/>
    <w:rsid w:val="003E3E8E"/>
    <w:rsid w:val="003E3EC5"/>
    <w:rsid w:val="003E41B5"/>
    <w:rsid w:val="003E4297"/>
    <w:rsid w:val="003E4322"/>
    <w:rsid w:val="003E433A"/>
    <w:rsid w:val="003E4351"/>
    <w:rsid w:val="003E439C"/>
    <w:rsid w:val="003E45F3"/>
    <w:rsid w:val="003E49A4"/>
    <w:rsid w:val="003E4A73"/>
    <w:rsid w:val="003E4AE8"/>
    <w:rsid w:val="003E4C91"/>
    <w:rsid w:val="003E4D1D"/>
    <w:rsid w:val="003E4DE2"/>
    <w:rsid w:val="003E525B"/>
    <w:rsid w:val="003E53F7"/>
    <w:rsid w:val="003E5513"/>
    <w:rsid w:val="003E560E"/>
    <w:rsid w:val="003E563D"/>
    <w:rsid w:val="003E5674"/>
    <w:rsid w:val="003E56A5"/>
    <w:rsid w:val="003E58C9"/>
    <w:rsid w:val="003E5BC2"/>
    <w:rsid w:val="003E5E55"/>
    <w:rsid w:val="003E5ECF"/>
    <w:rsid w:val="003E5F58"/>
    <w:rsid w:val="003E5F63"/>
    <w:rsid w:val="003E5F89"/>
    <w:rsid w:val="003E60B6"/>
    <w:rsid w:val="003E60BA"/>
    <w:rsid w:val="003E61D4"/>
    <w:rsid w:val="003E623A"/>
    <w:rsid w:val="003E624F"/>
    <w:rsid w:val="003E65CD"/>
    <w:rsid w:val="003E65F0"/>
    <w:rsid w:val="003E6849"/>
    <w:rsid w:val="003E6BC3"/>
    <w:rsid w:val="003E6C07"/>
    <w:rsid w:val="003E6DC7"/>
    <w:rsid w:val="003E6E37"/>
    <w:rsid w:val="003E6E39"/>
    <w:rsid w:val="003E6E56"/>
    <w:rsid w:val="003E6EAA"/>
    <w:rsid w:val="003E6ED4"/>
    <w:rsid w:val="003E6EED"/>
    <w:rsid w:val="003E70DA"/>
    <w:rsid w:val="003E710D"/>
    <w:rsid w:val="003E7120"/>
    <w:rsid w:val="003E71E5"/>
    <w:rsid w:val="003E72DD"/>
    <w:rsid w:val="003E77D9"/>
    <w:rsid w:val="003E7B7A"/>
    <w:rsid w:val="003E7D5D"/>
    <w:rsid w:val="003F0109"/>
    <w:rsid w:val="003F026F"/>
    <w:rsid w:val="003F02B0"/>
    <w:rsid w:val="003F0497"/>
    <w:rsid w:val="003F0509"/>
    <w:rsid w:val="003F0534"/>
    <w:rsid w:val="003F0922"/>
    <w:rsid w:val="003F09BD"/>
    <w:rsid w:val="003F0B40"/>
    <w:rsid w:val="003F0C52"/>
    <w:rsid w:val="003F0F00"/>
    <w:rsid w:val="003F13BC"/>
    <w:rsid w:val="003F13F6"/>
    <w:rsid w:val="003F15C2"/>
    <w:rsid w:val="003F17CC"/>
    <w:rsid w:val="003F17E1"/>
    <w:rsid w:val="003F1939"/>
    <w:rsid w:val="003F1B82"/>
    <w:rsid w:val="003F1C77"/>
    <w:rsid w:val="003F1C99"/>
    <w:rsid w:val="003F1E3A"/>
    <w:rsid w:val="003F1F5B"/>
    <w:rsid w:val="003F22E0"/>
    <w:rsid w:val="003F2371"/>
    <w:rsid w:val="003F237D"/>
    <w:rsid w:val="003F25C8"/>
    <w:rsid w:val="003F26DA"/>
    <w:rsid w:val="003F273E"/>
    <w:rsid w:val="003F2743"/>
    <w:rsid w:val="003F27C9"/>
    <w:rsid w:val="003F288C"/>
    <w:rsid w:val="003F29D5"/>
    <w:rsid w:val="003F2A53"/>
    <w:rsid w:val="003F2AB9"/>
    <w:rsid w:val="003F2AF3"/>
    <w:rsid w:val="003F2CE8"/>
    <w:rsid w:val="003F2CED"/>
    <w:rsid w:val="003F2D6B"/>
    <w:rsid w:val="003F2DFF"/>
    <w:rsid w:val="003F2E0D"/>
    <w:rsid w:val="003F2ED2"/>
    <w:rsid w:val="003F301A"/>
    <w:rsid w:val="003F3052"/>
    <w:rsid w:val="003F3097"/>
    <w:rsid w:val="003F318B"/>
    <w:rsid w:val="003F31C1"/>
    <w:rsid w:val="003F31D4"/>
    <w:rsid w:val="003F3350"/>
    <w:rsid w:val="003F35BE"/>
    <w:rsid w:val="003F36AA"/>
    <w:rsid w:val="003F36B1"/>
    <w:rsid w:val="003F36D3"/>
    <w:rsid w:val="003F3740"/>
    <w:rsid w:val="003F375C"/>
    <w:rsid w:val="003F3874"/>
    <w:rsid w:val="003F3AA3"/>
    <w:rsid w:val="003F3F28"/>
    <w:rsid w:val="003F40E0"/>
    <w:rsid w:val="003F4166"/>
    <w:rsid w:val="003F4271"/>
    <w:rsid w:val="003F434A"/>
    <w:rsid w:val="003F43E9"/>
    <w:rsid w:val="003F44A4"/>
    <w:rsid w:val="003F45B6"/>
    <w:rsid w:val="003F4605"/>
    <w:rsid w:val="003F46E8"/>
    <w:rsid w:val="003F47F6"/>
    <w:rsid w:val="003F4968"/>
    <w:rsid w:val="003F4980"/>
    <w:rsid w:val="003F4B72"/>
    <w:rsid w:val="003F4CA3"/>
    <w:rsid w:val="003F4EBF"/>
    <w:rsid w:val="003F4F55"/>
    <w:rsid w:val="003F4FBB"/>
    <w:rsid w:val="003F503F"/>
    <w:rsid w:val="003F513F"/>
    <w:rsid w:val="003F547A"/>
    <w:rsid w:val="003F5770"/>
    <w:rsid w:val="003F5777"/>
    <w:rsid w:val="003F57FE"/>
    <w:rsid w:val="003F58D5"/>
    <w:rsid w:val="003F5915"/>
    <w:rsid w:val="003F5A25"/>
    <w:rsid w:val="003F5BAA"/>
    <w:rsid w:val="003F5CA1"/>
    <w:rsid w:val="003F5CF9"/>
    <w:rsid w:val="003F5D5A"/>
    <w:rsid w:val="003F5E2D"/>
    <w:rsid w:val="003F5E49"/>
    <w:rsid w:val="003F5E77"/>
    <w:rsid w:val="003F5EC3"/>
    <w:rsid w:val="003F628F"/>
    <w:rsid w:val="003F646F"/>
    <w:rsid w:val="003F6685"/>
    <w:rsid w:val="003F699C"/>
    <w:rsid w:val="003F6A38"/>
    <w:rsid w:val="003F6DF8"/>
    <w:rsid w:val="003F6EE0"/>
    <w:rsid w:val="003F70FF"/>
    <w:rsid w:val="003F7145"/>
    <w:rsid w:val="003F72C4"/>
    <w:rsid w:val="003F747D"/>
    <w:rsid w:val="003F7A62"/>
    <w:rsid w:val="003F7B29"/>
    <w:rsid w:val="003F7C90"/>
    <w:rsid w:val="0040013B"/>
    <w:rsid w:val="0040039A"/>
    <w:rsid w:val="0040052D"/>
    <w:rsid w:val="0040055F"/>
    <w:rsid w:val="004009FE"/>
    <w:rsid w:val="00400CA9"/>
    <w:rsid w:val="00401693"/>
    <w:rsid w:val="0040169C"/>
    <w:rsid w:val="00401741"/>
    <w:rsid w:val="00401910"/>
    <w:rsid w:val="00401BF1"/>
    <w:rsid w:val="00401EE8"/>
    <w:rsid w:val="00401F98"/>
    <w:rsid w:val="00401FDF"/>
    <w:rsid w:val="00402016"/>
    <w:rsid w:val="00402105"/>
    <w:rsid w:val="004023B1"/>
    <w:rsid w:val="00402433"/>
    <w:rsid w:val="00402C8D"/>
    <w:rsid w:val="00402D1E"/>
    <w:rsid w:val="00402DB7"/>
    <w:rsid w:val="00402DE5"/>
    <w:rsid w:val="0040318F"/>
    <w:rsid w:val="004031AC"/>
    <w:rsid w:val="004032A1"/>
    <w:rsid w:val="004032CE"/>
    <w:rsid w:val="004033ED"/>
    <w:rsid w:val="0040353F"/>
    <w:rsid w:val="004035FD"/>
    <w:rsid w:val="00403735"/>
    <w:rsid w:val="0040385C"/>
    <w:rsid w:val="00403980"/>
    <w:rsid w:val="00403991"/>
    <w:rsid w:val="00403A61"/>
    <w:rsid w:val="00403AA6"/>
    <w:rsid w:val="00403CD1"/>
    <w:rsid w:val="00403DA9"/>
    <w:rsid w:val="00403F15"/>
    <w:rsid w:val="00404427"/>
    <w:rsid w:val="004044D9"/>
    <w:rsid w:val="0040459F"/>
    <w:rsid w:val="00404871"/>
    <w:rsid w:val="00404A1A"/>
    <w:rsid w:val="00404A32"/>
    <w:rsid w:val="00404C0F"/>
    <w:rsid w:val="00404D27"/>
    <w:rsid w:val="00404D84"/>
    <w:rsid w:val="00404DDB"/>
    <w:rsid w:val="00404EFC"/>
    <w:rsid w:val="00404FA3"/>
    <w:rsid w:val="00404FFE"/>
    <w:rsid w:val="0040503D"/>
    <w:rsid w:val="00405312"/>
    <w:rsid w:val="004055AC"/>
    <w:rsid w:val="004055B3"/>
    <w:rsid w:val="00405600"/>
    <w:rsid w:val="00405729"/>
    <w:rsid w:val="00405819"/>
    <w:rsid w:val="00405941"/>
    <w:rsid w:val="00405B0B"/>
    <w:rsid w:val="00405C86"/>
    <w:rsid w:val="00406003"/>
    <w:rsid w:val="00406140"/>
    <w:rsid w:val="00406364"/>
    <w:rsid w:val="004065B6"/>
    <w:rsid w:val="004065F0"/>
    <w:rsid w:val="0040668D"/>
    <w:rsid w:val="00406755"/>
    <w:rsid w:val="0040676E"/>
    <w:rsid w:val="0040684D"/>
    <w:rsid w:val="00406854"/>
    <w:rsid w:val="004068E4"/>
    <w:rsid w:val="00406932"/>
    <w:rsid w:val="004069BA"/>
    <w:rsid w:val="004069CE"/>
    <w:rsid w:val="00406B8C"/>
    <w:rsid w:val="00406C73"/>
    <w:rsid w:val="00406EAA"/>
    <w:rsid w:val="00406FB2"/>
    <w:rsid w:val="00407053"/>
    <w:rsid w:val="00407092"/>
    <w:rsid w:val="00407286"/>
    <w:rsid w:val="00407749"/>
    <w:rsid w:val="004077BC"/>
    <w:rsid w:val="004077CB"/>
    <w:rsid w:val="004078C9"/>
    <w:rsid w:val="00407956"/>
    <w:rsid w:val="00407985"/>
    <w:rsid w:val="00407FCF"/>
    <w:rsid w:val="0041010F"/>
    <w:rsid w:val="004102C4"/>
    <w:rsid w:val="00410416"/>
    <w:rsid w:val="004105EB"/>
    <w:rsid w:val="0041063A"/>
    <w:rsid w:val="004109B7"/>
    <w:rsid w:val="00410A47"/>
    <w:rsid w:val="00410A86"/>
    <w:rsid w:val="00410BB7"/>
    <w:rsid w:val="00410D1D"/>
    <w:rsid w:val="00410DC9"/>
    <w:rsid w:val="00411181"/>
    <w:rsid w:val="004113AC"/>
    <w:rsid w:val="00411487"/>
    <w:rsid w:val="00411545"/>
    <w:rsid w:val="0041184D"/>
    <w:rsid w:val="0041187D"/>
    <w:rsid w:val="00411A71"/>
    <w:rsid w:val="00411B28"/>
    <w:rsid w:val="00411B8F"/>
    <w:rsid w:val="00411C91"/>
    <w:rsid w:val="00411CF5"/>
    <w:rsid w:val="00411D53"/>
    <w:rsid w:val="00411E66"/>
    <w:rsid w:val="004120B0"/>
    <w:rsid w:val="004122D5"/>
    <w:rsid w:val="0041243E"/>
    <w:rsid w:val="004125C2"/>
    <w:rsid w:val="0041274D"/>
    <w:rsid w:val="004129BD"/>
    <w:rsid w:val="00412AAD"/>
    <w:rsid w:val="00412B18"/>
    <w:rsid w:val="00412B21"/>
    <w:rsid w:val="00412C26"/>
    <w:rsid w:val="00412D3A"/>
    <w:rsid w:val="00412ED7"/>
    <w:rsid w:val="00412EE5"/>
    <w:rsid w:val="00412F78"/>
    <w:rsid w:val="0041305F"/>
    <w:rsid w:val="004130B6"/>
    <w:rsid w:val="004130C9"/>
    <w:rsid w:val="00413200"/>
    <w:rsid w:val="0041332D"/>
    <w:rsid w:val="00413458"/>
    <w:rsid w:val="0041361C"/>
    <w:rsid w:val="0041364C"/>
    <w:rsid w:val="004138EB"/>
    <w:rsid w:val="00413A08"/>
    <w:rsid w:val="00413B13"/>
    <w:rsid w:val="00413BD4"/>
    <w:rsid w:val="00413C60"/>
    <w:rsid w:val="00413D3D"/>
    <w:rsid w:val="00413E75"/>
    <w:rsid w:val="00413EF5"/>
    <w:rsid w:val="004140FF"/>
    <w:rsid w:val="004141FB"/>
    <w:rsid w:val="00414353"/>
    <w:rsid w:val="004145AF"/>
    <w:rsid w:val="00414773"/>
    <w:rsid w:val="00414777"/>
    <w:rsid w:val="004148D7"/>
    <w:rsid w:val="00414946"/>
    <w:rsid w:val="00414AFC"/>
    <w:rsid w:val="00414C97"/>
    <w:rsid w:val="00414CBC"/>
    <w:rsid w:val="00414D20"/>
    <w:rsid w:val="00414D9E"/>
    <w:rsid w:val="004152F2"/>
    <w:rsid w:val="004155FB"/>
    <w:rsid w:val="00415612"/>
    <w:rsid w:val="00415781"/>
    <w:rsid w:val="004157EA"/>
    <w:rsid w:val="00415819"/>
    <w:rsid w:val="00415891"/>
    <w:rsid w:val="00415908"/>
    <w:rsid w:val="004159D5"/>
    <w:rsid w:val="00415A02"/>
    <w:rsid w:val="00415A24"/>
    <w:rsid w:val="00415AF8"/>
    <w:rsid w:val="00415BC0"/>
    <w:rsid w:val="004160C0"/>
    <w:rsid w:val="004166F0"/>
    <w:rsid w:val="0041672C"/>
    <w:rsid w:val="00416816"/>
    <w:rsid w:val="00416870"/>
    <w:rsid w:val="00416B99"/>
    <w:rsid w:val="00416F2F"/>
    <w:rsid w:val="00416F6D"/>
    <w:rsid w:val="0041758E"/>
    <w:rsid w:val="00417BC9"/>
    <w:rsid w:val="00417BD1"/>
    <w:rsid w:val="00417D2F"/>
    <w:rsid w:val="00417DFA"/>
    <w:rsid w:val="0042008D"/>
    <w:rsid w:val="004201AB"/>
    <w:rsid w:val="004201BE"/>
    <w:rsid w:val="0042025C"/>
    <w:rsid w:val="0042061B"/>
    <w:rsid w:val="00420741"/>
    <w:rsid w:val="0042075E"/>
    <w:rsid w:val="004207F0"/>
    <w:rsid w:val="0042087E"/>
    <w:rsid w:val="00420A01"/>
    <w:rsid w:val="00420A28"/>
    <w:rsid w:val="00420AA6"/>
    <w:rsid w:val="00420C98"/>
    <w:rsid w:val="00420CEA"/>
    <w:rsid w:val="00420D4A"/>
    <w:rsid w:val="00420FAE"/>
    <w:rsid w:val="004212B3"/>
    <w:rsid w:val="00421337"/>
    <w:rsid w:val="004213D9"/>
    <w:rsid w:val="004215FB"/>
    <w:rsid w:val="00421771"/>
    <w:rsid w:val="00421798"/>
    <w:rsid w:val="004217C6"/>
    <w:rsid w:val="0042185D"/>
    <w:rsid w:val="00421968"/>
    <w:rsid w:val="004219BC"/>
    <w:rsid w:val="00421BA5"/>
    <w:rsid w:val="00421BD9"/>
    <w:rsid w:val="00421C78"/>
    <w:rsid w:val="00421C7F"/>
    <w:rsid w:val="00421D01"/>
    <w:rsid w:val="00421E87"/>
    <w:rsid w:val="00421EE5"/>
    <w:rsid w:val="00421F6F"/>
    <w:rsid w:val="00422147"/>
    <w:rsid w:val="0042225E"/>
    <w:rsid w:val="0042253F"/>
    <w:rsid w:val="004225EC"/>
    <w:rsid w:val="00422A0A"/>
    <w:rsid w:val="00422AE8"/>
    <w:rsid w:val="00422B6F"/>
    <w:rsid w:val="00422F9A"/>
    <w:rsid w:val="00423144"/>
    <w:rsid w:val="004232DA"/>
    <w:rsid w:val="0042343D"/>
    <w:rsid w:val="0042348F"/>
    <w:rsid w:val="00423495"/>
    <w:rsid w:val="00423551"/>
    <w:rsid w:val="0042357E"/>
    <w:rsid w:val="00423786"/>
    <w:rsid w:val="00423D9C"/>
    <w:rsid w:val="004240B0"/>
    <w:rsid w:val="0042429F"/>
    <w:rsid w:val="00424359"/>
    <w:rsid w:val="00424577"/>
    <w:rsid w:val="004246E8"/>
    <w:rsid w:val="00424747"/>
    <w:rsid w:val="004247DC"/>
    <w:rsid w:val="00424851"/>
    <w:rsid w:val="00424BD4"/>
    <w:rsid w:val="00424DAA"/>
    <w:rsid w:val="00425076"/>
    <w:rsid w:val="00425227"/>
    <w:rsid w:val="0042535A"/>
    <w:rsid w:val="004253B1"/>
    <w:rsid w:val="00425762"/>
    <w:rsid w:val="004257BD"/>
    <w:rsid w:val="004257D4"/>
    <w:rsid w:val="00425801"/>
    <w:rsid w:val="0042594F"/>
    <w:rsid w:val="00425A17"/>
    <w:rsid w:val="00425B81"/>
    <w:rsid w:val="00425C47"/>
    <w:rsid w:val="00425F3F"/>
    <w:rsid w:val="00426279"/>
    <w:rsid w:val="00426323"/>
    <w:rsid w:val="00426540"/>
    <w:rsid w:val="0042670B"/>
    <w:rsid w:val="004267B0"/>
    <w:rsid w:val="004268F8"/>
    <w:rsid w:val="0042693E"/>
    <w:rsid w:val="00426B96"/>
    <w:rsid w:val="00426CB5"/>
    <w:rsid w:val="00426DDC"/>
    <w:rsid w:val="00426F43"/>
    <w:rsid w:val="004274AC"/>
    <w:rsid w:val="0042753F"/>
    <w:rsid w:val="00427919"/>
    <w:rsid w:val="004279E2"/>
    <w:rsid w:val="00427A55"/>
    <w:rsid w:val="00427C28"/>
    <w:rsid w:val="00427EBF"/>
    <w:rsid w:val="004300B2"/>
    <w:rsid w:val="00430364"/>
    <w:rsid w:val="00430574"/>
    <w:rsid w:val="00430582"/>
    <w:rsid w:val="00430886"/>
    <w:rsid w:val="00430966"/>
    <w:rsid w:val="00430BC2"/>
    <w:rsid w:val="00430CBD"/>
    <w:rsid w:val="00430CF5"/>
    <w:rsid w:val="00430FA8"/>
    <w:rsid w:val="0043104D"/>
    <w:rsid w:val="0043117C"/>
    <w:rsid w:val="0043128F"/>
    <w:rsid w:val="0043140D"/>
    <w:rsid w:val="00431438"/>
    <w:rsid w:val="00431445"/>
    <w:rsid w:val="0043145A"/>
    <w:rsid w:val="00431599"/>
    <w:rsid w:val="0043159D"/>
    <w:rsid w:val="004316B1"/>
    <w:rsid w:val="0043176A"/>
    <w:rsid w:val="004317A7"/>
    <w:rsid w:val="00431A24"/>
    <w:rsid w:val="00431AA9"/>
    <w:rsid w:val="0043218A"/>
    <w:rsid w:val="004323A8"/>
    <w:rsid w:val="00432505"/>
    <w:rsid w:val="00432B1E"/>
    <w:rsid w:val="00432D20"/>
    <w:rsid w:val="00432F59"/>
    <w:rsid w:val="00432F95"/>
    <w:rsid w:val="004333F1"/>
    <w:rsid w:val="00433606"/>
    <w:rsid w:val="00433788"/>
    <w:rsid w:val="004337B0"/>
    <w:rsid w:val="00433969"/>
    <w:rsid w:val="004339B7"/>
    <w:rsid w:val="004339BC"/>
    <w:rsid w:val="00433AC7"/>
    <w:rsid w:val="00433BC1"/>
    <w:rsid w:val="00433CBB"/>
    <w:rsid w:val="00433DB8"/>
    <w:rsid w:val="00433DF9"/>
    <w:rsid w:val="00433FB7"/>
    <w:rsid w:val="00434177"/>
    <w:rsid w:val="004346AB"/>
    <w:rsid w:val="0043477B"/>
    <w:rsid w:val="004349CC"/>
    <w:rsid w:val="004349EE"/>
    <w:rsid w:val="004349F2"/>
    <w:rsid w:val="00434B5C"/>
    <w:rsid w:val="00434CC5"/>
    <w:rsid w:val="00434DB6"/>
    <w:rsid w:val="00434DBA"/>
    <w:rsid w:val="00434F52"/>
    <w:rsid w:val="004350B9"/>
    <w:rsid w:val="004350E3"/>
    <w:rsid w:val="00435118"/>
    <w:rsid w:val="0043520B"/>
    <w:rsid w:val="004353D8"/>
    <w:rsid w:val="004356D5"/>
    <w:rsid w:val="00435BA9"/>
    <w:rsid w:val="00436048"/>
    <w:rsid w:val="00436052"/>
    <w:rsid w:val="00436062"/>
    <w:rsid w:val="00436127"/>
    <w:rsid w:val="0043628C"/>
    <w:rsid w:val="004362E9"/>
    <w:rsid w:val="004367A2"/>
    <w:rsid w:val="00436852"/>
    <w:rsid w:val="00436899"/>
    <w:rsid w:val="00436B8C"/>
    <w:rsid w:val="00436D26"/>
    <w:rsid w:val="00436D87"/>
    <w:rsid w:val="00436FEC"/>
    <w:rsid w:val="00437043"/>
    <w:rsid w:val="00437054"/>
    <w:rsid w:val="004372A0"/>
    <w:rsid w:val="0043778F"/>
    <w:rsid w:val="0043795E"/>
    <w:rsid w:val="00437B65"/>
    <w:rsid w:val="00437C67"/>
    <w:rsid w:val="00437D69"/>
    <w:rsid w:val="0044006A"/>
    <w:rsid w:val="0044012E"/>
    <w:rsid w:val="00440290"/>
    <w:rsid w:val="0044038A"/>
    <w:rsid w:val="004404D2"/>
    <w:rsid w:val="0044063C"/>
    <w:rsid w:val="004407D8"/>
    <w:rsid w:val="0044081C"/>
    <w:rsid w:val="00440860"/>
    <w:rsid w:val="00440870"/>
    <w:rsid w:val="004408CC"/>
    <w:rsid w:val="0044095A"/>
    <w:rsid w:val="00440CE6"/>
    <w:rsid w:val="00440FB8"/>
    <w:rsid w:val="00441170"/>
    <w:rsid w:val="00441232"/>
    <w:rsid w:val="00441315"/>
    <w:rsid w:val="00441A63"/>
    <w:rsid w:val="00441E59"/>
    <w:rsid w:val="004420BD"/>
    <w:rsid w:val="00442187"/>
    <w:rsid w:val="00442279"/>
    <w:rsid w:val="00442769"/>
    <w:rsid w:val="004427FE"/>
    <w:rsid w:val="004429CF"/>
    <w:rsid w:val="00442AAC"/>
    <w:rsid w:val="00442B93"/>
    <w:rsid w:val="00442E4A"/>
    <w:rsid w:val="00442E60"/>
    <w:rsid w:val="00442EBD"/>
    <w:rsid w:val="00442EF0"/>
    <w:rsid w:val="00442F52"/>
    <w:rsid w:val="00443046"/>
    <w:rsid w:val="004430A8"/>
    <w:rsid w:val="0044312A"/>
    <w:rsid w:val="004434CA"/>
    <w:rsid w:val="0044354D"/>
    <w:rsid w:val="004435C7"/>
    <w:rsid w:val="004436D3"/>
    <w:rsid w:val="0044375B"/>
    <w:rsid w:val="00443851"/>
    <w:rsid w:val="0044396A"/>
    <w:rsid w:val="004439A2"/>
    <w:rsid w:val="00443EDF"/>
    <w:rsid w:val="00443FB5"/>
    <w:rsid w:val="00443FF3"/>
    <w:rsid w:val="00444068"/>
    <w:rsid w:val="00444148"/>
    <w:rsid w:val="0044429D"/>
    <w:rsid w:val="0044465C"/>
    <w:rsid w:val="00444853"/>
    <w:rsid w:val="004448D7"/>
    <w:rsid w:val="00444970"/>
    <w:rsid w:val="00444C54"/>
    <w:rsid w:val="00444C85"/>
    <w:rsid w:val="00444D2F"/>
    <w:rsid w:val="00444ECA"/>
    <w:rsid w:val="00444F01"/>
    <w:rsid w:val="00444FB3"/>
    <w:rsid w:val="00444FFD"/>
    <w:rsid w:val="004450AD"/>
    <w:rsid w:val="00445431"/>
    <w:rsid w:val="0044548F"/>
    <w:rsid w:val="004454C6"/>
    <w:rsid w:val="004456A5"/>
    <w:rsid w:val="0044584C"/>
    <w:rsid w:val="004459EE"/>
    <w:rsid w:val="00445C2F"/>
    <w:rsid w:val="00445CB0"/>
    <w:rsid w:val="00446133"/>
    <w:rsid w:val="0044615B"/>
    <w:rsid w:val="00446244"/>
    <w:rsid w:val="0044625C"/>
    <w:rsid w:val="004463CF"/>
    <w:rsid w:val="004465E6"/>
    <w:rsid w:val="00446619"/>
    <w:rsid w:val="0044686A"/>
    <w:rsid w:val="00446AE0"/>
    <w:rsid w:val="00446CBC"/>
    <w:rsid w:val="00446D05"/>
    <w:rsid w:val="00446ED4"/>
    <w:rsid w:val="00446FAC"/>
    <w:rsid w:val="004470EC"/>
    <w:rsid w:val="004472A2"/>
    <w:rsid w:val="00447423"/>
    <w:rsid w:val="00447430"/>
    <w:rsid w:val="00447836"/>
    <w:rsid w:val="00447E99"/>
    <w:rsid w:val="00447F15"/>
    <w:rsid w:val="004500CB"/>
    <w:rsid w:val="00450246"/>
    <w:rsid w:val="0045053B"/>
    <w:rsid w:val="00450640"/>
    <w:rsid w:val="00450A34"/>
    <w:rsid w:val="00450B20"/>
    <w:rsid w:val="00450B29"/>
    <w:rsid w:val="00450BAD"/>
    <w:rsid w:val="00450C70"/>
    <w:rsid w:val="00450D9E"/>
    <w:rsid w:val="00450EEE"/>
    <w:rsid w:val="00451236"/>
    <w:rsid w:val="004513E4"/>
    <w:rsid w:val="0045144F"/>
    <w:rsid w:val="004514D2"/>
    <w:rsid w:val="00451627"/>
    <w:rsid w:val="00451780"/>
    <w:rsid w:val="0045198D"/>
    <w:rsid w:val="00451990"/>
    <w:rsid w:val="004519DF"/>
    <w:rsid w:val="00451A0A"/>
    <w:rsid w:val="00451B90"/>
    <w:rsid w:val="00451E4A"/>
    <w:rsid w:val="00451F0B"/>
    <w:rsid w:val="0045200E"/>
    <w:rsid w:val="00452368"/>
    <w:rsid w:val="00452469"/>
    <w:rsid w:val="004524E1"/>
    <w:rsid w:val="00452532"/>
    <w:rsid w:val="00452584"/>
    <w:rsid w:val="0045270F"/>
    <w:rsid w:val="004527C3"/>
    <w:rsid w:val="004529A1"/>
    <w:rsid w:val="00452BBA"/>
    <w:rsid w:val="00452C87"/>
    <w:rsid w:val="00452D25"/>
    <w:rsid w:val="00452E9E"/>
    <w:rsid w:val="00453023"/>
    <w:rsid w:val="004530C3"/>
    <w:rsid w:val="00453116"/>
    <w:rsid w:val="00453156"/>
    <w:rsid w:val="00453718"/>
    <w:rsid w:val="00453883"/>
    <w:rsid w:val="00453902"/>
    <w:rsid w:val="00453AB7"/>
    <w:rsid w:val="00453DE5"/>
    <w:rsid w:val="00453F50"/>
    <w:rsid w:val="004541EC"/>
    <w:rsid w:val="0045424B"/>
    <w:rsid w:val="00454339"/>
    <w:rsid w:val="004543D0"/>
    <w:rsid w:val="0045443A"/>
    <w:rsid w:val="0045446D"/>
    <w:rsid w:val="004544AA"/>
    <w:rsid w:val="004548C5"/>
    <w:rsid w:val="00454D0F"/>
    <w:rsid w:val="00454DA0"/>
    <w:rsid w:val="00455177"/>
    <w:rsid w:val="0045529E"/>
    <w:rsid w:val="004552A2"/>
    <w:rsid w:val="0045536C"/>
    <w:rsid w:val="0045549B"/>
    <w:rsid w:val="00455748"/>
    <w:rsid w:val="004558D9"/>
    <w:rsid w:val="004559B4"/>
    <w:rsid w:val="00455D05"/>
    <w:rsid w:val="00455F55"/>
    <w:rsid w:val="00455FFA"/>
    <w:rsid w:val="0045606B"/>
    <w:rsid w:val="0045618F"/>
    <w:rsid w:val="004565CB"/>
    <w:rsid w:val="004566B5"/>
    <w:rsid w:val="00456A9F"/>
    <w:rsid w:val="00456B19"/>
    <w:rsid w:val="00456B81"/>
    <w:rsid w:val="00456C2E"/>
    <w:rsid w:val="00456C58"/>
    <w:rsid w:val="00456D9C"/>
    <w:rsid w:val="00456E80"/>
    <w:rsid w:val="0045701F"/>
    <w:rsid w:val="00457306"/>
    <w:rsid w:val="004574C3"/>
    <w:rsid w:val="004574E3"/>
    <w:rsid w:val="004575C8"/>
    <w:rsid w:val="0045765F"/>
    <w:rsid w:val="004576F3"/>
    <w:rsid w:val="00457874"/>
    <w:rsid w:val="004578EB"/>
    <w:rsid w:val="004579DB"/>
    <w:rsid w:val="00457AED"/>
    <w:rsid w:val="00457B9A"/>
    <w:rsid w:val="00457C50"/>
    <w:rsid w:val="00457D12"/>
    <w:rsid w:val="00457DEC"/>
    <w:rsid w:val="00457E01"/>
    <w:rsid w:val="00457F9F"/>
    <w:rsid w:val="004600CF"/>
    <w:rsid w:val="00460295"/>
    <w:rsid w:val="00460343"/>
    <w:rsid w:val="004603C4"/>
    <w:rsid w:val="00460532"/>
    <w:rsid w:val="0046054A"/>
    <w:rsid w:val="004606D5"/>
    <w:rsid w:val="00460A1B"/>
    <w:rsid w:val="00460AED"/>
    <w:rsid w:val="00460C6C"/>
    <w:rsid w:val="00460CAB"/>
    <w:rsid w:val="00460E72"/>
    <w:rsid w:val="00460FE0"/>
    <w:rsid w:val="00460FED"/>
    <w:rsid w:val="0046189D"/>
    <w:rsid w:val="0046190A"/>
    <w:rsid w:val="004619AE"/>
    <w:rsid w:val="00461A6D"/>
    <w:rsid w:val="00462236"/>
    <w:rsid w:val="00462282"/>
    <w:rsid w:val="004623C2"/>
    <w:rsid w:val="004623CB"/>
    <w:rsid w:val="004624B8"/>
    <w:rsid w:val="00462525"/>
    <w:rsid w:val="00463071"/>
    <w:rsid w:val="004632FA"/>
    <w:rsid w:val="004633E8"/>
    <w:rsid w:val="00463423"/>
    <w:rsid w:val="004635C0"/>
    <w:rsid w:val="004635CB"/>
    <w:rsid w:val="004635FC"/>
    <w:rsid w:val="00463729"/>
    <w:rsid w:val="00463B4D"/>
    <w:rsid w:val="00464267"/>
    <w:rsid w:val="004642CD"/>
    <w:rsid w:val="004642F9"/>
    <w:rsid w:val="00464587"/>
    <w:rsid w:val="004646EC"/>
    <w:rsid w:val="00464707"/>
    <w:rsid w:val="00464760"/>
    <w:rsid w:val="004647D0"/>
    <w:rsid w:val="0046486F"/>
    <w:rsid w:val="00464A14"/>
    <w:rsid w:val="00464A78"/>
    <w:rsid w:val="00464F32"/>
    <w:rsid w:val="0046505C"/>
    <w:rsid w:val="0046511C"/>
    <w:rsid w:val="00465258"/>
    <w:rsid w:val="00465362"/>
    <w:rsid w:val="0046539B"/>
    <w:rsid w:val="00465482"/>
    <w:rsid w:val="004654E5"/>
    <w:rsid w:val="004656EE"/>
    <w:rsid w:val="0046586B"/>
    <w:rsid w:val="004658A6"/>
    <w:rsid w:val="004658E2"/>
    <w:rsid w:val="00465909"/>
    <w:rsid w:val="00465AF4"/>
    <w:rsid w:val="00465C8B"/>
    <w:rsid w:val="00465CEC"/>
    <w:rsid w:val="00465E2E"/>
    <w:rsid w:val="00465E46"/>
    <w:rsid w:val="00465EA7"/>
    <w:rsid w:val="00465F7E"/>
    <w:rsid w:val="00466194"/>
    <w:rsid w:val="0046638B"/>
    <w:rsid w:val="004663BE"/>
    <w:rsid w:val="00466859"/>
    <w:rsid w:val="00466A5B"/>
    <w:rsid w:val="00466AFE"/>
    <w:rsid w:val="00466B69"/>
    <w:rsid w:val="00466D36"/>
    <w:rsid w:val="00466EFF"/>
    <w:rsid w:val="00467199"/>
    <w:rsid w:val="004671B5"/>
    <w:rsid w:val="00467259"/>
    <w:rsid w:val="00467271"/>
    <w:rsid w:val="004673B6"/>
    <w:rsid w:val="004673F3"/>
    <w:rsid w:val="00467486"/>
    <w:rsid w:val="00467543"/>
    <w:rsid w:val="004678B4"/>
    <w:rsid w:val="004678DF"/>
    <w:rsid w:val="00467DA1"/>
    <w:rsid w:val="00467DE5"/>
    <w:rsid w:val="00467DFB"/>
    <w:rsid w:val="00467ECC"/>
    <w:rsid w:val="004701ED"/>
    <w:rsid w:val="00470404"/>
    <w:rsid w:val="00470461"/>
    <w:rsid w:val="00470635"/>
    <w:rsid w:val="004706D9"/>
    <w:rsid w:val="00470814"/>
    <w:rsid w:val="004708D5"/>
    <w:rsid w:val="00470C7D"/>
    <w:rsid w:val="0047130F"/>
    <w:rsid w:val="00471583"/>
    <w:rsid w:val="00471A46"/>
    <w:rsid w:val="00471CE4"/>
    <w:rsid w:val="00471DEB"/>
    <w:rsid w:val="004721D9"/>
    <w:rsid w:val="004725D2"/>
    <w:rsid w:val="0047283A"/>
    <w:rsid w:val="0047286B"/>
    <w:rsid w:val="00472928"/>
    <w:rsid w:val="00472A5D"/>
    <w:rsid w:val="00472BD0"/>
    <w:rsid w:val="00472BDF"/>
    <w:rsid w:val="00472D04"/>
    <w:rsid w:val="00472F63"/>
    <w:rsid w:val="00472FCF"/>
    <w:rsid w:val="00473080"/>
    <w:rsid w:val="00473684"/>
    <w:rsid w:val="004736A8"/>
    <w:rsid w:val="004738C2"/>
    <w:rsid w:val="004738DB"/>
    <w:rsid w:val="00473969"/>
    <w:rsid w:val="004739A4"/>
    <w:rsid w:val="004739C5"/>
    <w:rsid w:val="00473A8E"/>
    <w:rsid w:val="00473AEA"/>
    <w:rsid w:val="00473B96"/>
    <w:rsid w:val="00473D42"/>
    <w:rsid w:val="00473D8B"/>
    <w:rsid w:val="00473E9A"/>
    <w:rsid w:val="00473FCD"/>
    <w:rsid w:val="00474081"/>
    <w:rsid w:val="0047420A"/>
    <w:rsid w:val="0047457A"/>
    <w:rsid w:val="004745BF"/>
    <w:rsid w:val="004746CD"/>
    <w:rsid w:val="00474859"/>
    <w:rsid w:val="004748CA"/>
    <w:rsid w:val="00474964"/>
    <w:rsid w:val="004749AD"/>
    <w:rsid w:val="004749DF"/>
    <w:rsid w:val="00474A4B"/>
    <w:rsid w:val="00474B36"/>
    <w:rsid w:val="00475B38"/>
    <w:rsid w:val="00475CA2"/>
    <w:rsid w:val="00475D3F"/>
    <w:rsid w:val="00475E16"/>
    <w:rsid w:val="00475EAA"/>
    <w:rsid w:val="00475F7D"/>
    <w:rsid w:val="00476053"/>
    <w:rsid w:val="00476067"/>
    <w:rsid w:val="004762B8"/>
    <w:rsid w:val="00476399"/>
    <w:rsid w:val="004763AB"/>
    <w:rsid w:val="004764B7"/>
    <w:rsid w:val="0047668F"/>
    <w:rsid w:val="0047673F"/>
    <w:rsid w:val="0047675A"/>
    <w:rsid w:val="00476859"/>
    <w:rsid w:val="00476B75"/>
    <w:rsid w:val="00476FD9"/>
    <w:rsid w:val="0047714F"/>
    <w:rsid w:val="0047726D"/>
    <w:rsid w:val="004772A3"/>
    <w:rsid w:val="0047742C"/>
    <w:rsid w:val="004774F1"/>
    <w:rsid w:val="00477524"/>
    <w:rsid w:val="004775EE"/>
    <w:rsid w:val="00477873"/>
    <w:rsid w:val="00477992"/>
    <w:rsid w:val="00477A35"/>
    <w:rsid w:val="00477B20"/>
    <w:rsid w:val="00477CAD"/>
    <w:rsid w:val="00477CEB"/>
    <w:rsid w:val="00477DC2"/>
    <w:rsid w:val="00477DDC"/>
    <w:rsid w:val="00477E18"/>
    <w:rsid w:val="00480011"/>
    <w:rsid w:val="00480048"/>
    <w:rsid w:val="0048033D"/>
    <w:rsid w:val="00480562"/>
    <w:rsid w:val="004805A3"/>
    <w:rsid w:val="00480693"/>
    <w:rsid w:val="00480A60"/>
    <w:rsid w:val="00480ADB"/>
    <w:rsid w:val="00480D33"/>
    <w:rsid w:val="00480E51"/>
    <w:rsid w:val="00481059"/>
    <w:rsid w:val="004812A7"/>
    <w:rsid w:val="004814D0"/>
    <w:rsid w:val="004818B1"/>
    <w:rsid w:val="004819EE"/>
    <w:rsid w:val="00481A80"/>
    <w:rsid w:val="00481BCD"/>
    <w:rsid w:val="00481BE0"/>
    <w:rsid w:val="00481C89"/>
    <w:rsid w:val="00482861"/>
    <w:rsid w:val="00482CA7"/>
    <w:rsid w:val="00482D28"/>
    <w:rsid w:val="00482D79"/>
    <w:rsid w:val="00483200"/>
    <w:rsid w:val="00483834"/>
    <w:rsid w:val="004838ED"/>
    <w:rsid w:val="0048399E"/>
    <w:rsid w:val="00483CB7"/>
    <w:rsid w:val="00483D6E"/>
    <w:rsid w:val="00483F6B"/>
    <w:rsid w:val="00484343"/>
    <w:rsid w:val="00484386"/>
    <w:rsid w:val="004843CA"/>
    <w:rsid w:val="00484613"/>
    <w:rsid w:val="004846E7"/>
    <w:rsid w:val="004848C6"/>
    <w:rsid w:val="00484A2E"/>
    <w:rsid w:val="00484B81"/>
    <w:rsid w:val="00484C08"/>
    <w:rsid w:val="00484D0B"/>
    <w:rsid w:val="00484E16"/>
    <w:rsid w:val="00484E75"/>
    <w:rsid w:val="00485027"/>
    <w:rsid w:val="00485172"/>
    <w:rsid w:val="00485372"/>
    <w:rsid w:val="0048543A"/>
    <w:rsid w:val="0048547A"/>
    <w:rsid w:val="0048555A"/>
    <w:rsid w:val="004856DF"/>
    <w:rsid w:val="00485734"/>
    <w:rsid w:val="004857E7"/>
    <w:rsid w:val="00485B1D"/>
    <w:rsid w:val="00485B90"/>
    <w:rsid w:val="00485C7D"/>
    <w:rsid w:val="00485CF0"/>
    <w:rsid w:val="0048602F"/>
    <w:rsid w:val="00486093"/>
    <w:rsid w:val="00486357"/>
    <w:rsid w:val="0048636F"/>
    <w:rsid w:val="0048644E"/>
    <w:rsid w:val="00486478"/>
    <w:rsid w:val="004864AE"/>
    <w:rsid w:val="00486564"/>
    <w:rsid w:val="004865CF"/>
    <w:rsid w:val="0048670F"/>
    <w:rsid w:val="00486711"/>
    <w:rsid w:val="00486827"/>
    <w:rsid w:val="00486C15"/>
    <w:rsid w:val="00486D5D"/>
    <w:rsid w:val="00486E00"/>
    <w:rsid w:val="00486EEC"/>
    <w:rsid w:val="00487010"/>
    <w:rsid w:val="0048707F"/>
    <w:rsid w:val="004874F3"/>
    <w:rsid w:val="00487590"/>
    <w:rsid w:val="00487851"/>
    <w:rsid w:val="00487AE0"/>
    <w:rsid w:val="00487B3F"/>
    <w:rsid w:val="00490051"/>
    <w:rsid w:val="00490076"/>
    <w:rsid w:val="0049010D"/>
    <w:rsid w:val="0049017E"/>
    <w:rsid w:val="004903EC"/>
    <w:rsid w:val="00490583"/>
    <w:rsid w:val="004906F0"/>
    <w:rsid w:val="00490849"/>
    <w:rsid w:val="004908C7"/>
    <w:rsid w:val="00490AB7"/>
    <w:rsid w:val="00490B93"/>
    <w:rsid w:val="00490D0F"/>
    <w:rsid w:val="00490ECE"/>
    <w:rsid w:val="00490FC1"/>
    <w:rsid w:val="004910C9"/>
    <w:rsid w:val="00491102"/>
    <w:rsid w:val="00491169"/>
    <w:rsid w:val="00491320"/>
    <w:rsid w:val="0049139F"/>
    <w:rsid w:val="00491967"/>
    <w:rsid w:val="00491B59"/>
    <w:rsid w:val="00491BB7"/>
    <w:rsid w:val="00491BD6"/>
    <w:rsid w:val="00491FBB"/>
    <w:rsid w:val="00492189"/>
    <w:rsid w:val="0049223D"/>
    <w:rsid w:val="004923BE"/>
    <w:rsid w:val="00492686"/>
    <w:rsid w:val="004927B7"/>
    <w:rsid w:val="0049281E"/>
    <w:rsid w:val="00492BF1"/>
    <w:rsid w:val="00492D3D"/>
    <w:rsid w:val="00492D9C"/>
    <w:rsid w:val="00492DD4"/>
    <w:rsid w:val="00492F37"/>
    <w:rsid w:val="0049307E"/>
    <w:rsid w:val="0049309A"/>
    <w:rsid w:val="004933CE"/>
    <w:rsid w:val="0049342E"/>
    <w:rsid w:val="00493479"/>
    <w:rsid w:val="004934D2"/>
    <w:rsid w:val="00493559"/>
    <w:rsid w:val="004936E0"/>
    <w:rsid w:val="00493902"/>
    <w:rsid w:val="004939B2"/>
    <w:rsid w:val="00493B06"/>
    <w:rsid w:val="00493DFB"/>
    <w:rsid w:val="00493E23"/>
    <w:rsid w:val="00494015"/>
    <w:rsid w:val="0049413C"/>
    <w:rsid w:val="004946F4"/>
    <w:rsid w:val="0049471E"/>
    <w:rsid w:val="0049489B"/>
    <w:rsid w:val="00494A67"/>
    <w:rsid w:val="00494ABD"/>
    <w:rsid w:val="00494B94"/>
    <w:rsid w:val="00494BC4"/>
    <w:rsid w:val="00494C02"/>
    <w:rsid w:val="004951C3"/>
    <w:rsid w:val="00495335"/>
    <w:rsid w:val="004953F8"/>
    <w:rsid w:val="0049544A"/>
    <w:rsid w:val="004955AA"/>
    <w:rsid w:val="004956B4"/>
    <w:rsid w:val="004956F6"/>
    <w:rsid w:val="004957FE"/>
    <w:rsid w:val="00495901"/>
    <w:rsid w:val="004959E8"/>
    <w:rsid w:val="00495A0A"/>
    <w:rsid w:val="00495AB6"/>
    <w:rsid w:val="00495CC1"/>
    <w:rsid w:val="00495D00"/>
    <w:rsid w:val="00495DC5"/>
    <w:rsid w:val="00495DE2"/>
    <w:rsid w:val="00495E76"/>
    <w:rsid w:val="00495F8B"/>
    <w:rsid w:val="004960C2"/>
    <w:rsid w:val="00496182"/>
    <w:rsid w:val="004964E2"/>
    <w:rsid w:val="00496797"/>
    <w:rsid w:val="00496D9C"/>
    <w:rsid w:val="00497007"/>
    <w:rsid w:val="0049705A"/>
    <w:rsid w:val="004970CE"/>
    <w:rsid w:val="00497146"/>
    <w:rsid w:val="004974A4"/>
    <w:rsid w:val="00497517"/>
    <w:rsid w:val="004975EF"/>
    <w:rsid w:val="0049766C"/>
    <w:rsid w:val="00497A75"/>
    <w:rsid w:val="00497B9E"/>
    <w:rsid w:val="00497E3C"/>
    <w:rsid w:val="00497EBC"/>
    <w:rsid w:val="004A0135"/>
    <w:rsid w:val="004A0B01"/>
    <w:rsid w:val="004A0B56"/>
    <w:rsid w:val="004A0C96"/>
    <w:rsid w:val="004A0CFA"/>
    <w:rsid w:val="004A0E2E"/>
    <w:rsid w:val="004A1164"/>
    <w:rsid w:val="004A121D"/>
    <w:rsid w:val="004A13F9"/>
    <w:rsid w:val="004A1984"/>
    <w:rsid w:val="004A1A58"/>
    <w:rsid w:val="004A1BAC"/>
    <w:rsid w:val="004A1EA4"/>
    <w:rsid w:val="004A1EFA"/>
    <w:rsid w:val="004A21B3"/>
    <w:rsid w:val="004A21CE"/>
    <w:rsid w:val="004A239B"/>
    <w:rsid w:val="004A264F"/>
    <w:rsid w:val="004A26DF"/>
    <w:rsid w:val="004A2907"/>
    <w:rsid w:val="004A2964"/>
    <w:rsid w:val="004A29C3"/>
    <w:rsid w:val="004A29F5"/>
    <w:rsid w:val="004A2A09"/>
    <w:rsid w:val="004A2A21"/>
    <w:rsid w:val="004A2C11"/>
    <w:rsid w:val="004A3085"/>
    <w:rsid w:val="004A35C8"/>
    <w:rsid w:val="004A3A9F"/>
    <w:rsid w:val="004A3B8B"/>
    <w:rsid w:val="004A3BF8"/>
    <w:rsid w:val="004A3C33"/>
    <w:rsid w:val="004A4039"/>
    <w:rsid w:val="004A408D"/>
    <w:rsid w:val="004A41A0"/>
    <w:rsid w:val="004A4490"/>
    <w:rsid w:val="004A4568"/>
    <w:rsid w:val="004A4701"/>
    <w:rsid w:val="004A4747"/>
    <w:rsid w:val="004A475D"/>
    <w:rsid w:val="004A491E"/>
    <w:rsid w:val="004A4AB4"/>
    <w:rsid w:val="004A4EDD"/>
    <w:rsid w:val="004A5140"/>
    <w:rsid w:val="004A52BF"/>
    <w:rsid w:val="004A531B"/>
    <w:rsid w:val="004A5520"/>
    <w:rsid w:val="004A5532"/>
    <w:rsid w:val="004A55D1"/>
    <w:rsid w:val="004A591B"/>
    <w:rsid w:val="004A5992"/>
    <w:rsid w:val="004A5A01"/>
    <w:rsid w:val="004A5BC5"/>
    <w:rsid w:val="004A5C11"/>
    <w:rsid w:val="004A5C71"/>
    <w:rsid w:val="004A5E72"/>
    <w:rsid w:val="004A5EBC"/>
    <w:rsid w:val="004A5F18"/>
    <w:rsid w:val="004A65A8"/>
    <w:rsid w:val="004A6793"/>
    <w:rsid w:val="004A69E8"/>
    <w:rsid w:val="004A6A68"/>
    <w:rsid w:val="004A6A70"/>
    <w:rsid w:val="004A6A7D"/>
    <w:rsid w:val="004A6E45"/>
    <w:rsid w:val="004A6F18"/>
    <w:rsid w:val="004A6F40"/>
    <w:rsid w:val="004A726A"/>
    <w:rsid w:val="004A731D"/>
    <w:rsid w:val="004A7454"/>
    <w:rsid w:val="004A74B7"/>
    <w:rsid w:val="004A7734"/>
    <w:rsid w:val="004A7776"/>
    <w:rsid w:val="004A7821"/>
    <w:rsid w:val="004A790C"/>
    <w:rsid w:val="004A7990"/>
    <w:rsid w:val="004A79DC"/>
    <w:rsid w:val="004A7EF2"/>
    <w:rsid w:val="004A7F6D"/>
    <w:rsid w:val="004B02F5"/>
    <w:rsid w:val="004B0398"/>
    <w:rsid w:val="004B03E9"/>
    <w:rsid w:val="004B05E3"/>
    <w:rsid w:val="004B06E1"/>
    <w:rsid w:val="004B08A5"/>
    <w:rsid w:val="004B099D"/>
    <w:rsid w:val="004B0A1C"/>
    <w:rsid w:val="004B0A1D"/>
    <w:rsid w:val="004B0A7E"/>
    <w:rsid w:val="004B0DD7"/>
    <w:rsid w:val="004B0E09"/>
    <w:rsid w:val="004B109F"/>
    <w:rsid w:val="004B1364"/>
    <w:rsid w:val="004B13F0"/>
    <w:rsid w:val="004B146C"/>
    <w:rsid w:val="004B154A"/>
    <w:rsid w:val="004B15C0"/>
    <w:rsid w:val="004B15FF"/>
    <w:rsid w:val="004B161D"/>
    <w:rsid w:val="004B169D"/>
    <w:rsid w:val="004B1748"/>
    <w:rsid w:val="004B17DB"/>
    <w:rsid w:val="004B1939"/>
    <w:rsid w:val="004B1D75"/>
    <w:rsid w:val="004B1E28"/>
    <w:rsid w:val="004B1F93"/>
    <w:rsid w:val="004B1FEF"/>
    <w:rsid w:val="004B202C"/>
    <w:rsid w:val="004B206E"/>
    <w:rsid w:val="004B2088"/>
    <w:rsid w:val="004B240B"/>
    <w:rsid w:val="004B2411"/>
    <w:rsid w:val="004B2485"/>
    <w:rsid w:val="004B2718"/>
    <w:rsid w:val="004B2754"/>
    <w:rsid w:val="004B2B31"/>
    <w:rsid w:val="004B2CB5"/>
    <w:rsid w:val="004B2D90"/>
    <w:rsid w:val="004B3192"/>
    <w:rsid w:val="004B31A6"/>
    <w:rsid w:val="004B3314"/>
    <w:rsid w:val="004B33D2"/>
    <w:rsid w:val="004B35F4"/>
    <w:rsid w:val="004B3696"/>
    <w:rsid w:val="004B3955"/>
    <w:rsid w:val="004B3998"/>
    <w:rsid w:val="004B3AC9"/>
    <w:rsid w:val="004B3B67"/>
    <w:rsid w:val="004B3C32"/>
    <w:rsid w:val="004B3D10"/>
    <w:rsid w:val="004B3EC7"/>
    <w:rsid w:val="004B414F"/>
    <w:rsid w:val="004B41CA"/>
    <w:rsid w:val="004B439F"/>
    <w:rsid w:val="004B4501"/>
    <w:rsid w:val="004B482B"/>
    <w:rsid w:val="004B48C2"/>
    <w:rsid w:val="004B4957"/>
    <w:rsid w:val="004B49B8"/>
    <w:rsid w:val="004B49E6"/>
    <w:rsid w:val="004B4A7C"/>
    <w:rsid w:val="004B4ED2"/>
    <w:rsid w:val="004B5234"/>
    <w:rsid w:val="004B54A7"/>
    <w:rsid w:val="004B551A"/>
    <w:rsid w:val="004B5636"/>
    <w:rsid w:val="004B56B5"/>
    <w:rsid w:val="004B591B"/>
    <w:rsid w:val="004B5B40"/>
    <w:rsid w:val="004B5BAE"/>
    <w:rsid w:val="004B5CC5"/>
    <w:rsid w:val="004B5F0B"/>
    <w:rsid w:val="004B5F97"/>
    <w:rsid w:val="004B61C4"/>
    <w:rsid w:val="004B6250"/>
    <w:rsid w:val="004B64A1"/>
    <w:rsid w:val="004B688C"/>
    <w:rsid w:val="004B68CB"/>
    <w:rsid w:val="004B69FF"/>
    <w:rsid w:val="004B6AF5"/>
    <w:rsid w:val="004B6C28"/>
    <w:rsid w:val="004B6C75"/>
    <w:rsid w:val="004B7350"/>
    <w:rsid w:val="004B73EA"/>
    <w:rsid w:val="004B751E"/>
    <w:rsid w:val="004B758E"/>
    <w:rsid w:val="004B75D6"/>
    <w:rsid w:val="004B7630"/>
    <w:rsid w:val="004B79C7"/>
    <w:rsid w:val="004B7A34"/>
    <w:rsid w:val="004B7E86"/>
    <w:rsid w:val="004C0123"/>
    <w:rsid w:val="004C049E"/>
    <w:rsid w:val="004C0654"/>
    <w:rsid w:val="004C07D3"/>
    <w:rsid w:val="004C07DF"/>
    <w:rsid w:val="004C093F"/>
    <w:rsid w:val="004C0BF6"/>
    <w:rsid w:val="004C0C52"/>
    <w:rsid w:val="004C0EB7"/>
    <w:rsid w:val="004C0F59"/>
    <w:rsid w:val="004C12A9"/>
    <w:rsid w:val="004C13F0"/>
    <w:rsid w:val="004C13FC"/>
    <w:rsid w:val="004C15C4"/>
    <w:rsid w:val="004C199F"/>
    <w:rsid w:val="004C19A5"/>
    <w:rsid w:val="004C1C1D"/>
    <w:rsid w:val="004C1CF6"/>
    <w:rsid w:val="004C1D74"/>
    <w:rsid w:val="004C1F4C"/>
    <w:rsid w:val="004C1FF4"/>
    <w:rsid w:val="004C20C3"/>
    <w:rsid w:val="004C210B"/>
    <w:rsid w:val="004C2206"/>
    <w:rsid w:val="004C2499"/>
    <w:rsid w:val="004C2777"/>
    <w:rsid w:val="004C2B7F"/>
    <w:rsid w:val="004C2F06"/>
    <w:rsid w:val="004C2F78"/>
    <w:rsid w:val="004C33FD"/>
    <w:rsid w:val="004C37B7"/>
    <w:rsid w:val="004C37C6"/>
    <w:rsid w:val="004C38B7"/>
    <w:rsid w:val="004C396E"/>
    <w:rsid w:val="004C3A36"/>
    <w:rsid w:val="004C3A8A"/>
    <w:rsid w:val="004C3BE4"/>
    <w:rsid w:val="004C3D92"/>
    <w:rsid w:val="004C3EE2"/>
    <w:rsid w:val="004C40A5"/>
    <w:rsid w:val="004C40FC"/>
    <w:rsid w:val="004C4186"/>
    <w:rsid w:val="004C41E0"/>
    <w:rsid w:val="004C460C"/>
    <w:rsid w:val="004C4740"/>
    <w:rsid w:val="004C47AE"/>
    <w:rsid w:val="004C498E"/>
    <w:rsid w:val="004C5042"/>
    <w:rsid w:val="004C50C5"/>
    <w:rsid w:val="004C5159"/>
    <w:rsid w:val="004C5257"/>
    <w:rsid w:val="004C529F"/>
    <w:rsid w:val="004C52AC"/>
    <w:rsid w:val="004C52C6"/>
    <w:rsid w:val="004C534A"/>
    <w:rsid w:val="004C53C1"/>
    <w:rsid w:val="004C5614"/>
    <w:rsid w:val="004C58C0"/>
    <w:rsid w:val="004C5A0B"/>
    <w:rsid w:val="004C6235"/>
    <w:rsid w:val="004C6246"/>
    <w:rsid w:val="004C62ED"/>
    <w:rsid w:val="004C66EB"/>
    <w:rsid w:val="004C677F"/>
    <w:rsid w:val="004C689E"/>
    <w:rsid w:val="004C6ADF"/>
    <w:rsid w:val="004C6AFB"/>
    <w:rsid w:val="004C6B11"/>
    <w:rsid w:val="004C6BAD"/>
    <w:rsid w:val="004C6C5E"/>
    <w:rsid w:val="004C6E70"/>
    <w:rsid w:val="004C6F1A"/>
    <w:rsid w:val="004C6FDB"/>
    <w:rsid w:val="004C7121"/>
    <w:rsid w:val="004C7152"/>
    <w:rsid w:val="004C71B6"/>
    <w:rsid w:val="004C72D6"/>
    <w:rsid w:val="004C7326"/>
    <w:rsid w:val="004C7375"/>
    <w:rsid w:val="004C747E"/>
    <w:rsid w:val="004C7702"/>
    <w:rsid w:val="004C77B4"/>
    <w:rsid w:val="004C7DB5"/>
    <w:rsid w:val="004D03B6"/>
    <w:rsid w:val="004D03F5"/>
    <w:rsid w:val="004D0483"/>
    <w:rsid w:val="004D04E6"/>
    <w:rsid w:val="004D0526"/>
    <w:rsid w:val="004D0558"/>
    <w:rsid w:val="004D0652"/>
    <w:rsid w:val="004D079F"/>
    <w:rsid w:val="004D0855"/>
    <w:rsid w:val="004D09D9"/>
    <w:rsid w:val="004D0F05"/>
    <w:rsid w:val="004D151B"/>
    <w:rsid w:val="004D1530"/>
    <w:rsid w:val="004D1545"/>
    <w:rsid w:val="004D1594"/>
    <w:rsid w:val="004D16AC"/>
    <w:rsid w:val="004D17FF"/>
    <w:rsid w:val="004D1806"/>
    <w:rsid w:val="004D188D"/>
    <w:rsid w:val="004D18E3"/>
    <w:rsid w:val="004D19AD"/>
    <w:rsid w:val="004D19BD"/>
    <w:rsid w:val="004D19CC"/>
    <w:rsid w:val="004D1A65"/>
    <w:rsid w:val="004D1B77"/>
    <w:rsid w:val="004D1BAE"/>
    <w:rsid w:val="004D1E0D"/>
    <w:rsid w:val="004D1ED1"/>
    <w:rsid w:val="004D1EEB"/>
    <w:rsid w:val="004D1F4E"/>
    <w:rsid w:val="004D223D"/>
    <w:rsid w:val="004D227C"/>
    <w:rsid w:val="004D22AC"/>
    <w:rsid w:val="004D2318"/>
    <w:rsid w:val="004D2405"/>
    <w:rsid w:val="004D2557"/>
    <w:rsid w:val="004D25DA"/>
    <w:rsid w:val="004D2732"/>
    <w:rsid w:val="004D289B"/>
    <w:rsid w:val="004D29F7"/>
    <w:rsid w:val="004D2A33"/>
    <w:rsid w:val="004D2C1E"/>
    <w:rsid w:val="004D2C53"/>
    <w:rsid w:val="004D2D6A"/>
    <w:rsid w:val="004D2D9F"/>
    <w:rsid w:val="004D2F2C"/>
    <w:rsid w:val="004D2F54"/>
    <w:rsid w:val="004D3064"/>
    <w:rsid w:val="004D320E"/>
    <w:rsid w:val="004D33B1"/>
    <w:rsid w:val="004D346E"/>
    <w:rsid w:val="004D3621"/>
    <w:rsid w:val="004D3955"/>
    <w:rsid w:val="004D3B21"/>
    <w:rsid w:val="004D3B30"/>
    <w:rsid w:val="004D3E28"/>
    <w:rsid w:val="004D3EC6"/>
    <w:rsid w:val="004D4207"/>
    <w:rsid w:val="004D4287"/>
    <w:rsid w:val="004D4736"/>
    <w:rsid w:val="004D4C5A"/>
    <w:rsid w:val="004D4D33"/>
    <w:rsid w:val="004D4DDF"/>
    <w:rsid w:val="004D4DE2"/>
    <w:rsid w:val="004D5169"/>
    <w:rsid w:val="004D5290"/>
    <w:rsid w:val="004D52BE"/>
    <w:rsid w:val="004D5357"/>
    <w:rsid w:val="004D5699"/>
    <w:rsid w:val="004D578F"/>
    <w:rsid w:val="004D57EF"/>
    <w:rsid w:val="004D5851"/>
    <w:rsid w:val="004D5A8F"/>
    <w:rsid w:val="004D5AA6"/>
    <w:rsid w:val="004D5B14"/>
    <w:rsid w:val="004D5C7B"/>
    <w:rsid w:val="004D5D40"/>
    <w:rsid w:val="004D5DA7"/>
    <w:rsid w:val="004D60F5"/>
    <w:rsid w:val="004D6324"/>
    <w:rsid w:val="004D63B9"/>
    <w:rsid w:val="004D6439"/>
    <w:rsid w:val="004D6588"/>
    <w:rsid w:val="004D659F"/>
    <w:rsid w:val="004D6664"/>
    <w:rsid w:val="004D676A"/>
    <w:rsid w:val="004D67E4"/>
    <w:rsid w:val="004D6866"/>
    <w:rsid w:val="004D6952"/>
    <w:rsid w:val="004D6BC0"/>
    <w:rsid w:val="004D6C17"/>
    <w:rsid w:val="004D6C41"/>
    <w:rsid w:val="004D6F36"/>
    <w:rsid w:val="004D6F95"/>
    <w:rsid w:val="004D70C7"/>
    <w:rsid w:val="004D7194"/>
    <w:rsid w:val="004D73A6"/>
    <w:rsid w:val="004D7545"/>
    <w:rsid w:val="004D75B8"/>
    <w:rsid w:val="004D75DF"/>
    <w:rsid w:val="004D762B"/>
    <w:rsid w:val="004D7652"/>
    <w:rsid w:val="004D7658"/>
    <w:rsid w:val="004D76AB"/>
    <w:rsid w:val="004D7768"/>
    <w:rsid w:val="004D7819"/>
    <w:rsid w:val="004D7BB7"/>
    <w:rsid w:val="004D7D6B"/>
    <w:rsid w:val="004D7EBD"/>
    <w:rsid w:val="004D7F9A"/>
    <w:rsid w:val="004E002F"/>
    <w:rsid w:val="004E0346"/>
    <w:rsid w:val="004E0362"/>
    <w:rsid w:val="004E03DC"/>
    <w:rsid w:val="004E091F"/>
    <w:rsid w:val="004E09C9"/>
    <w:rsid w:val="004E0AC7"/>
    <w:rsid w:val="004E0B8A"/>
    <w:rsid w:val="004E0BCB"/>
    <w:rsid w:val="004E0BE4"/>
    <w:rsid w:val="004E0F11"/>
    <w:rsid w:val="004E0F6C"/>
    <w:rsid w:val="004E0F89"/>
    <w:rsid w:val="004E1191"/>
    <w:rsid w:val="004E11B5"/>
    <w:rsid w:val="004E1256"/>
    <w:rsid w:val="004E146A"/>
    <w:rsid w:val="004E16B7"/>
    <w:rsid w:val="004E16F1"/>
    <w:rsid w:val="004E18C1"/>
    <w:rsid w:val="004E1B12"/>
    <w:rsid w:val="004E1C60"/>
    <w:rsid w:val="004E1CB4"/>
    <w:rsid w:val="004E1EE7"/>
    <w:rsid w:val="004E1FD3"/>
    <w:rsid w:val="004E2290"/>
    <w:rsid w:val="004E2762"/>
    <w:rsid w:val="004E27FA"/>
    <w:rsid w:val="004E2968"/>
    <w:rsid w:val="004E2F07"/>
    <w:rsid w:val="004E303C"/>
    <w:rsid w:val="004E3076"/>
    <w:rsid w:val="004E314B"/>
    <w:rsid w:val="004E3322"/>
    <w:rsid w:val="004E3570"/>
    <w:rsid w:val="004E35FA"/>
    <w:rsid w:val="004E367D"/>
    <w:rsid w:val="004E3958"/>
    <w:rsid w:val="004E3A1B"/>
    <w:rsid w:val="004E3BCB"/>
    <w:rsid w:val="004E3D38"/>
    <w:rsid w:val="004E3D6A"/>
    <w:rsid w:val="004E3EDD"/>
    <w:rsid w:val="004E3F98"/>
    <w:rsid w:val="004E4862"/>
    <w:rsid w:val="004E4A7F"/>
    <w:rsid w:val="004E4AE8"/>
    <w:rsid w:val="004E4C0C"/>
    <w:rsid w:val="004E4C8F"/>
    <w:rsid w:val="004E5097"/>
    <w:rsid w:val="004E5433"/>
    <w:rsid w:val="004E54BB"/>
    <w:rsid w:val="004E5502"/>
    <w:rsid w:val="004E55CB"/>
    <w:rsid w:val="004E56E5"/>
    <w:rsid w:val="004E5700"/>
    <w:rsid w:val="004E57CA"/>
    <w:rsid w:val="004E5950"/>
    <w:rsid w:val="004E5A92"/>
    <w:rsid w:val="004E5B18"/>
    <w:rsid w:val="004E5C28"/>
    <w:rsid w:val="004E5CA2"/>
    <w:rsid w:val="004E5CAB"/>
    <w:rsid w:val="004E5D87"/>
    <w:rsid w:val="004E5EF3"/>
    <w:rsid w:val="004E5FD3"/>
    <w:rsid w:val="004E60C0"/>
    <w:rsid w:val="004E6106"/>
    <w:rsid w:val="004E63C2"/>
    <w:rsid w:val="004E64A0"/>
    <w:rsid w:val="004E64F1"/>
    <w:rsid w:val="004E65C0"/>
    <w:rsid w:val="004E6829"/>
    <w:rsid w:val="004E682E"/>
    <w:rsid w:val="004E6BA0"/>
    <w:rsid w:val="004E70C4"/>
    <w:rsid w:val="004E7147"/>
    <w:rsid w:val="004E72B5"/>
    <w:rsid w:val="004E7398"/>
    <w:rsid w:val="004E756A"/>
    <w:rsid w:val="004E7616"/>
    <w:rsid w:val="004E764E"/>
    <w:rsid w:val="004E7732"/>
    <w:rsid w:val="004E780A"/>
    <w:rsid w:val="004E7964"/>
    <w:rsid w:val="004E7D6C"/>
    <w:rsid w:val="004E7D99"/>
    <w:rsid w:val="004E7D9F"/>
    <w:rsid w:val="004E7E40"/>
    <w:rsid w:val="004E7ED5"/>
    <w:rsid w:val="004E7F69"/>
    <w:rsid w:val="004E7FBD"/>
    <w:rsid w:val="004F0088"/>
    <w:rsid w:val="004F0208"/>
    <w:rsid w:val="004F07D8"/>
    <w:rsid w:val="004F0815"/>
    <w:rsid w:val="004F0855"/>
    <w:rsid w:val="004F0B31"/>
    <w:rsid w:val="004F0D01"/>
    <w:rsid w:val="004F0D5C"/>
    <w:rsid w:val="004F0EDB"/>
    <w:rsid w:val="004F0F6C"/>
    <w:rsid w:val="004F104F"/>
    <w:rsid w:val="004F13DF"/>
    <w:rsid w:val="004F1AA9"/>
    <w:rsid w:val="004F1C05"/>
    <w:rsid w:val="004F1C84"/>
    <w:rsid w:val="004F1CB4"/>
    <w:rsid w:val="004F22BC"/>
    <w:rsid w:val="004F22C1"/>
    <w:rsid w:val="004F2389"/>
    <w:rsid w:val="004F25BD"/>
    <w:rsid w:val="004F2622"/>
    <w:rsid w:val="004F2635"/>
    <w:rsid w:val="004F26CA"/>
    <w:rsid w:val="004F26F9"/>
    <w:rsid w:val="004F2861"/>
    <w:rsid w:val="004F2935"/>
    <w:rsid w:val="004F2A18"/>
    <w:rsid w:val="004F2B71"/>
    <w:rsid w:val="004F3079"/>
    <w:rsid w:val="004F3221"/>
    <w:rsid w:val="004F3348"/>
    <w:rsid w:val="004F3418"/>
    <w:rsid w:val="004F34A4"/>
    <w:rsid w:val="004F365B"/>
    <w:rsid w:val="004F37B4"/>
    <w:rsid w:val="004F39BC"/>
    <w:rsid w:val="004F3A0E"/>
    <w:rsid w:val="004F3A98"/>
    <w:rsid w:val="004F3A99"/>
    <w:rsid w:val="004F3AA7"/>
    <w:rsid w:val="004F3D20"/>
    <w:rsid w:val="004F3F25"/>
    <w:rsid w:val="004F405D"/>
    <w:rsid w:val="004F40FA"/>
    <w:rsid w:val="004F4155"/>
    <w:rsid w:val="004F4243"/>
    <w:rsid w:val="004F430D"/>
    <w:rsid w:val="004F435B"/>
    <w:rsid w:val="004F4489"/>
    <w:rsid w:val="004F44EC"/>
    <w:rsid w:val="004F4656"/>
    <w:rsid w:val="004F46B7"/>
    <w:rsid w:val="004F484D"/>
    <w:rsid w:val="004F4875"/>
    <w:rsid w:val="004F48ED"/>
    <w:rsid w:val="004F4994"/>
    <w:rsid w:val="004F49A8"/>
    <w:rsid w:val="004F4DB8"/>
    <w:rsid w:val="004F5337"/>
    <w:rsid w:val="004F550F"/>
    <w:rsid w:val="004F56E0"/>
    <w:rsid w:val="004F5973"/>
    <w:rsid w:val="004F59F1"/>
    <w:rsid w:val="004F5A39"/>
    <w:rsid w:val="004F5A4F"/>
    <w:rsid w:val="004F5B5B"/>
    <w:rsid w:val="004F5D48"/>
    <w:rsid w:val="004F5F6C"/>
    <w:rsid w:val="004F602A"/>
    <w:rsid w:val="004F603A"/>
    <w:rsid w:val="004F6090"/>
    <w:rsid w:val="004F621D"/>
    <w:rsid w:val="004F636A"/>
    <w:rsid w:val="004F63CF"/>
    <w:rsid w:val="004F6412"/>
    <w:rsid w:val="004F649F"/>
    <w:rsid w:val="004F652C"/>
    <w:rsid w:val="004F668D"/>
    <w:rsid w:val="004F68B4"/>
    <w:rsid w:val="004F6996"/>
    <w:rsid w:val="004F69FA"/>
    <w:rsid w:val="004F6A44"/>
    <w:rsid w:val="004F6AB2"/>
    <w:rsid w:val="004F6AE1"/>
    <w:rsid w:val="004F6B8A"/>
    <w:rsid w:val="004F6FB2"/>
    <w:rsid w:val="004F706A"/>
    <w:rsid w:val="004F71BD"/>
    <w:rsid w:val="004F720C"/>
    <w:rsid w:val="004F72F5"/>
    <w:rsid w:val="004F7302"/>
    <w:rsid w:val="004F749C"/>
    <w:rsid w:val="004F76C0"/>
    <w:rsid w:val="004F778F"/>
    <w:rsid w:val="004F7889"/>
    <w:rsid w:val="004F7CD4"/>
    <w:rsid w:val="004F7CF1"/>
    <w:rsid w:val="004F7E49"/>
    <w:rsid w:val="0050025D"/>
    <w:rsid w:val="0050026D"/>
    <w:rsid w:val="005002A5"/>
    <w:rsid w:val="00500622"/>
    <w:rsid w:val="00500752"/>
    <w:rsid w:val="00500C35"/>
    <w:rsid w:val="00500DB2"/>
    <w:rsid w:val="00500E70"/>
    <w:rsid w:val="00501007"/>
    <w:rsid w:val="005010A8"/>
    <w:rsid w:val="0050132F"/>
    <w:rsid w:val="0050157E"/>
    <w:rsid w:val="00501966"/>
    <w:rsid w:val="005019A2"/>
    <w:rsid w:val="005019F4"/>
    <w:rsid w:val="00501D4F"/>
    <w:rsid w:val="005021D1"/>
    <w:rsid w:val="005021E7"/>
    <w:rsid w:val="00502241"/>
    <w:rsid w:val="005024BF"/>
    <w:rsid w:val="005024E2"/>
    <w:rsid w:val="00502605"/>
    <w:rsid w:val="0050279F"/>
    <w:rsid w:val="005028C9"/>
    <w:rsid w:val="005029CD"/>
    <w:rsid w:val="00502D3A"/>
    <w:rsid w:val="00502E27"/>
    <w:rsid w:val="00502F3D"/>
    <w:rsid w:val="00503263"/>
    <w:rsid w:val="005032A6"/>
    <w:rsid w:val="0050340F"/>
    <w:rsid w:val="00503461"/>
    <w:rsid w:val="005035F7"/>
    <w:rsid w:val="0050363B"/>
    <w:rsid w:val="00503AD9"/>
    <w:rsid w:val="00503C4D"/>
    <w:rsid w:val="00503CAC"/>
    <w:rsid w:val="00503D54"/>
    <w:rsid w:val="00503E55"/>
    <w:rsid w:val="00503F7C"/>
    <w:rsid w:val="00504103"/>
    <w:rsid w:val="005041DF"/>
    <w:rsid w:val="00504259"/>
    <w:rsid w:val="0050442A"/>
    <w:rsid w:val="005045E7"/>
    <w:rsid w:val="00504B01"/>
    <w:rsid w:val="00504DD4"/>
    <w:rsid w:val="00504F00"/>
    <w:rsid w:val="00505121"/>
    <w:rsid w:val="0050524F"/>
    <w:rsid w:val="0050526F"/>
    <w:rsid w:val="005053D2"/>
    <w:rsid w:val="00505935"/>
    <w:rsid w:val="00505A6D"/>
    <w:rsid w:val="00505A82"/>
    <w:rsid w:val="00505B0E"/>
    <w:rsid w:val="00505E58"/>
    <w:rsid w:val="00505EFC"/>
    <w:rsid w:val="00505F75"/>
    <w:rsid w:val="00505F82"/>
    <w:rsid w:val="0050622C"/>
    <w:rsid w:val="0050635F"/>
    <w:rsid w:val="0050665D"/>
    <w:rsid w:val="00506837"/>
    <w:rsid w:val="005068A4"/>
    <w:rsid w:val="00506960"/>
    <w:rsid w:val="00506B19"/>
    <w:rsid w:val="00506B47"/>
    <w:rsid w:val="00506B94"/>
    <w:rsid w:val="00506E80"/>
    <w:rsid w:val="005070F5"/>
    <w:rsid w:val="005073DD"/>
    <w:rsid w:val="005074FC"/>
    <w:rsid w:val="005075C3"/>
    <w:rsid w:val="005075C6"/>
    <w:rsid w:val="0050764F"/>
    <w:rsid w:val="00507677"/>
    <w:rsid w:val="0050798A"/>
    <w:rsid w:val="00507A2A"/>
    <w:rsid w:val="00507A32"/>
    <w:rsid w:val="00507AFB"/>
    <w:rsid w:val="00507B6F"/>
    <w:rsid w:val="00507B7C"/>
    <w:rsid w:val="0051001F"/>
    <w:rsid w:val="0051016F"/>
    <w:rsid w:val="005108B4"/>
    <w:rsid w:val="005108C8"/>
    <w:rsid w:val="00510AE0"/>
    <w:rsid w:val="00510EC3"/>
    <w:rsid w:val="00510F58"/>
    <w:rsid w:val="005111FA"/>
    <w:rsid w:val="005112E0"/>
    <w:rsid w:val="00511575"/>
    <w:rsid w:val="0051165E"/>
    <w:rsid w:val="005116B7"/>
    <w:rsid w:val="005116F8"/>
    <w:rsid w:val="0051171B"/>
    <w:rsid w:val="00511947"/>
    <w:rsid w:val="0051214F"/>
    <w:rsid w:val="00512292"/>
    <w:rsid w:val="005122DA"/>
    <w:rsid w:val="0051258E"/>
    <w:rsid w:val="00512705"/>
    <w:rsid w:val="00512B45"/>
    <w:rsid w:val="00512C24"/>
    <w:rsid w:val="00512D05"/>
    <w:rsid w:val="00512E1D"/>
    <w:rsid w:val="00512E5C"/>
    <w:rsid w:val="00512F35"/>
    <w:rsid w:val="0051302A"/>
    <w:rsid w:val="00513435"/>
    <w:rsid w:val="0051354E"/>
    <w:rsid w:val="00513653"/>
    <w:rsid w:val="00513B42"/>
    <w:rsid w:val="00513B9B"/>
    <w:rsid w:val="00513EE9"/>
    <w:rsid w:val="00513F2E"/>
    <w:rsid w:val="00514035"/>
    <w:rsid w:val="00514417"/>
    <w:rsid w:val="005144DF"/>
    <w:rsid w:val="0051452C"/>
    <w:rsid w:val="00514776"/>
    <w:rsid w:val="00514ACD"/>
    <w:rsid w:val="00514BBE"/>
    <w:rsid w:val="00514F66"/>
    <w:rsid w:val="0051504C"/>
    <w:rsid w:val="00515061"/>
    <w:rsid w:val="005154AB"/>
    <w:rsid w:val="00515604"/>
    <w:rsid w:val="00515670"/>
    <w:rsid w:val="005156F2"/>
    <w:rsid w:val="005158F0"/>
    <w:rsid w:val="00515A2F"/>
    <w:rsid w:val="00515A56"/>
    <w:rsid w:val="00515B48"/>
    <w:rsid w:val="00515B86"/>
    <w:rsid w:val="00515D8E"/>
    <w:rsid w:val="00515F77"/>
    <w:rsid w:val="00516136"/>
    <w:rsid w:val="00516141"/>
    <w:rsid w:val="00516556"/>
    <w:rsid w:val="00516577"/>
    <w:rsid w:val="0051663C"/>
    <w:rsid w:val="005168F2"/>
    <w:rsid w:val="005169A8"/>
    <w:rsid w:val="00516ACC"/>
    <w:rsid w:val="00516B85"/>
    <w:rsid w:val="00516D6A"/>
    <w:rsid w:val="00516D89"/>
    <w:rsid w:val="00516F43"/>
    <w:rsid w:val="00516FF8"/>
    <w:rsid w:val="0051708A"/>
    <w:rsid w:val="00517505"/>
    <w:rsid w:val="005175E0"/>
    <w:rsid w:val="005176CF"/>
    <w:rsid w:val="0051770E"/>
    <w:rsid w:val="005177F4"/>
    <w:rsid w:val="00517A86"/>
    <w:rsid w:val="00517AED"/>
    <w:rsid w:val="00517B35"/>
    <w:rsid w:val="00517CC1"/>
    <w:rsid w:val="00517D29"/>
    <w:rsid w:val="00517DEF"/>
    <w:rsid w:val="00517F9D"/>
    <w:rsid w:val="00520092"/>
    <w:rsid w:val="00520229"/>
    <w:rsid w:val="0052026E"/>
    <w:rsid w:val="0052029F"/>
    <w:rsid w:val="0052035F"/>
    <w:rsid w:val="00520466"/>
    <w:rsid w:val="00520653"/>
    <w:rsid w:val="00520993"/>
    <w:rsid w:val="00520BFC"/>
    <w:rsid w:val="00520C6F"/>
    <w:rsid w:val="00520FBE"/>
    <w:rsid w:val="00521424"/>
    <w:rsid w:val="00521490"/>
    <w:rsid w:val="005216FF"/>
    <w:rsid w:val="00521C31"/>
    <w:rsid w:val="00521C83"/>
    <w:rsid w:val="00521D8D"/>
    <w:rsid w:val="00521E67"/>
    <w:rsid w:val="00521FF2"/>
    <w:rsid w:val="00522071"/>
    <w:rsid w:val="005221FC"/>
    <w:rsid w:val="005222EE"/>
    <w:rsid w:val="00522426"/>
    <w:rsid w:val="005225CB"/>
    <w:rsid w:val="0052286E"/>
    <w:rsid w:val="0052294F"/>
    <w:rsid w:val="00522E66"/>
    <w:rsid w:val="00522FA9"/>
    <w:rsid w:val="00523071"/>
    <w:rsid w:val="005233D4"/>
    <w:rsid w:val="005233E1"/>
    <w:rsid w:val="00523522"/>
    <w:rsid w:val="00523814"/>
    <w:rsid w:val="0052393E"/>
    <w:rsid w:val="00523A68"/>
    <w:rsid w:val="00523BC5"/>
    <w:rsid w:val="00523CC0"/>
    <w:rsid w:val="00523D05"/>
    <w:rsid w:val="00523D26"/>
    <w:rsid w:val="00523EF6"/>
    <w:rsid w:val="00523FA6"/>
    <w:rsid w:val="00523FBA"/>
    <w:rsid w:val="00523FF5"/>
    <w:rsid w:val="0052400F"/>
    <w:rsid w:val="005240E4"/>
    <w:rsid w:val="005240FF"/>
    <w:rsid w:val="005241C8"/>
    <w:rsid w:val="005241D9"/>
    <w:rsid w:val="005241DE"/>
    <w:rsid w:val="00524220"/>
    <w:rsid w:val="00524320"/>
    <w:rsid w:val="00524350"/>
    <w:rsid w:val="005243D5"/>
    <w:rsid w:val="005244BE"/>
    <w:rsid w:val="005247AF"/>
    <w:rsid w:val="00524AA4"/>
    <w:rsid w:val="00524C7D"/>
    <w:rsid w:val="00525019"/>
    <w:rsid w:val="00525094"/>
    <w:rsid w:val="005250F9"/>
    <w:rsid w:val="0052521C"/>
    <w:rsid w:val="00525416"/>
    <w:rsid w:val="00525454"/>
    <w:rsid w:val="005254D5"/>
    <w:rsid w:val="005255D3"/>
    <w:rsid w:val="00525755"/>
    <w:rsid w:val="005259D3"/>
    <w:rsid w:val="00525B48"/>
    <w:rsid w:val="00525D42"/>
    <w:rsid w:val="00525D4D"/>
    <w:rsid w:val="00525EF6"/>
    <w:rsid w:val="00525F43"/>
    <w:rsid w:val="00525FF5"/>
    <w:rsid w:val="005260CD"/>
    <w:rsid w:val="005260FA"/>
    <w:rsid w:val="0052610D"/>
    <w:rsid w:val="0052629A"/>
    <w:rsid w:val="00526439"/>
    <w:rsid w:val="00526496"/>
    <w:rsid w:val="00526527"/>
    <w:rsid w:val="0052696D"/>
    <w:rsid w:val="00526A8F"/>
    <w:rsid w:val="00526B3D"/>
    <w:rsid w:val="00526DB1"/>
    <w:rsid w:val="00526FB8"/>
    <w:rsid w:val="005271D9"/>
    <w:rsid w:val="005271F4"/>
    <w:rsid w:val="005273CE"/>
    <w:rsid w:val="005273F2"/>
    <w:rsid w:val="0052747A"/>
    <w:rsid w:val="00527698"/>
    <w:rsid w:val="005276AA"/>
    <w:rsid w:val="005276B7"/>
    <w:rsid w:val="005278E1"/>
    <w:rsid w:val="00527B8C"/>
    <w:rsid w:val="00527CCF"/>
    <w:rsid w:val="00527E43"/>
    <w:rsid w:val="005300D8"/>
    <w:rsid w:val="005302F1"/>
    <w:rsid w:val="005303C6"/>
    <w:rsid w:val="0053047E"/>
    <w:rsid w:val="005304EC"/>
    <w:rsid w:val="00530520"/>
    <w:rsid w:val="00530521"/>
    <w:rsid w:val="00530685"/>
    <w:rsid w:val="00530899"/>
    <w:rsid w:val="005308A2"/>
    <w:rsid w:val="00530929"/>
    <w:rsid w:val="00530ADB"/>
    <w:rsid w:val="00530B2A"/>
    <w:rsid w:val="00530F32"/>
    <w:rsid w:val="00530F77"/>
    <w:rsid w:val="00530FA9"/>
    <w:rsid w:val="00531069"/>
    <w:rsid w:val="00531128"/>
    <w:rsid w:val="00531307"/>
    <w:rsid w:val="00531354"/>
    <w:rsid w:val="0053172C"/>
    <w:rsid w:val="00531931"/>
    <w:rsid w:val="00531A46"/>
    <w:rsid w:val="00531BD1"/>
    <w:rsid w:val="00531F36"/>
    <w:rsid w:val="005320D8"/>
    <w:rsid w:val="0053214D"/>
    <w:rsid w:val="005323F9"/>
    <w:rsid w:val="005325B2"/>
    <w:rsid w:val="00532827"/>
    <w:rsid w:val="005328F0"/>
    <w:rsid w:val="0053295C"/>
    <w:rsid w:val="005329C5"/>
    <w:rsid w:val="00532AEF"/>
    <w:rsid w:val="00532AFC"/>
    <w:rsid w:val="00532E32"/>
    <w:rsid w:val="00532FA8"/>
    <w:rsid w:val="005330AC"/>
    <w:rsid w:val="00533443"/>
    <w:rsid w:val="0053365C"/>
    <w:rsid w:val="005336E5"/>
    <w:rsid w:val="005337BB"/>
    <w:rsid w:val="00533965"/>
    <w:rsid w:val="00533A13"/>
    <w:rsid w:val="00533A78"/>
    <w:rsid w:val="00533A7B"/>
    <w:rsid w:val="00533B0B"/>
    <w:rsid w:val="00533EEB"/>
    <w:rsid w:val="0053415B"/>
    <w:rsid w:val="005341F1"/>
    <w:rsid w:val="0053421F"/>
    <w:rsid w:val="00534336"/>
    <w:rsid w:val="005346DF"/>
    <w:rsid w:val="005347F9"/>
    <w:rsid w:val="0053480B"/>
    <w:rsid w:val="00534AA2"/>
    <w:rsid w:val="00534BF1"/>
    <w:rsid w:val="00534CB0"/>
    <w:rsid w:val="00534D51"/>
    <w:rsid w:val="00534E78"/>
    <w:rsid w:val="00534E8C"/>
    <w:rsid w:val="00534EE1"/>
    <w:rsid w:val="00534F6C"/>
    <w:rsid w:val="00535107"/>
    <w:rsid w:val="00535162"/>
    <w:rsid w:val="005354D4"/>
    <w:rsid w:val="00535561"/>
    <w:rsid w:val="00535743"/>
    <w:rsid w:val="00535798"/>
    <w:rsid w:val="005358C6"/>
    <w:rsid w:val="00535BD3"/>
    <w:rsid w:val="00535C01"/>
    <w:rsid w:val="00535F96"/>
    <w:rsid w:val="00536117"/>
    <w:rsid w:val="005362CA"/>
    <w:rsid w:val="0053640B"/>
    <w:rsid w:val="00536432"/>
    <w:rsid w:val="005364CA"/>
    <w:rsid w:val="005364D9"/>
    <w:rsid w:val="00536563"/>
    <w:rsid w:val="005366D2"/>
    <w:rsid w:val="005366DE"/>
    <w:rsid w:val="005369FA"/>
    <w:rsid w:val="00536C7A"/>
    <w:rsid w:val="00536E7B"/>
    <w:rsid w:val="00537013"/>
    <w:rsid w:val="0053742B"/>
    <w:rsid w:val="005375E9"/>
    <w:rsid w:val="00537720"/>
    <w:rsid w:val="00537811"/>
    <w:rsid w:val="005378BF"/>
    <w:rsid w:val="00537D78"/>
    <w:rsid w:val="00537DAF"/>
    <w:rsid w:val="00537F04"/>
    <w:rsid w:val="00537F5F"/>
    <w:rsid w:val="00537F76"/>
    <w:rsid w:val="005403ED"/>
    <w:rsid w:val="00540646"/>
    <w:rsid w:val="00540844"/>
    <w:rsid w:val="00540A9D"/>
    <w:rsid w:val="00540BE0"/>
    <w:rsid w:val="0054102A"/>
    <w:rsid w:val="00541245"/>
    <w:rsid w:val="005412C8"/>
    <w:rsid w:val="0054132F"/>
    <w:rsid w:val="0054137F"/>
    <w:rsid w:val="0054143F"/>
    <w:rsid w:val="00541482"/>
    <w:rsid w:val="0054187F"/>
    <w:rsid w:val="005418E3"/>
    <w:rsid w:val="00541985"/>
    <w:rsid w:val="00541AEF"/>
    <w:rsid w:val="00541C05"/>
    <w:rsid w:val="00541CAC"/>
    <w:rsid w:val="00541CD1"/>
    <w:rsid w:val="00541F9A"/>
    <w:rsid w:val="00541FBF"/>
    <w:rsid w:val="0054228A"/>
    <w:rsid w:val="005422EE"/>
    <w:rsid w:val="005423C7"/>
    <w:rsid w:val="00542556"/>
    <w:rsid w:val="00542715"/>
    <w:rsid w:val="005427DA"/>
    <w:rsid w:val="005428B7"/>
    <w:rsid w:val="0054291F"/>
    <w:rsid w:val="00542A6B"/>
    <w:rsid w:val="00542B38"/>
    <w:rsid w:val="00542BDD"/>
    <w:rsid w:val="00542C3A"/>
    <w:rsid w:val="00542E35"/>
    <w:rsid w:val="00542EFF"/>
    <w:rsid w:val="00542F53"/>
    <w:rsid w:val="005430DE"/>
    <w:rsid w:val="0054315E"/>
    <w:rsid w:val="00543337"/>
    <w:rsid w:val="00543343"/>
    <w:rsid w:val="00543416"/>
    <w:rsid w:val="00543592"/>
    <w:rsid w:val="00543710"/>
    <w:rsid w:val="00543743"/>
    <w:rsid w:val="005437D3"/>
    <w:rsid w:val="005438F7"/>
    <w:rsid w:val="00543BC2"/>
    <w:rsid w:val="00543C8E"/>
    <w:rsid w:val="00543E95"/>
    <w:rsid w:val="00543FA3"/>
    <w:rsid w:val="005440EF"/>
    <w:rsid w:val="005440F6"/>
    <w:rsid w:val="0054415D"/>
    <w:rsid w:val="005441F4"/>
    <w:rsid w:val="0054423C"/>
    <w:rsid w:val="005442C8"/>
    <w:rsid w:val="00544309"/>
    <w:rsid w:val="0054435A"/>
    <w:rsid w:val="00544373"/>
    <w:rsid w:val="00544460"/>
    <w:rsid w:val="005446FB"/>
    <w:rsid w:val="0054475B"/>
    <w:rsid w:val="005447D0"/>
    <w:rsid w:val="005447D4"/>
    <w:rsid w:val="005448EB"/>
    <w:rsid w:val="0054494D"/>
    <w:rsid w:val="00544DC9"/>
    <w:rsid w:val="00544E5B"/>
    <w:rsid w:val="0054500E"/>
    <w:rsid w:val="0054511C"/>
    <w:rsid w:val="00545384"/>
    <w:rsid w:val="00545430"/>
    <w:rsid w:val="0054544F"/>
    <w:rsid w:val="00545655"/>
    <w:rsid w:val="005456B1"/>
    <w:rsid w:val="00545914"/>
    <w:rsid w:val="00545ADA"/>
    <w:rsid w:val="00545B1D"/>
    <w:rsid w:val="00545B5F"/>
    <w:rsid w:val="00545E3A"/>
    <w:rsid w:val="00545F07"/>
    <w:rsid w:val="00546013"/>
    <w:rsid w:val="005460FB"/>
    <w:rsid w:val="00546113"/>
    <w:rsid w:val="00546122"/>
    <w:rsid w:val="00546146"/>
    <w:rsid w:val="00546245"/>
    <w:rsid w:val="005462DF"/>
    <w:rsid w:val="0054642E"/>
    <w:rsid w:val="0054656B"/>
    <w:rsid w:val="0054680A"/>
    <w:rsid w:val="00546C0D"/>
    <w:rsid w:val="00546C88"/>
    <w:rsid w:val="00546CCA"/>
    <w:rsid w:val="00546CE3"/>
    <w:rsid w:val="00546D84"/>
    <w:rsid w:val="00546E7E"/>
    <w:rsid w:val="00546EF5"/>
    <w:rsid w:val="00546F31"/>
    <w:rsid w:val="00547005"/>
    <w:rsid w:val="005470FC"/>
    <w:rsid w:val="00547111"/>
    <w:rsid w:val="0054771B"/>
    <w:rsid w:val="00547901"/>
    <w:rsid w:val="00547D03"/>
    <w:rsid w:val="00550284"/>
    <w:rsid w:val="005502D3"/>
    <w:rsid w:val="00550393"/>
    <w:rsid w:val="005503A2"/>
    <w:rsid w:val="005503F2"/>
    <w:rsid w:val="00550415"/>
    <w:rsid w:val="005504C2"/>
    <w:rsid w:val="00550843"/>
    <w:rsid w:val="00550920"/>
    <w:rsid w:val="005509C8"/>
    <w:rsid w:val="00550A8E"/>
    <w:rsid w:val="00550E36"/>
    <w:rsid w:val="00551026"/>
    <w:rsid w:val="005513D7"/>
    <w:rsid w:val="0055148F"/>
    <w:rsid w:val="005515BB"/>
    <w:rsid w:val="005515D6"/>
    <w:rsid w:val="005517D8"/>
    <w:rsid w:val="0055189A"/>
    <w:rsid w:val="005519C3"/>
    <w:rsid w:val="005519DE"/>
    <w:rsid w:val="005519EC"/>
    <w:rsid w:val="00551DF2"/>
    <w:rsid w:val="00551ED0"/>
    <w:rsid w:val="00551F2D"/>
    <w:rsid w:val="00552139"/>
    <w:rsid w:val="00552206"/>
    <w:rsid w:val="0055225F"/>
    <w:rsid w:val="005524FF"/>
    <w:rsid w:val="005525BF"/>
    <w:rsid w:val="00552798"/>
    <w:rsid w:val="00552903"/>
    <w:rsid w:val="00552A0E"/>
    <w:rsid w:val="00552CCF"/>
    <w:rsid w:val="00552DAD"/>
    <w:rsid w:val="00553025"/>
    <w:rsid w:val="00553049"/>
    <w:rsid w:val="0055307B"/>
    <w:rsid w:val="0055323B"/>
    <w:rsid w:val="0055344A"/>
    <w:rsid w:val="00553676"/>
    <w:rsid w:val="00553C88"/>
    <w:rsid w:val="00553C95"/>
    <w:rsid w:val="00553CAB"/>
    <w:rsid w:val="00553D54"/>
    <w:rsid w:val="00553DD5"/>
    <w:rsid w:val="00553EDE"/>
    <w:rsid w:val="005540B7"/>
    <w:rsid w:val="005544BF"/>
    <w:rsid w:val="00554768"/>
    <w:rsid w:val="0055491B"/>
    <w:rsid w:val="005549F6"/>
    <w:rsid w:val="00554E05"/>
    <w:rsid w:val="00554F5D"/>
    <w:rsid w:val="00555045"/>
    <w:rsid w:val="00555054"/>
    <w:rsid w:val="00555135"/>
    <w:rsid w:val="00555317"/>
    <w:rsid w:val="005554B9"/>
    <w:rsid w:val="00555559"/>
    <w:rsid w:val="00555766"/>
    <w:rsid w:val="00555AEA"/>
    <w:rsid w:val="00555BC0"/>
    <w:rsid w:val="00555C89"/>
    <w:rsid w:val="00555CE1"/>
    <w:rsid w:val="005562EC"/>
    <w:rsid w:val="005562FB"/>
    <w:rsid w:val="0055635F"/>
    <w:rsid w:val="00556402"/>
    <w:rsid w:val="005566C4"/>
    <w:rsid w:val="005566D7"/>
    <w:rsid w:val="00556957"/>
    <w:rsid w:val="00556A97"/>
    <w:rsid w:val="00556CC0"/>
    <w:rsid w:val="00556DA1"/>
    <w:rsid w:val="00556FB4"/>
    <w:rsid w:val="00557086"/>
    <w:rsid w:val="0055716B"/>
    <w:rsid w:val="0055718F"/>
    <w:rsid w:val="0055724C"/>
    <w:rsid w:val="00557410"/>
    <w:rsid w:val="00557BFE"/>
    <w:rsid w:val="00557C1C"/>
    <w:rsid w:val="00557D7E"/>
    <w:rsid w:val="00557E24"/>
    <w:rsid w:val="00557F1B"/>
    <w:rsid w:val="00560036"/>
    <w:rsid w:val="005601A4"/>
    <w:rsid w:val="005601FD"/>
    <w:rsid w:val="00560314"/>
    <w:rsid w:val="00560346"/>
    <w:rsid w:val="00560566"/>
    <w:rsid w:val="005605DB"/>
    <w:rsid w:val="00560726"/>
    <w:rsid w:val="00560B40"/>
    <w:rsid w:val="00560E09"/>
    <w:rsid w:val="005612C7"/>
    <w:rsid w:val="005613B7"/>
    <w:rsid w:val="00561A81"/>
    <w:rsid w:val="00561AF6"/>
    <w:rsid w:val="00561B3E"/>
    <w:rsid w:val="00561CF7"/>
    <w:rsid w:val="00561DC8"/>
    <w:rsid w:val="00561EC7"/>
    <w:rsid w:val="00561F51"/>
    <w:rsid w:val="005620B1"/>
    <w:rsid w:val="00562113"/>
    <w:rsid w:val="00562146"/>
    <w:rsid w:val="0056219D"/>
    <w:rsid w:val="00562203"/>
    <w:rsid w:val="0056227C"/>
    <w:rsid w:val="00562335"/>
    <w:rsid w:val="0056257F"/>
    <w:rsid w:val="00562C94"/>
    <w:rsid w:val="00562D3F"/>
    <w:rsid w:val="00562E7A"/>
    <w:rsid w:val="00562EE2"/>
    <w:rsid w:val="005630A0"/>
    <w:rsid w:val="005631F7"/>
    <w:rsid w:val="0056325A"/>
    <w:rsid w:val="0056326A"/>
    <w:rsid w:val="005634E0"/>
    <w:rsid w:val="00563622"/>
    <w:rsid w:val="005636F1"/>
    <w:rsid w:val="0056392D"/>
    <w:rsid w:val="00563B4B"/>
    <w:rsid w:val="00563B82"/>
    <w:rsid w:val="00563C6A"/>
    <w:rsid w:val="00563DFD"/>
    <w:rsid w:val="00563EC0"/>
    <w:rsid w:val="00564062"/>
    <w:rsid w:val="0056415B"/>
    <w:rsid w:val="00564253"/>
    <w:rsid w:val="005645C0"/>
    <w:rsid w:val="005646F2"/>
    <w:rsid w:val="00564726"/>
    <w:rsid w:val="0056498C"/>
    <w:rsid w:val="00564C64"/>
    <w:rsid w:val="00564E3C"/>
    <w:rsid w:val="00564EB6"/>
    <w:rsid w:val="00564F67"/>
    <w:rsid w:val="00564F9C"/>
    <w:rsid w:val="0056519E"/>
    <w:rsid w:val="005656C3"/>
    <w:rsid w:val="0056578C"/>
    <w:rsid w:val="005657E8"/>
    <w:rsid w:val="005658C9"/>
    <w:rsid w:val="0056593F"/>
    <w:rsid w:val="0056594C"/>
    <w:rsid w:val="00565BCA"/>
    <w:rsid w:val="00565C4D"/>
    <w:rsid w:val="005660FB"/>
    <w:rsid w:val="00566137"/>
    <w:rsid w:val="0056619D"/>
    <w:rsid w:val="0056633E"/>
    <w:rsid w:val="005664F5"/>
    <w:rsid w:val="00566628"/>
    <w:rsid w:val="005667AA"/>
    <w:rsid w:val="00566F01"/>
    <w:rsid w:val="0056708F"/>
    <w:rsid w:val="005670CE"/>
    <w:rsid w:val="00567108"/>
    <w:rsid w:val="00567315"/>
    <w:rsid w:val="005673AE"/>
    <w:rsid w:val="0056754E"/>
    <w:rsid w:val="00567610"/>
    <w:rsid w:val="005676B8"/>
    <w:rsid w:val="0056798B"/>
    <w:rsid w:val="00567C3D"/>
    <w:rsid w:val="00567C66"/>
    <w:rsid w:val="00567ECD"/>
    <w:rsid w:val="00567FC7"/>
    <w:rsid w:val="00567FE8"/>
    <w:rsid w:val="00570291"/>
    <w:rsid w:val="0057029F"/>
    <w:rsid w:val="005702F3"/>
    <w:rsid w:val="00570300"/>
    <w:rsid w:val="0057032D"/>
    <w:rsid w:val="00570399"/>
    <w:rsid w:val="0057060A"/>
    <w:rsid w:val="0057067F"/>
    <w:rsid w:val="00570741"/>
    <w:rsid w:val="005708AE"/>
    <w:rsid w:val="005708F3"/>
    <w:rsid w:val="00570AAE"/>
    <w:rsid w:val="00570B6A"/>
    <w:rsid w:val="00570BB3"/>
    <w:rsid w:val="00570CC8"/>
    <w:rsid w:val="00570CE7"/>
    <w:rsid w:val="00570E5F"/>
    <w:rsid w:val="00570EF1"/>
    <w:rsid w:val="00570FA8"/>
    <w:rsid w:val="0057101A"/>
    <w:rsid w:val="0057104B"/>
    <w:rsid w:val="00571095"/>
    <w:rsid w:val="0057142D"/>
    <w:rsid w:val="00571459"/>
    <w:rsid w:val="00571604"/>
    <w:rsid w:val="00571761"/>
    <w:rsid w:val="0057198D"/>
    <w:rsid w:val="005719EF"/>
    <w:rsid w:val="00571B93"/>
    <w:rsid w:val="00571EA5"/>
    <w:rsid w:val="00571F3E"/>
    <w:rsid w:val="0057210C"/>
    <w:rsid w:val="00572215"/>
    <w:rsid w:val="005722FA"/>
    <w:rsid w:val="0057235F"/>
    <w:rsid w:val="00572447"/>
    <w:rsid w:val="0057245E"/>
    <w:rsid w:val="0057248D"/>
    <w:rsid w:val="00572666"/>
    <w:rsid w:val="005728BE"/>
    <w:rsid w:val="005729BC"/>
    <w:rsid w:val="00572BF1"/>
    <w:rsid w:val="00572C7E"/>
    <w:rsid w:val="005732A4"/>
    <w:rsid w:val="005735E7"/>
    <w:rsid w:val="00573641"/>
    <w:rsid w:val="005736E5"/>
    <w:rsid w:val="00573771"/>
    <w:rsid w:val="00573841"/>
    <w:rsid w:val="0057396E"/>
    <w:rsid w:val="00573AE5"/>
    <w:rsid w:val="00573AED"/>
    <w:rsid w:val="00573CEF"/>
    <w:rsid w:val="00573DBB"/>
    <w:rsid w:val="005740C7"/>
    <w:rsid w:val="005740CC"/>
    <w:rsid w:val="005741A6"/>
    <w:rsid w:val="005743C6"/>
    <w:rsid w:val="0057448F"/>
    <w:rsid w:val="00574889"/>
    <w:rsid w:val="0057490C"/>
    <w:rsid w:val="00574B82"/>
    <w:rsid w:val="00574DEF"/>
    <w:rsid w:val="00574E04"/>
    <w:rsid w:val="00574EA9"/>
    <w:rsid w:val="00574F1C"/>
    <w:rsid w:val="00575169"/>
    <w:rsid w:val="005751F7"/>
    <w:rsid w:val="00575235"/>
    <w:rsid w:val="00575625"/>
    <w:rsid w:val="005759E4"/>
    <w:rsid w:val="00575A34"/>
    <w:rsid w:val="00575B36"/>
    <w:rsid w:val="0057629F"/>
    <w:rsid w:val="005762B1"/>
    <w:rsid w:val="005763BC"/>
    <w:rsid w:val="0057669D"/>
    <w:rsid w:val="00576930"/>
    <w:rsid w:val="00576945"/>
    <w:rsid w:val="00576A8A"/>
    <w:rsid w:val="00576B21"/>
    <w:rsid w:val="00576BD5"/>
    <w:rsid w:val="00576CE0"/>
    <w:rsid w:val="00576D58"/>
    <w:rsid w:val="00577168"/>
    <w:rsid w:val="005771DC"/>
    <w:rsid w:val="0057729A"/>
    <w:rsid w:val="005773FD"/>
    <w:rsid w:val="005774FE"/>
    <w:rsid w:val="00577A14"/>
    <w:rsid w:val="00577A16"/>
    <w:rsid w:val="00577B1D"/>
    <w:rsid w:val="00577BCE"/>
    <w:rsid w:val="00577CB1"/>
    <w:rsid w:val="00577F05"/>
    <w:rsid w:val="0058000D"/>
    <w:rsid w:val="0058003B"/>
    <w:rsid w:val="0058006C"/>
    <w:rsid w:val="005800DE"/>
    <w:rsid w:val="005804E9"/>
    <w:rsid w:val="00580561"/>
    <w:rsid w:val="0058058F"/>
    <w:rsid w:val="005808FB"/>
    <w:rsid w:val="00580C44"/>
    <w:rsid w:val="00580DE0"/>
    <w:rsid w:val="00580E62"/>
    <w:rsid w:val="00580E66"/>
    <w:rsid w:val="00580F65"/>
    <w:rsid w:val="005812A0"/>
    <w:rsid w:val="0058136C"/>
    <w:rsid w:val="00581558"/>
    <w:rsid w:val="0058173E"/>
    <w:rsid w:val="00581888"/>
    <w:rsid w:val="005818EA"/>
    <w:rsid w:val="00581A3B"/>
    <w:rsid w:val="00581BC4"/>
    <w:rsid w:val="00581D46"/>
    <w:rsid w:val="00581E6E"/>
    <w:rsid w:val="00582139"/>
    <w:rsid w:val="005821C2"/>
    <w:rsid w:val="00582368"/>
    <w:rsid w:val="00582656"/>
    <w:rsid w:val="005827D3"/>
    <w:rsid w:val="00582B9F"/>
    <w:rsid w:val="00582D2F"/>
    <w:rsid w:val="00582E0B"/>
    <w:rsid w:val="00582E5A"/>
    <w:rsid w:val="00582EA7"/>
    <w:rsid w:val="005830E7"/>
    <w:rsid w:val="0058311F"/>
    <w:rsid w:val="00583147"/>
    <w:rsid w:val="005834E9"/>
    <w:rsid w:val="00583562"/>
    <w:rsid w:val="0058388B"/>
    <w:rsid w:val="00583D11"/>
    <w:rsid w:val="00583E6B"/>
    <w:rsid w:val="00583ED3"/>
    <w:rsid w:val="00583F92"/>
    <w:rsid w:val="005840D4"/>
    <w:rsid w:val="0058427A"/>
    <w:rsid w:val="005844EA"/>
    <w:rsid w:val="00584762"/>
    <w:rsid w:val="00584CA1"/>
    <w:rsid w:val="00584CA7"/>
    <w:rsid w:val="00584CD7"/>
    <w:rsid w:val="00584F04"/>
    <w:rsid w:val="00585602"/>
    <w:rsid w:val="005857C3"/>
    <w:rsid w:val="00585841"/>
    <w:rsid w:val="00585B0F"/>
    <w:rsid w:val="00585B1E"/>
    <w:rsid w:val="00585B63"/>
    <w:rsid w:val="00585C56"/>
    <w:rsid w:val="00585D6F"/>
    <w:rsid w:val="00585FBB"/>
    <w:rsid w:val="0058629C"/>
    <w:rsid w:val="005862CE"/>
    <w:rsid w:val="005865FF"/>
    <w:rsid w:val="005866AF"/>
    <w:rsid w:val="005866C1"/>
    <w:rsid w:val="00586762"/>
    <w:rsid w:val="0058678C"/>
    <w:rsid w:val="005868C7"/>
    <w:rsid w:val="005869CB"/>
    <w:rsid w:val="00586AAA"/>
    <w:rsid w:val="00586C53"/>
    <w:rsid w:val="00586D78"/>
    <w:rsid w:val="00586E03"/>
    <w:rsid w:val="0058717F"/>
    <w:rsid w:val="00587339"/>
    <w:rsid w:val="005875B9"/>
    <w:rsid w:val="0058762E"/>
    <w:rsid w:val="00587742"/>
    <w:rsid w:val="00587925"/>
    <w:rsid w:val="00587954"/>
    <w:rsid w:val="00587ABE"/>
    <w:rsid w:val="00587B48"/>
    <w:rsid w:val="00587F87"/>
    <w:rsid w:val="0059006F"/>
    <w:rsid w:val="005900E8"/>
    <w:rsid w:val="005902E2"/>
    <w:rsid w:val="005902E9"/>
    <w:rsid w:val="0059034F"/>
    <w:rsid w:val="00590675"/>
    <w:rsid w:val="00590718"/>
    <w:rsid w:val="00590852"/>
    <w:rsid w:val="00590A11"/>
    <w:rsid w:val="00590AE9"/>
    <w:rsid w:val="00590BC1"/>
    <w:rsid w:val="00590E67"/>
    <w:rsid w:val="00590E8E"/>
    <w:rsid w:val="00590EC4"/>
    <w:rsid w:val="00590EF4"/>
    <w:rsid w:val="00591003"/>
    <w:rsid w:val="0059100A"/>
    <w:rsid w:val="00591043"/>
    <w:rsid w:val="0059109A"/>
    <w:rsid w:val="005911C9"/>
    <w:rsid w:val="00591359"/>
    <w:rsid w:val="005914C7"/>
    <w:rsid w:val="0059159D"/>
    <w:rsid w:val="00591A22"/>
    <w:rsid w:val="00591A97"/>
    <w:rsid w:val="00591B55"/>
    <w:rsid w:val="00591B7F"/>
    <w:rsid w:val="00591BD1"/>
    <w:rsid w:val="00591F9B"/>
    <w:rsid w:val="0059223A"/>
    <w:rsid w:val="00592355"/>
    <w:rsid w:val="00592388"/>
    <w:rsid w:val="005923AE"/>
    <w:rsid w:val="0059250A"/>
    <w:rsid w:val="005925D9"/>
    <w:rsid w:val="00592611"/>
    <w:rsid w:val="005926A1"/>
    <w:rsid w:val="005926B6"/>
    <w:rsid w:val="005928CE"/>
    <w:rsid w:val="00592B1A"/>
    <w:rsid w:val="00592BAC"/>
    <w:rsid w:val="00592E82"/>
    <w:rsid w:val="00592FAC"/>
    <w:rsid w:val="0059310F"/>
    <w:rsid w:val="005931E9"/>
    <w:rsid w:val="00593268"/>
    <w:rsid w:val="005932A8"/>
    <w:rsid w:val="0059341A"/>
    <w:rsid w:val="00593471"/>
    <w:rsid w:val="00593652"/>
    <w:rsid w:val="0059373F"/>
    <w:rsid w:val="00593788"/>
    <w:rsid w:val="005937B9"/>
    <w:rsid w:val="00593934"/>
    <w:rsid w:val="00593B0E"/>
    <w:rsid w:val="00593BB4"/>
    <w:rsid w:val="00593BB7"/>
    <w:rsid w:val="00593CF4"/>
    <w:rsid w:val="00593EFA"/>
    <w:rsid w:val="005941C2"/>
    <w:rsid w:val="0059421B"/>
    <w:rsid w:val="0059428F"/>
    <w:rsid w:val="005943E5"/>
    <w:rsid w:val="005944FF"/>
    <w:rsid w:val="0059453D"/>
    <w:rsid w:val="00594583"/>
    <w:rsid w:val="005947D0"/>
    <w:rsid w:val="005948C1"/>
    <w:rsid w:val="00594B93"/>
    <w:rsid w:val="005950DC"/>
    <w:rsid w:val="005951FC"/>
    <w:rsid w:val="0059564E"/>
    <w:rsid w:val="005958A7"/>
    <w:rsid w:val="00595BEA"/>
    <w:rsid w:val="00595C19"/>
    <w:rsid w:val="00595DCA"/>
    <w:rsid w:val="0059662C"/>
    <w:rsid w:val="00596845"/>
    <w:rsid w:val="00596970"/>
    <w:rsid w:val="0059697B"/>
    <w:rsid w:val="005969CA"/>
    <w:rsid w:val="00596C79"/>
    <w:rsid w:val="00596E8A"/>
    <w:rsid w:val="00596EF4"/>
    <w:rsid w:val="00597224"/>
    <w:rsid w:val="005972E7"/>
    <w:rsid w:val="00597313"/>
    <w:rsid w:val="005974CE"/>
    <w:rsid w:val="00597575"/>
    <w:rsid w:val="005976AE"/>
    <w:rsid w:val="005976E0"/>
    <w:rsid w:val="00597894"/>
    <w:rsid w:val="00597939"/>
    <w:rsid w:val="00597984"/>
    <w:rsid w:val="00597985"/>
    <w:rsid w:val="00597A50"/>
    <w:rsid w:val="00597B6B"/>
    <w:rsid w:val="00597F3C"/>
    <w:rsid w:val="005A01A3"/>
    <w:rsid w:val="005A01F3"/>
    <w:rsid w:val="005A02B8"/>
    <w:rsid w:val="005A02D9"/>
    <w:rsid w:val="005A048C"/>
    <w:rsid w:val="005A0848"/>
    <w:rsid w:val="005A0CE1"/>
    <w:rsid w:val="005A0FEE"/>
    <w:rsid w:val="005A105B"/>
    <w:rsid w:val="005A10DF"/>
    <w:rsid w:val="005A130D"/>
    <w:rsid w:val="005A14FF"/>
    <w:rsid w:val="005A170A"/>
    <w:rsid w:val="005A175B"/>
    <w:rsid w:val="005A19AB"/>
    <w:rsid w:val="005A1B03"/>
    <w:rsid w:val="005A1E66"/>
    <w:rsid w:val="005A1F2F"/>
    <w:rsid w:val="005A20FE"/>
    <w:rsid w:val="005A22F6"/>
    <w:rsid w:val="005A232E"/>
    <w:rsid w:val="005A2631"/>
    <w:rsid w:val="005A27AE"/>
    <w:rsid w:val="005A27CC"/>
    <w:rsid w:val="005A27E9"/>
    <w:rsid w:val="005A28E1"/>
    <w:rsid w:val="005A2C25"/>
    <w:rsid w:val="005A373C"/>
    <w:rsid w:val="005A374B"/>
    <w:rsid w:val="005A37DA"/>
    <w:rsid w:val="005A39B2"/>
    <w:rsid w:val="005A3A79"/>
    <w:rsid w:val="005A3B30"/>
    <w:rsid w:val="005A3B47"/>
    <w:rsid w:val="005A3C36"/>
    <w:rsid w:val="005A3C74"/>
    <w:rsid w:val="005A3C75"/>
    <w:rsid w:val="005A3CAC"/>
    <w:rsid w:val="005A3E83"/>
    <w:rsid w:val="005A3EDF"/>
    <w:rsid w:val="005A4312"/>
    <w:rsid w:val="005A447D"/>
    <w:rsid w:val="005A45D6"/>
    <w:rsid w:val="005A4829"/>
    <w:rsid w:val="005A4964"/>
    <w:rsid w:val="005A49FF"/>
    <w:rsid w:val="005A4A12"/>
    <w:rsid w:val="005A4A6D"/>
    <w:rsid w:val="005A51B2"/>
    <w:rsid w:val="005A51F3"/>
    <w:rsid w:val="005A52CA"/>
    <w:rsid w:val="005A53F4"/>
    <w:rsid w:val="005A548F"/>
    <w:rsid w:val="005A55C9"/>
    <w:rsid w:val="005A5643"/>
    <w:rsid w:val="005A568C"/>
    <w:rsid w:val="005A57AA"/>
    <w:rsid w:val="005A588C"/>
    <w:rsid w:val="005A5B3D"/>
    <w:rsid w:val="005A5C98"/>
    <w:rsid w:val="005A5D1D"/>
    <w:rsid w:val="005A5DF9"/>
    <w:rsid w:val="005A5E53"/>
    <w:rsid w:val="005A61E8"/>
    <w:rsid w:val="005A62CB"/>
    <w:rsid w:val="005A6740"/>
    <w:rsid w:val="005A6974"/>
    <w:rsid w:val="005A69E2"/>
    <w:rsid w:val="005A6A1C"/>
    <w:rsid w:val="005A6AA4"/>
    <w:rsid w:val="005A6AF6"/>
    <w:rsid w:val="005A6CD8"/>
    <w:rsid w:val="005A6D5F"/>
    <w:rsid w:val="005A6DB9"/>
    <w:rsid w:val="005A6FB9"/>
    <w:rsid w:val="005A6FE0"/>
    <w:rsid w:val="005A7182"/>
    <w:rsid w:val="005A71B0"/>
    <w:rsid w:val="005A7395"/>
    <w:rsid w:val="005A77B7"/>
    <w:rsid w:val="005A7A3E"/>
    <w:rsid w:val="005A7A8C"/>
    <w:rsid w:val="005A7D80"/>
    <w:rsid w:val="005B01DD"/>
    <w:rsid w:val="005B0273"/>
    <w:rsid w:val="005B029C"/>
    <w:rsid w:val="005B04FF"/>
    <w:rsid w:val="005B06E3"/>
    <w:rsid w:val="005B07A2"/>
    <w:rsid w:val="005B07EA"/>
    <w:rsid w:val="005B0F8A"/>
    <w:rsid w:val="005B101A"/>
    <w:rsid w:val="005B12EC"/>
    <w:rsid w:val="005B1382"/>
    <w:rsid w:val="005B13B2"/>
    <w:rsid w:val="005B17E1"/>
    <w:rsid w:val="005B192A"/>
    <w:rsid w:val="005B1936"/>
    <w:rsid w:val="005B1C9F"/>
    <w:rsid w:val="005B231B"/>
    <w:rsid w:val="005B25E3"/>
    <w:rsid w:val="005B260A"/>
    <w:rsid w:val="005B26D4"/>
    <w:rsid w:val="005B2707"/>
    <w:rsid w:val="005B2787"/>
    <w:rsid w:val="005B2829"/>
    <w:rsid w:val="005B283C"/>
    <w:rsid w:val="005B29B0"/>
    <w:rsid w:val="005B2AF3"/>
    <w:rsid w:val="005B2B30"/>
    <w:rsid w:val="005B2E28"/>
    <w:rsid w:val="005B3324"/>
    <w:rsid w:val="005B337A"/>
    <w:rsid w:val="005B33D6"/>
    <w:rsid w:val="005B33FB"/>
    <w:rsid w:val="005B358A"/>
    <w:rsid w:val="005B36E8"/>
    <w:rsid w:val="005B38E3"/>
    <w:rsid w:val="005B3955"/>
    <w:rsid w:val="005B39CE"/>
    <w:rsid w:val="005B3AC5"/>
    <w:rsid w:val="005B3B70"/>
    <w:rsid w:val="005B3E62"/>
    <w:rsid w:val="005B3F64"/>
    <w:rsid w:val="005B3FBE"/>
    <w:rsid w:val="005B402A"/>
    <w:rsid w:val="005B40B3"/>
    <w:rsid w:val="005B40D0"/>
    <w:rsid w:val="005B4350"/>
    <w:rsid w:val="005B4413"/>
    <w:rsid w:val="005B4414"/>
    <w:rsid w:val="005B475E"/>
    <w:rsid w:val="005B47DF"/>
    <w:rsid w:val="005B4AC3"/>
    <w:rsid w:val="005B4AFA"/>
    <w:rsid w:val="005B4E99"/>
    <w:rsid w:val="005B515E"/>
    <w:rsid w:val="005B52A2"/>
    <w:rsid w:val="005B563A"/>
    <w:rsid w:val="005B56CE"/>
    <w:rsid w:val="005B5700"/>
    <w:rsid w:val="005B5898"/>
    <w:rsid w:val="005B5B0E"/>
    <w:rsid w:val="005B5B59"/>
    <w:rsid w:val="005B5C00"/>
    <w:rsid w:val="005B5DF6"/>
    <w:rsid w:val="005B5F78"/>
    <w:rsid w:val="005B5F85"/>
    <w:rsid w:val="005B6055"/>
    <w:rsid w:val="005B605A"/>
    <w:rsid w:val="005B62A4"/>
    <w:rsid w:val="005B6416"/>
    <w:rsid w:val="005B65BB"/>
    <w:rsid w:val="005B6726"/>
    <w:rsid w:val="005B67E8"/>
    <w:rsid w:val="005B68A8"/>
    <w:rsid w:val="005B6930"/>
    <w:rsid w:val="005B6EDC"/>
    <w:rsid w:val="005B6EF5"/>
    <w:rsid w:val="005B6F8D"/>
    <w:rsid w:val="005B70BE"/>
    <w:rsid w:val="005B7125"/>
    <w:rsid w:val="005B7169"/>
    <w:rsid w:val="005B71E2"/>
    <w:rsid w:val="005B7256"/>
    <w:rsid w:val="005B76C7"/>
    <w:rsid w:val="005B7853"/>
    <w:rsid w:val="005B7890"/>
    <w:rsid w:val="005B78EE"/>
    <w:rsid w:val="005B7C07"/>
    <w:rsid w:val="005B7C25"/>
    <w:rsid w:val="005B7DD7"/>
    <w:rsid w:val="005B7DDC"/>
    <w:rsid w:val="005B7F2A"/>
    <w:rsid w:val="005C00DE"/>
    <w:rsid w:val="005C0133"/>
    <w:rsid w:val="005C0149"/>
    <w:rsid w:val="005C0260"/>
    <w:rsid w:val="005C052D"/>
    <w:rsid w:val="005C06F4"/>
    <w:rsid w:val="005C0741"/>
    <w:rsid w:val="005C07E5"/>
    <w:rsid w:val="005C083E"/>
    <w:rsid w:val="005C0A67"/>
    <w:rsid w:val="005C0ADB"/>
    <w:rsid w:val="005C0BB0"/>
    <w:rsid w:val="005C0C11"/>
    <w:rsid w:val="005C0DC6"/>
    <w:rsid w:val="005C1181"/>
    <w:rsid w:val="005C120C"/>
    <w:rsid w:val="005C1594"/>
    <w:rsid w:val="005C170E"/>
    <w:rsid w:val="005C17E5"/>
    <w:rsid w:val="005C1AB9"/>
    <w:rsid w:val="005C1CA7"/>
    <w:rsid w:val="005C1F2F"/>
    <w:rsid w:val="005C215A"/>
    <w:rsid w:val="005C21AE"/>
    <w:rsid w:val="005C23CA"/>
    <w:rsid w:val="005C29A1"/>
    <w:rsid w:val="005C29E2"/>
    <w:rsid w:val="005C2A34"/>
    <w:rsid w:val="005C2AE8"/>
    <w:rsid w:val="005C2E5F"/>
    <w:rsid w:val="005C30B0"/>
    <w:rsid w:val="005C31A0"/>
    <w:rsid w:val="005C31B6"/>
    <w:rsid w:val="005C31FB"/>
    <w:rsid w:val="005C34B3"/>
    <w:rsid w:val="005C3A2C"/>
    <w:rsid w:val="005C3A30"/>
    <w:rsid w:val="005C3A67"/>
    <w:rsid w:val="005C3BE3"/>
    <w:rsid w:val="005C3C90"/>
    <w:rsid w:val="005C3D43"/>
    <w:rsid w:val="005C3EF6"/>
    <w:rsid w:val="005C4042"/>
    <w:rsid w:val="005C405E"/>
    <w:rsid w:val="005C40AF"/>
    <w:rsid w:val="005C41C2"/>
    <w:rsid w:val="005C4282"/>
    <w:rsid w:val="005C4392"/>
    <w:rsid w:val="005C471F"/>
    <w:rsid w:val="005C47BE"/>
    <w:rsid w:val="005C4909"/>
    <w:rsid w:val="005C491A"/>
    <w:rsid w:val="005C4B72"/>
    <w:rsid w:val="005C4D58"/>
    <w:rsid w:val="005C4D89"/>
    <w:rsid w:val="005C4EAC"/>
    <w:rsid w:val="005C4F6D"/>
    <w:rsid w:val="005C51F5"/>
    <w:rsid w:val="005C52A5"/>
    <w:rsid w:val="005C53A6"/>
    <w:rsid w:val="005C545D"/>
    <w:rsid w:val="005C54A2"/>
    <w:rsid w:val="005C55F1"/>
    <w:rsid w:val="005C568F"/>
    <w:rsid w:val="005C57C2"/>
    <w:rsid w:val="005C5842"/>
    <w:rsid w:val="005C595C"/>
    <w:rsid w:val="005C5BF2"/>
    <w:rsid w:val="005C5C28"/>
    <w:rsid w:val="005C5DD8"/>
    <w:rsid w:val="005C6023"/>
    <w:rsid w:val="005C61D3"/>
    <w:rsid w:val="005C61F6"/>
    <w:rsid w:val="005C65FA"/>
    <w:rsid w:val="005C66BD"/>
    <w:rsid w:val="005C66D3"/>
    <w:rsid w:val="005C6D86"/>
    <w:rsid w:val="005C6F59"/>
    <w:rsid w:val="005C7178"/>
    <w:rsid w:val="005C7186"/>
    <w:rsid w:val="005C7280"/>
    <w:rsid w:val="005C738A"/>
    <w:rsid w:val="005C752B"/>
    <w:rsid w:val="005C774E"/>
    <w:rsid w:val="005C789D"/>
    <w:rsid w:val="005C78FE"/>
    <w:rsid w:val="005C792E"/>
    <w:rsid w:val="005C7A11"/>
    <w:rsid w:val="005C7B9B"/>
    <w:rsid w:val="005C7CB4"/>
    <w:rsid w:val="005C7D60"/>
    <w:rsid w:val="005C7D99"/>
    <w:rsid w:val="005C7FC6"/>
    <w:rsid w:val="005D0228"/>
    <w:rsid w:val="005D03E5"/>
    <w:rsid w:val="005D03E6"/>
    <w:rsid w:val="005D046A"/>
    <w:rsid w:val="005D04E3"/>
    <w:rsid w:val="005D06EF"/>
    <w:rsid w:val="005D081A"/>
    <w:rsid w:val="005D0837"/>
    <w:rsid w:val="005D0906"/>
    <w:rsid w:val="005D0974"/>
    <w:rsid w:val="005D0E39"/>
    <w:rsid w:val="005D0F14"/>
    <w:rsid w:val="005D0F62"/>
    <w:rsid w:val="005D0F76"/>
    <w:rsid w:val="005D0FED"/>
    <w:rsid w:val="005D10CB"/>
    <w:rsid w:val="005D10E5"/>
    <w:rsid w:val="005D10FE"/>
    <w:rsid w:val="005D1178"/>
    <w:rsid w:val="005D11C5"/>
    <w:rsid w:val="005D12A5"/>
    <w:rsid w:val="005D144F"/>
    <w:rsid w:val="005D1837"/>
    <w:rsid w:val="005D1A42"/>
    <w:rsid w:val="005D1BDA"/>
    <w:rsid w:val="005D1D0F"/>
    <w:rsid w:val="005D1DD0"/>
    <w:rsid w:val="005D209C"/>
    <w:rsid w:val="005D22D5"/>
    <w:rsid w:val="005D2436"/>
    <w:rsid w:val="005D25C8"/>
    <w:rsid w:val="005D2756"/>
    <w:rsid w:val="005D29E5"/>
    <w:rsid w:val="005D2A80"/>
    <w:rsid w:val="005D2E1D"/>
    <w:rsid w:val="005D3182"/>
    <w:rsid w:val="005D318C"/>
    <w:rsid w:val="005D31A7"/>
    <w:rsid w:val="005D3254"/>
    <w:rsid w:val="005D3261"/>
    <w:rsid w:val="005D347A"/>
    <w:rsid w:val="005D3601"/>
    <w:rsid w:val="005D3689"/>
    <w:rsid w:val="005D3753"/>
    <w:rsid w:val="005D3775"/>
    <w:rsid w:val="005D3781"/>
    <w:rsid w:val="005D3818"/>
    <w:rsid w:val="005D3841"/>
    <w:rsid w:val="005D3B5D"/>
    <w:rsid w:val="005D4190"/>
    <w:rsid w:val="005D4640"/>
    <w:rsid w:val="005D4644"/>
    <w:rsid w:val="005D484B"/>
    <w:rsid w:val="005D4998"/>
    <w:rsid w:val="005D4B78"/>
    <w:rsid w:val="005D4C69"/>
    <w:rsid w:val="005D4FB4"/>
    <w:rsid w:val="005D5036"/>
    <w:rsid w:val="005D537E"/>
    <w:rsid w:val="005D53E8"/>
    <w:rsid w:val="005D5496"/>
    <w:rsid w:val="005D56CC"/>
    <w:rsid w:val="005D5792"/>
    <w:rsid w:val="005D5954"/>
    <w:rsid w:val="005D5974"/>
    <w:rsid w:val="005D5AE8"/>
    <w:rsid w:val="005D5C09"/>
    <w:rsid w:val="005D5D55"/>
    <w:rsid w:val="005D5E3B"/>
    <w:rsid w:val="005D6097"/>
    <w:rsid w:val="005D61CF"/>
    <w:rsid w:val="005D62FC"/>
    <w:rsid w:val="005D66F5"/>
    <w:rsid w:val="005D698C"/>
    <w:rsid w:val="005D699A"/>
    <w:rsid w:val="005D6A39"/>
    <w:rsid w:val="005D6C61"/>
    <w:rsid w:val="005D6EAC"/>
    <w:rsid w:val="005D6EE3"/>
    <w:rsid w:val="005D6F4B"/>
    <w:rsid w:val="005D6FE4"/>
    <w:rsid w:val="005D702A"/>
    <w:rsid w:val="005D7101"/>
    <w:rsid w:val="005D72DF"/>
    <w:rsid w:val="005D73B9"/>
    <w:rsid w:val="005D75E9"/>
    <w:rsid w:val="005D79EA"/>
    <w:rsid w:val="005D7BBD"/>
    <w:rsid w:val="005D7D74"/>
    <w:rsid w:val="005D7E3F"/>
    <w:rsid w:val="005D7ED6"/>
    <w:rsid w:val="005E0186"/>
    <w:rsid w:val="005E01F8"/>
    <w:rsid w:val="005E04AA"/>
    <w:rsid w:val="005E0548"/>
    <w:rsid w:val="005E0593"/>
    <w:rsid w:val="005E05D5"/>
    <w:rsid w:val="005E0630"/>
    <w:rsid w:val="005E0716"/>
    <w:rsid w:val="005E072E"/>
    <w:rsid w:val="005E07F9"/>
    <w:rsid w:val="005E0817"/>
    <w:rsid w:val="005E08C9"/>
    <w:rsid w:val="005E08E3"/>
    <w:rsid w:val="005E098B"/>
    <w:rsid w:val="005E0A57"/>
    <w:rsid w:val="005E0A87"/>
    <w:rsid w:val="005E0B98"/>
    <w:rsid w:val="005E0D11"/>
    <w:rsid w:val="005E0F5E"/>
    <w:rsid w:val="005E105A"/>
    <w:rsid w:val="005E10A9"/>
    <w:rsid w:val="005E12A7"/>
    <w:rsid w:val="005E14AC"/>
    <w:rsid w:val="005E1678"/>
    <w:rsid w:val="005E1C8C"/>
    <w:rsid w:val="005E201B"/>
    <w:rsid w:val="005E2113"/>
    <w:rsid w:val="005E2250"/>
    <w:rsid w:val="005E225D"/>
    <w:rsid w:val="005E22D3"/>
    <w:rsid w:val="005E2335"/>
    <w:rsid w:val="005E2473"/>
    <w:rsid w:val="005E2775"/>
    <w:rsid w:val="005E2CD4"/>
    <w:rsid w:val="005E2EA5"/>
    <w:rsid w:val="005E2F87"/>
    <w:rsid w:val="005E3070"/>
    <w:rsid w:val="005E31DF"/>
    <w:rsid w:val="005E329B"/>
    <w:rsid w:val="005E3528"/>
    <w:rsid w:val="005E3750"/>
    <w:rsid w:val="005E378D"/>
    <w:rsid w:val="005E3A37"/>
    <w:rsid w:val="005E3BE9"/>
    <w:rsid w:val="005E3C93"/>
    <w:rsid w:val="005E40C0"/>
    <w:rsid w:val="005E40CB"/>
    <w:rsid w:val="005E418A"/>
    <w:rsid w:val="005E41DF"/>
    <w:rsid w:val="005E41F4"/>
    <w:rsid w:val="005E43E7"/>
    <w:rsid w:val="005E4782"/>
    <w:rsid w:val="005E4ADB"/>
    <w:rsid w:val="005E4BA4"/>
    <w:rsid w:val="005E4E14"/>
    <w:rsid w:val="005E50FF"/>
    <w:rsid w:val="005E5206"/>
    <w:rsid w:val="005E5267"/>
    <w:rsid w:val="005E54AF"/>
    <w:rsid w:val="005E5792"/>
    <w:rsid w:val="005E5AEF"/>
    <w:rsid w:val="005E5C03"/>
    <w:rsid w:val="005E5D98"/>
    <w:rsid w:val="005E5DD2"/>
    <w:rsid w:val="005E5F98"/>
    <w:rsid w:val="005E606D"/>
    <w:rsid w:val="005E62B5"/>
    <w:rsid w:val="005E62D0"/>
    <w:rsid w:val="005E62F3"/>
    <w:rsid w:val="005E633A"/>
    <w:rsid w:val="005E6357"/>
    <w:rsid w:val="005E64AD"/>
    <w:rsid w:val="005E655D"/>
    <w:rsid w:val="005E662A"/>
    <w:rsid w:val="005E6775"/>
    <w:rsid w:val="005E68C1"/>
    <w:rsid w:val="005E6A1E"/>
    <w:rsid w:val="005E6A95"/>
    <w:rsid w:val="005E6ABA"/>
    <w:rsid w:val="005E6AFE"/>
    <w:rsid w:val="005E6C00"/>
    <w:rsid w:val="005E6F4A"/>
    <w:rsid w:val="005E7018"/>
    <w:rsid w:val="005E731A"/>
    <w:rsid w:val="005E74AC"/>
    <w:rsid w:val="005E74E8"/>
    <w:rsid w:val="005E760E"/>
    <w:rsid w:val="005E77F1"/>
    <w:rsid w:val="005E7B4B"/>
    <w:rsid w:val="005E7BB0"/>
    <w:rsid w:val="005E7C1D"/>
    <w:rsid w:val="005E7D0E"/>
    <w:rsid w:val="005E7E15"/>
    <w:rsid w:val="005E7E4C"/>
    <w:rsid w:val="005E7EB3"/>
    <w:rsid w:val="005F025E"/>
    <w:rsid w:val="005F03A4"/>
    <w:rsid w:val="005F0434"/>
    <w:rsid w:val="005F04AF"/>
    <w:rsid w:val="005F052B"/>
    <w:rsid w:val="005F08FA"/>
    <w:rsid w:val="005F0B43"/>
    <w:rsid w:val="005F0B7F"/>
    <w:rsid w:val="005F0E9E"/>
    <w:rsid w:val="005F0EBD"/>
    <w:rsid w:val="005F0EFF"/>
    <w:rsid w:val="005F1026"/>
    <w:rsid w:val="005F1074"/>
    <w:rsid w:val="005F1206"/>
    <w:rsid w:val="005F121C"/>
    <w:rsid w:val="005F147A"/>
    <w:rsid w:val="005F147F"/>
    <w:rsid w:val="005F14EA"/>
    <w:rsid w:val="005F1573"/>
    <w:rsid w:val="005F15E0"/>
    <w:rsid w:val="005F16C4"/>
    <w:rsid w:val="005F17D1"/>
    <w:rsid w:val="005F1957"/>
    <w:rsid w:val="005F1979"/>
    <w:rsid w:val="005F198C"/>
    <w:rsid w:val="005F1A41"/>
    <w:rsid w:val="005F1B03"/>
    <w:rsid w:val="005F1BF1"/>
    <w:rsid w:val="005F2091"/>
    <w:rsid w:val="005F2271"/>
    <w:rsid w:val="005F22D6"/>
    <w:rsid w:val="005F2457"/>
    <w:rsid w:val="005F250A"/>
    <w:rsid w:val="005F26D1"/>
    <w:rsid w:val="005F271D"/>
    <w:rsid w:val="005F27DB"/>
    <w:rsid w:val="005F2824"/>
    <w:rsid w:val="005F28FD"/>
    <w:rsid w:val="005F2998"/>
    <w:rsid w:val="005F29DD"/>
    <w:rsid w:val="005F2B04"/>
    <w:rsid w:val="005F2CA1"/>
    <w:rsid w:val="005F2E75"/>
    <w:rsid w:val="005F2EC3"/>
    <w:rsid w:val="005F2F96"/>
    <w:rsid w:val="005F2FBF"/>
    <w:rsid w:val="005F2FFF"/>
    <w:rsid w:val="005F300E"/>
    <w:rsid w:val="005F32AC"/>
    <w:rsid w:val="005F3351"/>
    <w:rsid w:val="005F356D"/>
    <w:rsid w:val="005F3815"/>
    <w:rsid w:val="005F39DA"/>
    <w:rsid w:val="005F3AFE"/>
    <w:rsid w:val="005F3D69"/>
    <w:rsid w:val="005F3EF2"/>
    <w:rsid w:val="005F40CC"/>
    <w:rsid w:val="005F41EA"/>
    <w:rsid w:val="005F4258"/>
    <w:rsid w:val="005F428E"/>
    <w:rsid w:val="005F4388"/>
    <w:rsid w:val="005F44CA"/>
    <w:rsid w:val="005F4642"/>
    <w:rsid w:val="005F4662"/>
    <w:rsid w:val="005F47D5"/>
    <w:rsid w:val="005F4B3B"/>
    <w:rsid w:val="005F4D09"/>
    <w:rsid w:val="005F4D37"/>
    <w:rsid w:val="005F4EB9"/>
    <w:rsid w:val="005F5292"/>
    <w:rsid w:val="005F557F"/>
    <w:rsid w:val="005F5657"/>
    <w:rsid w:val="005F565B"/>
    <w:rsid w:val="005F56BD"/>
    <w:rsid w:val="005F56C0"/>
    <w:rsid w:val="005F5BF4"/>
    <w:rsid w:val="005F5CB6"/>
    <w:rsid w:val="005F5EDD"/>
    <w:rsid w:val="005F6057"/>
    <w:rsid w:val="005F63F8"/>
    <w:rsid w:val="005F6445"/>
    <w:rsid w:val="005F6554"/>
    <w:rsid w:val="005F6796"/>
    <w:rsid w:val="005F69B2"/>
    <w:rsid w:val="005F6AF9"/>
    <w:rsid w:val="005F6C5C"/>
    <w:rsid w:val="005F6FF9"/>
    <w:rsid w:val="005F702A"/>
    <w:rsid w:val="005F7213"/>
    <w:rsid w:val="005F7471"/>
    <w:rsid w:val="005F772A"/>
    <w:rsid w:val="005F7998"/>
    <w:rsid w:val="005F7B8D"/>
    <w:rsid w:val="005F7CCE"/>
    <w:rsid w:val="005F7E89"/>
    <w:rsid w:val="005F7EBC"/>
    <w:rsid w:val="006000FB"/>
    <w:rsid w:val="00600225"/>
    <w:rsid w:val="0060036A"/>
    <w:rsid w:val="00600512"/>
    <w:rsid w:val="006005EB"/>
    <w:rsid w:val="006006BB"/>
    <w:rsid w:val="00600C54"/>
    <w:rsid w:val="00600DE8"/>
    <w:rsid w:val="00600E67"/>
    <w:rsid w:val="00600FAA"/>
    <w:rsid w:val="00600FCE"/>
    <w:rsid w:val="00600FDF"/>
    <w:rsid w:val="00600FE7"/>
    <w:rsid w:val="0060107D"/>
    <w:rsid w:val="006010E9"/>
    <w:rsid w:val="006011A6"/>
    <w:rsid w:val="00601245"/>
    <w:rsid w:val="00601382"/>
    <w:rsid w:val="00601395"/>
    <w:rsid w:val="006013C7"/>
    <w:rsid w:val="0060147B"/>
    <w:rsid w:val="0060177C"/>
    <w:rsid w:val="0060194A"/>
    <w:rsid w:val="00601A5A"/>
    <w:rsid w:val="00601B15"/>
    <w:rsid w:val="00601B32"/>
    <w:rsid w:val="00601B86"/>
    <w:rsid w:val="00601D14"/>
    <w:rsid w:val="00601D6C"/>
    <w:rsid w:val="00601F73"/>
    <w:rsid w:val="00601FA7"/>
    <w:rsid w:val="006020FF"/>
    <w:rsid w:val="0060210E"/>
    <w:rsid w:val="006022A3"/>
    <w:rsid w:val="00602714"/>
    <w:rsid w:val="006027E7"/>
    <w:rsid w:val="00602B04"/>
    <w:rsid w:val="00602DCF"/>
    <w:rsid w:val="00602ECC"/>
    <w:rsid w:val="006030D0"/>
    <w:rsid w:val="0060318A"/>
    <w:rsid w:val="0060320E"/>
    <w:rsid w:val="00603399"/>
    <w:rsid w:val="006035B3"/>
    <w:rsid w:val="00603874"/>
    <w:rsid w:val="006038D1"/>
    <w:rsid w:val="00603C44"/>
    <w:rsid w:val="00603CDB"/>
    <w:rsid w:val="00603FBF"/>
    <w:rsid w:val="006040D6"/>
    <w:rsid w:val="0060410F"/>
    <w:rsid w:val="0060438D"/>
    <w:rsid w:val="006045F3"/>
    <w:rsid w:val="006047B9"/>
    <w:rsid w:val="0060485F"/>
    <w:rsid w:val="00604A8E"/>
    <w:rsid w:val="00604C28"/>
    <w:rsid w:val="00604D13"/>
    <w:rsid w:val="00604E88"/>
    <w:rsid w:val="00604F67"/>
    <w:rsid w:val="00605002"/>
    <w:rsid w:val="00605127"/>
    <w:rsid w:val="00605364"/>
    <w:rsid w:val="006053D7"/>
    <w:rsid w:val="00605481"/>
    <w:rsid w:val="0060553A"/>
    <w:rsid w:val="006056A4"/>
    <w:rsid w:val="0060573E"/>
    <w:rsid w:val="0060581C"/>
    <w:rsid w:val="0060589E"/>
    <w:rsid w:val="006058E0"/>
    <w:rsid w:val="00605A8A"/>
    <w:rsid w:val="00605B3F"/>
    <w:rsid w:val="00605CE5"/>
    <w:rsid w:val="00605F18"/>
    <w:rsid w:val="00605FCE"/>
    <w:rsid w:val="0060603A"/>
    <w:rsid w:val="00606327"/>
    <w:rsid w:val="00606508"/>
    <w:rsid w:val="00606DA3"/>
    <w:rsid w:val="00607011"/>
    <w:rsid w:val="00607046"/>
    <w:rsid w:val="00607109"/>
    <w:rsid w:val="00607234"/>
    <w:rsid w:val="0060736E"/>
    <w:rsid w:val="0060747C"/>
    <w:rsid w:val="00607710"/>
    <w:rsid w:val="0060791F"/>
    <w:rsid w:val="00607945"/>
    <w:rsid w:val="00607B6E"/>
    <w:rsid w:val="00607D72"/>
    <w:rsid w:val="00607DDA"/>
    <w:rsid w:val="00607F8C"/>
    <w:rsid w:val="0061001B"/>
    <w:rsid w:val="0061011D"/>
    <w:rsid w:val="0061013A"/>
    <w:rsid w:val="00610406"/>
    <w:rsid w:val="00610576"/>
    <w:rsid w:val="00610654"/>
    <w:rsid w:val="006108D8"/>
    <w:rsid w:val="00610B8B"/>
    <w:rsid w:val="00610C6D"/>
    <w:rsid w:val="00611075"/>
    <w:rsid w:val="0061134E"/>
    <w:rsid w:val="006113F1"/>
    <w:rsid w:val="006115B0"/>
    <w:rsid w:val="006117F0"/>
    <w:rsid w:val="0061192F"/>
    <w:rsid w:val="00611972"/>
    <w:rsid w:val="00611A43"/>
    <w:rsid w:val="006122EC"/>
    <w:rsid w:val="0061233A"/>
    <w:rsid w:val="0061247E"/>
    <w:rsid w:val="00612538"/>
    <w:rsid w:val="006125CD"/>
    <w:rsid w:val="006127F1"/>
    <w:rsid w:val="00612829"/>
    <w:rsid w:val="00612897"/>
    <w:rsid w:val="00612ADA"/>
    <w:rsid w:val="00612D8F"/>
    <w:rsid w:val="00612DFE"/>
    <w:rsid w:val="00612E21"/>
    <w:rsid w:val="00613041"/>
    <w:rsid w:val="00613457"/>
    <w:rsid w:val="006135E3"/>
    <w:rsid w:val="00613636"/>
    <w:rsid w:val="00613A84"/>
    <w:rsid w:val="00613C88"/>
    <w:rsid w:val="00613CCE"/>
    <w:rsid w:val="00613D30"/>
    <w:rsid w:val="00613E28"/>
    <w:rsid w:val="00613F1E"/>
    <w:rsid w:val="006141A6"/>
    <w:rsid w:val="006141D6"/>
    <w:rsid w:val="006141F6"/>
    <w:rsid w:val="00614361"/>
    <w:rsid w:val="006145CB"/>
    <w:rsid w:val="006145E0"/>
    <w:rsid w:val="00614802"/>
    <w:rsid w:val="006148A4"/>
    <w:rsid w:val="00614995"/>
    <w:rsid w:val="006149CD"/>
    <w:rsid w:val="00614B00"/>
    <w:rsid w:val="00614B2E"/>
    <w:rsid w:val="00614B7E"/>
    <w:rsid w:val="00614C52"/>
    <w:rsid w:val="00614F92"/>
    <w:rsid w:val="00615047"/>
    <w:rsid w:val="006150FD"/>
    <w:rsid w:val="00615161"/>
    <w:rsid w:val="00615587"/>
    <w:rsid w:val="0061577E"/>
    <w:rsid w:val="00615B01"/>
    <w:rsid w:val="00615B3C"/>
    <w:rsid w:val="00615C2C"/>
    <w:rsid w:val="00615D68"/>
    <w:rsid w:val="00615ECD"/>
    <w:rsid w:val="00615F2F"/>
    <w:rsid w:val="00615FE0"/>
    <w:rsid w:val="006165C5"/>
    <w:rsid w:val="00616631"/>
    <w:rsid w:val="00616649"/>
    <w:rsid w:val="0061679A"/>
    <w:rsid w:val="00616937"/>
    <w:rsid w:val="00616AE4"/>
    <w:rsid w:val="00616B45"/>
    <w:rsid w:val="00616C1D"/>
    <w:rsid w:val="00616CF1"/>
    <w:rsid w:val="00616E25"/>
    <w:rsid w:val="00616E47"/>
    <w:rsid w:val="0061705C"/>
    <w:rsid w:val="0061787E"/>
    <w:rsid w:val="006178A1"/>
    <w:rsid w:val="00617A91"/>
    <w:rsid w:val="00617ACC"/>
    <w:rsid w:val="00617AD5"/>
    <w:rsid w:val="00617B24"/>
    <w:rsid w:val="00617B4A"/>
    <w:rsid w:val="00617D35"/>
    <w:rsid w:val="00617E66"/>
    <w:rsid w:val="00617EE1"/>
    <w:rsid w:val="00617F1F"/>
    <w:rsid w:val="00620021"/>
    <w:rsid w:val="00620092"/>
    <w:rsid w:val="006200DA"/>
    <w:rsid w:val="00620195"/>
    <w:rsid w:val="006201C8"/>
    <w:rsid w:val="00620364"/>
    <w:rsid w:val="00620371"/>
    <w:rsid w:val="00620495"/>
    <w:rsid w:val="006204DC"/>
    <w:rsid w:val="006204ED"/>
    <w:rsid w:val="0062056D"/>
    <w:rsid w:val="0062080F"/>
    <w:rsid w:val="00620A41"/>
    <w:rsid w:val="00620AFF"/>
    <w:rsid w:val="00620B02"/>
    <w:rsid w:val="00620BAE"/>
    <w:rsid w:val="00620F50"/>
    <w:rsid w:val="00621174"/>
    <w:rsid w:val="0062124E"/>
    <w:rsid w:val="0062134C"/>
    <w:rsid w:val="00621561"/>
    <w:rsid w:val="00621570"/>
    <w:rsid w:val="006215D5"/>
    <w:rsid w:val="006219DD"/>
    <w:rsid w:val="00621B3D"/>
    <w:rsid w:val="00621B85"/>
    <w:rsid w:val="00621C00"/>
    <w:rsid w:val="00621E25"/>
    <w:rsid w:val="00621E3C"/>
    <w:rsid w:val="00621E6A"/>
    <w:rsid w:val="00622034"/>
    <w:rsid w:val="00622103"/>
    <w:rsid w:val="0062228D"/>
    <w:rsid w:val="006222F3"/>
    <w:rsid w:val="006224B8"/>
    <w:rsid w:val="0062261D"/>
    <w:rsid w:val="00622A01"/>
    <w:rsid w:val="006230E6"/>
    <w:rsid w:val="006230FF"/>
    <w:rsid w:val="00623358"/>
    <w:rsid w:val="0062341C"/>
    <w:rsid w:val="00623741"/>
    <w:rsid w:val="00623876"/>
    <w:rsid w:val="0062393B"/>
    <w:rsid w:val="006239CA"/>
    <w:rsid w:val="00623A2F"/>
    <w:rsid w:val="00623A3B"/>
    <w:rsid w:val="00623BF1"/>
    <w:rsid w:val="00623CBC"/>
    <w:rsid w:val="00623EFE"/>
    <w:rsid w:val="00624025"/>
    <w:rsid w:val="00624064"/>
    <w:rsid w:val="006240EA"/>
    <w:rsid w:val="00624272"/>
    <w:rsid w:val="0062445E"/>
    <w:rsid w:val="006244B3"/>
    <w:rsid w:val="0062457F"/>
    <w:rsid w:val="006246BC"/>
    <w:rsid w:val="00624984"/>
    <w:rsid w:val="00624CE9"/>
    <w:rsid w:val="00624EA0"/>
    <w:rsid w:val="006254B2"/>
    <w:rsid w:val="006254DB"/>
    <w:rsid w:val="0062561A"/>
    <w:rsid w:val="0062571A"/>
    <w:rsid w:val="00625A8C"/>
    <w:rsid w:val="00625AE7"/>
    <w:rsid w:val="00625C89"/>
    <w:rsid w:val="00625FD8"/>
    <w:rsid w:val="00626298"/>
    <w:rsid w:val="00626429"/>
    <w:rsid w:val="00626446"/>
    <w:rsid w:val="00626672"/>
    <w:rsid w:val="0062667C"/>
    <w:rsid w:val="006267A4"/>
    <w:rsid w:val="00626948"/>
    <w:rsid w:val="00626C1C"/>
    <w:rsid w:val="00626DC2"/>
    <w:rsid w:val="00626DC5"/>
    <w:rsid w:val="00626E8C"/>
    <w:rsid w:val="00626FC9"/>
    <w:rsid w:val="00626FDE"/>
    <w:rsid w:val="00627563"/>
    <w:rsid w:val="006275C5"/>
    <w:rsid w:val="00627687"/>
    <w:rsid w:val="006277D7"/>
    <w:rsid w:val="0062782A"/>
    <w:rsid w:val="00627917"/>
    <w:rsid w:val="00627C37"/>
    <w:rsid w:val="00627C42"/>
    <w:rsid w:val="00627CF0"/>
    <w:rsid w:val="00627F55"/>
    <w:rsid w:val="0063034F"/>
    <w:rsid w:val="0063060A"/>
    <w:rsid w:val="0063082B"/>
    <w:rsid w:val="006309A7"/>
    <w:rsid w:val="00630B1D"/>
    <w:rsid w:val="00630BB8"/>
    <w:rsid w:val="00631000"/>
    <w:rsid w:val="006310AB"/>
    <w:rsid w:val="006310FF"/>
    <w:rsid w:val="006315A9"/>
    <w:rsid w:val="006316A5"/>
    <w:rsid w:val="00631BEA"/>
    <w:rsid w:val="00631EC7"/>
    <w:rsid w:val="0063250C"/>
    <w:rsid w:val="00632576"/>
    <w:rsid w:val="00632685"/>
    <w:rsid w:val="006326B1"/>
    <w:rsid w:val="006326C9"/>
    <w:rsid w:val="00632C17"/>
    <w:rsid w:val="00632C1B"/>
    <w:rsid w:val="00632D2E"/>
    <w:rsid w:val="00632E15"/>
    <w:rsid w:val="00632F21"/>
    <w:rsid w:val="00632FB9"/>
    <w:rsid w:val="00633063"/>
    <w:rsid w:val="006332A8"/>
    <w:rsid w:val="0063330A"/>
    <w:rsid w:val="006335FF"/>
    <w:rsid w:val="00633657"/>
    <w:rsid w:val="006338A3"/>
    <w:rsid w:val="00633AB0"/>
    <w:rsid w:val="00633B29"/>
    <w:rsid w:val="00633E1D"/>
    <w:rsid w:val="00634025"/>
    <w:rsid w:val="00634247"/>
    <w:rsid w:val="00634408"/>
    <w:rsid w:val="00634458"/>
    <w:rsid w:val="00634921"/>
    <w:rsid w:val="00634D49"/>
    <w:rsid w:val="00634DD1"/>
    <w:rsid w:val="006350DE"/>
    <w:rsid w:val="00635185"/>
    <w:rsid w:val="00635283"/>
    <w:rsid w:val="006352C3"/>
    <w:rsid w:val="00635462"/>
    <w:rsid w:val="00635ACB"/>
    <w:rsid w:val="00635B52"/>
    <w:rsid w:val="00635D9F"/>
    <w:rsid w:val="00635E28"/>
    <w:rsid w:val="00635F68"/>
    <w:rsid w:val="006360E3"/>
    <w:rsid w:val="00636224"/>
    <w:rsid w:val="006362CD"/>
    <w:rsid w:val="006364E0"/>
    <w:rsid w:val="00636516"/>
    <w:rsid w:val="006366F3"/>
    <w:rsid w:val="00636724"/>
    <w:rsid w:val="006367BB"/>
    <w:rsid w:val="00636988"/>
    <w:rsid w:val="00636BE2"/>
    <w:rsid w:val="00636BEF"/>
    <w:rsid w:val="006370C2"/>
    <w:rsid w:val="00637310"/>
    <w:rsid w:val="0063742B"/>
    <w:rsid w:val="006374DB"/>
    <w:rsid w:val="0063753A"/>
    <w:rsid w:val="00637619"/>
    <w:rsid w:val="0063761F"/>
    <w:rsid w:val="006376E5"/>
    <w:rsid w:val="00637762"/>
    <w:rsid w:val="006377F9"/>
    <w:rsid w:val="0063785B"/>
    <w:rsid w:val="006378CB"/>
    <w:rsid w:val="00637963"/>
    <w:rsid w:val="00637B51"/>
    <w:rsid w:val="00637DB7"/>
    <w:rsid w:val="00637FF3"/>
    <w:rsid w:val="006400B2"/>
    <w:rsid w:val="0064048D"/>
    <w:rsid w:val="006404CD"/>
    <w:rsid w:val="0064052B"/>
    <w:rsid w:val="0064066A"/>
    <w:rsid w:val="00640926"/>
    <w:rsid w:val="00640B22"/>
    <w:rsid w:val="00640B2B"/>
    <w:rsid w:val="00640B46"/>
    <w:rsid w:val="00640C99"/>
    <w:rsid w:val="00640EC8"/>
    <w:rsid w:val="006410AB"/>
    <w:rsid w:val="0064121B"/>
    <w:rsid w:val="006412FC"/>
    <w:rsid w:val="00641339"/>
    <w:rsid w:val="00641424"/>
    <w:rsid w:val="00641631"/>
    <w:rsid w:val="00641860"/>
    <w:rsid w:val="00641A50"/>
    <w:rsid w:val="00641D33"/>
    <w:rsid w:val="00641E0E"/>
    <w:rsid w:val="00641E20"/>
    <w:rsid w:val="00642100"/>
    <w:rsid w:val="0064224E"/>
    <w:rsid w:val="00642404"/>
    <w:rsid w:val="00642507"/>
    <w:rsid w:val="006425F0"/>
    <w:rsid w:val="006425F8"/>
    <w:rsid w:val="006426E5"/>
    <w:rsid w:val="00642798"/>
    <w:rsid w:val="0064292F"/>
    <w:rsid w:val="00642ED5"/>
    <w:rsid w:val="00643446"/>
    <w:rsid w:val="006435B6"/>
    <w:rsid w:val="00643970"/>
    <w:rsid w:val="006439F3"/>
    <w:rsid w:val="00643A1E"/>
    <w:rsid w:val="00643B92"/>
    <w:rsid w:val="00643FB4"/>
    <w:rsid w:val="00644049"/>
    <w:rsid w:val="00644100"/>
    <w:rsid w:val="00644298"/>
    <w:rsid w:val="006443B6"/>
    <w:rsid w:val="00644839"/>
    <w:rsid w:val="00644C3C"/>
    <w:rsid w:val="00644E9D"/>
    <w:rsid w:val="00644EAC"/>
    <w:rsid w:val="00644F4C"/>
    <w:rsid w:val="006452C8"/>
    <w:rsid w:val="006454AB"/>
    <w:rsid w:val="0064559A"/>
    <w:rsid w:val="0064560D"/>
    <w:rsid w:val="006456DF"/>
    <w:rsid w:val="0064582E"/>
    <w:rsid w:val="00645D40"/>
    <w:rsid w:val="00645F8F"/>
    <w:rsid w:val="00645F91"/>
    <w:rsid w:val="006460EF"/>
    <w:rsid w:val="0064625B"/>
    <w:rsid w:val="006464C6"/>
    <w:rsid w:val="00646640"/>
    <w:rsid w:val="006467ED"/>
    <w:rsid w:val="00646B13"/>
    <w:rsid w:val="00646BB7"/>
    <w:rsid w:val="00646C14"/>
    <w:rsid w:val="00646C64"/>
    <w:rsid w:val="00646CAB"/>
    <w:rsid w:val="00646D9E"/>
    <w:rsid w:val="00646E28"/>
    <w:rsid w:val="0064737C"/>
    <w:rsid w:val="006475A4"/>
    <w:rsid w:val="006475E2"/>
    <w:rsid w:val="0064792E"/>
    <w:rsid w:val="00647970"/>
    <w:rsid w:val="00647BF0"/>
    <w:rsid w:val="00647C2D"/>
    <w:rsid w:val="00647C31"/>
    <w:rsid w:val="00647C93"/>
    <w:rsid w:val="00647D31"/>
    <w:rsid w:val="0065009A"/>
    <w:rsid w:val="0065015E"/>
    <w:rsid w:val="0065027E"/>
    <w:rsid w:val="006502A3"/>
    <w:rsid w:val="006502BF"/>
    <w:rsid w:val="006505EF"/>
    <w:rsid w:val="0065077F"/>
    <w:rsid w:val="0065085C"/>
    <w:rsid w:val="006508CE"/>
    <w:rsid w:val="0065093F"/>
    <w:rsid w:val="006509C8"/>
    <w:rsid w:val="00650A23"/>
    <w:rsid w:val="00650AE8"/>
    <w:rsid w:val="00650C12"/>
    <w:rsid w:val="00650C57"/>
    <w:rsid w:val="00650CA8"/>
    <w:rsid w:val="00650CFE"/>
    <w:rsid w:val="00650D26"/>
    <w:rsid w:val="00650D4A"/>
    <w:rsid w:val="00650D95"/>
    <w:rsid w:val="00650E31"/>
    <w:rsid w:val="0065115A"/>
    <w:rsid w:val="00651452"/>
    <w:rsid w:val="0065169F"/>
    <w:rsid w:val="006517C6"/>
    <w:rsid w:val="0065183E"/>
    <w:rsid w:val="00651CF8"/>
    <w:rsid w:val="00651D2D"/>
    <w:rsid w:val="00652031"/>
    <w:rsid w:val="006520B0"/>
    <w:rsid w:val="0065217A"/>
    <w:rsid w:val="006526A3"/>
    <w:rsid w:val="006526D2"/>
    <w:rsid w:val="006528F0"/>
    <w:rsid w:val="00652932"/>
    <w:rsid w:val="0065294F"/>
    <w:rsid w:val="006529B6"/>
    <w:rsid w:val="00652C33"/>
    <w:rsid w:val="00652DBE"/>
    <w:rsid w:val="00652EA5"/>
    <w:rsid w:val="00652EB7"/>
    <w:rsid w:val="00652F5E"/>
    <w:rsid w:val="006534AD"/>
    <w:rsid w:val="006538A2"/>
    <w:rsid w:val="00653D72"/>
    <w:rsid w:val="0065441A"/>
    <w:rsid w:val="00654480"/>
    <w:rsid w:val="00654541"/>
    <w:rsid w:val="006545A4"/>
    <w:rsid w:val="00654762"/>
    <w:rsid w:val="00654A04"/>
    <w:rsid w:val="00654AE6"/>
    <w:rsid w:val="00654B3A"/>
    <w:rsid w:val="00654BEC"/>
    <w:rsid w:val="00654F48"/>
    <w:rsid w:val="0065525E"/>
    <w:rsid w:val="0065552A"/>
    <w:rsid w:val="00655B85"/>
    <w:rsid w:val="00655BEB"/>
    <w:rsid w:val="00655DC0"/>
    <w:rsid w:val="00656050"/>
    <w:rsid w:val="0065617B"/>
    <w:rsid w:val="006562AD"/>
    <w:rsid w:val="006564CE"/>
    <w:rsid w:val="0065683D"/>
    <w:rsid w:val="00656EE9"/>
    <w:rsid w:val="00656F16"/>
    <w:rsid w:val="0065711D"/>
    <w:rsid w:val="00657609"/>
    <w:rsid w:val="006576CA"/>
    <w:rsid w:val="00657780"/>
    <w:rsid w:val="00657856"/>
    <w:rsid w:val="00657902"/>
    <w:rsid w:val="00657942"/>
    <w:rsid w:val="00657982"/>
    <w:rsid w:val="00657C22"/>
    <w:rsid w:val="00657C87"/>
    <w:rsid w:val="00657D51"/>
    <w:rsid w:val="00657F1F"/>
    <w:rsid w:val="0066029D"/>
    <w:rsid w:val="00660931"/>
    <w:rsid w:val="00660A05"/>
    <w:rsid w:val="00660A3F"/>
    <w:rsid w:val="00660DFD"/>
    <w:rsid w:val="006612CF"/>
    <w:rsid w:val="006613C0"/>
    <w:rsid w:val="006613CC"/>
    <w:rsid w:val="006613D9"/>
    <w:rsid w:val="006614EF"/>
    <w:rsid w:val="00661644"/>
    <w:rsid w:val="00661682"/>
    <w:rsid w:val="006616D2"/>
    <w:rsid w:val="006616E4"/>
    <w:rsid w:val="006617DF"/>
    <w:rsid w:val="0066181A"/>
    <w:rsid w:val="00661E36"/>
    <w:rsid w:val="00661E75"/>
    <w:rsid w:val="00661F08"/>
    <w:rsid w:val="006620E6"/>
    <w:rsid w:val="0066235C"/>
    <w:rsid w:val="006623F7"/>
    <w:rsid w:val="006624AB"/>
    <w:rsid w:val="006624BA"/>
    <w:rsid w:val="006629D4"/>
    <w:rsid w:val="00662A66"/>
    <w:rsid w:val="00662BCB"/>
    <w:rsid w:val="00662BF6"/>
    <w:rsid w:val="00662CA1"/>
    <w:rsid w:val="00662E66"/>
    <w:rsid w:val="00663037"/>
    <w:rsid w:val="0066317A"/>
    <w:rsid w:val="006631D6"/>
    <w:rsid w:val="006632BC"/>
    <w:rsid w:val="006632D1"/>
    <w:rsid w:val="0066335C"/>
    <w:rsid w:val="0066341E"/>
    <w:rsid w:val="0066345D"/>
    <w:rsid w:val="006634F1"/>
    <w:rsid w:val="00663518"/>
    <w:rsid w:val="00663584"/>
    <w:rsid w:val="0066359D"/>
    <w:rsid w:val="0066366D"/>
    <w:rsid w:val="00663A5B"/>
    <w:rsid w:val="00663A73"/>
    <w:rsid w:val="00663A77"/>
    <w:rsid w:val="00663AD1"/>
    <w:rsid w:val="00663F2A"/>
    <w:rsid w:val="00663F85"/>
    <w:rsid w:val="00664123"/>
    <w:rsid w:val="00664268"/>
    <w:rsid w:val="0066449F"/>
    <w:rsid w:val="00664516"/>
    <w:rsid w:val="0066453E"/>
    <w:rsid w:val="0066470B"/>
    <w:rsid w:val="006647AC"/>
    <w:rsid w:val="006647B6"/>
    <w:rsid w:val="00664849"/>
    <w:rsid w:val="00664999"/>
    <w:rsid w:val="00664B1B"/>
    <w:rsid w:val="00664CCA"/>
    <w:rsid w:val="00664DB1"/>
    <w:rsid w:val="00664DDC"/>
    <w:rsid w:val="00664FB6"/>
    <w:rsid w:val="006651EE"/>
    <w:rsid w:val="00665249"/>
    <w:rsid w:val="00665280"/>
    <w:rsid w:val="0066572D"/>
    <w:rsid w:val="00665AB8"/>
    <w:rsid w:val="00665B9C"/>
    <w:rsid w:val="00665BC6"/>
    <w:rsid w:val="00665FDC"/>
    <w:rsid w:val="0066622C"/>
    <w:rsid w:val="006663D3"/>
    <w:rsid w:val="006666B5"/>
    <w:rsid w:val="006666DF"/>
    <w:rsid w:val="00666807"/>
    <w:rsid w:val="00666848"/>
    <w:rsid w:val="0066699A"/>
    <w:rsid w:val="00666AFE"/>
    <w:rsid w:val="00666C94"/>
    <w:rsid w:val="00666D6B"/>
    <w:rsid w:val="00666D73"/>
    <w:rsid w:val="0066704F"/>
    <w:rsid w:val="006670FC"/>
    <w:rsid w:val="006671D0"/>
    <w:rsid w:val="006672CE"/>
    <w:rsid w:val="00667392"/>
    <w:rsid w:val="00667580"/>
    <w:rsid w:val="006676D2"/>
    <w:rsid w:val="00667767"/>
    <w:rsid w:val="00667809"/>
    <w:rsid w:val="0066789A"/>
    <w:rsid w:val="006678CC"/>
    <w:rsid w:val="00667959"/>
    <w:rsid w:val="00667D5C"/>
    <w:rsid w:val="00667EB3"/>
    <w:rsid w:val="00667FEF"/>
    <w:rsid w:val="0067002F"/>
    <w:rsid w:val="0067004F"/>
    <w:rsid w:val="0067009D"/>
    <w:rsid w:val="006702FE"/>
    <w:rsid w:val="006704D4"/>
    <w:rsid w:val="006704E3"/>
    <w:rsid w:val="00670503"/>
    <w:rsid w:val="00670623"/>
    <w:rsid w:val="006707A4"/>
    <w:rsid w:val="006707BD"/>
    <w:rsid w:val="006707E5"/>
    <w:rsid w:val="006708E3"/>
    <w:rsid w:val="00670995"/>
    <w:rsid w:val="00670A01"/>
    <w:rsid w:val="00670A82"/>
    <w:rsid w:val="00670F56"/>
    <w:rsid w:val="00670F64"/>
    <w:rsid w:val="00671066"/>
    <w:rsid w:val="0067123C"/>
    <w:rsid w:val="0067131D"/>
    <w:rsid w:val="00671531"/>
    <w:rsid w:val="006716B8"/>
    <w:rsid w:val="0067171E"/>
    <w:rsid w:val="00671963"/>
    <w:rsid w:val="00671AE6"/>
    <w:rsid w:val="00671D67"/>
    <w:rsid w:val="00671D89"/>
    <w:rsid w:val="00671EAF"/>
    <w:rsid w:val="00671ED3"/>
    <w:rsid w:val="00672247"/>
    <w:rsid w:val="0067278A"/>
    <w:rsid w:val="00672838"/>
    <w:rsid w:val="00672B27"/>
    <w:rsid w:val="00672C28"/>
    <w:rsid w:val="00672DA6"/>
    <w:rsid w:val="00672E00"/>
    <w:rsid w:val="00672ED1"/>
    <w:rsid w:val="00672F9D"/>
    <w:rsid w:val="00673034"/>
    <w:rsid w:val="006730D7"/>
    <w:rsid w:val="00673488"/>
    <w:rsid w:val="006736AE"/>
    <w:rsid w:val="006736CD"/>
    <w:rsid w:val="00673738"/>
    <w:rsid w:val="0067375B"/>
    <w:rsid w:val="006737F0"/>
    <w:rsid w:val="006738E8"/>
    <w:rsid w:val="00673A50"/>
    <w:rsid w:val="00673BA7"/>
    <w:rsid w:val="00673C01"/>
    <w:rsid w:val="00673DA9"/>
    <w:rsid w:val="00673DD7"/>
    <w:rsid w:val="00673FB2"/>
    <w:rsid w:val="00673FC1"/>
    <w:rsid w:val="0067428D"/>
    <w:rsid w:val="00674329"/>
    <w:rsid w:val="00674388"/>
    <w:rsid w:val="006744C8"/>
    <w:rsid w:val="00674517"/>
    <w:rsid w:val="00674932"/>
    <w:rsid w:val="0067498C"/>
    <w:rsid w:val="00674DF6"/>
    <w:rsid w:val="00674E58"/>
    <w:rsid w:val="00675231"/>
    <w:rsid w:val="00675348"/>
    <w:rsid w:val="00675472"/>
    <w:rsid w:val="00675477"/>
    <w:rsid w:val="00675672"/>
    <w:rsid w:val="00675716"/>
    <w:rsid w:val="00675943"/>
    <w:rsid w:val="00675969"/>
    <w:rsid w:val="00675C3B"/>
    <w:rsid w:val="00675ED1"/>
    <w:rsid w:val="00675EF5"/>
    <w:rsid w:val="006760D1"/>
    <w:rsid w:val="006761DA"/>
    <w:rsid w:val="00676450"/>
    <w:rsid w:val="0067646D"/>
    <w:rsid w:val="00676585"/>
    <w:rsid w:val="00676647"/>
    <w:rsid w:val="00676690"/>
    <w:rsid w:val="0067679B"/>
    <w:rsid w:val="006768DD"/>
    <w:rsid w:val="00676CAC"/>
    <w:rsid w:val="00676D77"/>
    <w:rsid w:val="00676D9D"/>
    <w:rsid w:val="00676F7B"/>
    <w:rsid w:val="0067712C"/>
    <w:rsid w:val="006771FB"/>
    <w:rsid w:val="00677270"/>
    <w:rsid w:val="006775FE"/>
    <w:rsid w:val="0067762A"/>
    <w:rsid w:val="00677789"/>
    <w:rsid w:val="00677839"/>
    <w:rsid w:val="00677911"/>
    <w:rsid w:val="00677AB2"/>
    <w:rsid w:val="00677B7E"/>
    <w:rsid w:val="00677CA0"/>
    <w:rsid w:val="00677FA6"/>
    <w:rsid w:val="00680141"/>
    <w:rsid w:val="00680221"/>
    <w:rsid w:val="00680238"/>
    <w:rsid w:val="006802C4"/>
    <w:rsid w:val="006807B5"/>
    <w:rsid w:val="006809E2"/>
    <w:rsid w:val="00680A19"/>
    <w:rsid w:val="00680D48"/>
    <w:rsid w:val="00680D8F"/>
    <w:rsid w:val="00680E01"/>
    <w:rsid w:val="00680E2E"/>
    <w:rsid w:val="00681035"/>
    <w:rsid w:val="00681068"/>
    <w:rsid w:val="00681116"/>
    <w:rsid w:val="00681376"/>
    <w:rsid w:val="006813F6"/>
    <w:rsid w:val="006813FA"/>
    <w:rsid w:val="006814D1"/>
    <w:rsid w:val="00681556"/>
    <w:rsid w:val="006815AE"/>
    <w:rsid w:val="006817C0"/>
    <w:rsid w:val="006818EE"/>
    <w:rsid w:val="00681A91"/>
    <w:rsid w:val="00681BB9"/>
    <w:rsid w:val="00681F93"/>
    <w:rsid w:val="006820B7"/>
    <w:rsid w:val="00682442"/>
    <w:rsid w:val="00682470"/>
    <w:rsid w:val="006824A7"/>
    <w:rsid w:val="006825B2"/>
    <w:rsid w:val="00682645"/>
    <w:rsid w:val="00682685"/>
    <w:rsid w:val="006826EB"/>
    <w:rsid w:val="00682B0F"/>
    <w:rsid w:val="00682B77"/>
    <w:rsid w:val="00682CDF"/>
    <w:rsid w:val="00682D59"/>
    <w:rsid w:val="00682E90"/>
    <w:rsid w:val="00682F47"/>
    <w:rsid w:val="006836CC"/>
    <w:rsid w:val="006837B2"/>
    <w:rsid w:val="006837E9"/>
    <w:rsid w:val="00683856"/>
    <w:rsid w:val="006838FB"/>
    <w:rsid w:val="00683959"/>
    <w:rsid w:val="006839EB"/>
    <w:rsid w:val="00683A43"/>
    <w:rsid w:val="00683E23"/>
    <w:rsid w:val="00683F7B"/>
    <w:rsid w:val="0068419D"/>
    <w:rsid w:val="006841A2"/>
    <w:rsid w:val="00684308"/>
    <w:rsid w:val="006843F7"/>
    <w:rsid w:val="00684561"/>
    <w:rsid w:val="00684691"/>
    <w:rsid w:val="0068471A"/>
    <w:rsid w:val="00684A5B"/>
    <w:rsid w:val="00684C04"/>
    <w:rsid w:val="00684CAE"/>
    <w:rsid w:val="00684F84"/>
    <w:rsid w:val="006851BF"/>
    <w:rsid w:val="006851FC"/>
    <w:rsid w:val="00685215"/>
    <w:rsid w:val="0068526B"/>
    <w:rsid w:val="00685444"/>
    <w:rsid w:val="006854D8"/>
    <w:rsid w:val="006858F9"/>
    <w:rsid w:val="00685989"/>
    <w:rsid w:val="00685A29"/>
    <w:rsid w:val="00685BB5"/>
    <w:rsid w:val="00685C6B"/>
    <w:rsid w:val="00685E37"/>
    <w:rsid w:val="00685F8E"/>
    <w:rsid w:val="006860E1"/>
    <w:rsid w:val="006860EA"/>
    <w:rsid w:val="006866D4"/>
    <w:rsid w:val="006868DB"/>
    <w:rsid w:val="00686920"/>
    <w:rsid w:val="00686CCD"/>
    <w:rsid w:val="00686E90"/>
    <w:rsid w:val="00686FD3"/>
    <w:rsid w:val="00687035"/>
    <w:rsid w:val="00687071"/>
    <w:rsid w:val="006870F1"/>
    <w:rsid w:val="00687246"/>
    <w:rsid w:val="00687514"/>
    <w:rsid w:val="00687568"/>
    <w:rsid w:val="0068766A"/>
    <w:rsid w:val="0068769D"/>
    <w:rsid w:val="0068778A"/>
    <w:rsid w:val="006879C8"/>
    <w:rsid w:val="00690019"/>
    <w:rsid w:val="00690120"/>
    <w:rsid w:val="00690248"/>
    <w:rsid w:val="006903B2"/>
    <w:rsid w:val="006905B7"/>
    <w:rsid w:val="006906B3"/>
    <w:rsid w:val="00690AF7"/>
    <w:rsid w:val="00690D28"/>
    <w:rsid w:val="00690E98"/>
    <w:rsid w:val="00690FE9"/>
    <w:rsid w:val="00690FF2"/>
    <w:rsid w:val="00691033"/>
    <w:rsid w:val="00691601"/>
    <w:rsid w:val="00691646"/>
    <w:rsid w:val="006916F5"/>
    <w:rsid w:val="006918FA"/>
    <w:rsid w:val="00691C3A"/>
    <w:rsid w:val="00691C65"/>
    <w:rsid w:val="00691DBC"/>
    <w:rsid w:val="00692025"/>
    <w:rsid w:val="006921C3"/>
    <w:rsid w:val="00692214"/>
    <w:rsid w:val="006922C6"/>
    <w:rsid w:val="006926C9"/>
    <w:rsid w:val="006926DC"/>
    <w:rsid w:val="006927AC"/>
    <w:rsid w:val="00692A13"/>
    <w:rsid w:val="00692EEF"/>
    <w:rsid w:val="0069323C"/>
    <w:rsid w:val="00693389"/>
    <w:rsid w:val="006934E5"/>
    <w:rsid w:val="00693717"/>
    <w:rsid w:val="006937DE"/>
    <w:rsid w:val="0069388F"/>
    <w:rsid w:val="00693A8A"/>
    <w:rsid w:val="00693C7A"/>
    <w:rsid w:val="00693DCD"/>
    <w:rsid w:val="00693FB7"/>
    <w:rsid w:val="00693FE2"/>
    <w:rsid w:val="0069408A"/>
    <w:rsid w:val="00694213"/>
    <w:rsid w:val="00694266"/>
    <w:rsid w:val="0069461F"/>
    <w:rsid w:val="00694B02"/>
    <w:rsid w:val="00694D0A"/>
    <w:rsid w:val="00694F76"/>
    <w:rsid w:val="006950D0"/>
    <w:rsid w:val="00695261"/>
    <w:rsid w:val="0069550D"/>
    <w:rsid w:val="00695933"/>
    <w:rsid w:val="00695A8F"/>
    <w:rsid w:val="00695C63"/>
    <w:rsid w:val="00695D83"/>
    <w:rsid w:val="00695E1E"/>
    <w:rsid w:val="00695E63"/>
    <w:rsid w:val="00695F77"/>
    <w:rsid w:val="00696034"/>
    <w:rsid w:val="00696217"/>
    <w:rsid w:val="0069623B"/>
    <w:rsid w:val="00696254"/>
    <w:rsid w:val="0069627A"/>
    <w:rsid w:val="00696346"/>
    <w:rsid w:val="006965FF"/>
    <w:rsid w:val="006967C5"/>
    <w:rsid w:val="00696D63"/>
    <w:rsid w:val="0069711E"/>
    <w:rsid w:val="0069726F"/>
    <w:rsid w:val="0069738D"/>
    <w:rsid w:val="00697394"/>
    <w:rsid w:val="006974B8"/>
    <w:rsid w:val="00697623"/>
    <w:rsid w:val="0069763C"/>
    <w:rsid w:val="00697B19"/>
    <w:rsid w:val="00697C5D"/>
    <w:rsid w:val="00697D95"/>
    <w:rsid w:val="006A002C"/>
    <w:rsid w:val="006A0149"/>
    <w:rsid w:val="006A03CC"/>
    <w:rsid w:val="006A03EF"/>
    <w:rsid w:val="006A0434"/>
    <w:rsid w:val="006A06A5"/>
    <w:rsid w:val="006A07CA"/>
    <w:rsid w:val="006A0987"/>
    <w:rsid w:val="006A09C1"/>
    <w:rsid w:val="006A0AD1"/>
    <w:rsid w:val="006A0B68"/>
    <w:rsid w:val="006A0CD2"/>
    <w:rsid w:val="006A0E77"/>
    <w:rsid w:val="006A0FCA"/>
    <w:rsid w:val="006A10A6"/>
    <w:rsid w:val="006A1113"/>
    <w:rsid w:val="006A11A6"/>
    <w:rsid w:val="006A13E9"/>
    <w:rsid w:val="006A14D7"/>
    <w:rsid w:val="006A17A8"/>
    <w:rsid w:val="006A17D9"/>
    <w:rsid w:val="006A1839"/>
    <w:rsid w:val="006A1BA6"/>
    <w:rsid w:val="006A1C5D"/>
    <w:rsid w:val="006A1CA2"/>
    <w:rsid w:val="006A1D60"/>
    <w:rsid w:val="006A1DBB"/>
    <w:rsid w:val="006A1EBD"/>
    <w:rsid w:val="006A2092"/>
    <w:rsid w:val="006A2096"/>
    <w:rsid w:val="006A2220"/>
    <w:rsid w:val="006A23D5"/>
    <w:rsid w:val="006A2466"/>
    <w:rsid w:val="006A2516"/>
    <w:rsid w:val="006A26B1"/>
    <w:rsid w:val="006A2A10"/>
    <w:rsid w:val="006A2AB7"/>
    <w:rsid w:val="006A2BA6"/>
    <w:rsid w:val="006A2CF7"/>
    <w:rsid w:val="006A2E71"/>
    <w:rsid w:val="006A2F60"/>
    <w:rsid w:val="006A2FCF"/>
    <w:rsid w:val="006A302A"/>
    <w:rsid w:val="006A30CF"/>
    <w:rsid w:val="006A320F"/>
    <w:rsid w:val="006A3267"/>
    <w:rsid w:val="006A33E5"/>
    <w:rsid w:val="006A34A7"/>
    <w:rsid w:val="006A34F1"/>
    <w:rsid w:val="006A37CE"/>
    <w:rsid w:val="006A385A"/>
    <w:rsid w:val="006A3A88"/>
    <w:rsid w:val="006A3C5D"/>
    <w:rsid w:val="006A3D5C"/>
    <w:rsid w:val="006A4270"/>
    <w:rsid w:val="006A42A8"/>
    <w:rsid w:val="006A4332"/>
    <w:rsid w:val="006A4340"/>
    <w:rsid w:val="006A4363"/>
    <w:rsid w:val="006A43FB"/>
    <w:rsid w:val="006A444F"/>
    <w:rsid w:val="006A447B"/>
    <w:rsid w:val="006A486D"/>
    <w:rsid w:val="006A4D34"/>
    <w:rsid w:val="006A5388"/>
    <w:rsid w:val="006A552E"/>
    <w:rsid w:val="006A5848"/>
    <w:rsid w:val="006A5A8A"/>
    <w:rsid w:val="006A5B21"/>
    <w:rsid w:val="006A5D31"/>
    <w:rsid w:val="006A5F3D"/>
    <w:rsid w:val="006A6276"/>
    <w:rsid w:val="006A63AC"/>
    <w:rsid w:val="006A65C1"/>
    <w:rsid w:val="006A66B6"/>
    <w:rsid w:val="006A673B"/>
    <w:rsid w:val="006A686E"/>
    <w:rsid w:val="006A6AB1"/>
    <w:rsid w:val="006A6ADF"/>
    <w:rsid w:val="006A6AF8"/>
    <w:rsid w:val="006A6ECE"/>
    <w:rsid w:val="006A6FD2"/>
    <w:rsid w:val="006A713F"/>
    <w:rsid w:val="006A71A9"/>
    <w:rsid w:val="006A71D2"/>
    <w:rsid w:val="006A7673"/>
    <w:rsid w:val="006A784C"/>
    <w:rsid w:val="006A7985"/>
    <w:rsid w:val="006A7A7F"/>
    <w:rsid w:val="006A7AB9"/>
    <w:rsid w:val="006A7DEF"/>
    <w:rsid w:val="006A7E69"/>
    <w:rsid w:val="006A7EA9"/>
    <w:rsid w:val="006B0230"/>
    <w:rsid w:val="006B0660"/>
    <w:rsid w:val="006B07BB"/>
    <w:rsid w:val="006B0924"/>
    <w:rsid w:val="006B0991"/>
    <w:rsid w:val="006B0BB0"/>
    <w:rsid w:val="006B0D66"/>
    <w:rsid w:val="006B0EFB"/>
    <w:rsid w:val="006B0FDF"/>
    <w:rsid w:val="006B1077"/>
    <w:rsid w:val="006B10E9"/>
    <w:rsid w:val="006B1206"/>
    <w:rsid w:val="006B1349"/>
    <w:rsid w:val="006B1360"/>
    <w:rsid w:val="006B160A"/>
    <w:rsid w:val="006B1747"/>
    <w:rsid w:val="006B19A8"/>
    <w:rsid w:val="006B19C0"/>
    <w:rsid w:val="006B19EF"/>
    <w:rsid w:val="006B1AD8"/>
    <w:rsid w:val="006B1ADB"/>
    <w:rsid w:val="006B1AE7"/>
    <w:rsid w:val="006B1C5E"/>
    <w:rsid w:val="006B2043"/>
    <w:rsid w:val="006B209E"/>
    <w:rsid w:val="006B20C9"/>
    <w:rsid w:val="006B22D3"/>
    <w:rsid w:val="006B2423"/>
    <w:rsid w:val="006B270D"/>
    <w:rsid w:val="006B27F7"/>
    <w:rsid w:val="006B2889"/>
    <w:rsid w:val="006B2B83"/>
    <w:rsid w:val="006B331B"/>
    <w:rsid w:val="006B354E"/>
    <w:rsid w:val="006B3595"/>
    <w:rsid w:val="006B369D"/>
    <w:rsid w:val="006B3BAE"/>
    <w:rsid w:val="006B3FF3"/>
    <w:rsid w:val="006B4077"/>
    <w:rsid w:val="006B4319"/>
    <w:rsid w:val="006B4386"/>
    <w:rsid w:val="006B440F"/>
    <w:rsid w:val="006B479F"/>
    <w:rsid w:val="006B4826"/>
    <w:rsid w:val="006B4A43"/>
    <w:rsid w:val="006B4CC1"/>
    <w:rsid w:val="006B50B3"/>
    <w:rsid w:val="006B51A3"/>
    <w:rsid w:val="006B52A3"/>
    <w:rsid w:val="006B5460"/>
    <w:rsid w:val="006B5474"/>
    <w:rsid w:val="006B5766"/>
    <w:rsid w:val="006B58CB"/>
    <w:rsid w:val="006B59AD"/>
    <w:rsid w:val="006B5AE2"/>
    <w:rsid w:val="006B5BA8"/>
    <w:rsid w:val="006B6118"/>
    <w:rsid w:val="006B61F7"/>
    <w:rsid w:val="006B65A6"/>
    <w:rsid w:val="006B662C"/>
    <w:rsid w:val="006B6AC1"/>
    <w:rsid w:val="006B6AC7"/>
    <w:rsid w:val="006B6D75"/>
    <w:rsid w:val="006B6F5E"/>
    <w:rsid w:val="006B7211"/>
    <w:rsid w:val="006B72CA"/>
    <w:rsid w:val="006B79BE"/>
    <w:rsid w:val="006B79F7"/>
    <w:rsid w:val="006B7B09"/>
    <w:rsid w:val="006B7C24"/>
    <w:rsid w:val="006B7CAC"/>
    <w:rsid w:val="006B7CF9"/>
    <w:rsid w:val="006B7DBE"/>
    <w:rsid w:val="006B7E6F"/>
    <w:rsid w:val="006B7F96"/>
    <w:rsid w:val="006B7F9A"/>
    <w:rsid w:val="006C0004"/>
    <w:rsid w:val="006C023C"/>
    <w:rsid w:val="006C02E9"/>
    <w:rsid w:val="006C035C"/>
    <w:rsid w:val="006C073F"/>
    <w:rsid w:val="006C0A5D"/>
    <w:rsid w:val="006C0CC8"/>
    <w:rsid w:val="006C0D76"/>
    <w:rsid w:val="006C0EB2"/>
    <w:rsid w:val="006C0F21"/>
    <w:rsid w:val="006C1220"/>
    <w:rsid w:val="006C1357"/>
    <w:rsid w:val="006C1396"/>
    <w:rsid w:val="006C13C3"/>
    <w:rsid w:val="006C13EC"/>
    <w:rsid w:val="006C143D"/>
    <w:rsid w:val="006C147D"/>
    <w:rsid w:val="006C14B4"/>
    <w:rsid w:val="006C1610"/>
    <w:rsid w:val="006C1638"/>
    <w:rsid w:val="006C1961"/>
    <w:rsid w:val="006C1DED"/>
    <w:rsid w:val="006C1F43"/>
    <w:rsid w:val="006C2130"/>
    <w:rsid w:val="006C2289"/>
    <w:rsid w:val="006C242D"/>
    <w:rsid w:val="006C24D9"/>
    <w:rsid w:val="006C276C"/>
    <w:rsid w:val="006C295C"/>
    <w:rsid w:val="006C2A4A"/>
    <w:rsid w:val="006C2AB4"/>
    <w:rsid w:val="006C2C7B"/>
    <w:rsid w:val="006C2CCD"/>
    <w:rsid w:val="006C2D02"/>
    <w:rsid w:val="006C2D8F"/>
    <w:rsid w:val="006C2DEF"/>
    <w:rsid w:val="006C3045"/>
    <w:rsid w:val="006C30B5"/>
    <w:rsid w:val="006C30F8"/>
    <w:rsid w:val="006C3151"/>
    <w:rsid w:val="006C34BD"/>
    <w:rsid w:val="006C35BA"/>
    <w:rsid w:val="006C364B"/>
    <w:rsid w:val="006C37A1"/>
    <w:rsid w:val="006C37D6"/>
    <w:rsid w:val="006C3F42"/>
    <w:rsid w:val="006C421A"/>
    <w:rsid w:val="006C4383"/>
    <w:rsid w:val="006C438C"/>
    <w:rsid w:val="006C44D7"/>
    <w:rsid w:val="006C47C4"/>
    <w:rsid w:val="006C4815"/>
    <w:rsid w:val="006C4A6E"/>
    <w:rsid w:val="006C4A8E"/>
    <w:rsid w:val="006C4BE1"/>
    <w:rsid w:val="006C4CD4"/>
    <w:rsid w:val="006C4F7A"/>
    <w:rsid w:val="006C503F"/>
    <w:rsid w:val="006C50C9"/>
    <w:rsid w:val="006C5159"/>
    <w:rsid w:val="006C51DF"/>
    <w:rsid w:val="006C542C"/>
    <w:rsid w:val="006C5448"/>
    <w:rsid w:val="006C552F"/>
    <w:rsid w:val="006C5763"/>
    <w:rsid w:val="006C5890"/>
    <w:rsid w:val="006C5B17"/>
    <w:rsid w:val="006C5D20"/>
    <w:rsid w:val="006C5D3A"/>
    <w:rsid w:val="006C5DF1"/>
    <w:rsid w:val="006C5F22"/>
    <w:rsid w:val="006C5FE7"/>
    <w:rsid w:val="006C634F"/>
    <w:rsid w:val="006C6371"/>
    <w:rsid w:val="006C6394"/>
    <w:rsid w:val="006C6507"/>
    <w:rsid w:val="006C67DA"/>
    <w:rsid w:val="006C69DD"/>
    <w:rsid w:val="006C6AAB"/>
    <w:rsid w:val="006C6B27"/>
    <w:rsid w:val="006C6BF4"/>
    <w:rsid w:val="006C6C64"/>
    <w:rsid w:val="006C6DD6"/>
    <w:rsid w:val="006C6E2B"/>
    <w:rsid w:val="006C7034"/>
    <w:rsid w:val="006C707B"/>
    <w:rsid w:val="006C714D"/>
    <w:rsid w:val="006C717A"/>
    <w:rsid w:val="006C7203"/>
    <w:rsid w:val="006C7386"/>
    <w:rsid w:val="006C7477"/>
    <w:rsid w:val="006C761C"/>
    <w:rsid w:val="006C765E"/>
    <w:rsid w:val="006C77E1"/>
    <w:rsid w:val="006C785F"/>
    <w:rsid w:val="006C7885"/>
    <w:rsid w:val="006C7A45"/>
    <w:rsid w:val="006C7A48"/>
    <w:rsid w:val="006C7A54"/>
    <w:rsid w:val="006C7AF6"/>
    <w:rsid w:val="006C7BD1"/>
    <w:rsid w:val="006C7C45"/>
    <w:rsid w:val="006C7D5D"/>
    <w:rsid w:val="006C7FFC"/>
    <w:rsid w:val="006D00F7"/>
    <w:rsid w:val="006D015F"/>
    <w:rsid w:val="006D03EF"/>
    <w:rsid w:val="006D0405"/>
    <w:rsid w:val="006D05E4"/>
    <w:rsid w:val="006D0733"/>
    <w:rsid w:val="006D081B"/>
    <w:rsid w:val="006D099F"/>
    <w:rsid w:val="006D09CA"/>
    <w:rsid w:val="006D0AD1"/>
    <w:rsid w:val="006D0AD9"/>
    <w:rsid w:val="006D0BFD"/>
    <w:rsid w:val="006D0D65"/>
    <w:rsid w:val="006D0F53"/>
    <w:rsid w:val="006D108B"/>
    <w:rsid w:val="006D1094"/>
    <w:rsid w:val="006D10CE"/>
    <w:rsid w:val="006D10E4"/>
    <w:rsid w:val="006D11A1"/>
    <w:rsid w:val="006D12FF"/>
    <w:rsid w:val="006D1308"/>
    <w:rsid w:val="006D142C"/>
    <w:rsid w:val="006D1470"/>
    <w:rsid w:val="006D1618"/>
    <w:rsid w:val="006D1C0E"/>
    <w:rsid w:val="006D1F52"/>
    <w:rsid w:val="006D2014"/>
    <w:rsid w:val="006D2021"/>
    <w:rsid w:val="006D229B"/>
    <w:rsid w:val="006D24FE"/>
    <w:rsid w:val="006D25D7"/>
    <w:rsid w:val="006D2789"/>
    <w:rsid w:val="006D2A16"/>
    <w:rsid w:val="006D2A4C"/>
    <w:rsid w:val="006D2AE2"/>
    <w:rsid w:val="006D2DB7"/>
    <w:rsid w:val="006D3600"/>
    <w:rsid w:val="006D3E48"/>
    <w:rsid w:val="006D3F4C"/>
    <w:rsid w:val="006D4308"/>
    <w:rsid w:val="006D4788"/>
    <w:rsid w:val="006D4890"/>
    <w:rsid w:val="006D4921"/>
    <w:rsid w:val="006D4A03"/>
    <w:rsid w:val="006D4B11"/>
    <w:rsid w:val="006D4EC3"/>
    <w:rsid w:val="006D4EFA"/>
    <w:rsid w:val="006D4FF5"/>
    <w:rsid w:val="006D51A2"/>
    <w:rsid w:val="006D5367"/>
    <w:rsid w:val="006D53D5"/>
    <w:rsid w:val="006D5429"/>
    <w:rsid w:val="006D542A"/>
    <w:rsid w:val="006D5C60"/>
    <w:rsid w:val="006D5CBB"/>
    <w:rsid w:val="006D5EF7"/>
    <w:rsid w:val="006D5F12"/>
    <w:rsid w:val="006D5FFF"/>
    <w:rsid w:val="006D6104"/>
    <w:rsid w:val="006D6124"/>
    <w:rsid w:val="006D6128"/>
    <w:rsid w:val="006D6405"/>
    <w:rsid w:val="006D6782"/>
    <w:rsid w:val="006D68D9"/>
    <w:rsid w:val="006D6A94"/>
    <w:rsid w:val="006D6B14"/>
    <w:rsid w:val="006D6CA8"/>
    <w:rsid w:val="006D6CD3"/>
    <w:rsid w:val="006D70B6"/>
    <w:rsid w:val="006D71DA"/>
    <w:rsid w:val="006D7262"/>
    <w:rsid w:val="006D7306"/>
    <w:rsid w:val="006D73B8"/>
    <w:rsid w:val="006D73EF"/>
    <w:rsid w:val="006D778C"/>
    <w:rsid w:val="006D782B"/>
    <w:rsid w:val="006D78DA"/>
    <w:rsid w:val="006D7A76"/>
    <w:rsid w:val="006D7C07"/>
    <w:rsid w:val="006D7CED"/>
    <w:rsid w:val="006D7E93"/>
    <w:rsid w:val="006D7F03"/>
    <w:rsid w:val="006E01D2"/>
    <w:rsid w:val="006E03F1"/>
    <w:rsid w:val="006E069F"/>
    <w:rsid w:val="006E06CB"/>
    <w:rsid w:val="006E0806"/>
    <w:rsid w:val="006E0862"/>
    <w:rsid w:val="006E09C3"/>
    <w:rsid w:val="006E0F60"/>
    <w:rsid w:val="006E1100"/>
    <w:rsid w:val="006E1216"/>
    <w:rsid w:val="006E128F"/>
    <w:rsid w:val="006E1521"/>
    <w:rsid w:val="006E155F"/>
    <w:rsid w:val="006E16FD"/>
    <w:rsid w:val="006E1888"/>
    <w:rsid w:val="006E1955"/>
    <w:rsid w:val="006E1B7F"/>
    <w:rsid w:val="006E1C5E"/>
    <w:rsid w:val="006E1D36"/>
    <w:rsid w:val="006E1F79"/>
    <w:rsid w:val="006E23CD"/>
    <w:rsid w:val="006E2541"/>
    <w:rsid w:val="006E2560"/>
    <w:rsid w:val="006E2759"/>
    <w:rsid w:val="006E2807"/>
    <w:rsid w:val="006E2875"/>
    <w:rsid w:val="006E2A6A"/>
    <w:rsid w:val="006E2B26"/>
    <w:rsid w:val="006E2C85"/>
    <w:rsid w:val="006E2C95"/>
    <w:rsid w:val="006E2D1D"/>
    <w:rsid w:val="006E2EF1"/>
    <w:rsid w:val="006E2F32"/>
    <w:rsid w:val="006E3053"/>
    <w:rsid w:val="006E31A3"/>
    <w:rsid w:val="006E3418"/>
    <w:rsid w:val="006E3493"/>
    <w:rsid w:val="006E358D"/>
    <w:rsid w:val="006E36AD"/>
    <w:rsid w:val="006E3A0E"/>
    <w:rsid w:val="006E3A22"/>
    <w:rsid w:val="006E3BEC"/>
    <w:rsid w:val="006E3EE6"/>
    <w:rsid w:val="006E3FE6"/>
    <w:rsid w:val="006E423D"/>
    <w:rsid w:val="006E42F7"/>
    <w:rsid w:val="006E445E"/>
    <w:rsid w:val="006E48F5"/>
    <w:rsid w:val="006E4B2F"/>
    <w:rsid w:val="006E4C06"/>
    <w:rsid w:val="006E4D2B"/>
    <w:rsid w:val="006E4E2E"/>
    <w:rsid w:val="006E4E9F"/>
    <w:rsid w:val="006E4FA8"/>
    <w:rsid w:val="006E51B8"/>
    <w:rsid w:val="006E52C4"/>
    <w:rsid w:val="006E56C5"/>
    <w:rsid w:val="006E5841"/>
    <w:rsid w:val="006E5C0C"/>
    <w:rsid w:val="006E5C5D"/>
    <w:rsid w:val="006E5ED3"/>
    <w:rsid w:val="006E6003"/>
    <w:rsid w:val="006E6070"/>
    <w:rsid w:val="006E60F0"/>
    <w:rsid w:val="006E612A"/>
    <w:rsid w:val="006E615B"/>
    <w:rsid w:val="006E62BD"/>
    <w:rsid w:val="006E64E6"/>
    <w:rsid w:val="006E6745"/>
    <w:rsid w:val="006E68B6"/>
    <w:rsid w:val="006E6A90"/>
    <w:rsid w:val="006E6B78"/>
    <w:rsid w:val="006E6F8A"/>
    <w:rsid w:val="006E6FB0"/>
    <w:rsid w:val="006E708A"/>
    <w:rsid w:val="006E716E"/>
    <w:rsid w:val="006E71C4"/>
    <w:rsid w:val="006E7210"/>
    <w:rsid w:val="006E792E"/>
    <w:rsid w:val="006E7BF8"/>
    <w:rsid w:val="006E7CF0"/>
    <w:rsid w:val="006E7D57"/>
    <w:rsid w:val="006E7D7B"/>
    <w:rsid w:val="006E7F86"/>
    <w:rsid w:val="006F0366"/>
    <w:rsid w:val="006F036D"/>
    <w:rsid w:val="006F03A4"/>
    <w:rsid w:val="006F0434"/>
    <w:rsid w:val="006F048D"/>
    <w:rsid w:val="006F04CD"/>
    <w:rsid w:val="006F056F"/>
    <w:rsid w:val="006F09FF"/>
    <w:rsid w:val="006F0CC9"/>
    <w:rsid w:val="006F0D25"/>
    <w:rsid w:val="006F0D41"/>
    <w:rsid w:val="006F0F47"/>
    <w:rsid w:val="006F0FE9"/>
    <w:rsid w:val="006F1216"/>
    <w:rsid w:val="006F139A"/>
    <w:rsid w:val="006F15D2"/>
    <w:rsid w:val="006F19B1"/>
    <w:rsid w:val="006F1A2D"/>
    <w:rsid w:val="006F1B02"/>
    <w:rsid w:val="006F1BCD"/>
    <w:rsid w:val="006F1C68"/>
    <w:rsid w:val="006F1D71"/>
    <w:rsid w:val="006F1D80"/>
    <w:rsid w:val="006F1D8A"/>
    <w:rsid w:val="006F1DD7"/>
    <w:rsid w:val="006F1EB6"/>
    <w:rsid w:val="006F1F5E"/>
    <w:rsid w:val="006F2066"/>
    <w:rsid w:val="006F21FE"/>
    <w:rsid w:val="006F28B1"/>
    <w:rsid w:val="006F2A35"/>
    <w:rsid w:val="006F3235"/>
    <w:rsid w:val="006F32B6"/>
    <w:rsid w:val="006F3454"/>
    <w:rsid w:val="006F347A"/>
    <w:rsid w:val="006F35E8"/>
    <w:rsid w:val="006F3638"/>
    <w:rsid w:val="006F37AE"/>
    <w:rsid w:val="006F3999"/>
    <w:rsid w:val="006F39CC"/>
    <w:rsid w:val="006F3E57"/>
    <w:rsid w:val="006F41BC"/>
    <w:rsid w:val="006F438E"/>
    <w:rsid w:val="006F4550"/>
    <w:rsid w:val="006F4842"/>
    <w:rsid w:val="006F49F3"/>
    <w:rsid w:val="006F4B6C"/>
    <w:rsid w:val="006F4C7F"/>
    <w:rsid w:val="006F4CB2"/>
    <w:rsid w:val="006F4D6A"/>
    <w:rsid w:val="006F5175"/>
    <w:rsid w:val="006F5176"/>
    <w:rsid w:val="006F53F2"/>
    <w:rsid w:val="006F5427"/>
    <w:rsid w:val="006F54A6"/>
    <w:rsid w:val="006F55FD"/>
    <w:rsid w:val="006F56DE"/>
    <w:rsid w:val="006F57A5"/>
    <w:rsid w:val="006F5CB1"/>
    <w:rsid w:val="006F5D5E"/>
    <w:rsid w:val="006F5EB2"/>
    <w:rsid w:val="006F5F2F"/>
    <w:rsid w:val="006F5F85"/>
    <w:rsid w:val="006F613C"/>
    <w:rsid w:val="006F61B0"/>
    <w:rsid w:val="006F635E"/>
    <w:rsid w:val="006F6469"/>
    <w:rsid w:val="006F66DC"/>
    <w:rsid w:val="006F6742"/>
    <w:rsid w:val="006F680E"/>
    <w:rsid w:val="006F6870"/>
    <w:rsid w:val="006F6885"/>
    <w:rsid w:val="006F68E3"/>
    <w:rsid w:val="006F6D2E"/>
    <w:rsid w:val="006F6DD3"/>
    <w:rsid w:val="006F70E1"/>
    <w:rsid w:val="006F77D5"/>
    <w:rsid w:val="006F781B"/>
    <w:rsid w:val="006F78C8"/>
    <w:rsid w:val="006F7915"/>
    <w:rsid w:val="006F79B5"/>
    <w:rsid w:val="006F7A29"/>
    <w:rsid w:val="006F7A57"/>
    <w:rsid w:val="006F7B55"/>
    <w:rsid w:val="006F7B62"/>
    <w:rsid w:val="006F7DC0"/>
    <w:rsid w:val="006F7F51"/>
    <w:rsid w:val="006F7FE8"/>
    <w:rsid w:val="007000FA"/>
    <w:rsid w:val="00700361"/>
    <w:rsid w:val="0070045A"/>
    <w:rsid w:val="00700473"/>
    <w:rsid w:val="007004E2"/>
    <w:rsid w:val="0070060D"/>
    <w:rsid w:val="0070073E"/>
    <w:rsid w:val="00700781"/>
    <w:rsid w:val="0070078E"/>
    <w:rsid w:val="0070095F"/>
    <w:rsid w:val="0070098E"/>
    <w:rsid w:val="00700E36"/>
    <w:rsid w:val="00700EBF"/>
    <w:rsid w:val="0070109E"/>
    <w:rsid w:val="007010FA"/>
    <w:rsid w:val="007014B4"/>
    <w:rsid w:val="007014E4"/>
    <w:rsid w:val="0070150D"/>
    <w:rsid w:val="007016A9"/>
    <w:rsid w:val="00701920"/>
    <w:rsid w:val="00701961"/>
    <w:rsid w:val="00701A6E"/>
    <w:rsid w:val="00701F2A"/>
    <w:rsid w:val="0070229D"/>
    <w:rsid w:val="007024E1"/>
    <w:rsid w:val="007026C3"/>
    <w:rsid w:val="00702854"/>
    <w:rsid w:val="00702985"/>
    <w:rsid w:val="00702A06"/>
    <w:rsid w:val="00702A20"/>
    <w:rsid w:val="00702C7B"/>
    <w:rsid w:val="00702D6B"/>
    <w:rsid w:val="00702F31"/>
    <w:rsid w:val="00702FE6"/>
    <w:rsid w:val="00703227"/>
    <w:rsid w:val="0070328B"/>
    <w:rsid w:val="0070343A"/>
    <w:rsid w:val="00703583"/>
    <w:rsid w:val="007036CD"/>
    <w:rsid w:val="0070374C"/>
    <w:rsid w:val="007037C2"/>
    <w:rsid w:val="00703806"/>
    <w:rsid w:val="007038B8"/>
    <w:rsid w:val="00703C30"/>
    <w:rsid w:val="00703E38"/>
    <w:rsid w:val="00703F63"/>
    <w:rsid w:val="00704045"/>
    <w:rsid w:val="007040AB"/>
    <w:rsid w:val="00704145"/>
    <w:rsid w:val="00704161"/>
    <w:rsid w:val="007042EA"/>
    <w:rsid w:val="007043AC"/>
    <w:rsid w:val="00704B5A"/>
    <w:rsid w:val="00704B8F"/>
    <w:rsid w:val="00704BF7"/>
    <w:rsid w:val="0070503D"/>
    <w:rsid w:val="007050E0"/>
    <w:rsid w:val="0070544A"/>
    <w:rsid w:val="0070549A"/>
    <w:rsid w:val="0070555D"/>
    <w:rsid w:val="00705993"/>
    <w:rsid w:val="00705B6E"/>
    <w:rsid w:val="00705C9A"/>
    <w:rsid w:val="00705CC1"/>
    <w:rsid w:val="00705ED0"/>
    <w:rsid w:val="00705EDA"/>
    <w:rsid w:val="00705F69"/>
    <w:rsid w:val="007065F2"/>
    <w:rsid w:val="00706648"/>
    <w:rsid w:val="007067F0"/>
    <w:rsid w:val="00706960"/>
    <w:rsid w:val="00706BC8"/>
    <w:rsid w:val="00706D70"/>
    <w:rsid w:val="00706ED8"/>
    <w:rsid w:val="007072FF"/>
    <w:rsid w:val="00707341"/>
    <w:rsid w:val="00707626"/>
    <w:rsid w:val="00707662"/>
    <w:rsid w:val="007077B0"/>
    <w:rsid w:val="00707994"/>
    <w:rsid w:val="00707A62"/>
    <w:rsid w:val="00707B92"/>
    <w:rsid w:val="00707CBE"/>
    <w:rsid w:val="00707DAD"/>
    <w:rsid w:val="00707DF8"/>
    <w:rsid w:val="00710015"/>
    <w:rsid w:val="0071037D"/>
    <w:rsid w:val="00710813"/>
    <w:rsid w:val="007108B5"/>
    <w:rsid w:val="007108C0"/>
    <w:rsid w:val="0071098E"/>
    <w:rsid w:val="00710A60"/>
    <w:rsid w:val="00710D10"/>
    <w:rsid w:val="00710EAC"/>
    <w:rsid w:val="0071103F"/>
    <w:rsid w:val="007111C7"/>
    <w:rsid w:val="007119CB"/>
    <w:rsid w:val="00711AB7"/>
    <w:rsid w:val="00711CCC"/>
    <w:rsid w:val="00712008"/>
    <w:rsid w:val="0071219A"/>
    <w:rsid w:val="0071220B"/>
    <w:rsid w:val="007124B5"/>
    <w:rsid w:val="007124CC"/>
    <w:rsid w:val="00712500"/>
    <w:rsid w:val="0071253C"/>
    <w:rsid w:val="00712701"/>
    <w:rsid w:val="0071273E"/>
    <w:rsid w:val="007127BC"/>
    <w:rsid w:val="00712893"/>
    <w:rsid w:val="00712A63"/>
    <w:rsid w:val="00712B4B"/>
    <w:rsid w:val="00712FD6"/>
    <w:rsid w:val="00712FE2"/>
    <w:rsid w:val="0071312D"/>
    <w:rsid w:val="0071313D"/>
    <w:rsid w:val="0071328D"/>
    <w:rsid w:val="007132B1"/>
    <w:rsid w:val="0071337D"/>
    <w:rsid w:val="00713430"/>
    <w:rsid w:val="007134BE"/>
    <w:rsid w:val="00713582"/>
    <w:rsid w:val="00713669"/>
    <w:rsid w:val="007136AF"/>
    <w:rsid w:val="0071397A"/>
    <w:rsid w:val="00713B86"/>
    <w:rsid w:val="00713C07"/>
    <w:rsid w:val="00713D63"/>
    <w:rsid w:val="007141B6"/>
    <w:rsid w:val="0071421F"/>
    <w:rsid w:val="007142C7"/>
    <w:rsid w:val="007143E8"/>
    <w:rsid w:val="007145F7"/>
    <w:rsid w:val="007147B0"/>
    <w:rsid w:val="0071486A"/>
    <w:rsid w:val="00714972"/>
    <w:rsid w:val="00714DA1"/>
    <w:rsid w:val="00714E9B"/>
    <w:rsid w:val="00714F98"/>
    <w:rsid w:val="00714FC9"/>
    <w:rsid w:val="007152C5"/>
    <w:rsid w:val="0071532F"/>
    <w:rsid w:val="00715536"/>
    <w:rsid w:val="00715611"/>
    <w:rsid w:val="00715969"/>
    <w:rsid w:val="007159E8"/>
    <w:rsid w:val="00715D05"/>
    <w:rsid w:val="00715D53"/>
    <w:rsid w:val="00715ECA"/>
    <w:rsid w:val="0071628A"/>
    <w:rsid w:val="007162C6"/>
    <w:rsid w:val="00716379"/>
    <w:rsid w:val="00716465"/>
    <w:rsid w:val="00716517"/>
    <w:rsid w:val="0071670B"/>
    <w:rsid w:val="00716787"/>
    <w:rsid w:val="00716B7D"/>
    <w:rsid w:val="00716C16"/>
    <w:rsid w:val="00716C31"/>
    <w:rsid w:val="00716CB6"/>
    <w:rsid w:val="00716CBF"/>
    <w:rsid w:val="00716E39"/>
    <w:rsid w:val="00717531"/>
    <w:rsid w:val="00717732"/>
    <w:rsid w:val="0071786B"/>
    <w:rsid w:val="00717878"/>
    <w:rsid w:val="00717A0C"/>
    <w:rsid w:val="00717C1B"/>
    <w:rsid w:val="00717C47"/>
    <w:rsid w:val="00717C71"/>
    <w:rsid w:val="00717D3A"/>
    <w:rsid w:val="0072001F"/>
    <w:rsid w:val="00720338"/>
    <w:rsid w:val="007205D0"/>
    <w:rsid w:val="007205EC"/>
    <w:rsid w:val="007206CE"/>
    <w:rsid w:val="00720B66"/>
    <w:rsid w:val="00720CD8"/>
    <w:rsid w:val="00720F51"/>
    <w:rsid w:val="0072105A"/>
    <w:rsid w:val="0072163F"/>
    <w:rsid w:val="00721729"/>
    <w:rsid w:val="00721790"/>
    <w:rsid w:val="00721B75"/>
    <w:rsid w:val="00721BCE"/>
    <w:rsid w:val="00721C36"/>
    <w:rsid w:val="00721DB2"/>
    <w:rsid w:val="00721E16"/>
    <w:rsid w:val="00721E9D"/>
    <w:rsid w:val="00721EEC"/>
    <w:rsid w:val="00722024"/>
    <w:rsid w:val="0072238C"/>
    <w:rsid w:val="0072270F"/>
    <w:rsid w:val="007228C2"/>
    <w:rsid w:val="0072291D"/>
    <w:rsid w:val="0072298D"/>
    <w:rsid w:val="00722AE7"/>
    <w:rsid w:val="00722BB5"/>
    <w:rsid w:val="00722CB5"/>
    <w:rsid w:val="00722D9F"/>
    <w:rsid w:val="0072312F"/>
    <w:rsid w:val="00723191"/>
    <w:rsid w:val="007231E6"/>
    <w:rsid w:val="00723458"/>
    <w:rsid w:val="0072349B"/>
    <w:rsid w:val="007236E5"/>
    <w:rsid w:val="007237CC"/>
    <w:rsid w:val="00723B12"/>
    <w:rsid w:val="00723D3F"/>
    <w:rsid w:val="00723DD0"/>
    <w:rsid w:val="00723E07"/>
    <w:rsid w:val="00723ECD"/>
    <w:rsid w:val="007241D7"/>
    <w:rsid w:val="00724275"/>
    <w:rsid w:val="00724379"/>
    <w:rsid w:val="00724700"/>
    <w:rsid w:val="007247B1"/>
    <w:rsid w:val="00724817"/>
    <w:rsid w:val="00724905"/>
    <w:rsid w:val="0072498B"/>
    <w:rsid w:val="00724B7E"/>
    <w:rsid w:val="00724BEE"/>
    <w:rsid w:val="00724C24"/>
    <w:rsid w:val="00724D1B"/>
    <w:rsid w:val="00724E68"/>
    <w:rsid w:val="00724E6A"/>
    <w:rsid w:val="00724ECE"/>
    <w:rsid w:val="00724F3A"/>
    <w:rsid w:val="007252E4"/>
    <w:rsid w:val="00725350"/>
    <w:rsid w:val="007253C0"/>
    <w:rsid w:val="007255E7"/>
    <w:rsid w:val="0072565E"/>
    <w:rsid w:val="007256AA"/>
    <w:rsid w:val="0072570B"/>
    <w:rsid w:val="00725813"/>
    <w:rsid w:val="00725AC4"/>
    <w:rsid w:val="00725C58"/>
    <w:rsid w:val="00725D82"/>
    <w:rsid w:val="00725DA3"/>
    <w:rsid w:val="00725DA5"/>
    <w:rsid w:val="00725DA9"/>
    <w:rsid w:val="0072610F"/>
    <w:rsid w:val="00726113"/>
    <w:rsid w:val="007263DC"/>
    <w:rsid w:val="0072640D"/>
    <w:rsid w:val="00726431"/>
    <w:rsid w:val="00726EAA"/>
    <w:rsid w:val="0072724B"/>
    <w:rsid w:val="007274D8"/>
    <w:rsid w:val="00727980"/>
    <w:rsid w:val="00727A0C"/>
    <w:rsid w:val="00727DA9"/>
    <w:rsid w:val="00727F0A"/>
    <w:rsid w:val="00727F27"/>
    <w:rsid w:val="0073005C"/>
    <w:rsid w:val="00730165"/>
    <w:rsid w:val="00730238"/>
    <w:rsid w:val="00730838"/>
    <w:rsid w:val="0073089E"/>
    <w:rsid w:val="0073092B"/>
    <w:rsid w:val="00730BA4"/>
    <w:rsid w:val="00731234"/>
    <w:rsid w:val="00731817"/>
    <w:rsid w:val="00731855"/>
    <w:rsid w:val="00731A42"/>
    <w:rsid w:val="00731D02"/>
    <w:rsid w:val="00731D33"/>
    <w:rsid w:val="00731DC7"/>
    <w:rsid w:val="00732008"/>
    <w:rsid w:val="00732152"/>
    <w:rsid w:val="0073227C"/>
    <w:rsid w:val="0073235B"/>
    <w:rsid w:val="007323E7"/>
    <w:rsid w:val="0073255C"/>
    <w:rsid w:val="007325A3"/>
    <w:rsid w:val="007326B5"/>
    <w:rsid w:val="007328AB"/>
    <w:rsid w:val="0073290C"/>
    <w:rsid w:val="0073294B"/>
    <w:rsid w:val="00732B66"/>
    <w:rsid w:val="00732C75"/>
    <w:rsid w:val="00732C99"/>
    <w:rsid w:val="00732E1B"/>
    <w:rsid w:val="00732EC2"/>
    <w:rsid w:val="0073303E"/>
    <w:rsid w:val="00733306"/>
    <w:rsid w:val="00733323"/>
    <w:rsid w:val="007335B1"/>
    <w:rsid w:val="0073370F"/>
    <w:rsid w:val="00733928"/>
    <w:rsid w:val="00734229"/>
    <w:rsid w:val="00734397"/>
    <w:rsid w:val="00734438"/>
    <w:rsid w:val="0073447C"/>
    <w:rsid w:val="0073451B"/>
    <w:rsid w:val="007347B5"/>
    <w:rsid w:val="007347B6"/>
    <w:rsid w:val="00734AC7"/>
    <w:rsid w:val="00734BAB"/>
    <w:rsid w:val="00734CEC"/>
    <w:rsid w:val="00734D71"/>
    <w:rsid w:val="00735037"/>
    <w:rsid w:val="0073506D"/>
    <w:rsid w:val="007350DF"/>
    <w:rsid w:val="007351CB"/>
    <w:rsid w:val="0073543E"/>
    <w:rsid w:val="00735448"/>
    <w:rsid w:val="00735468"/>
    <w:rsid w:val="007354CE"/>
    <w:rsid w:val="007354F2"/>
    <w:rsid w:val="0073562C"/>
    <w:rsid w:val="007357BD"/>
    <w:rsid w:val="00735840"/>
    <w:rsid w:val="00735841"/>
    <w:rsid w:val="00735875"/>
    <w:rsid w:val="0073599E"/>
    <w:rsid w:val="007359AD"/>
    <w:rsid w:val="00735A86"/>
    <w:rsid w:val="00735AEC"/>
    <w:rsid w:val="00735B4B"/>
    <w:rsid w:val="00735B92"/>
    <w:rsid w:val="00735C37"/>
    <w:rsid w:val="00735C81"/>
    <w:rsid w:val="00735F6A"/>
    <w:rsid w:val="00735FED"/>
    <w:rsid w:val="00736042"/>
    <w:rsid w:val="00736256"/>
    <w:rsid w:val="007362B2"/>
    <w:rsid w:val="00736488"/>
    <w:rsid w:val="007365CC"/>
    <w:rsid w:val="00736628"/>
    <w:rsid w:val="007366C9"/>
    <w:rsid w:val="007366FC"/>
    <w:rsid w:val="007367FC"/>
    <w:rsid w:val="00736DDA"/>
    <w:rsid w:val="00736FFA"/>
    <w:rsid w:val="0073710E"/>
    <w:rsid w:val="0073719D"/>
    <w:rsid w:val="00737249"/>
    <w:rsid w:val="0073738D"/>
    <w:rsid w:val="007373DF"/>
    <w:rsid w:val="007374DA"/>
    <w:rsid w:val="00737A9F"/>
    <w:rsid w:val="00737C5B"/>
    <w:rsid w:val="00737CA9"/>
    <w:rsid w:val="00737F1E"/>
    <w:rsid w:val="007400A5"/>
    <w:rsid w:val="00740251"/>
    <w:rsid w:val="00740282"/>
    <w:rsid w:val="00740496"/>
    <w:rsid w:val="0074049B"/>
    <w:rsid w:val="0074058F"/>
    <w:rsid w:val="0074062F"/>
    <w:rsid w:val="007406E6"/>
    <w:rsid w:val="007407AB"/>
    <w:rsid w:val="00740A4E"/>
    <w:rsid w:val="00740D8E"/>
    <w:rsid w:val="00740F59"/>
    <w:rsid w:val="007410D7"/>
    <w:rsid w:val="0074136C"/>
    <w:rsid w:val="00741591"/>
    <w:rsid w:val="0074160D"/>
    <w:rsid w:val="007417FF"/>
    <w:rsid w:val="0074192B"/>
    <w:rsid w:val="00742295"/>
    <w:rsid w:val="00742728"/>
    <w:rsid w:val="00742F71"/>
    <w:rsid w:val="0074305A"/>
    <w:rsid w:val="007436B7"/>
    <w:rsid w:val="00743B8A"/>
    <w:rsid w:val="00743CFF"/>
    <w:rsid w:val="00743D74"/>
    <w:rsid w:val="00743DD9"/>
    <w:rsid w:val="00743E1F"/>
    <w:rsid w:val="00743E7F"/>
    <w:rsid w:val="00743E9F"/>
    <w:rsid w:val="0074405B"/>
    <w:rsid w:val="007440B0"/>
    <w:rsid w:val="007440F4"/>
    <w:rsid w:val="007441F1"/>
    <w:rsid w:val="00744269"/>
    <w:rsid w:val="00744380"/>
    <w:rsid w:val="00744396"/>
    <w:rsid w:val="00744465"/>
    <w:rsid w:val="007444CE"/>
    <w:rsid w:val="007445D7"/>
    <w:rsid w:val="0074463C"/>
    <w:rsid w:val="0074498A"/>
    <w:rsid w:val="007449E4"/>
    <w:rsid w:val="00744A85"/>
    <w:rsid w:val="00744B02"/>
    <w:rsid w:val="00744C59"/>
    <w:rsid w:val="00744C6A"/>
    <w:rsid w:val="00744CEF"/>
    <w:rsid w:val="00744F42"/>
    <w:rsid w:val="00744FC5"/>
    <w:rsid w:val="00745068"/>
    <w:rsid w:val="0074518D"/>
    <w:rsid w:val="0074540E"/>
    <w:rsid w:val="007454B5"/>
    <w:rsid w:val="00745654"/>
    <w:rsid w:val="00745A31"/>
    <w:rsid w:val="00745D39"/>
    <w:rsid w:val="00745D4A"/>
    <w:rsid w:val="00746030"/>
    <w:rsid w:val="007461A3"/>
    <w:rsid w:val="007461C2"/>
    <w:rsid w:val="007462D0"/>
    <w:rsid w:val="0074631B"/>
    <w:rsid w:val="0074636A"/>
    <w:rsid w:val="00746708"/>
    <w:rsid w:val="007468D6"/>
    <w:rsid w:val="007468D7"/>
    <w:rsid w:val="00746B4C"/>
    <w:rsid w:val="00746EEE"/>
    <w:rsid w:val="00746F0A"/>
    <w:rsid w:val="00746F21"/>
    <w:rsid w:val="007470E6"/>
    <w:rsid w:val="00747119"/>
    <w:rsid w:val="0074717B"/>
    <w:rsid w:val="00747210"/>
    <w:rsid w:val="007476D7"/>
    <w:rsid w:val="00747838"/>
    <w:rsid w:val="00747B71"/>
    <w:rsid w:val="00747C3D"/>
    <w:rsid w:val="00747EDC"/>
    <w:rsid w:val="00747FFD"/>
    <w:rsid w:val="0075019E"/>
    <w:rsid w:val="007501F4"/>
    <w:rsid w:val="0075029E"/>
    <w:rsid w:val="00750818"/>
    <w:rsid w:val="0075083C"/>
    <w:rsid w:val="00750B70"/>
    <w:rsid w:val="00750CED"/>
    <w:rsid w:val="00750DD0"/>
    <w:rsid w:val="00750F3A"/>
    <w:rsid w:val="00750F5A"/>
    <w:rsid w:val="00751039"/>
    <w:rsid w:val="0075105E"/>
    <w:rsid w:val="007511ED"/>
    <w:rsid w:val="007515F8"/>
    <w:rsid w:val="00751765"/>
    <w:rsid w:val="00751A97"/>
    <w:rsid w:val="00751B3C"/>
    <w:rsid w:val="00751D85"/>
    <w:rsid w:val="00751F41"/>
    <w:rsid w:val="007522BF"/>
    <w:rsid w:val="007522D8"/>
    <w:rsid w:val="00752834"/>
    <w:rsid w:val="00752845"/>
    <w:rsid w:val="00752A4F"/>
    <w:rsid w:val="00752C0D"/>
    <w:rsid w:val="00752D20"/>
    <w:rsid w:val="007533F0"/>
    <w:rsid w:val="0075343D"/>
    <w:rsid w:val="00753517"/>
    <w:rsid w:val="00753583"/>
    <w:rsid w:val="0075361C"/>
    <w:rsid w:val="00753C31"/>
    <w:rsid w:val="00753C4A"/>
    <w:rsid w:val="00753DBD"/>
    <w:rsid w:val="00753E21"/>
    <w:rsid w:val="007540FB"/>
    <w:rsid w:val="007545AF"/>
    <w:rsid w:val="00754689"/>
    <w:rsid w:val="00754A54"/>
    <w:rsid w:val="00754ABC"/>
    <w:rsid w:val="00754B2B"/>
    <w:rsid w:val="00754BE9"/>
    <w:rsid w:val="00754C2E"/>
    <w:rsid w:val="0075515F"/>
    <w:rsid w:val="0075523C"/>
    <w:rsid w:val="00755287"/>
    <w:rsid w:val="00755389"/>
    <w:rsid w:val="0075553F"/>
    <w:rsid w:val="007555F3"/>
    <w:rsid w:val="007556AC"/>
    <w:rsid w:val="0075596F"/>
    <w:rsid w:val="00755A56"/>
    <w:rsid w:val="00755B9F"/>
    <w:rsid w:val="00755D83"/>
    <w:rsid w:val="00755FC4"/>
    <w:rsid w:val="00756104"/>
    <w:rsid w:val="0075618F"/>
    <w:rsid w:val="00756197"/>
    <w:rsid w:val="0075630B"/>
    <w:rsid w:val="007564CD"/>
    <w:rsid w:val="00756574"/>
    <w:rsid w:val="0075683F"/>
    <w:rsid w:val="0075696F"/>
    <w:rsid w:val="00756CAF"/>
    <w:rsid w:val="00756D23"/>
    <w:rsid w:val="0075736F"/>
    <w:rsid w:val="00757569"/>
    <w:rsid w:val="00757696"/>
    <w:rsid w:val="007576D1"/>
    <w:rsid w:val="007578AA"/>
    <w:rsid w:val="00757BB8"/>
    <w:rsid w:val="0076013A"/>
    <w:rsid w:val="00760258"/>
    <w:rsid w:val="0076025A"/>
    <w:rsid w:val="007602E7"/>
    <w:rsid w:val="0076084E"/>
    <w:rsid w:val="00760D63"/>
    <w:rsid w:val="007610E2"/>
    <w:rsid w:val="007612F3"/>
    <w:rsid w:val="007613D7"/>
    <w:rsid w:val="007614D0"/>
    <w:rsid w:val="007615F7"/>
    <w:rsid w:val="007617BA"/>
    <w:rsid w:val="0076186B"/>
    <w:rsid w:val="00761951"/>
    <w:rsid w:val="00761A58"/>
    <w:rsid w:val="00761AE7"/>
    <w:rsid w:val="00761B1C"/>
    <w:rsid w:val="00761DCE"/>
    <w:rsid w:val="00761F7F"/>
    <w:rsid w:val="0076218B"/>
    <w:rsid w:val="00762636"/>
    <w:rsid w:val="00762947"/>
    <w:rsid w:val="00762B74"/>
    <w:rsid w:val="00762BE5"/>
    <w:rsid w:val="00762BF2"/>
    <w:rsid w:val="00762C37"/>
    <w:rsid w:val="00762F9B"/>
    <w:rsid w:val="007630D7"/>
    <w:rsid w:val="0076332A"/>
    <w:rsid w:val="00763382"/>
    <w:rsid w:val="00763412"/>
    <w:rsid w:val="00763432"/>
    <w:rsid w:val="007634B2"/>
    <w:rsid w:val="00763620"/>
    <w:rsid w:val="0076369B"/>
    <w:rsid w:val="007636A7"/>
    <w:rsid w:val="007636A8"/>
    <w:rsid w:val="0076376E"/>
    <w:rsid w:val="007638F3"/>
    <w:rsid w:val="0076392D"/>
    <w:rsid w:val="00763935"/>
    <w:rsid w:val="00763A86"/>
    <w:rsid w:val="00763DA6"/>
    <w:rsid w:val="00764068"/>
    <w:rsid w:val="0076410E"/>
    <w:rsid w:val="00764726"/>
    <w:rsid w:val="00764729"/>
    <w:rsid w:val="00764746"/>
    <w:rsid w:val="00764758"/>
    <w:rsid w:val="007648E3"/>
    <w:rsid w:val="00764A8F"/>
    <w:rsid w:val="00764BFA"/>
    <w:rsid w:val="00764F0C"/>
    <w:rsid w:val="00764F71"/>
    <w:rsid w:val="00764FA0"/>
    <w:rsid w:val="0076504E"/>
    <w:rsid w:val="0076525B"/>
    <w:rsid w:val="007654C6"/>
    <w:rsid w:val="00765507"/>
    <w:rsid w:val="007655EB"/>
    <w:rsid w:val="00765716"/>
    <w:rsid w:val="0076572B"/>
    <w:rsid w:val="007658B1"/>
    <w:rsid w:val="00765ACF"/>
    <w:rsid w:val="00765AF5"/>
    <w:rsid w:val="00765B34"/>
    <w:rsid w:val="00765BE6"/>
    <w:rsid w:val="00765C03"/>
    <w:rsid w:val="00765CF8"/>
    <w:rsid w:val="0076606A"/>
    <w:rsid w:val="00766159"/>
    <w:rsid w:val="007662F7"/>
    <w:rsid w:val="007664D2"/>
    <w:rsid w:val="0076663B"/>
    <w:rsid w:val="0076668A"/>
    <w:rsid w:val="00766714"/>
    <w:rsid w:val="00766884"/>
    <w:rsid w:val="00766A4C"/>
    <w:rsid w:val="00766CCD"/>
    <w:rsid w:val="00766D26"/>
    <w:rsid w:val="00767076"/>
    <w:rsid w:val="007671C2"/>
    <w:rsid w:val="00767291"/>
    <w:rsid w:val="007673CD"/>
    <w:rsid w:val="007673D7"/>
    <w:rsid w:val="00767508"/>
    <w:rsid w:val="007675EE"/>
    <w:rsid w:val="00767838"/>
    <w:rsid w:val="00767C0C"/>
    <w:rsid w:val="00767CC9"/>
    <w:rsid w:val="00767EEC"/>
    <w:rsid w:val="0077005A"/>
    <w:rsid w:val="00770135"/>
    <w:rsid w:val="007703AA"/>
    <w:rsid w:val="00770422"/>
    <w:rsid w:val="00770455"/>
    <w:rsid w:val="0077053E"/>
    <w:rsid w:val="007705FA"/>
    <w:rsid w:val="00770A3E"/>
    <w:rsid w:val="00770B9E"/>
    <w:rsid w:val="00770CD6"/>
    <w:rsid w:val="00770CF8"/>
    <w:rsid w:val="00770D29"/>
    <w:rsid w:val="00771061"/>
    <w:rsid w:val="00771394"/>
    <w:rsid w:val="007719DE"/>
    <w:rsid w:val="00771C2E"/>
    <w:rsid w:val="00772518"/>
    <w:rsid w:val="00772567"/>
    <w:rsid w:val="007726DC"/>
    <w:rsid w:val="00772A3E"/>
    <w:rsid w:val="00772D86"/>
    <w:rsid w:val="00772F13"/>
    <w:rsid w:val="007730F8"/>
    <w:rsid w:val="00773232"/>
    <w:rsid w:val="007733E5"/>
    <w:rsid w:val="0077345D"/>
    <w:rsid w:val="0077367D"/>
    <w:rsid w:val="007736E7"/>
    <w:rsid w:val="00773755"/>
    <w:rsid w:val="007737F9"/>
    <w:rsid w:val="007739A2"/>
    <w:rsid w:val="00773F8C"/>
    <w:rsid w:val="0077438B"/>
    <w:rsid w:val="00774506"/>
    <w:rsid w:val="0077456B"/>
    <w:rsid w:val="00774646"/>
    <w:rsid w:val="007746F5"/>
    <w:rsid w:val="00774CB3"/>
    <w:rsid w:val="00774CEB"/>
    <w:rsid w:val="00775296"/>
    <w:rsid w:val="0077529C"/>
    <w:rsid w:val="007752FF"/>
    <w:rsid w:val="0077568A"/>
    <w:rsid w:val="00775903"/>
    <w:rsid w:val="00775BA3"/>
    <w:rsid w:val="00775CEA"/>
    <w:rsid w:val="00775E33"/>
    <w:rsid w:val="00775E52"/>
    <w:rsid w:val="00776217"/>
    <w:rsid w:val="00776355"/>
    <w:rsid w:val="00776537"/>
    <w:rsid w:val="007765B7"/>
    <w:rsid w:val="007767F0"/>
    <w:rsid w:val="00776A51"/>
    <w:rsid w:val="00776C03"/>
    <w:rsid w:val="00776D70"/>
    <w:rsid w:val="00776DC3"/>
    <w:rsid w:val="00776E58"/>
    <w:rsid w:val="00776EB3"/>
    <w:rsid w:val="00776FB4"/>
    <w:rsid w:val="00777228"/>
    <w:rsid w:val="0077749C"/>
    <w:rsid w:val="0077768E"/>
    <w:rsid w:val="00777981"/>
    <w:rsid w:val="007779B9"/>
    <w:rsid w:val="007779C9"/>
    <w:rsid w:val="00777AE7"/>
    <w:rsid w:val="00777B6C"/>
    <w:rsid w:val="00777E2C"/>
    <w:rsid w:val="00777EED"/>
    <w:rsid w:val="00777F61"/>
    <w:rsid w:val="007802F6"/>
    <w:rsid w:val="007805AA"/>
    <w:rsid w:val="007806DF"/>
    <w:rsid w:val="00780B24"/>
    <w:rsid w:val="00780BCC"/>
    <w:rsid w:val="00780DA1"/>
    <w:rsid w:val="00780E2A"/>
    <w:rsid w:val="00780F23"/>
    <w:rsid w:val="007810BB"/>
    <w:rsid w:val="007812B3"/>
    <w:rsid w:val="007815DF"/>
    <w:rsid w:val="0078169B"/>
    <w:rsid w:val="007816AD"/>
    <w:rsid w:val="007817F5"/>
    <w:rsid w:val="0078189F"/>
    <w:rsid w:val="00781A3D"/>
    <w:rsid w:val="00781A79"/>
    <w:rsid w:val="00781AD5"/>
    <w:rsid w:val="00781C32"/>
    <w:rsid w:val="00781C5B"/>
    <w:rsid w:val="00781CE7"/>
    <w:rsid w:val="00781DCB"/>
    <w:rsid w:val="00781F13"/>
    <w:rsid w:val="00781F32"/>
    <w:rsid w:val="007820A5"/>
    <w:rsid w:val="0078214F"/>
    <w:rsid w:val="00782163"/>
    <w:rsid w:val="0078240B"/>
    <w:rsid w:val="0078259D"/>
    <w:rsid w:val="0078285C"/>
    <w:rsid w:val="00782B38"/>
    <w:rsid w:val="00782D5E"/>
    <w:rsid w:val="00782D94"/>
    <w:rsid w:val="00783543"/>
    <w:rsid w:val="00783684"/>
    <w:rsid w:val="00783BA9"/>
    <w:rsid w:val="00783D64"/>
    <w:rsid w:val="00783E3B"/>
    <w:rsid w:val="00783F97"/>
    <w:rsid w:val="0078420B"/>
    <w:rsid w:val="007842BF"/>
    <w:rsid w:val="00784335"/>
    <w:rsid w:val="007843E6"/>
    <w:rsid w:val="00784A3F"/>
    <w:rsid w:val="00784FBE"/>
    <w:rsid w:val="00784FD4"/>
    <w:rsid w:val="007851DF"/>
    <w:rsid w:val="0078526B"/>
    <w:rsid w:val="00785370"/>
    <w:rsid w:val="007853C9"/>
    <w:rsid w:val="00785456"/>
    <w:rsid w:val="00785544"/>
    <w:rsid w:val="007858B1"/>
    <w:rsid w:val="00785907"/>
    <w:rsid w:val="00785A4E"/>
    <w:rsid w:val="00785C1C"/>
    <w:rsid w:val="00785C7E"/>
    <w:rsid w:val="00785E9F"/>
    <w:rsid w:val="00785EEF"/>
    <w:rsid w:val="00785F64"/>
    <w:rsid w:val="00786321"/>
    <w:rsid w:val="007863EB"/>
    <w:rsid w:val="00786479"/>
    <w:rsid w:val="00786847"/>
    <w:rsid w:val="00786AA8"/>
    <w:rsid w:val="00787074"/>
    <w:rsid w:val="007871C4"/>
    <w:rsid w:val="007871F7"/>
    <w:rsid w:val="00787229"/>
    <w:rsid w:val="00787325"/>
    <w:rsid w:val="00787577"/>
    <w:rsid w:val="00787617"/>
    <w:rsid w:val="00787683"/>
    <w:rsid w:val="0078773B"/>
    <w:rsid w:val="007877E8"/>
    <w:rsid w:val="00787B87"/>
    <w:rsid w:val="00790118"/>
    <w:rsid w:val="0079020E"/>
    <w:rsid w:val="007903AD"/>
    <w:rsid w:val="0079040A"/>
    <w:rsid w:val="0079047C"/>
    <w:rsid w:val="007905D2"/>
    <w:rsid w:val="00790818"/>
    <w:rsid w:val="0079084C"/>
    <w:rsid w:val="0079097E"/>
    <w:rsid w:val="0079099F"/>
    <w:rsid w:val="007909B8"/>
    <w:rsid w:val="00790A41"/>
    <w:rsid w:val="00790A5E"/>
    <w:rsid w:val="00790BAC"/>
    <w:rsid w:val="00790DBF"/>
    <w:rsid w:val="00790DD2"/>
    <w:rsid w:val="00790E98"/>
    <w:rsid w:val="00790F2C"/>
    <w:rsid w:val="0079107F"/>
    <w:rsid w:val="007911A1"/>
    <w:rsid w:val="007912B0"/>
    <w:rsid w:val="007915C9"/>
    <w:rsid w:val="007915F8"/>
    <w:rsid w:val="00791665"/>
    <w:rsid w:val="007916A2"/>
    <w:rsid w:val="0079193A"/>
    <w:rsid w:val="00791A37"/>
    <w:rsid w:val="00791AA2"/>
    <w:rsid w:val="00791B11"/>
    <w:rsid w:val="00791C5C"/>
    <w:rsid w:val="00791DAF"/>
    <w:rsid w:val="007922BB"/>
    <w:rsid w:val="00792351"/>
    <w:rsid w:val="00792654"/>
    <w:rsid w:val="0079268C"/>
    <w:rsid w:val="007926F4"/>
    <w:rsid w:val="00792968"/>
    <w:rsid w:val="00792C4E"/>
    <w:rsid w:val="00792D12"/>
    <w:rsid w:val="00792E35"/>
    <w:rsid w:val="007930BA"/>
    <w:rsid w:val="007931D5"/>
    <w:rsid w:val="0079326C"/>
    <w:rsid w:val="00793293"/>
    <w:rsid w:val="007932DB"/>
    <w:rsid w:val="00793372"/>
    <w:rsid w:val="00793535"/>
    <w:rsid w:val="007936C6"/>
    <w:rsid w:val="0079398D"/>
    <w:rsid w:val="00793C3C"/>
    <w:rsid w:val="00793C3E"/>
    <w:rsid w:val="00793CFC"/>
    <w:rsid w:val="00793E7A"/>
    <w:rsid w:val="00793EC4"/>
    <w:rsid w:val="00793FE2"/>
    <w:rsid w:val="00794025"/>
    <w:rsid w:val="00794129"/>
    <w:rsid w:val="0079415A"/>
    <w:rsid w:val="007942B5"/>
    <w:rsid w:val="007943A4"/>
    <w:rsid w:val="0079444A"/>
    <w:rsid w:val="007944C3"/>
    <w:rsid w:val="007945A5"/>
    <w:rsid w:val="0079465A"/>
    <w:rsid w:val="007947AA"/>
    <w:rsid w:val="007947D8"/>
    <w:rsid w:val="0079493C"/>
    <w:rsid w:val="00794B3C"/>
    <w:rsid w:val="00794D65"/>
    <w:rsid w:val="00794DF6"/>
    <w:rsid w:val="00794F13"/>
    <w:rsid w:val="00795096"/>
    <w:rsid w:val="007950BF"/>
    <w:rsid w:val="0079522A"/>
    <w:rsid w:val="007952A3"/>
    <w:rsid w:val="0079533E"/>
    <w:rsid w:val="00795485"/>
    <w:rsid w:val="00795624"/>
    <w:rsid w:val="00795A91"/>
    <w:rsid w:val="00795DAE"/>
    <w:rsid w:val="00795E95"/>
    <w:rsid w:val="00796042"/>
    <w:rsid w:val="007961CF"/>
    <w:rsid w:val="0079624F"/>
    <w:rsid w:val="007963D2"/>
    <w:rsid w:val="0079658A"/>
    <w:rsid w:val="00796898"/>
    <w:rsid w:val="00796939"/>
    <w:rsid w:val="007969A2"/>
    <w:rsid w:val="00796D14"/>
    <w:rsid w:val="00796E42"/>
    <w:rsid w:val="00796FA5"/>
    <w:rsid w:val="00796FF9"/>
    <w:rsid w:val="00797063"/>
    <w:rsid w:val="007970E2"/>
    <w:rsid w:val="0079718D"/>
    <w:rsid w:val="007972A2"/>
    <w:rsid w:val="007973A7"/>
    <w:rsid w:val="007973FA"/>
    <w:rsid w:val="00797463"/>
    <w:rsid w:val="007974ED"/>
    <w:rsid w:val="007975C8"/>
    <w:rsid w:val="00797A1B"/>
    <w:rsid w:val="00797AD6"/>
    <w:rsid w:val="00797B41"/>
    <w:rsid w:val="00797BE6"/>
    <w:rsid w:val="00797BEB"/>
    <w:rsid w:val="00797C29"/>
    <w:rsid w:val="00797C31"/>
    <w:rsid w:val="00797DB9"/>
    <w:rsid w:val="00797EA9"/>
    <w:rsid w:val="00797F9B"/>
    <w:rsid w:val="00797FD1"/>
    <w:rsid w:val="00797FEF"/>
    <w:rsid w:val="007A012E"/>
    <w:rsid w:val="007A0143"/>
    <w:rsid w:val="007A029A"/>
    <w:rsid w:val="007A06DD"/>
    <w:rsid w:val="007A07C1"/>
    <w:rsid w:val="007A082E"/>
    <w:rsid w:val="007A083C"/>
    <w:rsid w:val="007A0A2A"/>
    <w:rsid w:val="007A0D82"/>
    <w:rsid w:val="007A0E97"/>
    <w:rsid w:val="007A10CF"/>
    <w:rsid w:val="007A1175"/>
    <w:rsid w:val="007A1238"/>
    <w:rsid w:val="007A130B"/>
    <w:rsid w:val="007A1330"/>
    <w:rsid w:val="007A1352"/>
    <w:rsid w:val="007A137F"/>
    <w:rsid w:val="007A140B"/>
    <w:rsid w:val="007A14EF"/>
    <w:rsid w:val="007A17B5"/>
    <w:rsid w:val="007A1852"/>
    <w:rsid w:val="007A188E"/>
    <w:rsid w:val="007A1A14"/>
    <w:rsid w:val="007A1A18"/>
    <w:rsid w:val="007A1B4D"/>
    <w:rsid w:val="007A1B54"/>
    <w:rsid w:val="007A1BC9"/>
    <w:rsid w:val="007A1DCE"/>
    <w:rsid w:val="007A1F9B"/>
    <w:rsid w:val="007A203B"/>
    <w:rsid w:val="007A20D2"/>
    <w:rsid w:val="007A22E1"/>
    <w:rsid w:val="007A22EB"/>
    <w:rsid w:val="007A275A"/>
    <w:rsid w:val="007A2818"/>
    <w:rsid w:val="007A29B6"/>
    <w:rsid w:val="007A2A5D"/>
    <w:rsid w:val="007A2B6B"/>
    <w:rsid w:val="007A2CE8"/>
    <w:rsid w:val="007A2E98"/>
    <w:rsid w:val="007A2FFC"/>
    <w:rsid w:val="007A305B"/>
    <w:rsid w:val="007A310A"/>
    <w:rsid w:val="007A333C"/>
    <w:rsid w:val="007A3341"/>
    <w:rsid w:val="007A33CC"/>
    <w:rsid w:val="007A368F"/>
    <w:rsid w:val="007A374A"/>
    <w:rsid w:val="007A3952"/>
    <w:rsid w:val="007A3B11"/>
    <w:rsid w:val="007A3B62"/>
    <w:rsid w:val="007A3BA5"/>
    <w:rsid w:val="007A3C15"/>
    <w:rsid w:val="007A3D20"/>
    <w:rsid w:val="007A40ED"/>
    <w:rsid w:val="007A4107"/>
    <w:rsid w:val="007A431A"/>
    <w:rsid w:val="007A49F5"/>
    <w:rsid w:val="007A4A57"/>
    <w:rsid w:val="007A4B47"/>
    <w:rsid w:val="007A4B77"/>
    <w:rsid w:val="007A4BFD"/>
    <w:rsid w:val="007A4C74"/>
    <w:rsid w:val="007A4DDC"/>
    <w:rsid w:val="007A4EC4"/>
    <w:rsid w:val="007A520E"/>
    <w:rsid w:val="007A5213"/>
    <w:rsid w:val="007A53C6"/>
    <w:rsid w:val="007A5623"/>
    <w:rsid w:val="007A5661"/>
    <w:rsid w:val="007A5666"/>
    <w:rsid w:val="007A5745"/>
    <w:rsid w:val="007A5798"/>
    <w:rsid w:val="007A58E6"/>
    <w:rsid w:val="007A5F54"/>
    <w:rsid w:val="007A60A1"/>
    <w:rsid w:val="007A61F5"/>
    <w:rsid w:val="007A623E"/>
    <w:rsid w:val="007A63B1"/>
    <w:rsid w:val="007A6410"/>
    <w:rsid w:val="007A646D"/>
    <w:rsid w:val="007A66B9"/>
    <w:rsid w:val="007A6A55"/>
    <w:rsid w:val="007A6BC5"/>
    <w:rsid w:val="007A6CAF"/>
    <w:rsid w:val="007A6CBF"/>
    <w:rsid w:val="007A6D51"/>
    <w:rsid w:val="007A7194"/>
    <w:rsid w:val="007A722F"/>
    <w:rsid w:val="007A7354"/>
    <w:rsid w:val="007A7452"/>
    <w:rsid w:val="007A7752"/>
    <w:rsid w:val="007A7841"/>
    <w:rsid w:val="007A7980"/>
    <w:rsid w:val="007A7A79"/>
    <w:rsid w:val="007A7CA8"/>
    <w:rsid w:val="007A7D42"/>
    <w:rsid w:val="007B033C"/>
    <w:rsid w:val="007B0397"/>
    <w:rsid w:val="007B079A"/>
    <w:rsid w:val="007B08E7"/>
    <w:rsid w:val="007B09EE"/>
    <w:rsid w:val="007B0AA3"/>
    <w:rsid w:val="007B0D48"/>
    <w:rsid w:val="007B1077"/>
    <w:rsid w:val="007B1152"/>
    <w:rsid w:val="007B1299"/>
    <w:rsid w:val="007B12EA"/>
    <w:rsid w:val="007B14FD"/>
    <w:rsid w:val="007B1514"/>
    <w:rsid w:val="007B1693"/>
    <w:rsid w:val="007B16C0"/>
    <w:rsid w:val="007B1713"/>
    <w:rsid w:val="007B1954"/>
    <w:rsid w:val="007B196E"/>
    <w:rsid w:val="007B1973"/>
    <w:rsid w:val="007B2216"/>
    <w:rsid w:val="007B2331"/>
    <w:rsid w:val="007B23C8"/>
    <w:rsid w:val="007B2412"/>
    <w:rsid w:val="007B269D"/>
    <w:rsid w:val="007B270F"/>
    <w:rsid w:val="007B2878"/>
    <w:rsid w:val="007B2944"/>
    <w:rsid w:val="007B2997"/>
    <w:rsid w:val="007B29C9"/>
    <w:rsid w:val="007B2C7A"/>
    <w:rsid w:val="007B2D44"/>
    <w:rsid w:val="007B2E90"/>
    <w:rsid w:val="007B30C1"/>
    <w:rsid w:val="007B31A1"/>
    <w:rsid w:val="007B3234"/>
    <w:rsid w:val="007B3246"/>
    <w:rsid w:val="007B326B"/>
    <w:rsid w:val="007B335D"/>
    <w:rsid w:val="007B3401"/>
    <w:rsid w:val="007B388A"/>
    <w:rsid w:val="007B38C8"/>
    <w:rsid w:val="007B39AF"/>
    <w:rsid w:val="007B3A65"/>
    <w:rsid w:val="007B3AB9"/>
    <w:rsid w:val="007B3BD7"/>
    <w:rsid w:val="007B3E85"/>
    <w:rsid w:val="007B3FBF"/>
    <w:rsid w:val="007B4148"/>
    <w:rsid w:val="007B41FC"/>
    <w:rsid w:val="007B4254"/>
    <w:rsid w:val="007B428D"/>
    <w:rsid w:val="007B44BC"/>
    <w:rsid w:val="007B4603"/>
    <w:rsid w:val="007B481D"/>
    <w:rsid w:val="007B4846"/>
    <w:rsid w:val="007B4848"/>
    <w:rsid w:val="007B49D0"/>
    <w:rsid w:val="007B4A6A"/>
    <w:rsid w:val="007B4A86"/>
    <w:rsid w:val="007B4B8D"/>
    <w:rsid w:val="007B4D1D"/>
    <w:rsid w:val="007B5001"/>
    <w:rsid w:val="007B5339"/>
    <w:rsid w:val="007B5CDB"/>
    <w:rsid w:val="007B5D75"/>
    <w:rsid w:val="007B5F41"/>
    <w:rsid w:val="007B5FF1"/>
    <w:rsid w:val="007B6258"/>
    <w:rsid w:val="007B6314"/>
    <w:rsid w:val="007B6387"/>
    <w:rsid w:val="007B63BF"/>
    <w:rsid w:val="007B64FE"/>
    <w:rsid w:val="007B6673"/>
    <w:rsid w:val="007B676E"/>
    <w:rsid w:val="007B67D7"/>
    <w:rsid w:val="007B695B"/>
    <w:rsid w:val="007B6B40"/>
    <w:rsid w:val="007B6BC1"/>
    <w:rsid w:val="007B6F6D"/>
    <w:rsid w:val="007B712A"/>
    <w:rsid w:val="007B72D7"/>
    <w:rsid w:val="007B73AF"/>
    <w:rsid w:val="007B74F5"/>
    <w:rsid w:val="007B7764"/>
    <w:rsid w:val="007B7797"/>
    <w:rsid w:val="007B77EF"/>
    <w:rsid w:val="007B781F"/>
    <w:rsid w:val="007B7888"/>
    <w:rsid w:val="007B7BD5"/>
    <w:rsid w:val="007B7C70"/>
    <w:rsid w:val="007B7CF9"/>
    <w:rsid w:val="007B7D3A"/>
    <w:rsid w:val="007B7D86"/>
    <w:rsid w:val="007C00AE"/>
    <w:rsid w:val="007C05F1"/>
    <w:rsid w:val="007C0876"/>
    <w:rsid w:val="007C089C"/>
    <w:rsid w:val="007C0909"/>
    <w:rsid w:val="007C0994"/>
    <w:rsid w:val="007C09A2"/>
    <w:rsid w:val="007C0A5F"/>
    <w:rsid w:val="007C0BCB"/>
    <w:rsid w:val="007C0E08"/>
    <w:rsid w:val="007C0F69"/>
    <w:rsid w:val="007C0F76"/>
    <w:rsid w:val="007C0FEE"/>
    <w:rsid w:val="007C121E"/>
    <w:rsid w:val="007C1306"/>
    <w:rsid w:val="007C1410"/>
    <w:rsid w:val="007C145B"/>
    <w:rsid w:val="007C1460"/>
    <w:rsid w:val="007C152C"/>
    <w:rsid w:val="007C15D1"/>
    <w:rsid w:val="007C1724"/>
    <w:rsid w:val="007C1A37"/>
    <w:rsid w:val="007C1E7B"/>
    <w:rsid w:val="007C1FBE"/>
    <w:rsid w:val="007C213A"/>
    <w:rsid w:val="007C2342"/>
    <w:rsid w:val="007C2396"/>
    <w:rsid w:val="007C2418"/>
    <w:rsid w:val="007C2420"/>
    <w:rsid w:val="007C27CA"/>
    <w:rsid w:val="007C2945"/>
    <w:rsid w:val="007C2946"/>
    <w:rsid w:val="007C2AFD"/>
    <w:rsid w:val="007C2C85"/>
    <w:rsid w:val="007C2D20"/>
    <w:rsid w:val="007C2E5E"/>
    <w:rsid w:val="007C30F1"/>
    <w:rsid w:val="007C3270"/>
    <w:rsid w:val="007C338F"/>
    <w:rsid w:val="007C34D0"/>
    <w:rsid w:val="007C35A7"/>
    <w:rsid w:val="007C3AEB"/>
    <w:rsid w:val="007C3FD5"/>
    <w:rsid w:val="007C4003"/>
    <w:rsid w:val="007C40CD"/>
    <w:rsid w:val="007C412B"/>
    <w:rsid w:val="007C41A9"/>
    <w:rsid w:val="007C4208"/>
    <w:rsid w:val="007C4445"/>
    <w:rsid w:val="007C4839"/>
    <w:rsid w:val="007C4A7C"/>
    <w:rsid w:val="007C4C62"/>
    <w:rsid w:val="007C4E79"/>
    <w:rsid w:val="007C536A"/>
    <w:rsid w:val="007C54DF"/>
    <w:rsid w:val="007C56FF"/>
    <w:rsid w:val="007C57CE"/>
    <w:rsid w:val="007C57E0"/>
    <w:rsid w:val="007C59A9"/>
    <w:rsid w:val="007C5A3E"/>
    <w:rsid w:val="007C5AA6"/>
    <w:rsid w:val="007C5B0E"/>
    <w:rsid w:val="007C5DB8"/>
    <w:rsid w:val="007C5FA1"/>
    <w:rsid w:val="007C6124"/>
    <w:rsid w:val="007C63C8"/>
    <w:rsid w:val="007C65E8"/>
    <w:rsid w:val="007C667B"/>
    <w:rsid w:val="007C6891"/>
    <w:rsid w:val="007C6956"/>
    <w:rsid w:val="007C6995"/>
    <w:rsid w:val="007C6B3C"/>
    <w:rsid w:val="007C6B5B"/>
    <w:rsid w:val="007C6C0F"/>
    <w:rsid w:val="007C6EB9"/>
    <w:rsid w:val="007C7272"/>
    <w:rsid w:val="007C7770"/>
    <w:rsid w:val="007C7909"/>
    <w:rsid w:val="007C7C08"/>
    <w:rsid w:val="007C7C91"/>
    <w:rsid w:val="007C7CC0"/>
    <w:rsid w:val="007C7DA5"/>
    <w:rsid w:val="007C7F9F"/>
    <w:rsid w:val="007C7FF8"/>
    <w:rsid w:val="007D0042"/>
    <w:rsid w:val="007D0106"/>
    <w:rsid w:val="007D01F5"/>
    <w:rsid w:val="007D0387"/>
    <w:rsid w:val="007D03CC"/>
    <w:rsid w:val="007D0A93"/>
    <w:rsid w:val="007D0ABE"/>
    <w:rsid w:val="007D0AF2"/>
    <w:rsid w:val="007D0B0D"/>
    <w:rsid w:val="007D0CFA"/>
    <w:rsid w:val="007D0FAF"/>
    <w:rsid w:val="007D101A"/>
    <w:rsid w:val="007D1079"/>
    <w:rsid w:val="007D109E"/>
    <w:rsid w:val="007D10E0"/>
    <w:rsid w:val="007D112B"/>
    <w:rsid w:val="007D13D5"/>
    <w:rsid w:val="007D18E1"/>
    <w:rsid w:val="007D1A96"/>
    <w:rsid w:val="007D1DCC"/>
    <w:rsid w:val="007D1FD3"/>
    <w:rsid w:val="007D1FEC"/>
    <w:rsid w:val="007D200D"/>
    <w:rsid w:val="007D2496"/>
    <w:rsid w:val="007D2589"/>
    <w:rsid w:val="007D269D"/>
    <w:rsid w:val="007D27C5"/>
    <w:rsid w:val="007D2843"/>
    <w:rsid w:val="007D2AAD"/>
    <w:rsid w:val="007D2AE0"/>
    <w:rsid w:val="007D2BC7"/>
    <w:rsid w:val="007D2C78"/>
    <w:rsid w:val="007D2C7A"/>
    <w:rsid w:val="007D2E05"/>
    <w:rsid w:val="007D2F56"/>
    <w:rsid w:val="007D3071"/>
    <w:rsid w:val="007D308E"/>
    <w:rsid w:val="007D33AB"/>
    <w:rsid w:val="007D3408"/>
    <w:rsid w:val="007D354D"/>
    <w:rsid w:val="007D3626"/>
    <w:rsid w:val="007D367E"/>
    <w:rsid w:val="007D36CF"/>
    <w:rsid w:val="007D37C3"/>
    <w:rsid w:val="007D380C"/>
    <w:rsid w:val="007D3817"/>
    <w:rsid w:val="007D38F6"/>
    <w:rsid w:val="007D3A12"/>
    <w:rsid w:val="007D3AC6"/>
    <w:rsid w:val="007D3B09"/>
    <w:rsid w:val="007D3BD1"/>
    <w:rsid w:val="007D3C86"/>
    <w:rsid w:val="007D3DD4"/>
    <w:rsid w:val="007D3EC2"/>
    <w:rsid w:val="007D3F5F"/>
    <w:rsid w:val="007D411E"/>
    <w:rsid w:val="007D4269"/>
    <w:rsid w:val="007D4399"/>
    <w:rsid w:val="007D4439"/>
    <w:rsid w:val="007D450C"/>
    <w:rsid w:val="007D4568"/>
    <w:rsid w:val="007D4B09"/>
    <w:rsid w:val="007D4B2E"/>
    <w:rsid w:val="007D4BCC"/>
    <w:rsid w:val="007D4C80"/>
    <w:rsid w:val="007D4FED"/>
    <w:rsid w:val="007D50D8"/>
    <w:rsid w:val="007D51B2"/>
    <w:rsid w:val="007D56B6"/>
    <w:rsid w:val="007D56BD"/>
    <w:rsid w:val="007D5769"/>
    <w:rsid w:val="007D57DF"/>
    <w:rsid w:val="007D5AC1"/>
    <w:rsid w:val="007D5B86"/>
    <w:rsid w:val="007D5BA9"/>
    <w:rsid w:val="007D5CE0"/>
    <w:rsid w:val="007D5DD4"/>
    <w:rsid w:val="007D6212"/>
    <w:rsid w:val="007D628D"/>
    <w:rsid w:val="007D6750"/>
    <w:rsid w:val="007D680A"/>
    <w:rsid w:val="007D6A39"/>
    <w:rsid w:val="007D6B0A"/>
    <w:rsid w:val="007D6C20"/>
    <w:rsid w:val="007D6CCD"/>
    <w:rsid w:val="007D6D71"/>
    <w:rsid w:val="007D6FA4"/>
    <w:rsid w:val="007D7236"/>
    <w:rsid w:val="007D77DD"/>
    <w:rsid w:val="007D79C3"/>
    <w:rsid w:val="007D7AA4"/>
    <w:rsid w:val="007D7BC5"/>
    <w:rsid w:val="007D7D34"/>
    <w:rsid w:val="007D7F15"/>
    <w:rsid w:val="007D7FDB"/>
    <w:rsid w:val="007E00CC"/>
    <w:rsid w:val="007E0152"/>
    <w:rsid w:val="007E0209"/>
    <w:rsid w:val="007E022F"/>
    <w:rsid w:val="007E0283"/>
    <w:rsid w:val="007E02C0"/>
    <w:rsid w:val="007E0331"/>
    <w:rsid w:val="007E0668"/>
    <w:rsid w:val="007E0A1A"/>
    <w:rsid w:val="007E0A68"/>
    <w:rsid w:val="007E0B12"/>
    <w:rsid w:val="007E0D0B"/>
    <w:rsid w:val="007E0DC0"/>
    <w:rsid w:val="007E1131"/>
    <w:rsid w:val="007E11A3"/>
    <w:rsid w:val="007E11F8"/>
    <w:rsid w:val="007E14C2"/>
    <w:rsid w:val="007E188C"/>
    <w:rsid w:val="007E18BF"/>
    <w:rsid w:val="007E1959"/>
    <w:rsid w:val="007E1988"/>
    <w:rsid w:val="007E19E0"/>
    <w:rsid w:val="007E1D7E"/>
    <w:rsid w:val="007E1DA3"/>
    <w:rsid w:val="007E1E03"/>
    <w:rsid w:val="007E1FC3"/>
    <w:rsid w:val="007E2026"/>
    <w:rsid w:val="007E21EF"/>
    <w:rsid w:val="007E2259"/>
    <w:rsid w:val="007E2550"/>
    <w:rsid w:val="007E2979"/>
    <w:rsid w:val="007E2AB2"/>
    <w:rsid w:val="007E2B6D"/>
    <w:rsid w:val="007E2F2E"/>
    <w:rsid w:val="007E2FC8"/>
    <w:rsid w:val="007E311B"/>
    <w:rsid w:val="007E3158"/>
    <w:rsid w:val="007E34F1"/>
    <w:rsid w:val="007E358F"/>
    <w:rsid w:val="007E35F4"/>
    <w:rsid w:val="007E3608"/>
    <w:rsid w:val="007E3616"/>
    <w:rsid w:val="007E3730"/>
    <w:rsid w:val="007E3BFE"/>
    <w:rsid w:val="007E3E6F"/>
    <w:rsid w:val="007E4043"/>
    <w:rsid w:val="007E435C"/>
    <w:rsid w:val="007E4423"/>
    <w:rsid w:val="007E4709"/>
    <w:rsid w:val="007E47E2"/>
    <w:rsid w:val="007E4800"/>
    <w:rsid w:val="007E488A"/>
    <w:rsid w:val="007E49C9"/>
    <w:rsid w:val="007E4C15"/>
    <w:rsid w:val="007E4D11"/>
    <w:rsid w:val="007E5226"/>
    <w:rsid w:val="007E541B"/>
    <w:rsid w:val="007E576A"/>
    <w:rsid w:val="007E5C6D"/>
    <w:rsid w:val="007E5FB2"/>
    <w:rsid w:val="007E61DD"/>
    <w:rsid w:val="007E62AC"/>
    <w:rsid w:val="007E6348"/>
    <w:rsid w:val="007E64C5"/>
    <w:rsid w:val="007E64C8"/>
    <w:rsid w:val="007E651C"/>
    <w:rsid w:val="007E6633"/>
    <w:rsid w:val="007E6A1F"/>
    <w:rsid w:val="007E6A51"/>
    <w:rsid w:val="007E6BFA"/>
    <w:rsid w:val="007E6F93"/>
    <w:rsid w:val="007E72B5"/>
    <w:rsid w:val="007E752E"/>
    <w:rsid w:val="007E777B"/>
    <w:rsid w:val="007E780C"/>
    <w:rsid w:val="007E7952"/>
    <w:rsid w:val="007E79EE"/>
    <w:rsid w:val="007E7A05"/>
    <w:rsid w:val="007E7A4A"/>
    <w:rsid w:val="007E7C3C"/>
    <w:rsid w:val="007E7C9B"/>
    <w:rsid w:val="007E7E8D"/>
    <w:rsid w:val="007E7ED3"/>
    <w:rsid w:val="007F026F"/>
    <w:rsid w:val="007F05D8"/>
    <w:rsid w:val="007F06A7"/>
    <w:rsid w:val="007F073A"/>
    <w:rsid w:val="007F09C5"/>
    <w:rsid w:val="007F09F4"/>
    <w:rsid w:val="007F0B84"/>
    <w:rsid w:val="007F0C8F"/>
    <w:rsid w:val="007F0CDD"/>
    <w:rsid w:val="007F0D50"/>
    <w:rsid w:val="007F0DC1"/>
    <w:rsid w:val="007F0DD0"/>
    <w:rsid w:val="007F0DFB"/>
    <w:rsid w:val="007F1037"/>
    <w:rsid w:val="007F1460"/>
    <w:rsid w:val="007F1551"/>
    <w:rsid w:val="007F15B0"/>
    <w:rsid w:val="007F1738"/>
    <w:rsid w:val="007F181F"/>
    <w:rsid w:val="007F1944"/>
    <w:rsid w:val="007F1B72"/>
    <w:rsid w:val="007F1CCB"/>
    <w:rsid w:val="007F1DBB"/>
    <w:rsid w:val="007F1FB7"/>
    <w:rsid w:val="007F24B6"/>
    <w:rsid w:val="007F2509"/>
    <w:rsid w:val="007F2514"/>
    <w:rsid w:val="007F2938"/>
    <w:rsid w:val="007F2A3F"/>
    <w:rsid w:val="007F2B8F"/>
    <w:rsid w:val="007F2BB8"/>
    <w:rsid w:val="007F2FF8"/>
    <w:rsid w:val="007F319B"/>
    <w:rsid w:val="007F34AD"/>
    <w:rsid w:val="007F3507"/>
    <w:rsid w:val="007F3615"/>
    <w:rsid w:val="007F3723"/>
    <w:rsid w:val="007F37B5"/>
    <w:rsid w:val="007F39B7"/>
    <w:rsid w:val="007F3C58"/>
    <w:rsid w:val="007F3CF5"/>
    <w:rsid w:val="007F3DAB"/>
    <w:rsid w:val="007F42BB"/>
    <w:rsid w:val="007F449E"/>
    <w:rsid w:val="007F45AA"/>
    <w:rsid w:val="007F463E"/>
    <w:rsid w:val="007F46D8"/>
    <w:rsid w:val="007F46E3"/>
    <w:rsid w:val="007F4B00"/>
    <w:rsid w:val="007F4C5A"/>
    <w:rsid w:val="007F4DB2"/>
    <w:rsid w:val="007F4DBE"/>
    <w:rsid w:val="007F4F9C"/>
    <w:rsid w:val="007F50BE"/>
    <w:rsid w:val="007F51AF"/>
    <w:rsid w:val="007F51FF"/>
    <w:rsid w:val="007F55C3"/>
    <w:rsid w:val="007F568D"/>
    <w:rsid w:val="007F5789"/>
    <w:rsid w:val="007F58D3"/>
    <w:rsid w:val="007F5CD3"/>
    <w:rsid w:val="007F5CFA"/>
    <w:rsid w:val="007F5D07"/>
    <w:rsid w:val="007F5EA8"/>
    <w:rsid w:val="007F5F38"/>
    <w:rsid w:val="007F605D"/>
    <w:rsid w:val="007F62B1"/>
    <w:rsid w:val="007F633D"/>
    <w:rsid w:val="007F6365"/>
    <w:rsid w:val="007F63D7"/>
    <w:rsid w:val="007F6439"/>
    <w:rsid w:val="007F6733"/>
    <w:rsid w:val="007F6858"/>
    <w:rsid w:val="007F6A20"/>
    <w:rsid w:val="007F6B56"/>
    <w:rsid w:val="007F6DF3"/>
    <w:rsid w:val="007F6EBB"/>
    <w:rsid w:val="007F706E"/>
    <w:rsid w:val="007F7148"/>
    <w:rsid w:val="007F739B"/>
    <w:rsid w:val="007F7413"/>
    <w:rsid w:val="007F74E4"/>
    <w:rsid w:val="007F75D4"/>
    <w:rsid w:val="007F78AF"/>
    <w:rsid w:val="007F78ED"/>
    <w:rsid w:val="007F7D2F"/>
    <w:rsid w:val="007F7E7F"/>
    <w:rsid w:val="007F7EF5"/>
    <w:rsid w:val="007F7F26"/>
    <w:rsid w:val="007F7FA1"/>
    <w:rsid w:val="00800025"/>
    <w:rsid w:val="00800049"/>
    <w:rsid w:val="00800070"/>
    <w:rsid w:val="008001AE"/>
    <w:rsid w:val="0080026A"/>
    <w:rsid w:val="00800496"/>
    <w:rsid w:val="0080057A"/>
    <w:rsid w:val="00800836"/>
    <w:rsid w:val="00800892"/>
    <w:rsid w:val="00800940"/>
    <w:rsid w:val="008009DF"/>
    <w:rsid w:val="00800F68"/>
    <w:rsid w:val="0080118E"/>
    <w:rsid w:val="008013FC"/>
    <w:rsid w:val="008014FB"/>
    <w:rsid w:val="00801856"/>
    <w:rsid w:val="00801916"/>
    <w:rsid w:val="00801B50"/>
    <w:rsid w:val="00801F90"/>
    <w:rsid w:val="008023E6"/>
    <w:rsid w:val="0080244C"/>
    <w:rsid w:val="008024A1"/>
    <w:rsid w:val="008029B4"/>
    <w:rsid w:val="00802B34"/>
    <w:rsid w:val="00802B9D"/>
    <w:rsid w:val="00802BFB"/>
    <w:rsid w:val="00802D3A"/>
    <w:rsid w:val="00802D59"/>
    <w:rsid w:val="00802E0E"/>
    <w:rsid w:val="008031E1"/>
    <w:rsid w:val="0080363E"/>
    <w:rsid w:val="00803755"/>
    <w:rsid w:val="00803B91"/>
    <w:rsid w:val="00803C1A"/>
    <w:rsid w:val="00803C44"/>
    <w:rsid w:val="00803F0B"/>
    <w:rsid w:val="008042C9"/>
    <w:rsid w:val="008043B1"/>
    <w:rsid w:val="008043CC"/>
    <w:rsid w:val="0080449B"/>
    <w:rsid w:val="0080453D"/>
    <w:rsid w:val="0080459A"/>
    <w:rsid w:val="00804634"/>
    <w:rsid w:val="0080474C"/>
    <w:rsid w:val="008047E3"/>
    <w:rsid w:val="00804A05"/>
    <w:rsid w:val="00804AD4"/>
    <w:rsid w:val="00804FF6"/>
    <w:rsid w:val="0080522B"/>
    <w:rsid w:val="00805400"/>
    <w:rsid w:val="00805456"/>
    <w:rsid w:val="008054DD"/>
    <w:rsid w:val="00805684"/>
    <w:rsid w:val="00805707"/>
    <w:rsid w:val="00805754"/>
    <w:rsid w:val="008057F9"/>
    <w:rsid w:val="008059DB"/>
    <w:rsid w:val="00805CD7"/>
    <w:rsid w:val="00805F83"/>
    <w:rsid w:val="00806207"/>
    <w:rsid w:val="00806629"/>
    <w:rsid w:val="0080662A"/>
    <w:rsid w:val="0080682F"/>
    <w:rsid w:val="0080696B"/>
    <w:rsid w:val="00806DB4"/>
    <w:rsid w:val="00806DF5"/>
    <w:rsid w:val="00806EE2"/>
    <w:rsid w:val="00806F6C"/>
    <w:rsid w:val="008070D7"/>
    <w:rsid w:val="0080710E"/>
    <w:rsid w:val="00807245"/>
    <w:rsid w:val="00807596"/>
    <w:rsid w:val="0080764D"/>
    <w:rsid w:val="008078D2"/>
    <w:rsid w:val="00807ADD"/>
    <w:rsid w:val="00807CA0"/>
    <w:rsid w:val="00807E49"/>
    <w:rsid w:val="00807F2E"/>
    <w:rsid w:val="00810077"/>
    <w:rsid w:val="00810131"/>
    <w:rsid w:val="00810190"/>
    <w:rsid w:val="00810264"/>
    <w:rsid w:val="00810396"/>
    <w:rsid w:val="008104D6"/>
    <w:rsid w:val="00810900"/>
    <w:rsid w:val="0081099C"/>
    <w:rsid w:val="008109C3"/>
    <w:rsid w:val="00810A38"/>
    <w:rsid w:val="00810A67"/>
    <w:rsid w:val="00810AEB"/>
    <w:rsid w:val="00810E45"/>
    <w:rsid w:val="00810F5F"/>
    <w:rsid w:val="00811289"/>
    <w:rsid w:val="00811291"/>
    <w:rsid w:val="00811513"/>
    <w:rsid w:val="008117B4"/>
    <w:rsid w:val="00811805"/>
    <w:rsid w:val="00811839"/>
    <w:rsid w:val="0081188D"/>
    <w:rsid w:val="00811B9B"/>
    <w:rsid w:val="00811C05"/>
    <w:rsid w:val="00811C53"/>
    <w:rsid w:val="00811DA4"/>
    <w:rsid w:val="00811F88"/>
    <w:rsid w:val="00812027"/>
    <w:rsid w:val="00812104"/>
    <w:rsid w:val="008122DF"/>
    <w:rsid w:val="0081230B"/>
    <w:rsid w:val="008126E1"/>
    <w:rsid w:val="00812732"/>
    <w:rsid w:val="00812934"/>
    <w:rsid w:val="00812A22"/>
    <w:rsid w:val="00812B36"/>
    <w:rsid w:val="00812C8B"/>
    <w:rsid w:val="00812CB7"/>
    <w:rsid w:val="00812F86"/>
    <w:rsid w:val="00813022"/>
    <w:rsid w:val="00813394"/>
    <w:rsid w:val="00813608"/>
    <w:rsid w:val="008138D3"/>
    <w:rsid w:val="00813906"/>
    <w:rsid w:val="00813A0D"/>
    <w:rsid w:val="00813A25"/>
    <w:rsid w:val="00813A50"/>
    <w:rsid w:val="00813B56"/>
    <w:rsid w:val="00813C85"/>
    <w:rsid w:val="00813CA0"/>
    <w:rsid w:val="00813CBB"/>
    <w:rsid w:val="00813D48"/>
    <w:rsid w:val="00813D79"/>
    <w:rsid w:val="00813E4E"/>
    <w:rsid w:val="00813F60"/>
    <w:rsid w:val="00813FB3"/>
    <w:rsid w:val="00814037"/>
    <w:rsid w:val="0081406A"/>
    <w:rsid w:val="00814179"/>
    <w:rsid w:val="00814209"/>
    <w:rsid w:val="00814229"/>
    <w:rsid w:val="00814297"/>
    <w:rsid w:val="00814408"/>
    <w:rsid w:val="00814468"/>
    <w:rsid w:val="00814519"/>
    <w:rsid w:val="00814572"/>
    <w:rsid w:val="0081457B"/>
    <w:rsid w:val="00814648"/>
    <w:rsid w:val="008147BA"/>
    <w:rsid w:val="0081487A"/>
    <w:rsid w:val="00814881"/>
    <w:rsid w:val="00814AB9"/>
    <w:rsid w:val="00814BEE"/>
    <w:rsid w:val="00814D9C"/>
    <w:rsid w:val="00814EEE"/>
    <w:rsid w:val="008151DF"/>
    <w:rsid w:val="00815252"/>
    <w:rsid w:val="0081527C"/>
    <w:rsid w:val="008152F6"/>
    <w:rsid w:val="0081534E"/>
    <w:rsid w:val="00815370"/>
    <w:rsid w:val="008156B0"/>
    <w:rsid w:val="008156B7"/>
    <w:rsid w:val="00815831"/>
    <w:rsid w:val="0081589C"/>
    <w:rsid w:val="008159DF"/>
    <w:rsid w:val="00815AEF"/>
    <w:rsid w:val="00815B7E"/>
    <w:rsid w:val="00815B93"/>
    <w:rsid w:val="00815E73"/>
    <w:rsid w:val="00815EBB"/>
    <w:rsid w:val="00815FCC"/>
    <w:rsid w:val="00816434"/>
    <w:rsid w:val="0081656E"/>
    <w:rsid w:val="008166A8"/>
    <w:rsid w:val="008168A0"/>
    <w:rsid w:val="008168B8"/>
    <w:rsid w:val="00816A91"/>
    <w:rsid w:val="00816C4B"/>
    <w:rsid w:val="00816E6D"/>
    <w:rsid w:val="00816EDF"/>
    <w:rsid w:val="00816F5E"/>
    <w:rsid w:val="008170AB"/>
    <w:rsid w:val="008171EB"/>
    <w:rsid w:val="00817401"/>
    <w:rsid w:val="00817774"/>
    <w:rsid w:val="0081785E"/>
    <w:rsid w:val="00817907"/>
    <w:rsid w:val="00817992"/>
    <w:rsid w:val="00817AF3"/>
    <w:rsid w:val="00817E6B"/>
    <w:rsid w:val="00820007"/>
    <w:rsid w:val="00820056"/>
    <w:rsid w:val="00820134"/>
    <w:rsid w:val="0082031D"/>
    <w:rsid w:val="0082036B"/>
    <w:rsid w:val="0082040F"/>
    <w:rsid w:val="008204E7"/>
    <w:rsid w:val="00820505"/>
    <w:rsid w:val="0082059D"/>
    <w:rsid w:val="00820636"/>
    <w:rsid w:val="00820A65"/>
    <w:rsid w:val="00820D10"/>
    <w:rsid w:val="00820D5B"/>
    <w:rsid w:val="00820D80"/>
    <w:rsid w:val="00820FAC"/>
    <w:rsid w:val="00820FE7"/>
    <w:rsid w:val="0082104C"/>
    <w:rsid w:val="008212F0"/>
    <w:rsid w:val="008213B2"/>
    <w:rsid w:val="008214A2"/>
    <w:rsid w:val="00821694"/>
    <w:rsid w:val="0082171A"/>
    <w:rsid w:val="008217D5"/>
    <w:rsid w:val="008218EA"/>
    <w:rsid w:val="00821BAB"/>
    <w:rsid w:val="00821C44"/>
    <w:rsid w:val="00821E83"/>
    <w:rsid w:val="00821F97"/>
    <w:rsid w:val="008221D5"/>
    <w:rsid w:val="00822594"/>
    <w:rsid w:val="008227F1"/>
    <w:rsid w:val="00822B06"/>
    <w:rsid w:val="00822B90"/>
    <w:rsid w:val="00822E7F"/>
    <w:rsid w:val="00822F28"/>
    <w:rsid w:val="00823098"/>
    <w:rsid w:val="008232D5"/>
    <w:rsid w:val="0082341A"/>
    <w:rsid w:val="00823782"/>
    <w:rsid w:val="00823785"/>
    <w:rsid w:val="00823889"/>
    <w:rsid w:val="00823CC5"/>
    <w:rsid w:val="00824079"/>
    <w:rsid w:val="00824142"/>
    <w:rsid w:val="008241D7"/>
    <w:rsid w:val="0082445A"/>
    <w:rsid w:val="0082471B"/>
    <w:rsid w:val="008247E8"/>
    <w:rsid w:val="0082485F"/>
    <w:rsid w:val="008248D8"/>
    <w:rsid w:val="00824BD5"/>
    <w:rsid w:val="0082518A"/>
    <w:rsid w:val="008252EA"/>
    <w:rsid w:val="00825367"/>
    <w:rsid w:val="0082549E"/>
    <w:rsid w:val="008254B1"/>
    <w:rsid w:val="008255A4"/>
    <w:rsid w:val="00825627"/>
    <w:rsid w:val="00825686"/>
    <w:rsid w:val="0082584E"/>
    <w:rsid w:val="00825B7D"/>
    <w:rsid w:val="00825CD2"/>
    <w:rsid w:val="00825CE5"/>
    <w:rsid w:val="00825D0E"/>
    <w:rsid w:val="00825D1D"/>
    <w:rsid w:val="00825E3C"/>
    <w:rsid w:val="00825EA4"/>
    <w:rsid w:val="00825EF7"/>
    <w:rsid w:val="00825F77"/>
    <w:rsid w:val="008262A6"/>
    <w:rsid w:val="0082630F"/>
    <w:rsid w:val="00826420"/>
    <w:rsid w:val="0082642B"/>
    <w:rsid w:val="0082661D"/>
    <w:rsid w:val="0082665A"/>
    <w:rsid w:val="00826771"/>
    <w:rsid w:val="00826816"/>
    <w:rsid w:val="00826883"/>
    <w:rsid w:val="00826B55"/>
    <w:rsid w:val="00826C3A"/>
    <w:rsid w:val="00826CF5"/>
    <w:rsid w:val="00826F59"/>
    <w:rsid w:val="00826F5F"/>
    <w:rsid w:val="00827291"/>
    <w:rsid w:val="008274AC"/>
    <w:rsid w:val="00827584"/>
    <w:rsid w:val="0082761A"/>
    <w:rsid w:val="008276D8"/>
    <w:rsid w:val="00827BAF"/>
    <w:rsid w:val="00827DE2"/>
    <w:rsid w:val="00827E77"/>
    <w:rsid w:val="00827F41"/>
    <w:rsid w:val="008300A4"/>
    <w:rsid w:val="00830333"/>
    <w:rsid w:val="0083039F"/>
    <w:rsid w:val="00830405"/>
    <w:rsid w:val="008304EE"/>
    <w:rsid w:val="0083061D"/>
    <w:rsid w:val="00830795"/>
    <w:rsid w:val="0083085D"/>
    <w:rsid w:val="008308E8"/>
    <w:rsid w:val="008309AD"/>
    <w:rsid w:val="00830A8E"/>
    <w:rsid w:val="00830AB1"/>
    <w:rsid w:val="00830ABF"/>
    <w:rsid w:val="00830BE4"/>
    <w:rsid w:val="00830D1C"/>
    <w:rsid w:val="00830DFF"/>
    <w:rsid w:val="00830F41"/>
    <w:rsid w:val="00831270"/>
    <w:rsid w:val="00831407"/>
    <w:rsid w:val="008314DB"/>
    <w:rsid w:val="00831514"/>
    <w:rsid w:val="00831618"/>
    <w:rsid w:val="00831684"/>
    <w:rsid w:val="0083168A"/>
    <w:rsid w:val="00831778"/>
    <w:rsid w:val="008317B6"/>
    <w:rsid w:val="0083183F"/>
    <w:rsid w:val="00831C93"/>
    <w:rsid w:val="00831DC6"/>
    <w:rsid w:val="00831E22"/>
    <w:rsid w:val="00831F59"/>
    <w:rsid w:val="00831F65"/>
    <w:rsid w:val="008321C6"/>
    <w:rsid w:val="008321E7"/>
    <w:rsid w:val="0083244B"/>
    <w:rsid w:val="008326D2"/>
    <w:rsid w:val="008327A2"/>
    <w:rsid w:val="008329C8"/>
    <w:rsid w:val="00832DA8"/>
    <w:rsid w:val="00833060"/>
    <w:rsid w:val="008331A8"/>
    <w:rsid w:val="0083365C"/>
    <w:rsid w:val="00833AE8"/>
    <w:rsid w:val="00833C38"/>
    <w:rsid w:val="00833E8B"/>
    <w:rsid w:val="00833EA9"/>
    <w:rsid w:val="008340AF"/>
    <w:rsid w:val="00834205"/>
    <w:rsid w:val="008342ED"/>
    <w:rsid w:val="00834374"/>
    <w:rsid w:val="0083461B"/>
    <w:rsid w:val="00834691"/>
    <w:rsid w:val="008349E8"/>
    <w:rsid w:val="00834B03"/>
    <w:rsid w:val="00834BE2"/>
    <w:rsid w:val="00834ECC"/>
    <w:rsid w:val="00834F0F"/>
    <w:rsid w:val="0083532F"/>
    <w:rsid w:val="008353EE"/>
    <w:rsid w:val="008354C0"/>
    <w:rsid w:val="008356FC"/>
    <w:rsid w:val="00835731"/>
    <w:rsid w:val="00835ACB"/>
    <w:rsid w:val="008360A9"/>
    <w:rsid w:val="008360DA"/>
    <w:rsid w:val="00836142"/>
    <w:rsid w:val="00836278"/>
    <w:rsid w:val="00836316"/>
    <w:rsid w:val="0083660D"/>
    <w:rsid w:val="00836715"/>
    <w:rsid w:val="0083671C"/>
    <w:rsid w:val="0083679C"/>
    <w:rsid w:val="00836947"/>
    <w:rsid w:val="00836D23"/>
    <w:rsid w:val="00836D2F"/>
    <w:rsid w:val="00836D51"/>
    <w:rsid w:val="00836D7F"/>
    <w:rsid w:val="00836DE7"/>
    <w:rsid w:val="00837056"/>
    <w:rsid w:val="008370FA"/>
    <w:rsid w:val="008370FB"/>
    <w:rsid w:val="00837120"/>
    <w:rsid w:val="0083729A"/>
    <w:rsid w:val="008374AB"/>
    <w:rsid w:val="008375A7"/>
    <w:rsid w:val="00837935"/>
    <w:rsid w:val="00837A65"/>
    <w:rsid w:val="00837D9A"/>
    <w:rsid w:val="00837FAC"/>
    <w:rsid w:val="008400A9"/>
    <w:rsid w:val="0084012F"/>
    <w:rsid w:val="00840518"/>
    <w:rsid w:val="00840541"/>
    <w:rsid w:val="0084054E"/>
    <w:rsid w:val="008405C3"/>
    <w:rsid w:val="008406C4"/>
    <w:rsid w:val="008409AF"/>
    <w:rsid w:val="00840AE4"/>
    <w:rsid w:val="00840B43"/>
    <w:rsid w:val="00840C37"/>
    <w:rsid w:val="008410F3"/>
    <w:rsid w:val="008411C3"/>
    <w:rsid w:val="0084120C"/>
    <w:rsid w:val="0084133B"/>
    <w:rsid w:val="008414C5"/>
    <w:rsid w:val="008414C9"/>
    <w:rsid w:val="00841514"/>
    <w:rsid w:val="00841AE3"/>
    <w:rsid w:val="00841AE8"/>
    <w:rsid w:val="00841B17"/>
    <w:rsid w:val="00841C26"/>
    <w:rsid w:val="00841C6E"/>
    <w:rsid w:val="00841DAB"/>
    <w:rsid w:val="00841E02"/>
    <w:rsid w:val="00841E89"/>
    <w:rsid w:val="00841EA6"/>
    <w:rsid w:val="00841FDA"/>
    <w:rsid w:val="00842151"/>
    <w:rsid w:val="00842164"/>
    <w:rsid w:val="0084217A"/>
    <w:rsid w:val="008423EC"/>
    <w:rsid w:val="008424FB"/>
    <w:rsid w:val="00842648"/>
    <w:rsid w:val="00842651"/>
    <w:rsid w:val="00842908"/>
    <w:rsid w:val="00842F56"/>
    <w:rsid w:val="00843314"/>
    <w:rsid w:val="008434D5"/>
    <w:rsid w:val="008435B0"/>
    <w:rsid w:val="00843724"/>
    <w:rsid w:val="00843B0C"/>
    <w:rsid w:val="00843B2B"/>
    <w:rsid w:val="00843C12"/>
    <w:rsid w:val="00843C45"/>
    <w:rsid w:val="00843E3C"/>
    <w:rsid w:val="00843ED1"/>
    <w:rsid w:val="00843FB3"/>
    <w:rsid w:val="00844019"/>
    <w:rsid w:val="0084406E"/>
    <w:rsid w:val="00844190"/>
    <w:rsid w:val="0084421F"/>
    <w:rsid w:val="00844243"/>
    <w:rsid w:val="00844528"/>
    <w:rsid w:val="0084452A"/>
    <w:rsid w:val="0084477A"/>
    <w:rsid w:val="0084481D"/>
    <w:rsid w:val="0084483B"/>
    <w:rsid w:val="008448CC"/>
    <w:rsid w:val="008448D1"/>
    <w:rsid w:val="008448EF"/>
    <w:rsid w:val="00844C1E"/>
    <w:rsid w:val="00844C34"/>
    <w:rsid w:val="00844D09"/>
    <w:rsid w:val="00844D6D"/>
    <w:rsid w:val="00844DF8"/>
    <w:rsid w:val="00844E35"/>
    <w:rsid w:val="00845147"/>
    <w:rsid w:val="008451B7"/>
    <w:rsid w:val="00845207"/>
    <w:rsid w:val="00845298"/>
    <w:rsid w:val="00845326"/>
    <w:rsid w:val="0084534C"/>
    <w:rsid w:val="00845810"/>
    <w:rsid w:val="00845831"/>
    <w:rsid w:val="008458FB"/>
    <w:rsid w:val="00845A39"/>
    <w:rsid w:val="0084616E"/>
    <w:rsid w:val="00846311"/>
    <w:rsid w:val="00846544"/>
    <w:rsid w:val="008465FF"/>
    <w:rsid w:val="00846686"/>
    <w:rsid w:val="00846706"/>
    <w:rsid w:val="00846A00"/>
    <w:rsid w:val="00846C1D"/>
    <w:rsid w:val="00846D8F"/>
    <w:rsid w:val="00846F17"/>
    <w:rsid w:val="00846FBF"/>
    <w:rsid w:val="00846FCD"/>
    <w:rsid w:val="00847075"/>
    <w:rsid w:val="0084734B"/>
    <w:rsid w:val="008473F2"/>
    <w:rsid w:val="0084743F"/>
    <w:rsid w:val="008478C0"/>
    <w:rsid w:val="008479DB"/>
    <w:rsid w:val="008479FE"/>
    <w:rsid w:val="00847BA9"/>
    <w:rsid w:val="00847EC4"/>
    <w:rsid w:val="00847F1A"/>
    <w:rsid w:val="00850008"/>
    <w:rsid w:val="0085068B"/>
    <w:rsid w:val="0085078C"/>
    <w:rsid w:val="00850F56"/>
    <w:rsid w:val="00851236"/>
    <w:rsid w:val="008513E3"/>
    <w:rsid w:val="0085141C"/>
    <w:rsid w:val="0085156D"/>
    <w:rsid w:val="00851606"/>
    <w:rsid w:val="0085176F"/>
    <w:rsid w:val="00851779"/>
    <w:rsid w:val="00851801"/>
    <w:rsid w:val="00851818"/>
    <w:rsid w:val="008519ED"/>
    <w:rsid w:val="00851A84"/>
    <w:rsid w:val="00851B00"/>
    <w:rsid w:val="00851B72"/>
    <w:rsid w:val="00851D23"/>
    <w:rsid w:val="00851F53"/>
    <w:rsid w:val="008521A5"/>
    <w:rsid w:val="00852211"/>
    <w:rsid w:val="0085228F"/>
    <w:rsid w:val="008524B2"/>
    <w:rsid w:val="00852733"/>
    <w:rsid w:val="008527A5"/>
    <w:rsid w:val="008527EA"/>
    <w:rsid w:val="0085292C"/>
    <w:rsid w:val="00852A91"/>
    <w:rsid w:val="00852BF8"/>
    <w:rsid w:val="00852DCF"/>
    <w:rsid w:val="00852E6E"/>
    <w:rsid w:val="00852FE6"/>
    <w:rsid w:val="00853502"/>
    <w:rsid w:val="008539DE"/>
    <w:rsid w:val="00853AF2"/>
    <w:rsid w:val="00854131"/>
    <w:rsid w:val="008543CE"/>
    <w:rsid w:val="00854408"/>
    <w:rsid w:val="0085442F"/>
    <w:rsid w:val="00854543"/>
    <w:rsid w:val="00854601"/>
    <w:rsid w:val="0085460D"/>
    <w:rsid w:val="0085463C"/>
    <w:rsid w:val="0085469B"/>
    <w:rsid w:val="0085476E"/>
    <w:rsid w:val="00854D84"/>
    <w:rsid w:val="00854EC3"/>
    <w:rsid w:val="00854EF1"/>
    <w:rsid w:val="0085521D"/>
    <w:rsid w:val="00855338"/>
    <w:rsid w:val="00855459"/>
    <w:rsid w:val="008554A0"/>
    <w:rsid w:val="00855568"/>
    <w:rsid w:val="00855590"/>
    <w:rsid w:val="00855646"/>
    <w:rsid w:val="008559B0"/>
    <w:rsid w:val="00855A7A"/>
    <w:rsid w:val="00855B4A"/>
    <w:rsid w:val="00855B58"/>
    <w:rsid w:val="00855E91"/>
    <w:rsid w:val="0085604D"/>
    <w:rsid w:val="0085616E"/>
    <w:rsid w:val="00856279"/>
    <w:rsid w:val="00856433"/>
    <w:rsid w:val="008564BC"/>
    <w:rsid w:val="008565ED"/>
    <w:rsid w:val="00856638"/>
    <w:rsid w:val="008566A8"/>
    <w:rsid w:val="00856769"/>
    <w:rsid w:val="0085699D"/>
    <w:rsid w:val="00856ABA"/>
    <w:rsid w:val="00856F53"/>
    <w:rsid w:val="00857320"/>
    <w:rsid w:val="0085746D"/>
    <w:rsid w:val="008575C1"/>
    <w:rsid w:val="00857662"/>
    <w:rsid w:val="0085769B"/>
    <w:rsid w:val="00857710"/>
    <w:rsid w:val="00857C42"/>
    <w:rsid w:val="00857E86"/>
    <w:rsid w:val="00857EA9"/>
    <w:rsid w:val="008600E2"/>
    <w:rsid w:val="00860144"/>
    <w:rsid w:val="0086015C"/>
    <w:rsid w:val="00860329"/>
    <w:rsid w:val="00860399"/>
    <w:rsid w:val="008603C6"/>
    <w:rsid w:val="00860453"/>
    <w:rsid w:val="0086049B"/>
    <w:rsid w:val="008605C7"/>
    <w:rsid w:val="0086065E"/>
    <w:rsid w:val="00860702"/>
    <w:rsid w:val="008607B8"/>
    <w:rsid w:val="008608C4"/>
    <w:rsid w:val="008608D5"/>
    <w:rsid w:val="008608E9"/>
    <w:rsid w:val="008609E6"/>
    <w:rsid w:val="00860A0E"/>
    <w:rsid w:val="00860B95"/>
    <w:rsid w:val="00860E3B"/>
    <w:rsid w:val="00860F77"/>
    <w:rsid w:val="00861046"/>
    <w:rsid w:val="00861553"/>
    <w:rsid w:val="00861622"/>
    <w:rsid w:val="008616F4"/>
    <w:rsid w:val="008617A0"/>
    <w:rsid w:val="00861869"/>
    <w:rsid w:val="00861A01"/>
    <w:rsid w:val="00861A68"/>
    <w:rsid w:val="00861B31"/>
    <w:rsid w:val="00861B36"/>
    <w:rsid w:val="00861D64"/>
    <w:rsid w:val="00861DD4"/>
    <w:rsid w:val="00861EB1"/>
    <w:rsid w:val="00861F83"/>
    <w:rsid w:val="00862062"/>
    <w:rsid w:val="00862161"/>
    <w:rsid w:val="008621D2"/>
    <w:rsid w:val="0086280C"/>
    <w:rsid w:val="00862840"/>
    <w:rsid w:val="00862A44"/>
    <w:rsid w:val="00862A79"/>
    <w:rsid w:val="00862C18"/>
    <w:rsid w:val="00862C5F"/>
    <w:rsid w:val="00862C86"/>
    <w:rsid w:val="00862DC6"/>
    <w:rsid w:val="00862E5E"/>
    <w:rsid w:val="00862F95"/>
    <w:rsid w:val="00862FCE"/>
    <w:rsid w:val="00863224"/>
    <w:rsid w:val="00863362"/>
    <w:rsid w:val="00863489"/>
    <w:rsid w:val="0086370C"/>
    <w:rsid w:val="008637D4"/>
    <w:rsid w:val="00863A88"/>
    <w:rsid w:val="00863BEC"/>
    <w:rsid w:val="00863C2B"/>
    <w:rsid w:val="00863C3C"/>
    <w:rsid w:val="0086407E"/>
    <w:rsid w:val="0086408F"/>
    <w:rsid w:val="008640AD"/>
    <w:rsid w:val="008640B2"/>
    <w:rsid w:val="00864130"/>
    <w:rsid w:val="008642AD"/>
    <w:rsid w:val="00864532"/>
    <w:rsid w:val="00864640"/>
    <w:rsid w:val="008647C5"/>
    <w:rsid w:val="008647D8"/>
    <w:rsid w:val="008648FA"/>
    <w:rsid w:val="00864964"/>
    <w:rsid w:val="00864A32"/>
    <w:rsid w:val="00864B72"/>
    <w:rsid w:val="00864C42"/>
    <w:rsid w:val="00864E72"/>
    <w:rsid w:val="00864F8C"/>
    <w:rsid w:val="00865348"/>
    <w:rsid w:val="00865351"/>
    <w:rsid w:val="008654BD"/>
    <w:rsid w:val="0086551B"/>
    <w:rsid w:val="0086563F"/>
    <w:rsid w:val="0086590A"/>
    <w:rsid w:val="0086591A"/>
    <w:rsid w:val="0086596D"/>
    <w:rsid w:val="0086596E"/>
    <w:rsid w:val="00865990"/>
    <w:rsid w:val="00865AAA"/>
    <w:rsid w:val="00865DF8"/>
    <w:rsid w:val="00865F72"/>
    <w:rsid w:val="00866150"/>
    <w:rsid w:val="008664D0"/>
    <w:rsid w:val="008664EA"/>
    <w:rsid w:val="008666C7"/>
    <w:rsid w:val="00866A49"/>
    <w:rsid w:val="00866B36"/>
    <w:rsid w:val="00866CAB"/>
    <w:rsid w:val="00866D40"/>
    <w:rsid w:val="00866D72"/>
    <w:rsid w:val="00866D9E"/>
    <w:rsid w:val="00866DCF"/>
    <w:rsid w:val="00866EEB"/>
    <w:rsid w:val="00866F52"/>
    <w:rsid w:val="00867157"/>
    <w:rsid w:val="008671C7"/>
    <w:rsid w:val="008672C0"/>
    <w:rsid w:val="00867423"/>
    <w:rsid w:val="00867533"/>
    <w:rsid w:val="008676CD"/>
    <w:rsid w:val="008678E9"/>
    <w:rsid w:val="0086795A"/>
    <w:rsid w:val="0086795D"/>
    <w:rsid w:val="00867A61"/>
    <w:rsid w:val="00867D96"/>
    <w:rsid w:val="00867EA3"/>
    <w:rsid w:val="00867F02"/>
    <w:rsid w:val="00870452"/>
    <w:rsid w:val="008707C0"/>
    <w:rsid w:val="00870C4F"/>
    <w:rsid w:val="00870D30"/>
    <w:rsid w:val="00870D6B"/>
    <w:rsid w:val="00870E0B"/>
    <w:rsid w:val="0087116F"/>
    <w:rsid w:val="008713B2"/>
    <w:rsid w:val="00871806"/>
    <w:rsid w:val="0087183F"/>
    <w:rsid w:val="00871E60"/>
    <w:rsid w:val="00872012"/>
    <w:rsid w:val="008720F9"/>
    <w:rsid w:val="008721A7"/>
    <w:rsid w:val="00872220"/>
    <w:rsid w:val="008722B8"/>
    <w:rsid w:val="00872743"/>
    <w:rsid w:val="008727BC"/>
    <w:rsid w:val="008727F8"/>
    <w:rsid w:val="0087287A"/>
    <w:rsid w:val="008728BD"/>
    <w:rsid w:val="0087293F"/>
    <w:rsid w:val="00872A61"/>
    <w:rsid w:val="00872A8E"/>
    <w:rsid w:val="00872A9B"/>
    <w:rsid w:val="00872B03"/>
    <w:rsid w:val="00872BC8"/>
    <w:rsid w:val="00872C8E"/>
    <w:rsid w:val="00873274"/>
    <w:rsid w:val="00873385"/>
    <w:rsid w:val="0087349B"/>
    <w:rsid w:val="00873C37"/>
    <w:rsid w:val="00873DF4"/>
    <w:rsid w:val="00874135"/>
    <w:rsid w:val="0087414D"/>
    <w:rsid w:val="0087419F"/>
    <w:rsid w:val="00874243"/>
    <w:rsid w:val="008743F1"/>
    <w:rsid w:val="008745AF"/>
    <w:rsid w:val="0087479C"/>
    <w:rsid w:val="00874859"/>
    <w:rsid w:val="00874963"/>
    <w:rsid w:val="00874A9E"/>
    <w:rsid w:val="00874DB0"/>
    <w:rsid w:val="00874E03"/>
    <w:rsid w:val="00875011"/>
    <w:rsid w:val="00875088"/>
    <w:rsid w:val="008750F3"/>
    <w:rsid w:val="00875130"/>
    <w:rsid w:val="00875229"/>
    <w:rsid w:val="00875876"/>
    <w:rsid w:val="008759CC"/>
    <w:rsid w:val="00875B2F"/>
    <w:rsid w:val="00875C42"/>
    <w:rsid w:val="00876080"/>
    <w:rsid w:val="00876121"/>
    <w:rsid w:val="00876215"/>
    <w:rsid w:val="008762EC"/>
    <w:rsid w:val="008763F5"/>
    <w:rsid w:val="00876466"/>
    <w:rsid w:val="008767CC"/>
    <w:rsid w:val="008768AE"/>
    <w:rsid w:val="0087696B"/>
    <w:rsid w:val="00876AF9"/>
    <w:rsid w:val="00876B4E"/>
    <w:rsid w:val="00876C7D"/>
    <w:rsid w:val="00876DAF"/>
    <w:rsid w:val="00877223"/>
    <w:rsid w:val="0087727B"/>
    <w:rsid w:val="00877602"/>
    <w:rsid w:val="00877615"/>
    <w:rsid w:val="00877819"/>
    <w:rsid w:val="00877BE7"/>
    <w:rsid w:val="00877BF5"/>
    <w:rsid w:val="00877C6B"/>
    <w:rsid w:val="00877D7B"/>
    <w:rsid w:val="00877DF8"/>
    <w:rsid w:val="00877E16"/>
    <w:rsid w:val="00877E73"/>
    <w:rsid w:val="00877F03"/>
    <w:rsid w:val="00880027"/>
    <w:rsid w:val="00880048"/>
    <w:rsid w:val="0088012B"/>
    <w:rsid w:val="00880283"/>
    <w:rsid w:val="0088028E"/>
    <w:rsid w:val="0088029B"/>
    <w:rsid w:val="00880334"/>
    <w:rsid w:val="0088043A"/>
    <w:rsid w:val="00880517"/>
    <w:rsid w:val="0088056E"/>
    <w:rsid w:val="008806EB"/>
    <w:rsid w:val="00880861"/>
    <w:rsid w:val="008809E9"/>
    <w:rsid w:val="00880AF3"/>
    <w:rsid w:val="00880BA8"/>
    <w:rsid w:val="00880CF1"/>
    <w:rsid w:val="00880D68"/>
    <w:rsid w:val="00880DB9"/>
    <w:rsid w:val="00880E35"/>
    <w:rsid w:val="0088104F"/>
    <w:rsid w:val="008810A7"/>
    <w:rsid w:val="00881171"/>
    <w:rsid w:val="008815AE"/>
    <w:rsid w:val="00881711"/>
    <w:rsid w:val="0088178B"/>
    <w:rsid w:val="0088186F"/>
    <w:rsid w:val="00881B7D"/>
    <w:rsid w:val="00881ECD"/>
    <w:rsid w:val="00881F70"/>
    <w:rsid w:val="0088203F"/>
    <w:rsid w:val="008820D5"/>
    <w:rsid w:val="00882114"/>
    <w:rsid w:val="00882299"/>
    <w:rsid w:val="008822EC"/>
    <w:rsid w:val="00882595"/>
    <w:rsid w:val="00882638"/>
    <w:rsid w:val="0088270A"/>
    <w:rsid w:val="00882792"/>
    <w:rsid w:val="008829FE"/>
    <w:rsid w:val="00882B6F"/>
    <w:rsid w:val="00882DEE"/>
    <w:rsid w:val="00882E02"/>
    <w:rsid w:val="00882FB4"/>
    <w:rsid w:val="0088309C"/>
    <w:rsid w:val="008830E4"/>
    <w:rsid w:val="0088331D"/>
    <w:rsid w:val="008834A3"/>
    <w:rsid w:val="0088364F"/>
    <w:rsid w:val="008839A9"/>
    <w:rsid w:val="008839C8"/>
    <w:rsid w:val="008839E2"/>
    <w:rsid w:val="00883A94"/>
    <w:rsid w:val="00883B03"/>
    <w:rsid w:val="00883B9A"/>
    <w:rsid w:val="00883BD1"/>
    <w:rsid w:val="00883D7F"/>
    <w:rsid w:val="00883E38"/>
    <w:rsid w:val="00883EB0"/>
    <w:rsid w:val="00883F38"/>
    <w:rsid w:val="0088413C"/>
    <w:rsid w:val="008841DD"/>
    <w:rsid w:val="008843FF"/>
    <w:rsid w:val="00884522"/>
    <w:rsid w:val="0088453A"/>
    <w:rsid w:val="008845FD"/>
    <w:rsid w:val="00884603"/>
    <w:rsid w:val="008847AC"/>
    <w:rsid w:val="00884C05"/>
    <w:rsid w:val="00884CDE"/>
    <w:rsid w:val="00884D20"/>
    <w:rsid w:val="00884E74"/>
    <w:rsid w:val="00884F90"/>
    <w:rsid w:val="00884F96"/>
    <w:rsid w:val="008853C2"/>
    <w:rsid w:val="008854D7"/>
    <w:rsid w:val="0088581F"/>
    <w:rsid w:val="008859FF"/>
    <w:rsid w:val="00885AF0"/>
    <w:rsid w:val="00885C27"/>
    <w:rsid w:val="00885C6E"/>
    <w:rsid w:val="00885C75"/>
    <w:rsid w:val="00885EA5"/>
    <w:rsid w:val="00885EFE"/>
    <w:rsid w:val="00886064"/>
    <w:rsid w:val="00886152"/>
    <w:rsid w:val="00886174"/>
    <w:rsid w:val="00886370"/>
    <w:rsid w:val="00886385"/>
    <w:rsid w:val="008863B7"/>
    <w:rsid w:val="00886517"/>
    <w:rsid w:val="008866FF"/>
    <w:rsid w:val="00886731"/>
    <w:rsid w:val="008867AD"/>
    <w:rsid w:val="008867FC"/>
    <w:rsid w:val="0088686C"/>
    <w:rsid w:val="0088691A"/>
    <w:rsid w:val="00886B9A"/>
    <w:rsid w:val="00886C12"/>
    <w:rsid w:val="00886E01"/>
    <w:rsid w:val="0088713E"/>
    <w:rsid w:val="008873BB"/>
    <w:rsid w:val="00887741"/>
    <w:rsid w:val="008877CB"/>
    <w:rsid w:val="00887917"/>
    <w:rsid w:val="00887A00"/>
    <w:rsid w:val="00887AE8"/>
    <w:rsid w:val="00887AFD"/>
    <w:rsid w:val="00887D60"/>
    <w:rsid w:val="00890092"/>
    <w:rsid w:val="008901B1"/>
    <w:rsid w:val="008901EC"/>
    <w:rsid w:val="00890298"/>
    <w:rsid w:val="0089041C"/>
    <w:rsid w:val="008905BA"/>
    <w:rsid w:val="0089068F"/>
    <w:rsid w:val="008907FD"/>
    <w:rsid w:val="00890AA5"/>
    <w:rsid w:val="00890B45"/>
    <w:rsid w:val="00890BB9"/>
    <w:rsid w:val="00890D59"/>
    <w:rsid w:val="00891003"/>
    <w:rsid w:val="00891092"/>
    <w:rsid w:val="0089129A"/>
    <w:rsid w:val="008913F9"/>
    <w:rsid w:val="0089140A"/>
    <w:rsid w:val="00891426"/>
    <w:rsid w:val="00891486"/>
    <w:rsid w:val="00891492"/>
    <w:rsid w:val="00891B07"/>
    <w:rsid w:val="00891BCC"/>
    <w:rsid w:val="00892140"/>
    <w:rsid w:val="00892354"/>
    <w:rsid w:val="008924E7"/>
    <w:rsid w:val="00892757"/>
    <w:rsid w:val="008927E2"/>
    <w:rsid w:val="00892843"/>
    <w:rsid w:val="00892AE2"/>
    <w:rsid w:val="00892B4F"/>
    <w:rsid w:val="00892BC7"/>
    <w:rsid w:val="00892CB1"/>
    <w:rsid w:val="00892E25"/>
    <w:rsid w:val="00892E50"/>
    <w:rsid w:val="00892F73"/>
    <w:rsid w:val="00892FF9"/>
    <w:rsid w:val="008935A0"/>
    <w:rsid w:val="0089361E"/>
    <w:rsid w:val="0089381F"/>
    <w:rsid w:val="00893AF5"/>
    <w:rsid w:val="00893E06"/>
    <w:rsid w:val="008940EF"/>
    <w:rsid w:val="008942AC"/>
    <w:rsid w:val="008942AE"/>
    <w:rsid w:val="008943AD"/>
    <w:rsid w:val="00894496"/>
    <w:rsid w:val="00894516"/>
    <w:rsid w:val="00894564"/>
    <w:rsid w:val="008945B3"/>
    <w:rsid w:val="00894C71"/>
    <w:rsid w:val="008950C9"/>
    <w:rsid w:val="00895114"/>
    <w:rsid w:val="00895531"/>
    <w:rsid w:val="008958EE"/>
    <w:rsid w:val="00895B71"/>
    <w:rsid w:val="00895B98"/>
    <w:rsid w:val="00895DBA"/>
    <w:rsid w:val="0089615B"/>
    <w:rsid w:val="0089635B"/>
    <w:rsid w:val="00896379"/>
    <w:rsid w:val="00896463"/>
    <w:rsid w:val="008966B6"/>
    <w:rsid w:val="00896822"/>
    <w:rsid w:val="00896993"/>
    <w:rsid w:val="00896BAC"/>
    <w:rsid w:val="00896F65"/>
    <w:rsid w:val="0089705D"/>
    <w:rsid w:val="00897081"/>
    <w:rsid w:val="008970E0"/>
    <w:rsid w:val="00897283"/>
    <w:rsid w:val="008972B7"/>
    <w:rsid w:val="008972CF"/>
    <w:rsid w:val="0089746F"/>
    <w:rsid w:val="00897564"/>
    <w:rsid w:val="008976B0"/>
    <w:rsid w:val="008976E2"/>
    <w:rsid w:val="00897932"/>
    <w:rsid w:val="008979B2"/>
    <w:rsid w:val="008979C6"/>
    <w:rsid w:val="00897AA7"/>
    <w:rsid w:val="00897B25"/>
    <w:rsid w:val="00897C39"/>
    <w:rsid w:val="00897F8A"/>
    <w:rsid w:val="008A01C1"/>
    <w:rsid w:val="008A0253"/>
    <w:rsid w:val="008A047C"/>
    <w:rsid w:val="008A0606"/>
    <w:rsid w:val="008A0649"/>
    <w:rsid w:val="008A06C6"/>
    <w:rsid w:val="008A07CB"/>
    <w:rsid w:val="008A087F"/>
    <w:rsid w:val="008A08EC"/>
    <w:rsid w:val="008A0BFD"/>
    <w:rsid w:val="008A116F"/>
    <w:rsid w:val="008A1210"/>
    <w:rsid w:val="008A128E"/>
    <w:rsid w:val="008A12F9"/>
    <w:rsid w:val="008A13F0"/>
    <w:rsid w:val="008A14C1"/>
    <w:rsid w:val="008A165F"/>
    <w:rsid w:val="008A16EE"/>
    <w:rsid w:val="008A184C"/>
    <w:rsid w:val="008A1AC0"/>
    <w:rsid w:val="008A1B29"/>
    <w:rsid w:val="008A1DB6"/>
    <w:rsid w:val="008A1EF0"/>
    <w:rsid w:val="008A2033"/>
    <w:rsid w:val="008A21B4"/>
    <w:rsid w:val="008A2208"/>
    <w:rsid w:val="008A228D"/>
    <w:rsid w:val="008A24B9"/>
    <w:rsid w:val="008A284F"/>
    <w:rsid w:val="008A2B55"/>
    <w:rsid w:val="008A2F99"/>
    <w:rsid w:val="008A33E0"/>
    <w:rsid w:val="008A342D"/>
    <w:rsid w:val="008A349E"/>
    <w:rsid w:val="008A3AB3"/>
    <w:rsid w:val="008A3AD0"/>
    <w:rsid w:val="008A3D2B"/>
    <w:rsid w:val="008A3D9F"/>
    <w:rsid w:val="008A4061"/>
    <w:rsid w:val="008A407C"/>
    <w:rsid w:val="008A41E5"/>
    <w:rsid w:val="008A4214"/>
    <w:rsid w:val="008A438C"/>
    <w:rsid w:val="008A4659"/>
    <w:rsid w:val="008A465A"/>
    <w:rsid w:val="008A46B2"/>
    <w:rsid w:val="008A49AF"/>
    <w:rsid w:val="008A49C4"/>
    <w:rsid w:val="008A4D97"/>
    <w:rsid w:val="008A4E11"/>
    <w:rsid w:val="008A4ED4"/>
    <w:rsid w:val="008A51AA"/>
    <w:rsid w:val="008A534E"/>
    <w:rsid w:val="008A539C"/>
    <w:rsid w:val="008A5651"/>
    <w:rsid w:val="008A56E0"/>
    <w:rsid w:val="008A57A5"/>
    <w:rsid w:val="008A5BB5"/>
    <w:rsid w:val="008A5CAC"/>
    <w:rsid w:val="008A5E90"/>
    <w:rsid w:val="008A5FB3"/>
    <w:rsid w:val="008A6128"/>
    <w:rsid w:val="008A6224"/>
    <w:rsid w:val="008A6243"/>
    <w:rsid w:val="008A647A"/>
    <w:rsid w:val="008A6699"/>
    <w:rsid w:val="008A66A1"/>
    <w:rsid w:val="008A695B"/>
    <w:rsid w:val="008A6972"/>
    <w:rsid w:val="008A6B1C"/>
    <w:rsid w:val="008A6E30"/>
    <w:rsid w:val="008A6E4A"/>
    <w:rsid w:val="008A7510"/>
    <w:rsid w:val="008A7906"/>
    <w:rsid w:val="008A7A00"/>
    <w:rsid w:val="008A7A84"/>
    <w:rsid w:val="008A7B67"/>
    <w:rsid w:val="008A7BD4"/>
    <w:rsid w:val="008A7EF0"/>
    <w:rsid w:val="008A7F2F"/>
    <w:rsid w:val="008B026B"/>
    <w:rsid w:val="008B03D4"/>
    <w:rsid w:val="008B048F"/>
    <w:rsid w:val="008B0692"/>
    <w:rsid w:val="008B0767"/>
    <w:rsid w:val="008B07B3"/>
    <w:rsid w:val="008B0863"/>
    <w:rsid w:val="008B0AB1"/>
    <w:rsid w:val="008B0B22"/>
    <w:rsid w:val="008B0D1E"/>
    <w:rsid w:val="008B0DB1"/>
    <w:rsid w:val="008B0DF7"/>
    <w:rsid w:val="008B0FA7"/>
    <w:rsid w:val="008B139B"/>
    <w:rsid w:val="008B13CC"/>
    <w:rsid w:val="008B1602"/>
    <w:rsid w:val="008B18D9"/>
    <w:rsid w:val="008B19E8"/>
    <w:rsid w:val="008B1EAA"/>
    <w:rsid w:val="008B1EB2"/>
    <w:rsid w:val="008B2130"/>
    <w:rsid w:val="008B2190"/>
    <w:rsid w:val="008B234F"/>
    <w:rsid w:val="008B24DA"/>
    <w:rsid w:val="008B25EA"/>
    <w:rsid w:val="008B284F"/>
    <w:rsid w:val="008B295D"/>
    <w:rsid w:val="008B2B68"/>
    <w:rsid w:val="008B2C05"/>
    <w:rsid w:val="008B2C3F"/>
    <w:rsid w:val="008B2D0E"/>
    <w:rsid w:val="008B2DA4"/>
    <w:rsid w:val="008B304D"/>
    <w:rsid w:val="008B33A9"/>
    <w:rsid w:val="008B34F9"/>
    <w:rsid w:val="008B36B7"/>
    <w:rsid w:val="008B38A8"/>
    <w:rsid w:val="008B3A4A"/>
    <w:rsid w:val="008B3BF6"/>
    <w:rsid w:val="008B3C3B"/>
    <w:rsid w:val="008B3DD6"/>
    <w:rsid w:val="008B3DDF"/>
    <w:rsid w:val="008B4195"/>
    <w:rsid w:val="008B41D5"/>
    <w:rsid w:val="008B4423"/>
    <w:rsid w:val="008B4480"/>
    <w:rsid w:val="008B4528"/>
    <w:rsid w:val="008B4590"/>
    <w:rsid w:val="008B45A7"/>
    <w:rsid w:val="008B45CE"/>
    <w:rsid w:val="008B4620"/>
    <w:rsid w:val="008B465D"/>
    <w:rsid w:val="008B470D"/>
    <w:rsid w:val="008B4B13"/>
    <w:rsid w:val="008B4B1E"/>
    <w:rsid w:val="008B4BEE"/>
    <w:rsid w:val="008B4D32"/>
    <w:rsid w:val="008B4F2E"/>
    <w:rsid w:val="008B4FE2"/>
    <w:rsid w:val="008B506B"/>
    <w:rsid w:val="008B5596"/>
    <w:rsid w:val="008B5822"/>
    <w:rsid w:val="008B59AC"/>
    <w:rsid w:val="008B5B81"/>
    <w:rsid w:val="008B5DFC"/>
    <w:rsid w:val="008B5E54"/>
    <w:rsid w:val="008B6164"/>
    <w:rsid w:val="008B62E6"/>
    <w:rsid w:val="008B62FC"/>
    <w:rsid w:val="008B64D0"/>
    <w:rsid w:val="008B6558"/>
    <w:rsid w:val="008B66CA"/>
    <w:rsid w:val="008B68A5"/>
    <w:rsid w:val="008B6916"/>
    <w:rsid w:val="008B6923"/>
    <w:rsid w:val="008B6A3D"/>
    <w:rsid w:val="008B6B5F"/>
    <w:rsid w:val="008B6E28"/>
    <w:rsid w:val="008B6E8F"/>
    <w:rsid w:val="008B6E98"/>
    <w:rsid w:val="008B6EE2"/>
    <w:rsid w:val="008B6FC4"/>
    <w:rsid w:val="008B7598"/>
    <w:rsid w:val="008B7784"/>
    <w:rsid w:val="008B7830"/>
    <w:rsid w:val="008B78CF"/>
    <w:rsid w:val="008B7A4F"/>
    <w:rsid w:val="008B7D43"/>
    <w:rsid w:val="008B7DB5"/>
    <w:rsid w:val="008C03F8"/>
    <w:rsid w:val="008C04DA"/>
    <w:rsid w:val="008C05A8"/>
    <w:rsid w:val="008C05DD"/>
    <w:rsid w:val="008C0893"/>
    <w:rsid w:val="008C0C7C"/>
    <w:rsid w:val="008C0D79"/>
    <w:rsid w:val="008C0F2F"/>
    <w:rsid w:val="008C0FDB"/>
    <w:rsid w:val="008C0FE0"/>
    <w:rsid w:val="008C11BE"/>
    <w:rsid w:val="008C12FC"/>
    <w:rsid w:val="008C1378"/>
    <w:rsid w:val="008C15DB"/>
    <w:rsid w:val="008C15F9"/>
    <w:rsid w:val="008C1619"/>
    <w:rsid w:val="008C1781"/>
    <w:rsid w:val="008C18E9"/>
    <w:rsid w:val="008C1A65"/>
    <w:rsid w:val="008C1CFB"/>
    <w:rsid w:val="008C1F5A"/>
    <w:rsid w:val="008C2231"/>
    <w:rsid w:val="008C24C3"/>
    <w:rsid w:val="008C2592"/>
    <w:rsid w:val="008C25B7"/>
    <w:rsid w:val="008C2638"/>
    <w:rsid w:val="008C279C"/>
    <w:rsid w:val="008C27AB"/>
    <w:rsid w:val="008C2847"/>
    <w:rsid w:val="008C2860"/>
    <w:rsid w:val="008C2A98"/>
    <w:rsid w:val="008C2B62"/>
    <w:rsid w:val="008C2D12"/>
    <w:rsid w:val="008C2D7A"/>
    <w:rsid w:val="008C2EB4"/>
    <w:rsid w:val="008C2F3C"/>
    <w:rsid w:val="008C2F92"/>
    <w:rsid w:val="008C3059"/>
    <w:rsid w:val="008C3142"/>
    <w:rsid w:val="008C3648"/>
    <w:rsid w:val="008C3768"/>
    <w:rsid w:val="008C38E5"/>
    <w:rsid w:val="008C4152"/>
    <w:rsid w:val="008C41A0"/>
    <w:rsid w:val="008C41D0"/>
    <w:rsid w:val="008C429F"/>
    <w:rsid w:val="008C45E1"/>
    <w:rsid w:val="008C4818"/>
    <w:rsid w:val="008C483B"/>
    <w:rsid w:val="008C4922"/>
    <w:rsid w:val="008C4934"/>
    <w:rsid w:val="008C4A04"/>
    <w:rsid w:val="008C4A5F"/>
    <w:rsid w:val="008C4BD5"/>
    <w:rsid w:val="008C55E4"/>
    <w:rsid w:val="008C563A"/>
    <w:rsid w:val="008C57A3"/>
    <w:rsid w:val="008C5ABC"/>
    <w:rsid w:val="008C5CF9"/>
    <w:rsid w:val="008C5D04"/>
    <w:rsid w:val="008C61C6"/>
    <w:rsid w:val="008C63B9"/>
    <w:rsid w:val="008C640E"/>
    <w:rsid w:val="008C6497"/>
    <w:rsid w:val="008C65ED"/>
    <w:rsid w:val="008C6646"/>
    <w:rsid w:val="008C678E"/>
    <w:rsid w:val="008C687D"/>
    <w:rsid w:val="008C688E"/>
    <w:rsid w:val="008C69C0"/>
    <w:rsid w:val="008C6A11"/>
    <w:rsid w:val="008C6A13"/>
    <w:rsid w:val="008C6A8E"/>
    <w:rsid w:val="008C6B1C"/>
    <w:rsid w:val="008C6BF0"/>
    <w:rsid w:val="008C6C24"/>
    <w:rsid w:val="008C6CF4"/>
    <w:rsid w:val="008C6D10"/>
    <w:rsid w:val="008C6E9D"/>
    <w:rsid w:val="008C6F2F"/>
    <w:rsid w:val="008C700D"/>
    <w:rsid w:val="008C7116"/>
    <w:rsid w:val="008C7137"/>
    <w:rsid w:val="008C72BC"/>
    <w:rsid w:val="008C7537"/>
    <w:rsid w:val="008C7560"/>
    <w:rsid w:val="008C7841"/>
    <w:rsid w:val="008C78A5"/>
    <w:rsid w:val="008C7A6B"/>
    <w:rsid w:val="008C7A7F"/>
    <w:rsid w:val="008C7B6D"/>
    <w:rsid w:val="008C7FFA"/>
    <w:rsid w:val="008D0000"/>
    <w:rsid w:val="008D0020"/>
    <w:rsid w:val="008D029C"/>
    <w:rsid w:val="008D039A"/>
    <w:rsid w:val="008D04B6"/>
    <w:rsid w:val="008D06BB"/>
    <w:rsid w:val="008D0759"/>
    <w:rsid w:val="008D08ED"/>
    <w:rsid w:val="008D0968"/>
    <w:rsid w:val="008D0E0B"/>
    <w:rsid w:val="008D0E87"/>
    <w:rsid w:val="008D0EFF"/>
    <w:rsid w:val="008D101E"/>
    <w:rsid w:val="008D1119"/>
    <w:rsid w:val="008D11E4"/>
    <w:rsid w:val="008D1580"/>
    <w:rsid w:val="008D177C"/>
    <w:rsid w:val="008D19B7"/>
    <w:rsid w:val="008D19FA"/>
    <w:rsid w:val="008D1A2A"/>
    <w:rsid w:val="008D1EB9"/>
    <w:rsid w:val="008D1F1F"/>
    <w:rsid w:val="008D221A"/>
    <w:rsid w:val="008D26C9"/>
    <w:rsid w:val="008D2747"/>
    <w:rsid w:val="008D27A6"/>
    <w:rsid w:val="008D2865"/>
    <w:rsid w:val="008D2A25"/>
    <w:rsid w:val="008D2A99"/>
    <w:rsid w:val="008D2AF7"/>
    <w:rsid w:val="008D2C32"/>
    <w:rsid w:val="008D2DCE"/>
    <w:rsid w:val="008D2F0E"/>
    <w:rsid w:val="008D32B5"/>
    <w:rsid w:val="008D32EE"/>
    <w:rsid w:val="008D341B"/>
    <w:rsid w:val="008D3630"/>
    <w:rsid w:val="008D3692"/>
    <w:rsid w:val="008D3706"/>
    <w:rsid w:val="008D3816"/>
    <w:rsid w:val="008D399C"/>
    <w:rsid w:val="008D3C1B"/>
    <w:rsid w:val="008D3CF2"/>
    <w:rsid w:val="008D4064"/>
    <w:rsid w:val="008D4214"/>
    <w:rsid w:val="008D4299"/>
    <w:rsid w:val="008D43EF"/>
    <w:rsid w:val="008D4884"/>
    <w:rsid w:val="008D4A1F"/>
    <w:rsid w:val="008D4B03"/>
    <w:rsid w:val="008D4B3B"/>
    <w:rsid w:val="008D4B51"/>
    <w:rsid w:val="008D4FD1"/>
    <w:rsid w:val="008D5044"/>
    <w:rsid w:val="008D50EB"/>
    <w:rsid w:val="008D5214"/>
    <w:rsid w:val="008D5447"/>
    <w:rsid w:val="008D55BF"/>
    <w:rsid w:val="008D5BBA"/>
    <w:rsid w:val="008D5D5F"/>
    <w:rsid w:val="008D5E02"/>
    <w:rsid w:val="008D5E80"/>
    <w:rsid w:val="008D5F59"/>
    <w:rsid w:val="008D610B"/>
    <w:rsid w:val="008D6183"/>
    <w:rsid w:val="008D623F"/>
    <w:rsid w:val="008D6295"/>
    <w:rsid w:val="008D62DD"/>
    <w:rsid w:val="008D635D"/>
    <w:rsid w:val="008D64A7"/>
    <w:rsid w:val="008D6577"/>
    <w:rsid w:val="008D6934"/>
    <w:rsid w:val="008D6A57"/>
    <w:rsid w:val="008D6BF0"/>
    <w:rsid w:val="008D6C27"/>
    <w:rsid w:val="008D6DD5"/>
    <w:rsid w:val="008D6EC9"/>
    <w:rsid w:val="008D6F89"/>
    <w:rsid w:val="008D7056"/>
    <w:rsid w:val="008D70A0"/>
    <w:rsid w:val="008D7220"/>
    <w:rsid w:val="008D726F"/>
    <w:rsid w:val="008D72E4"/>
    <w:rsid w:val="008D72FD"/>
    <w:rsid w:val="008D739E"/>
    <w:rsid w:val="008D7822"/>
    <w:rsid w:val="008D7862"/>
    <w:rsid w:val="008D78A1"/>
    <w:rsid w:val="008D78B4"/>
    <w:rsid w:val="008D7A16"/>
    <w:rsid w:val="008D7F14"/>
    <w:rsid w:val="008D7F18"/>
    <w:rsid w:val="008E0115"/>
    <w:rsid w:val="008E0214"/>
    <w:rsid w:val="008E03B3"/>
    <w:rsid w:val="008E045D"/>
    <w:rsid w:val="008E0527"/>
    <w:rsid w:val="008E0795"/>
    <w:rsid w:val="008E08BD"/>
    <w:rsid w:val="008E08C5"/>
    <w:rsid w:val="008E0915"/>
    <w:rsid w:val="008E0A9B"/>
    <w:rsid w:val="008E0B24"/>
    <w:rsid w:val="008E10C2"/>
    <w:rsid w:val="008E12DD"/>
    <w:rsid w:val="008E13AD"/>
    <w:rsid w:val="008E192B"/>
    <w:rsid w:val="008E19A7"/>
    <w:rsid w:val="008E1A62"/>
    <w:rsid w:val="008E1ADF"/>
    <w:rsid w:val="008E1BF1"/>
    <w:rsid w:val="008E1EE0"/>
    <w:rsid w:val="008E1F60"/>
    <w:rsid w:val="008E1F6B"/>
    <w:rsid w:val="008E2298"/>
    <w:rsid w:val="008E26D5"/>
    <w:rsid w:val="008E27FF"/>
    <w:rsid w:val="008E293E"/>
    <w:rsid w:val="008E2B21"/>
    <w:rsid w:val="008E2B54"/>
    <w:rsid w:val="008E2CBC"/>
    <w:rsid w:val="008E2D07"/>
    <w:rsid w:val="008E2D41"/>
    <w:rsid w:val="008E2F77"/>
    <w:rsid w:val="008E2F9F"/>
    <w:rsid w:val="008E3054"/>
    <w:rsid w:val="008E324F"/>
    <w:rsid w:val="008E3289"/>
    <w:rsid w:val="008E35DA"/>
    <w:rsid w:val="008E3932"/>
    <w:rsid w:val="008E3AA7"/>
    <w:rsid w:val="008E3C84"/>
    <w:rsid w:val="008E3C95"/>
    <w:rsid w:val="008E3CA6"/>
    <w:rsid w:val="008E4016"/>
    <w:rsid w:val="008E40D7"/>
    <w:rsid w:val="008E453E"/>
    <w:rsid w:val="008E45C3"/>
    <w:rsid w:val="008E4653"/>
    <w:rsid w:val="008E4719"/>
    <w:rsid w:val="008E4736"/>
    <w:rsid w:val="008E4746"/>
    <w:rsid w:val="008E4775"/>
    <w:rsid w:val="008E4872"/>
    <w:rsid w:val="008E488E"/>
    <w:rsid w:val="008E4960"/>
    <w:rsid w:val="008E49D4"/>
    <w:rsid w:val="008E4A89"/>
    <w:rsid w:val="008E4CD3"/>
    <w:rsid w:val="008E4CFC"/>
    <w:rsid w:val="008E4D61"/>
    <w:rsid w:val="008E4F6E"/>
    <w:rsid w:val="008E4FA1"/>
    <w:rsid w:val="008E4FBD"/>
    <w:rsid w:val="008E5017"/>
    <w:rsid w:val="008E51B1"/>
    <w:rsid w:val="008E58CF"/>
    <w:rsid w:val="008E5969"/>
    <w:rsid w:val="008E59E2"/>
    <w:rsid w:val="008E5BFA"/>
    <w:rsid w:val="008E5CD4"/>
    <w:rsid w:val="008E5E8C"/>
    <w:rsid w:val="008E6193"/>
    <w:rsid w:val="008E69FA"/>
    <w:rsid w:val="008E69FE"/>
    <w:rsid w:val="008E6B28"/>
    <w:rsid w:val="008E6D30"/>
    <w:rsid w:val="008E6D5F"/>
    <w:rsid w:val="008E6ECD"/>
    <w:rsid w:val="008E7044"/>
    <w:rsid w:val="008E716D"/>
    <w:rsid w:val="008E719C"/>
    <w:rsid w:val="008E726C"/>
    <w:rsid w:val="008E7659"/>
    <w:rsid w:val="008E7666"/>
    <w:rsid w:val="008E77F4"/>
    <w:rsid w:val="008E7BA6"/>
    <w:rsid w:val="008E7BF7"/>
    <w:rsid w:val="008E7F19"/>
    <w:rsid w:val="008F014B"/>
    <w:rsid w:val="008F02DD"/>
    <w:rsid w:val="008F040A"/>
    <w:rsid w:val="008F07A2"/>
    <w:rsid w:val="008F0A06"/>
    <w:rsid w:val="008F0BAB"/>
    <w:rsid w:val="008F0C54"/>
    <w:rsid w:val="008F10C0"/>
    <w:rsid w:val="008F1306"/>
    <w:rsid w:val="008F1438"/>
    <w:rsid w:val="008F150E"/>
    <w:rsid w:val="008F1522"/>
    <w:rsid w:val="008F182E"/>
    <w:rsid w:val="008F18FF"/>
    <w:rsid w:val="008F1A30"/>
    <w:rsid w:val="008F1F12"/>
    <w:rsid w:val="008F1F5B"/>
    <w:rsid w:val="008F1FB2"/>
    <w:rsid w:val="008F203E"/>
    <w:rsid w:val="008F2138"/>
    <w:rsid w:val="008F2337"/>
    <w:rsid w:val="008F23AA"/>
    <w:rsid w:val="008F25EB"/>
    <w:rsid w:val="008F27E3"/>
    <w:rsid w:val="008F28DB"/>
    <w:rsid w:val="008F296C"/>
    <w:rsid w:val="008F2B4B"/>
    <w:rsid w:val="008F2C88"/>
    <w:rsid w:val="008F2DDB"/>
    <w:rsid w:val="008F2DE6"/>
    <w:rsid w:val="008F2E05"/>
    <w:rsid w:val="008F2FD9"/>
    <w:rsid w:val="008F3143"/>
    <w:rsid w:val="008F3192"/>
    <w:rsid w:val="008F3335"/>
    <w:rsid w:val="008F334E"/>
    <w:rsid w:val="008F33D7"/>
    <w:rsid w:val="008F3423"/>
    <w:rsid w:val="008F3438"/>
    <w:rsid w:val="008F3476"/>
    <w:rsid w:val="008F34EC"/>
    <w:rsid w:val="008F367B"/>
    <w:rsid w:val="008F3816"/>
    <w:rsid w:val="008F3960"/>
    <w:rsid w:val="008F39FA"/>
    <w:rsid w:val="008F3D6E"/>
    <w:rsid w:val="008F3E4B"/>
    <w:rsid w:val="008F3E52"/>
    <w:rsid w:val="008F4098"/>
    <w:rsid w:val="008F409A"/>
    <w:rsid w:val="008F40EF"/>
    <w:rsid w:val="008F4272"/>
    <w:rsid w:val="008F428E"/>
    <w:rsid w:val="008F4428"/>
    <w:rsid w:val="008F4478"/>
    <w:rsid w:val="008F449E"/>
    <w:rsid w:val="008F4A3F"/>
    <w:rsid w:val="008F4B13"/>
    <w:rsid w:val="008F4B19"/>
    <w:rsid w:val="008F4C07"/>
    <w:rsid w:val="008F4CC9"/>
    <w:rsid w:val="008F4DE5"/>
    <w:rsid w:val="008F4E9E"/>
    <w:rsid w:val="008F4EDE"/>
    <w:rsid w:val="008F50E2"/>
    <w:rsid w:val="008F517E"/>
    <w:rsid w:val="008F51A3"/>
    <w:rsid w:val="008F5269"/>
    <w:rsid w:val="008F53A5"/>
    <w:rsid w:val="008F53DF"/>
    <w:rsid w:val="008F540A"/>
    <w:rsid w:val="008F553A"/>
    <w:rsid w:val="008F5646"/>
    <w:rsid w:val="008F5979"/>
    <w:rsid w:val="008F5B41"/>
    <w:rsid w:val="008F6010"/>
    <w:rsid w:val="008F60BA"/>
    <w:rsid w:val="008F616A"/>
    <w:rsid w:val="008F6385"/>
    <w:rsid w:val="008F6516"/>
    <w:rsid w:val="008F662C"/>
    <w:rsid w:val="008F6795"/>
    <w:rsid w:val="008F6900"/>
    <w:rsid w:val="008F69B6"/>
    <w:rsid w:val="008F6C05"/>
    <w:rsid w:val="008F6D18"/>
    <w:rsid w:val="008F6F8F"/>
    <w:rsid w:val="008F7024"/>
    <w:rsid w:val="008F702A"/>
    <w:rsid w:val="008F7247"/>
    <w:rsid w:val="008F72B8"/>
    <w:rsid w:val="008F731A"/>
    <w:rsid w:val="008F7360"/>
    <w:rsid w:val="008F73C0"/>
    <w:rsid w:val="008F749E"/>
    <w:rsid w:val="008F75A7"/>
    <w:rsid w:val="008F7ACF"/>
    <w:rsid w:val="008F7AE1"/>
    <w:rsid w:val="008F7B11"/>
    <w:rsid w:val="008F7B66"/>
    <w:rsid w:val="008F7CFC"/>
    <w:rsid w:val="008F7D22"/>
    <w:rsid w:val="008F7D6F"/>
    <w:rsid w:val="008F7F88"/>
    <w:rsid w:val="00900036"/>
    <w:rsid w:val="009000B1"/>
    <w:rsid w:val="00900108"/>
    <w:rsid w:val="0090028F"/>
    <w:rsid w:val="009003E0"/>
    <w:rsid w:val="0090057B"/>
    <w:rsid w:val="009006E7"/>
    <w:rsid w:val="009008F9"/>
    <w:rsid w:val="00900A61"/>
    <w:rsid w:val="00900C38"/>
    <w:rsid w:val="00900C63"/>
    <w:rsid w:val="00900DEB"/>
    <w:rsid w:val="00900E8C"/>
    <w:rsid w:val="00900EE5"/>
    <w:rsid w:val="0090148F"/>
    <w:rsid w:val="00901592"/>
    <w:rsid w:val="00901716"/>
    <w:rsid w:val="00901798"/>
    <w:rsid w:val="009017C4"/>
    <w:rsid w:val="009018E8"/>
    <w:rsid w:val="00901945"/>
    <w:rsid w:val="00901AC2"/>
    <w:rsid w:val="00901E23"/>
    <w:rsid w:val="00901EC5"/>
    <w:rsid w:val="00901F6A"/>
    <w:rsid w:val="00901FBF"/>
    <w:rsid w:val="00901FE8"/>
    <w:rsid w:val="0090228E"/>
    <w:rsid w:val="00902344"/>
    <w:rsid w:val="00902472"/>
    <w:rsid w:val="00902481"/>
    <w:rsid w:val="009024AE"/>
    <w:rsid w:val="0090252D"/>
    <w:rsid w:val="00902619"/>
    <w:rsid w:val="009027A4"/>
    <w:rsid w:val="009028A4"/>
    <w:rsid w:val="009028DA"/>
    <w:rsid w:val="00902AC8"/>
    <w:rsid w:val="00902BA0"/>
    <w:rsid w:val="00902D52"/>
    <w:rsid w:val="0090307B"/>
    <w:rsid w:val="00903408"/>
    <w:rsid w:val="00903507"/>
    <w:rsid w:val="00903671"/>
    <w:rsid w:val="00903836"/>
    <w:rsid w:val="0090387A"/>
    <w:rsid w:val="00903908"/>
    <w:rsid w:val="009039D2"/>
    <w:rsid w:val="00903C1A"/>
    <w:rsid w:val="00903DAD"/>
    <w:rsid w:val="009040E2"/>
    <w:rsid w:val="0090414D"/>
    <w:rsid w:val="009041D1"/>
    <w:rsid w:val="0090423F"/>
    <w:rsid w:val="009043AB"/>
    <w:rsid w:val="009043C6"/>
    <w:rsid w:val="009043EA"/>
    <w:rsid w:val="00904478"/>
    <w:rsid w:val="00904524"/>
    <w:rsid w:val="00904728"/>
    <w:rsid w:val="009049DA"/>
    <w:rsid w:val="00904B66"/>
    <w:rsid w:val="00904CB6"/>
    <w:rsid w:val="00904D41"/>
    <w:rsid w:val="00905012"/>
    <w:rsid w:val="00905357"/>
    <w:rsid w:val="009054C1"/>
    <w:rsid w:val="00905539"/>
    <w:rsid w:val="009056E4"/>
    <w:rsid w:val="009057FC"/>
    <w:rsid w:val="00905D33"/>
    <w:rsid w:val="00906151"/>
    <w:rsid w:val="009064F7"/>
    <w:rsid w:val="00906638"/>
    <w:rsid w:val="00906B0E"/>
    <w:rsid w:val="00906D3C"/>
    <w:rsid w:val="00906E90"/>
    <w:rsid w:val="00907038"/>
    <w:rsid w:val="009070B4"/>
    <w:rsid w:val="00907101"/>
    <w:rsid w:val="00907165"/>
    <w:rsid w:val="009077F0"/>
    <w:rsid w:val="00907B1F"/>
    <w:rsid w:val="00907C9B"/>
    <w:rsid w:val="00907CBF"/>
    <w:rsid w:val="00907DCE"/>
    <w:rsid w:val="009100F8"/>
    <w:rsid w:val="00910113"/>
    <w:rsid w:val="0091037A"/>
    <w:rsid w:val="00910527"/>
    <w:rsid w:val="009105D8"/>
    <w:rsid w:val="00910647"/>
    <w:rsid w:val="00910964"/>
    <w:rsid w:val="00910BB0"/>
    <w:rsid w:val="00910C93"/>
    <w:rsid w:val="00910DA0"/>
    <w:rsid w:val="00910E72"/>
    <w:rsid w:val="009111BD"/>
    <w:rsid w:val="009113C7"/>
    <w:rsid w:val="009114A6"/>
    <w:rsid w:val="00911632"/>
    <w:rsid w:val="0091178C"/>
    <w:rsid w:val="0091185D"/>
    <w:rsid w:val="00911950"/>
    <w:rsid w:val="009119E8"/>
    <w:rsid w:val="00911C7C"/>
    <w:rsid w:val="00911D3B"/>
    <w:rsid w:val="00911E62"/>
    <w:rsid w:val="00911E65"/>
    <w:rsid w:val="00911F46"/>
    <w:rsid w:val="00911F9A"/>
    <w:rsid w:val="009120C5"/>
    <w:rsid w:val="009120D0"/>
    <w:rsid w:val="009121F7"/>
    <w:rsid w:val="009125C9"/>
    <w:rsid w:val="00912628"/>
    <w:rsid w:val="009126E4"/>
    <w:rsid w:val="00912895"/>
    <w:rsid w:val="00912A39"/>
    <w:rsid w:val="00912B0C"/>
    <w:rsid w:val="00912BFC"/>
    <w:rsid w:val="00912C36"/>
    <w:rsid w:val="00912C96"/>
    <w:rsid w:val="00912CD8"/>
    <w:rsid w:val="00912D11"/>
    <w:rsid w:val="00912F2E"/>
    <w:rsid w:val="00912F47"/>
    <w:rsid w:val="0091308D"/>
    <w:rsid w:val="009134A1"/>
    <w:rsid w:val="009137CF"/>
    <w:rsid w:val="00913994"/>
    <w:rsid w:val="00913A74"/>
    <w:rsid w:val="00913ABC"/>
    <w:rsid w:val="00913C9C"/>
    <w:rsid w:val="00913FB2"/>
    <w:rsid w:val="00914238"/>
    <w:rsid w:val="0091428F"/>
    <w:rsid w:val="00914458"/>
    <w:rsid w:val="009145B7"/>
    <w:rsid w:val="009148DF"/>
    <w:rsid w:val="00914A6A"/>
    <w:rsid w:val="00914BFE"/>
    <w:rsid w:val="00914C82"/>
    <w:rsid w:val="00914DDC"/>
    <w:rsid w:val="00914FFD"/>
    <w:rsid w:val="009153F3"/>
    <w:rsid w:val="00915447"/>
    <w:rsid w:val="0091554F"/>
    <w:rsid w:val="00915551"/>
    <w:rsid w:val="00915601"/>
    <w:rsid w:val="00915770"/>
    <w:rsid w:val="00915803"/>
    <w:rsid w:val="009159F1"/>
    <w:rsid w:val="00915C34"/>
    <w:rsid w:val="00915DA9"/>
    <w:rsid w:val="00915FEA"/>
    <w:rsid w:val="009163FA"/>
    <w:rsid w:val="009164A7"/>
    <w:rsid w:val="009167DD"/>
    <w:rsid w:val="00916A5D"/>
    <w:rsid w:val="00916AD9"/>
    <w:rsid w:val="00916FED"/>
    <w:rsid w:val="00917070"/>
    <w:rsid w:val="009173A3"/>
    <w:rsid w:val="0091741D"/>
    <w:rsid w:val="00917988"/>
    <w:rsid w:val="00917A7E"/>
    <w:rsid w:val="00917F0E"/>
    <w:rsid w:val="0092001B"/>
    <w:rsid w:val="00920154"/>
    <w:rsid w:val="009201A4"/>
    <w:rsid w:val="00920218"/>
    <w:rsid w:val="0092025B"/>
    <w:rsid w:val="009203BA"/>
    <w:rsid w:val="00920813"/>
    <w:rsid w:val="00920A08"/>
    <w:rsid w:val="00920AB2"/>
    <w:rsid w:val="00920BB9"/>
    <w:rsid w:val="00920BDB"/>
    <w:rsid w:val="00920C99"/>
    <w:rsid w:val="00920DD9"/>
    <w:rsid w:val="009210D5"/>
    <w:rsid w:val="0092118C"/>
    <w:rsid w:val="009212AB"/>
    <w:rsid w:val="00921341"/>
    <w:rsid w:val="00921521"/>
    <w:rsid w:val="0092153E"/>
    <w:rsid w:val="00921860"/>
    <w:rsid w:val="0092196D"/>
    <w:rsid w:val="00921A70"/>
    <w:rsid w:val="00921C40"/>
    <w:rsid w:val="00921E03"/>
    <w:rsid w:val="00921E0A"/>
    <w:rsid w:val="00921F57"/>
    <w:rsid w:val="009220D5"/>
    <w:rsid w:val="009220F4"/>
    <w:rsid w:val="00922307"/>
    <w:rsid w:val="009228C5"/>
    <w:rsid w:val="00922C25"/>
    <w:rsid w:val="00922CE6"/>
    <w:rsid w:val="00922E10"/>
    <w:rsid w:val="00922FCB"/>
    <w:rsid w:val="00923019"/>
    <w:rsid w:val="00923143"/>
    <w:rsid w:val="009232BD"/>
    <w:rsid w:val="009232D9"/>
    <w:rsid w:val="00923452"/>
    <w:rsid w:val="0092359E"/>
    <w:rsid w:val="00923756"/>
    <w:rsid w:val="00923837"/>
    <w:rsid w:val="00923854"/>
    <w:rsid w:val="00923895"/>
    <w:rsid w:val="00923B91"/>
    <w:rsid w:val="00923CC4"/>
    <w:rsid w:val="00923D90"/>
    <w:rsid w:val="00923ED9"/>
    <w:rsid w:val="00923F8E"/>
    <w:rsid w:val="0092466F"/>
    <w:rsid w:val="009247CF"/>
    <w:rsid w:val="0092492E"/>
    <w:rsid w:val="00924AC4"/>
    <w:rsid w:val="00924BE3"/>
    <w:rsid w:val="00924BEA"/>
    <w:rsid w:val="00924EBE"/>
    <w:rsid w:val="009250DC"/>
    <w:rsid w:val="0092517E"/>
    <w:rsid w:val="009254AA"/>
    <w:rsid w:val="0092582C"/>
    <w:rsid w:val="00925ED1"/>
    <w:rsid w:val="00925F72"/>
    <w:rsid w:val="00926238"/>
    <w:rsid w:val="0092644B"/>
    <w:rsid w:val="009264FB"/>
    <w:rsid w:val="0092676A"/>
    <w:rsid w:val="009267BF"/>
    <w:rsid w:val="00926838"/>
    <w:rsid w:val="0092684B"/>
    <w:rsid w:val="00926975"/>
    <w:rsid w:val="00926A94"/>
    <w:rsid w:val="00926AA8"/>
    <w:rsid w:val="00926B1F"/>
    <w:rsid w:val="00926CB2"/>
    <w:rsid w:val="00926E99"/>
    <w:rsid w:val="00927016"/>
    <w:rsid w:val="009270F6"/>
    <w:rsid w:val="0092718B"/>
    <w:rsid w:val="00927308"/>
    <w:rsid w:val="0092751F"/>
    <w:rsid w:val="0092765B"/>
    <w:rsid w:val="00927A56"/>
    <w:rsid w:val="00927D38"/>
    <w:rsid w:val="009300DD"/>
    <w:rsid w:val="00930158"/>
    <w:rsid w:val="009302B6"/>
    <w:rsid w:val="0093034C"/>
    <w:rsid w:val="009307B3"/>
    <w:rsid w:val="00930936"/>
    <w:rsid w:val="009309B8"/>
    <w:rsid w:val="00930A84"/>
    <w:rsid w:val="00930DC3"/>
    <w:rsid w:val="00930E20"/>
    <w:rsid w:val="0093103F"/>
    <w:rsid w:val="0093108A"/>
    <w:rsid w:val="00931153"/>
    <w:rsid w:val="009311F4"/>
    <w:rsid w:val="0093124F"/>
    <w:rsid w:val="009312EE"/>
    <w:rsid w:val="0093133C"/>
    <w:rsid w:val="00931393"/>
    <w:rsid w:val="009313C4"/>
    <w:rsid w:val="009313F8"/>
    <w:rsid w:val="0093148E"/>
    <w:rsid w:val="0093166B"/>
    <w:rsid w:val="0093173A"/>
    <w:rsid w:val="009317B7"/>
    <w:rsid w:val="0093180E"/>
    <w:rsid w:val="00931810"/>
    <w:rsid w:val="0093198F"/>
    <w:rsid w:val="00931A82"/>
    <w:rsid w:val="00931AD2"/>
    <w:rsid w:val="00931EA5"/>
    <w:rsid w:val="009321F6"/>
    <w:rsid w:val="009322DB"/>
    <w:rsid w:val="009324C3"/>
    <w:rsid w:val="0093252D"/>
    <w:rsid w:val="00932566"/>
    <w:rsid w:val="0093275D"/>
    <w:rsid w:val="009329CF"/>
    <w:rsid w:val="00932A7C"/>
    <w:rsid w:val="00932B2A"/>
    <w:rsid w:val="00932C50"/>
    <w:rsid w:val="00933382"/>
    <w:rsid w:val="00933661"/>
    <w:rsid w:val="00933710"/>
    <w:rsid w:val="00933779"/>
    <w:rsid w:val="009337B4"/>
    <w:rsid w:val="009337C8"/>
    <w:rsid w:val="00933826"/>
    <w:rsid w:val="009339BF"/>
    <w:rsid w:val="00933A90"/>
    <w:rsid w:val="00933DC8"/>
    <w:rsid w:val="00934031"/>
    <w:rsid w:val="00934049"/>
    <w:rsid w:val="00934071"/>
    <w:rsid w:val="0093409B"/>
    <w:rsid w:val="009341FD"/>
    <w:rsid w:val="009342FE"/>
    <w:rsid w:val="0093436C"/>
    <w:rsid w:val="009344E8"/>
    <w:rsid w:val="00934551"/>
    <w:rsid w:val="00934886"/>
    <w:rsid w:val="00934B52"/>
    <w:rsid w:val="00934BED"/>
    <w:rsid w:val="00934C64"/>
    <w:rsid w:val="00934C7C"/>
    <w:rsid w:val="00934F23"/>
    <w:rsid w:val="0093501F"/>
    <w:rsid w:val="0093519D"/>
    <w:rsid w:val="00935321"/>
    <w:rsid w:val="0093548C"/>
    <w:rsid w:val="00935663"/>
    <w:rsid w:val="0093569C"/>
    <w:rsid w:val="00935888"/>
    <w:rsid w:val="009358B3"/>
    <w:rsid w:val="009359F7"/>
    <w:rsid w:val="00935BB1"/>
    <w:rsid w:val="00935E40"/>
    <w:rsid w:val="00935E41"/>
    <w:rsid w:val="00935F97"/>
    <w:rsid w:val="0093607D"/>
    <w:rsid w:val="0093639F"/>
    <w:rsid w:val="009363A8"/>
    <w:rsid w:val="00936514"/>
    <w:rsid w:val="009365D3"/>
    <w:rsid w:val="00936747"/>
    <w:rsid w:val="0093692F"/>
    <w:rsid w:val="00936ABD"/>
    <w:rsid w:val="00936AD2"/>
    <w:rsid w:val="00936B0C"/>
    <w:rsid w:val="00936DB3"/>
    <w:rsid w:val="00936F40"/>
    <w:rsid w:val="009370B2"/>
    <w:rsid w:val="00937198"/>
    <w:rsid w:val="009373F7"/>
    <w:rsid w:val="0093745A"/>
    <w:rsid w:val="009375D8"/>
    <w:rsid w:val="00937619"/>
    <w:rsid w:val="009376E6"/>
    <w:rsid w:val="00937735"/>
    <w:rsid w:val="009377B1"/>
    <w:rsid w:val="009379F9"/>
    <w:rsid w:val="00937A11"/>
    <w:rsid w:val="00937A3B"/>
    <w:rsid w:val="00937D00"/>
    <w:rsid w:val="00937E69"/>
    <w:rsid w:val="00940086"/>
    <w:rsid w:val="00940506"/>
    <w:rsid w:val="0094084B"/>
    <w:rsid w:val="0094090B"/>
    <w:rsid w:val="00940C22"/>
    <w:rsid w:val="00940E37"/>
    <w:rsid w:val="00941434"/>
    <w:rsid w:val="009415D0"/>
    <w:rsid w:val="009415F5"/>
    <w:rsid w:val="009416C1"/>
    <w:rsid w:val="009416EF"/>
    <w:rsid w:val="009418C9"/>
    <w:rsid w:val="00941ACC"/>
    <w:rsid w:val="00941BDF"/>
    <w:rsid w:val="00941C26"/>
    <w:rsid w:val="00941DEE"/>
    <w:rsid w:val="00941E3D"/>
    <w:rsid w:val="00941F5E"/>
    <w:rsid w:val="00942109"/>
    <w:rsid w:val="00942149"/>
    <w:rsid w:val="0094219B"/>
    <w:rsid w:val="0094231F"/>
    <w:rsid w:val="00942477"/>
    <w:rsid w:val="009424CD"/>
    <w:rsid w:val="009424E5"/>
    <w:rsid w:val="009425B7"/>
    <w:rsid w:val="0094267B"/>
    <w:rsid w:val="0094274E"/>
    <w:rsid w:val="00942B8D"/>
    <w:rsid w:val="00942DC2"/>
    <w:rsid w:val="0094306B"/>
    <w:rsid w:val="00943139"/>
    <w:rsid w:val="009432E8"/>
    <w:rsid w:val="009434AD"/>
    <w:rsid w:val="00943915"/>
    <w:rsid w:val="00943A1D"/>
    <w:rsid w:val="00943E66"/>
    <w:rsid w:val="00943EF6"/>
    <w:rsid w:val="00944078"/>
    <w:rsid w:val="0094411D"/>
    <w:rsid w:val="00944287"/>
    <w:rsid w:val="009442F9"/>
    <w:rsid w:val="00944364"/>
    <w:rsid w:val="00944368"/>
    <w:rsid w:val="009446A4"/>
    <w:rsid w:val="00944804"/>
    <w:rsid w:val="0094484E"/>
    <w:rsid w:val="00944A7C"/>
    <w:rsid w:val="00944E47"/>
    <w:rsid w:val="00944F1A"/>
    <w:rsid w:val="00944FA2"/>
    <w:rsid w:val="009452A3"/>
    <w:rsid w:val="009452B2"/>
    <w:rsid w:val="0094530F"/>
    <w:rsid w:val="00945358"/>
    <w:rsid w:val="009454CE"/>
    <w:rsid w:val="00945513"/>
    <w:rsid w:val="00945659"/>
    <w:rsid w:val="0094570E"/>
    <w:rsid w:val="00945916"/>
    <w:rsid w:val="00945A14"/>
    <w:rsid w:val="00945ABA"/>
    <w:rsid w:val="00945B0C"/>
    <w:rsid w:val="00945C75"/>
    <w:rsid w:val="00945C99"/>
    <w:rsid w:val="00945D67"/>
    <w:rsid w:val="00945DF2"/>
    <w:rsid w:val="00945E77"/>
    <w:rsid w:val="00945F62"/>
    <w:rsid w:val="0094658A"/>
    <w:rsid w:val="00946A14"/>
    <w:rsid w:val="00946A94"/>
    <w:rsid w:val="00946A98"/>
    <w:rsid w:val="00946B23"/>
    <w:rsid w:val="00946BFE"/>
    <w:rsid w:val="00946C4D"/>
    <w:rsid w:val="00946CAB"/>
    <w:rsid w:val="00946E1B"/>
    <w:rsid w:val="00946FD0"/>
    <w:rsid w:val="0094716F"/>
    <w:rsid w:val="00947252"/>
    <w:rsid w:val="0094736D"/>
    <w:rsid w:val="0094739F"/>
    <w:rsid w:val="00947C9D"/>
    <w:rsid w:val="00947D82"/>
    <w:rsid w:val="00947E85"/>
    <w:rsid w:val="00947EEE"/>
    <w:rsid w:val="0095008A"/>
    <w:rsid w:val="0095036E"/>
    <w:rsid w:val="0095043B"/>
    <w:rsid w:val="00950834"/>
    <w:rsid w:val="009508EC"/>
    <w:rsid w:val="00950C86"/>
    <w:rsid w:val="009513A3"/>
    <w:rsid w:val="009513BA"/>
    <w:rsid w:val="00951A91"/>
    <w:rsid w:val="00951BD8"/>
    <w:rsid w:val="00951C78"/>
    <w:rsid w:val="00951F9D"/>
    <w:rsid w:val="00952083"/>
    <w:rsid w:val="00952097"/>
    <w:rsid w:val="00952139"/>
    <w:rsid w:val="0095222D"/>
    <w:rsid w:val="00952613"/>
    <w:rsid w:val="00952853"/>
    <w:rsid w:val="00952933"/>
    <w:rsid w:val="00952A56"/>
    <w:rsid w:val="00952A68"/>
    <w:rsid w:val="00952AB2"/>
    <w:rsid w:val="00952ABF"/>
    <w:rsid w:val="00952B56"/>
    <w:rsid w:val="00952D95"/>
    <w:rsid w:val="00952E02"/>
    <w:rsid w:val="00952F76"/>
    <w:rsid w:val="0095302C"/>
    <w:rsid w:val="0095330E"/>
    <w:rsid w:val="00953537"/>
    <w:rsid w:val="00953791"/>
    <w:rsid w:val="009539E1"/>
    <w:rsid w:val="00953DF6"/>
    <w:rsid w:val="00954139"/>
    <w:rsid w:val="0095449C"/>
    <w:rsid w:val="00954569"/>
    <w:rsid w:val="009548AB"/>
    <w:rsid w:val="00954973"/>
    <w:rsid w:val="0095497B"/>
    <w:rsid w:val="00954AB5"/>
    <w:rsid w:val="00954C14"/>
    <w:rsid w:val="00954C51"/>
    <w:rsid w:val="00954E8E"/>
    <w:rsid w:val="00954ED5"/>
    <w:rsid w:val="00954F71"/>
    <w:rsid w:val="0095508B"/>
    <w:rsid w:val="00955355"/>
    <w:rsid w:val="009553A7"/>
    <w:rsid w:val="0095543B"/>
    <w:rsid w:val="00955539"/>
    <w:rsid w:val="009557F2"/>
    <w:rsid w:val="00955BEA"/>
    <w:rsid w:val="00955C3C"/>
    <w:rsid w:val="00955C88"/>
    <w:rsid w:val="00955D7B"/>
    <w:rsid w:val="00955F6E"/>
    <w:rsid w:val="00955FA7"/>
    <w:rsid w:val="0095613B"/>
    <w:rsid w:val="009561D5"/>
    <w:rsid w:val="0095631C"/>
    <w:rsid w:val="00956543"/>
    <w:rsid w:val="009565F3"/>
    <w:rsid w:val="00956952"/>
    <w:rsid w:val="00956A8A"/>
    <w:rsid w:val="00956B82"/>
    <w:rsid w:val="00956E21"/>
    <w:rsid w:val="00956F2C"/>
    <w:rsid w:val="00957136"/>
    <w:rsid w:val="0095720B"/>
    <w:rsid w:val="009572BA"/>
    <w:rsid w:val="009572D9"/>
    <w:rsid w:val="009575C4"/>
    <w:rsid w:val="00957866"/>
    <w:rsid w:val="009578D3"/>
    <w:rsid w:val="00957AD4"/>
    <w:rsid w:val="00957B1E"/>
    <w:rsid w:val="00957C0E"/>
    <w:rsid w:val="00957CD0"/>
    <w:rsid w:val="00957F74"/>
    <w:rsid w:val="0096005D"/>
    <w:rsid w:val="009600A7"/>
    <w:rsid w:val="009603BF"/>
    <w:rsid w:val="009603FB"/>
    <w:rsid w:val="00960A04"/>
    <w:rsid w:val="00960ADC"/>
    <w:rsid w:val="00960B3D"/>
    <w:rsid w:val="00960BEE"/>
    <w:rsid w:val="00960C3E"/>
    <w:rsid w:val="00960E5A"/>
    <w:rsid w:val="00961033"/>
    <w:rsid w:val="0096111A"/>
    <w:rsid w:val="009611D6"/>
    <w:rsid w:val="009611FF"/>
    <w:rsid w:val="00961205"/>
    <w:rsid w:val="00961221"/>
    <w:rsid w:val="00961236"/>
    <w:rsid w:val="009612B1"/>
    <w:rsid w:val="009614E4"/>
    <w:rsid w:val="0096150B"/>
    <w:rsid w:val="00961608"/>
    <w:rsid w:val="0096193D"/>
    <w:rsid w:val="00961A4A"/>
    <w:rsid w:val="00961A5E"/>
    <w:rsid w:val="00961BD7"/>
    <w:rsid w:val="00961D36"/>
    <w:rsid w:val="00961D52"/>
    <w:rsid w:val="00961DC5"/>
    <w:rsid w:val="009623F5"/>
    <w:rsid w:val="009624EE"/>
    <w:rsid w:val="00962587"/>
    <w:rsid w:val="009626D1"/>
    <w:rsid w:val="0096275C"/>
    <w:rsid w:val="009627C7"/>
    <w:rsid w:val="009627FC"/>
    <w:rsid w:val="0096285E"/>
    <w:rsid w:val="009628A4"/>
    <w:rsid w:val="0096298F"/>
    <w:rsid w:val="009629C1"/>
    <w:rsid w:val="00962A1D"/>
    <w:rsid w:val="00962B60"/>
    <w:rsid w:val="00962DC7"/>
    <w:rsid w:val="00962E47"/>
    <w:rsid w:val="00962ECF"/>
    <w:rsid w:val="0096304D"/>
    <w:rsid w:val="00963261"/>
    <w:rsid w:val="009635C5"/>
    <w:rsid w:val="009635E2"/>
    <w:rsid w:val="00963635"/>
    <w:rsid w:val="00963827"/>
    <w:rsid w:val="0096392F"/>
    <w:rsid w:val="0096393B"/>
    <w:rsid w:val="0096398D"/>
    <w:rsid w:val="00963ADC"/>
    <w:rsid w:val="00963BBF"/>
    <w:rsid w:val="00963C9F"/>
    <w:rsid w:val="00963DA9"/>
    <w:rsid w:val="0096406F"/>
    <w:rsid w:val="009640A7"/>
    <w:rsid w:val="009640E3"/>
    <w:rsid w:val="00964374"/>
    <w:rsid w:val="00964511"/>
    <w:rsid w:val="0096454E"/>
    <w:rsid w:val="009645DF"/>
    <w:rsid w:val="0096487F"/>
    <w:rsid w:val="00964AFC"/>
    <w:rsid w:val="00964E5F"/>
    <w:rsid w:val="00964F69"/>
    <w:rsid w:val="009650AF"/>
    <w:rsid w:val="009650B7"/>
    <w:rsid w:val="009650C7"/>
    <w:rsid w:val="009651C2"/>
    <w:rsid w:val="0096560D"/>
    <w:rsid w:val="009656BF"/>
    <w:rsid w:val="009658BA"/>
    <w:rsid w:val="009658DB"/>
    <w:rsid w:val="00965C85"/>
    <w:rsid w:val="00965DB1"/>
    <w:rsid w:val="009660D6"/>
    <w:rsid w:val="009662A7"/>
    <w:rsid w:val="00966422"/>
    <w:rsid w:val="0096648E"/>
    <w:rsid w:val="00966746"/>
    <w:rsid w:val="00966764"/>
    <w:rsid w:val="00966988"/>
    <w:rsid w:val="0096698D"/>
    <w:rsid w:val="00966B45"/>
    <w:rsid w:val="00966BC4"/>
    <w:rsid w:val="00966BE2"/>
    <w:rsid w:val="00966F7F"/>
    <w:rsid w:val="00966FF5"/>
    <w:rsid w:val="00967077"/>
    <w:rsid w:val="00967277"/>
    <w:rsid w:val="009672CE"/>
    <w:rsid w:val="00967593"/>
    <w:rsid w:val="009675C9"/>
    <w:rsid w:val="00967B16"/>
    <w:rsid w:val="00967DF3"/>
    <w:rsid w:val="00967E76"/>
    <w:rsid w:val="0097014D"/>
    <w:rsid w:val="0097021A"/>
    <w:rsid w:val="0097027E"/>
    <w:rsid w:val="009702E7"/>
    <w:rsid w:val="009706AC"/>
    <w:rsid w:val="00970B0A"/>
    <w:rsid w:val="00970D89"/>
    <w:rsid w:val="00970DEE"/>
    <w:rsid w:val="00970E69"/>
    <w:rsid w:val="00970EEF"/>
    <w:rsid w:val="00971003"/>
    <w:rsid w:val="00971008"/>
    <w:rsid w:val="0097109B"/>
    <w:rsid w:val="009710C8"/>
    <w:rsid w:val="009711BC"/>
    <w:rsid w:val="009711C1"/>
    <w:rsid w:val="00971224"/>
    <w:rsid w:val="0097132C"/>
    <w:rsid w:val="00971339"/>
    <w:rsid w:val="00971353"/>
    <w:rsid w:val="0097144B"/>
    <w:rsid w:val="009714BF"/>
    <w:rsid w:val="00971978"/>
    <w:rsid w:val="00971CD4"/>
    <w:rsid w:val="00971DA8"/>
    <w:rsid w:val="009720A3"/>
    <w:rsid w:val="009720DA"/>
    <w:rsid w:val="009722D7"/>
    <w:rsid w:val="0097273C"/>
    <w:rsid w:val="009727A5"/>
    <w:rsid w:val="0097287A"/>
    <w:rsid w:val="009728F0"/>
    <w:rsid w:val="00972AE5"/>
    <w:rsid w:val="00972C92"/>
    <w:rsid w:val="00973163"/>
    <w:rsid w:val="009733C2"/>
    <w:rsid w:val="0097344C"/>
    <w:rsid w:val="009735E5"/>
    <w:rsid w:val="0097367D"/>
    <w:rsid w:val="009736B0"/>
    <w:rsid w:val="009736E8"/>
    <w:rsid w:val="00973A46"/>
    <w:rsid w:val="00973A90"/>
    <w:rsid w:val="00973BC4"/>
    <w:rsid w:val="00973E85"/>
    <w:rsid w:val="00973F18"/>
    <w:rsid w:val="00973FD9"/>
    <w:rsid w:val="00973FE6"/>
    <w:rsid w:val="00974020"/>
    <w:rsid w:val="00974126"/>
    <w:rsid w:val="009743C4"/>
    <w:rsid w:val="0097461B"/>
    <w:rsid w:val="0097462C"/>
    <w:rsid w:val="0097463D"/>
    <w:rsid w:val="00974774"/>
    <w:rsid w:val="0097478F"/>
    <w:rsid w:val="0097479D"/>
    <w:rsid w:val="00974C45"/>
    <w:rsid w:val="00974D3C"/>
    <w:rsid w:val="00974DF5"/>
    <w:rsid w:val="00974E3F"/>
    <w:rsid w:val="00974E4A"/>
    <w:rsid w:val="00974F15"/>
    <w:rsid w:val="00974FC5"/>
    <w:rsid w:val="00975005"/>
    <w:rsid w:val="0097595E"/>
    <w:rsid w:val="009759E8"/>
    <w:rsid w:val="009759FD"/>
    <w:rsid w:val="00975C09"/>
    <w:rsid w:val="00975C3B"/>
    <w:rsid w:val="00975C3D"/>
    <w:rsid w:val="00975D52"/>
    <w:rsid w:val="00975D57"/>
    <w:rsid w:val="00975EFA"/>
    <w:rsid w:val="00975F5E"/>
    <w:rsid w:val="00976014"/>
    <w:rsid w:val="00976125"/>
    <w:rsid w:val="0097634B"/>
    <w:rsid w:val="0097649C"/>
    <w:rsid w:val="009764AB"/>
    <w:rsid w:val="009764FA"/>
    <w:rsid w:val="00976561"/>
    <w:rsid w:val="0097677D"/>
    <w:rsid w:val="00976820"/>
    <w:rsid w:val="00976B2B"/>
    <w:rsid w:val="00976E24"/>
    <w:rsid w:val="00976E58"/>
    <w:rsid w:val="0097700B"/>
    <w:rsid w:val="009778D3"/>
    <w:rsid w:val="0097791B"/>
    <w:rsid w:val="00977948"/>
    <w:rsid w:val="009779F7"/>
    <w:rsid w:val="00977D08"/>
    <w:rsid w:val="00977D0B"/>
    <w:rsid w:val="00977DDA"/>
    <w:rsid w:val="00977E42"/>
    <w:rsid w:val="00977ED9"/>
    <w:rsid w:val="009800F0"/>
    <w:rsid w:val="009801F5"/>
    <w:rsid w:val="00980380"/>
    <w:rsid w:val="00980484"/>
    <w:rsid w:val="009806DE"/>
    <w:rsid w:val="00980785"/>
    <w:rsid w:val="00980AAA"/>
    <w:rsid w:val="00980C5B"/>
    <w:rsid w:val="00980CF2"/>
    <w:rsid w:val="00980E8A"/>
    <w:rsid w:val="00980ECF"/>
    <w:rsid w:val="00980EEF"/>
    <w:rsid w:val="00980F1A"/>
    <w:rsid w:val="0098121D"/>
    <w:rsid w:val="00981293"/>
    <w:rsid w:val="00981308"/>
    <w:rsid w:val="00981369"/>
    <w:rsid w:val="009813D7"/>
    <w:rsid w:val="009813DA"/>
    <w:rsid w:val="009815BB"/>
    <w:rsid w:val="009816A0"/>
    <w:rsid w:val="00981701"/>
    <w:rsid w:val="0098178C"/>
    <w:rsid w:val="00981802"/>
    <w:rsid w:val="00981804"/>
    <w:rsid w:val="00981852"/>
    <w:rsid w:val="009820A6"/>
    <w:rsid w:val="00982151"/>
    <w:rsid w:val="00982171"/>
    <w:rsid w:val="00982404"/>
    <w:rsid w:val="009825D4"/>
    <w:rsid w:val="0098260C"/>
    <w:rsid w:val="00982682"/>
    <w:rsid w:val="00982822"/>
    <w:rsid w:val="009829EF"/>
    <w:rsid w:val="00982A3A"/>
    <w:rsid w:val="00982CA3"/>
    <w:rsid w:val="00982D06"/>
    <w:rsid w:val="00982D84"/>
    <w:rsid w:val="00982DC1"/>
    <w:rsid w:val="00982DE7"/>
    <w:rsid w:val="00982DE8"/>
    <w:rsid w:val="00982F6F"/>
    <w:rsid w:val="009830FC"/>
    <w:rsid w:val="009832CD"/>
    <w:rsid w:val="00983345"/>
    <w:rsid w:val="009834A8"/>
    <w:rsid w:val="009835AE"/>
    <w:rsid w:val="00983828"/>
    <w:rsid w:val="00983883"/>
    <w:rsid w:val="0098388F"/>
    <w:rsid w:val="009838FB"/>
    <w:rsid w:val="00983988"/>
    <w:rsid w:val="00983A72"/>
    <w:rsid w:val="00983A86"/>
    <w:rsid w:val="00983ABA"/>
    <w:rsid w:val="00983C02"/>
    <w:rsid w:val="00983CF5"/>
    <w:rsid w:val="00983D96"/>
    <w:rsid w:val="00983E42"/>
    <w:rsid w:val="00983FCC"/>
    <w:rsid w:val="00984130"/>
    <w:rsid w:val="00984150"/>
    <w:rsid w:val="009841E1"/>
    <w:rsid w:val="0098434E"/>
    <w:rsid w:val="0098481A"/>
    <w:rsid w:val="00984B6F"/>
    <w:rsid w:val="00984C8C"/>
    <w:rsid w:val="00984CB5"/>
    <w:rsid w:val="00984D9E"/>
    <w:rsid w:val="00984E0B"/>
    <w:rsid w:val="00984EE0"/>
    <w:rsid w:val="0098570A"/>
    <w:rsid w:val="00985788"/>
    <w:rsid w:val="00985877"/>
    <w:rsid w:val="009858F8"/>
    <w:rsid w:val="00985B41"/>
    <w:rsid w:val="00985EC1"/>
    <w:rsid w:val="0098603F"/>
    <w:rsid w:val="009860AD"/>
    <w:rsid w:val="00986192"/>
    <w:rsid w:val="00986365"/>
    <w:rsid w:val="00986382"/>
    <w:rsid w:val="00986386"/>
    <w:rsid w:val="009863F1"/>
    <w:rsid w:val="009867CC"/>
    <w:rsid w:val="00986825"/>
    <w:rsid w:val="009868FA"/>
    <w:rsid w:val="009869A8"/>
    <w:rsid w:val="00986A4F"/>
    <w:rsid w:val="00986BC4"/>
    <w:rsid w:val="00986D71"/>
    <w:rsid w:val="00986E60"/>
    <w:rsid w:val="00986EE7"/>
    <w:rsid w:val="00986F04"/>
    <w:rsid w:val="00986F54"/>
    <w:rsid w:val="009870EC"/>
    <w:rsid w:val="0098711A"/>
    <w:rsid w:val="009871F0"/>
    <w:rsid w:val="009872B4"/>
    <w:rsid w:val="00987359"/>
    <w:rsid w:val="00987747"/>
    <w:rsid w:val="00987A36"/>
    <w:rsid w:val="00987C83"/>
    <w:rsid w:val="00987E8D"/>
    <w:rsid w:val="00987F47"/>
    <w:rsid w:val="009901CC"/>
    <w:rsid w:val="0099042B"/>
    <w:rsid w:val="009904A4"/>
    <w:rsid w:val="009905BD"/>
    <w:rsid w:val="0099061F"/>
    <w:rsid w:val="009906E0"/>
    <w:rsid w:val="00990858"/>
    <w:rsid w:val="009908AD"/>
    <w:rsid w:val="00990901"/>
    <w:rsid w:val="00990BD9"/>
    <w:rsid w:val="00990D88"/>
    <w:rsid w:val="00990E8B"/>
    <w:rsid w:val="0099107F"/>
    <w:rsid w:val="00991515"/>
    <w:rsid w:val="00991771"/>
    <w:rsid w:val="009917CB"/>
    <w:rsid w:val="0099184D"/>
    <w:rsid w:val="00991877"/>
    <w:rsid w:val="00991A8A"/>
    <w:rsid w:val="00991A99"/>
    <w:rsid w:val="00991ABC"/>
    <w:rsid w:val="00991BE0"/>
    <w:rsid w:val="00991D9E"/>
    <w:rsid w:val="00991EC4"/>
    <w:rsid w:val="00991FAF"/>
    <w:rsid w:val="0099201F"/>
    <w:rsid w:val="00992178"/>
    <w:rsid w:val="00992416"/>
    <w:rsid w:val="0099266C"/>
    <w:rsid w:val="009926DD"/>
    <w:rsid w:val="0099299E"/>
    <w:rsid w:val="00992D2C"/>
    <w:rsid w:val="00992E0C"/>
    <w:rsid w:val="00992E34"/>
    <w:rsid w:val="00992E9C"/>
    <w:rsid w:val="009931C6"/>
    <w:rsid w:val="00993285"/>
    <w:rsid w:val="009932B2"/>
    <w:rsid w:val="009933A2"/>
    <w:rsid w:val="0099356F"/>
    <w:rsid w:val="0099369C"/>
    <w:rsid w:val="00993A03"/>
    <w:rsid w:val="00993AFF"/>
    <w:rsid w:val="00993BF4"/>
    <w:rsid w:val="00993D02"/>
    <w:rsid w:val="00994155"/>
    <w:rsid w:val="0099447E"/>
    <w:rsid w:val="009946CD"/>
    <w:rsid w:val="00994722"/>
    <w:rsid w:val="00994ACF"/>
    <w:rsid w:val="00994C2B"/>
    <w:rsid w:val="00994C5D"/>
    <w:rsid w:val="00994DDD"/>
    <w:rsid w:val="00994DF2"/>
    <w:rsid w:val="00994E10"/>
    <w:rsid w:val="00994E27"/>
    <w:rsid w:val="00994FF1"/>
    <w:rsid w:val="00995411"/>
    <w:rsid w:val="00995415"/>
    <w:rsid w:val="00995456"/>
    <w:rsid w:val="0099553C"/>
    <w:rsid w:val="00995718"/>
    <w:rsid w:val="00995834"/>
    <w:rsid w:val="00995837"/>
    <w:rsid w:val="00995A81"/>
    <w:rsid w:val="00995ABA"/>
    <w:rsid w:val="00995C54"/>
    <w:rsid w:val="00996063"/>
    <w:rsid w:val="009960FB"/>
    <w:rsid w:val="00996426"/>
    <w:rsid w:val="009966EC"/>
    <w:rsid w:val="009969B2"/>
    <w:rsid w:val="00996BF7"/>
    <w:rsid w:val="00996E83"/>
    <w:rsid w:val="00996ED9"/>
    <w:rsid w:val="00997117"/>
    <w:rsid w:val="009971D1"/>
    <w:rsid w:val="00997220"/>
    <w:rsid w:val="0099734E"/>
    <w:rsid w:val="009974DA"/>
    <w:rsid w:val="009976F2"/>
    <w:rsid w:val="0099782F"/>
    <w:rsid w:val="00997879"/>
    <w:rsid w:val="009978B7"/>
    <w:rsid w:val="009979B6"/>
    <w:rsid w:val="00997B12"/>
    <w:rsid w:val="00997E7B"/>
    <w:rsid w:val="009A0082"/>
    <w:rsid w:val="009A0094"/>
    <w:rsid w:val="009A00C2"/>
    <w:rsid w:val="009A02B9"/>
    <w:rsid w:val="009A036E"/>
    <w:rsid w:val="009A0543"/>
    <w:rsid w:val="009A0679"/>
    <w:rsid w:val="009A0D10"/>
    <w:rsid w:val="009A0DFF"/>
    <w:rsid w:val="009A0E44"/>
    <w:rsid w:val="009A0F3C"/>
    <w:rsid w:val="009A1035"/>
    <w:rsid w:val="009A122B"/>
    <w:rsid w:val="009A12E9"/>
    <w:rsid w:val="009A1720"/>
    <w:rsid w:val="009A17D9"/>
    <w:rsid w:val="009A199E"/>
    <w:rsid w:val="009A1AE6"/>
    <w:rsid w:val="009A1D16"/>
    <w:rsid w:val="009A1ED0"/>
    <w:rsid w:val="009A1FF5"/>
    <w:rsid w:val="009A235A"/>
    <w:rsid w:val="009A25DF"/>
    <w:rsid w:val="009A2626"/>
    <w:rsid w:val="009A26B4"/>
    <w:rsid w:val="009A27B4"/>
    <w:rsid w:val="009A2875"/>
    <w:rsid w:val="009A289B"/>
    <w:rsid w:val="009A28DA"/>
    <w:rsid w:val="009A28F0"/>
    <w:rsid w:val="009A2917"/>
    <w:rsid w:val="009A2A3B"/>
    <w:rsid w:val="009A2A6C"/>
    <w:rsid w:val="009A2B02"/>
    <w:rsid w:val="009A2BF4"/>
    <w:rsid w:val="009A2C21"/>
    <w:rsid w:val="009A2C51"/>
    <w:rsid w:val="009A2D5B"/>
    <w:rsid w:val="009A2D67"/>
    <w:rsid w:val="009A2E4D"/>
    <w:rsid w:val="009A2FAB"/>
    <w:rsid w:val="009A3060"/>
    <w:rsid w:val="009A3164"/>
    <w:rsid w:val="009A3644"/>
    <w:rsid w:val="009A3799"/>
    <w:rsid w:val="009A3907"/>
    <w:rsid w:val="009A39A3"/>
    <w:rsid w:val="009A3A56"/>
    <w:rsid w:val="009A3AFE"/>
    <w:rsid w:val="009A3BB3"/>
    <w:rsid w:val="009A3BF4"/>
    <w:rsid w:val="009A3D4B"/>
    <w:rsid w:val="009A3D4C"/>
    <w:rsid w:val="009A3EA3"/>
    <w:rsid w:val="009A3F1E"/>
    <w:rsid w:val="009A3F5E"/>
    <w:rsid w:val="009A40CC"/>
    <w:rsid w:val="009A410A"/>
    <w:rsid w:val="009A4171"/>
    <w:rsid w:val="009A42DF"/>
    <w:rsid w:val="009A4353"/>
    <w:rsid w:val="009A4456"/>
    <w:rsid w:val="009A4573"/>
    <w:rsid w:val="009A4620"/>
    <w:rsid w:val="009A4668"/>
    <w:rsid w:val="009A4674"/>
    <w:rsid w:val="009A46F9"/>
    <w:rsid w:val="009A4902"/>
    <w:rsid w:val="009A4C2A"/>
    <w:rsid w:val="009A4D72"/>
    <w:rsid w:val="009A4D75"/>
    <w:rsid w:val="009A4E97"/>
    <w:rsid w:val="009A4F4A"/>
    <w:rsid w:val="009A4FA0"/>
    <w:rsid w:val="009A5037"/>
    <w:rsid w:val="009A5229"/>
    <w:rsid w:val="009A5432"/>
    <w:rsid w:val="009A54C3"/>
    <w:rsid w:val="009A5694"/>
    <w:rsid w:val="009A56E4"/>
    <w:rsid w:val="009A57EA"/>
    <w:rsid w:val="009A5A02"/>
    <w:rsid w:val="009A5C01"/>
    <w:rsid w:val="009A5C9A"/>
    <w:rsid w:val="009A5CA2"/>
    <w:rsid w:val="009A5CA9"/>
    <w:rsid w:val="009A5CC1"/>
    <w:rsid w:val="009A5DDC"/>
    <w:rsid w:val="009A613C"/>
    <w:rsid w:val="009A6141"/>
    <w:rsid w:val="009A62AA"/>
    <w:rsid w:val="009A65D9"/>
    <w:rsid w:val="009A68AD"/>
    <w:rsid w:val="009A6B6C"/>
    <w:rsid w:val="009A6D6E"/>
    <w:rsid w:val="009A6DF2"/>
    <w:rsid w:val="009A6E65"/>
    <w:rsid w:val="009A6EB7"/>
    <w:rsid w:val="009A70FF"/>
    <w:rsid w:val="009A729D"/>
    <w:rsid w:val="009A737C"/>
    <w:rsid w:val="009A7A63"/>
    <w:rsid w:val="009A7A98"/>
    <w:rsid w:val="009A7C79"/>
    <w:rsid w:val="009A7CD5"/>
    <w:rsid w:val="009A7CE2"/>
    <w:rsid w:val="009A7E70"/>
    <w:rsid w:val="009A7EF0"/>
    <w:rsid w:val="009B0174"/>
    <w:rsid w:val="009B0176"/>
    <w:rsid w:val="009B024D"/>
    <w:rsid w:val="009B03FE"/>
    <w:rsid w:val="009B074A"/>
    <w:rsid w:val="009B0B2F"/>
    <w:rsid w:val="009B0B57"/>
    <w:rsid w:val="009B0FCE"/>
    <w:rsid w:val="009B100F"/>
    <w:rsid w:val="009B10F6"/>
    <w:rsid w:val="009B12DE"/>
    <w:rsid w:val="009B168E"/>
    <w:rsid w:val="009B171C"/>
    <w:rsid w:val="009B19C8"/>
    <w:rsid w:val="009B1A2B"/>
    <w:rsid w:val="009B1A46"/>
    <w:rsid w:val="009B1BB5"/>
    <w:rsid w:val="009B1CE5"/>
    <w:rsid w:val="009B1F14"/>
    <w:rsid w:val="009B210F"/>
    <w:rsid w:val="009B21AE"/>
    <w:rsid w:val="009B2393"/>
    <w:rsid w:val="009B23E6"/>
    <w:rsid w:val="009B262A"/>
    <w:rsid w:val="009B2658"/>
    <w:rsid w:val="009B2786"/>
    <w:rsid w:val="009B2A5A"/>
    <w:rsid w:val="009B2B1B"/>
    <w:rsid w:val="009B2C3C"/>
    <w:rsid w:val="009B2D3B"/>
    <w:rsid w:val="009B2F32"/>
    <w:rsid w:val="009B3063"/>
    <w:rsid w:val="009B30AB"/>
    <w:rsid w:val="009B3182"/>
    <w:rsid w:val="009B31DA"/>
    <w:rsid w:val="009B34CB"/>
    <w:rsid w:val="009B367E"/>
    <w:rsid w:val="009B3773"/>
    <w:rsid w:val="009B3B24"/>
    <w:rsid w:val="009B410E"/>
    <w:rsid w:val="009B422B"/>
    <w:rsid w:val="009B4230"/>
    <w:rsid w:val="009B43CE"/>
    <w:rsid w:val="009B44FF"/>
    <w:rsid w:val="009B471B"/>
    <w:rsid w:val="009B494A"/>
    <w:rsid w:val="009B4B18"/>
    <w:rsid w:val="009B4CBE"/>
    <w:rsid w:val="009B4F39"/>
    <w:rsid w:val="009B512E"/>
    <w:rsid w:val="009B52BD"/>
    <w:rsid w:val="009B52FD"/>
    <w:rsid w:val="009B53B0"/>
    <w:rsid w:val="009B53EB"/>
    <w:rsid w:val="009B5552"/>
    <w:rsid w:val="009B5624"/>
    <w:rsid w:val="009B56B7"/>
    <w:rsid w:val="009B5712"/>
    <w:rsid w:val="009B57B7"/>
    <w:rsid w:val="009B57F3"/>
    <w:rsid w:val="009B5934"/>
    <w:rsid w:val="009B5FDA"/>
    <w:rsid w:val="009B6132"/>
    <w:rsid w:val="009B6237"/>
    <w:rsid w:val="009B627C"/>
    <w:rsid w:val="009B6544"/>
    <w:rsid w:val="009B65D6"/>
    <w:rsid w:val="009B6662"/>
    <w:rsid w:val="009B6697"/>
    <w:rsid w:val="009B6748"/>
    <w:rsid w:val="009B67CA"/>
    <w:rsid w:val="009B6888"/>
    <w:rsid w:val="009B6B8A"/>
    <w:rsid w:val="009B6EF5"/>
    <w:rsid w:val="009B7183"/>
    <w:rsid w:val="009B7212"/>
    <w:rsid w:val="009B726E"/>
    <w:rsid w:val="009B7353"/>
    <w:rsid w:val="009B7681"/>
    <w:rsid w:val="009B7721"/>
    <w:rsid w:val="009B788C"/>
    <w:rsid w:val="009B7D6B"/>
    <w:rsid w:val="009B7E8D"/>
    <w:rsid w:val="009B7F06"/>
    <w:rsid w:val="009B7F47"/>
    <w:rsid w:val="009C008D"/>
    <w:rsid w:val="009C0BAB"/>
    <w:rsid w:val="009C0C3A"/>
    <w:rsid w:val="009C0DB6"/>
    <w:rsid w:val="009C1021"/>
    <w:rsid w:val="009C102E"/>
    <w:rsid w:val="009C109C"/>
    <w:rsid w:val="009C10A4"/>
    <w:rsid w:val="009C12EC"/>
    <w:rsid w:val="009C1327"/>
    <w:rsid w:val="009C1381"/>
    <w:rsid w:val="009C13EB"/>
    <w:rsid w:val="009C1437"/>
    <w:rsid w:val="009C14BE"/>
    <w:rsid w:val="009C175B"/>
    <w:rsid w:val="009C18B1"/>
    <w:rsid w:val="009C1B92"/>
    <w:rsid w:val="009C1BBA"/>
    <w:rsid w:val="009C1C96"/>
    <w:rsid w:val="009C1D4F"/>
    <w:rsid w:val="009C1DA3"/>
    <w:rsid w:val="009C1F87"/>
    <w:rsid w:val="009C237F"/>
    <w:rsid w:val="009C2762"/>
    <w:rsid w:val="009C2BDE"/>
    <w:rsid w:val="009C2C5F"/>
    <w:rsid w:val="009C3007"/>
    <w:rsid w:val="009C321F"/>
    <w:rsid w:val="009C3234"/>
    <w:rsid w:val="009C34AB"/>
    <w:rsid w:val="009C34C9"/>
    <w:rsid w:val="009C351E"/>
    <w:rsid w:val="009C358B"/>
    <w:rsid w:val="009C35C0"/>
    <w:rsid w:val="009C3893"/>
    <w:rsid w:val="009C38F6"/>
    <w:rsid w:val="009C38FB"/>
    <w:rsid w:val="009C3A69"/>
    <w:rsid w:val="009C3A8F"/>
    <w:rsid w:val="009C3BDE"/>
    <w:rsid w:val="009C3C9D"/>
    <w:rsid w:val="009C3EA3"/>
    <w:rsid w:val="009C4065"/>
    <w:rsid w:val="009C43A3"/>
    <w:rsid w:val="009C43ED"/>
    <w:rsid w:val="009C4434"/>
    <w:rsid w:val="009C4561"/>
    <w:rsid w:val="009C4690"/>
    <w:rsid w:val="009C4713"/>
    <w:rsid w:val="009C4732"/>
    <w:rsid w:val="009C4BEC"/>
    <w:rsid w:val="009C4BEF"/>
    <w:rsid w:val="009C4C55"/>
    <w:rsid w:val="009C4E5F"/>
    <w:rsid w:val="009C4F97"/>
    <w:rsid w:val="009C4FBD"/>
    <w:rsid w:val="009C52AF"/>
    <w:rsid w:val="009C546B"/>
    <w:rsid w:val="009C558C"/>
    <w:rsid w:val="009C55D4"/>
    <w:rsid w:val="009C570D"/>
    <w:rsid w:val="009C5EA0"/>
    <w:rsid w:val="009C5FB1"/>
    <w:rsid w:val="009C6001"/>
    <w:rsid w:val="009C6059"/>
    <w:rsid w:val="009C63F6"/>
    <w:rsid w:val="009C6708"/>
    <w:rsid w:val="009C673A"/>
    <w:rsid w:val="009C6798"/>
    <w:rsid w:val="009C6A00"/>
    <w:rsid w:val="009C6A7A"/>
    <w:rsid w:val="009C6BCC"/>
    <w:rsid w:val="009C6D60"/>
    <w:rsid w:val="009C703C"/>
    <w:rsid w:val="009C707E"/>
    <w:rsid w:val="009C70A7"/>
    <w:rsid w:val="009C71B6"/>
    <w:rsid w:val="009C733A"/>
    <w:rsid w:val="009C7457"/>
    <w:rsid w:val="009C7921"/>
    <w:rsid w:val="009C7B3D"/>
    <w:rsid w:val="009C7BEA"/>
    <w:rsid w:val="009D0077"/>
    <w:rsid w:val="009D00FA"/>
    <w:rsid w:val="009D0422"/>
    <w:rsid w:val="009D0540"/>
    <w:rsid w:val="009D06D1"/>
    <w:rsid w:val="009D072C"/>
    <w:rsid w:val="009D0A21"/>
    <w:rsid w:val="009D0BB2"/>
    <w:rsid w:val="009D0D39"/>
    <w:rsid w:val="009D1196"/>
    <w:rsid w:val="009D11A8"/>
    <w:rsid w:val="009D141E"/>
    <w:rsid w:val="009D149E"/>
    <w:rsid w:val="009D1512"/>
    <w:rsid w:val="009D170A"/>
    <w:rsid w:val="009D1908"/>
    <w:rsid w:val="009D1943"/>
    <w:rsid w:val="009D1965"/>
    <w:rsid w:val="009D196D"/>
    <w:rsid w:val="009D1C09"/>
    <w:rsid w:val="009D1E54"/>
    <w:rsid w:val="009D1E9A"/>
    <w:rsid w:val="009D2134"/>
    <w:rsid w:val="009D2135"/>
    <w:rsid w:val="009D22E5"/>
    <w:rsid w:val="009D243D"/>
    <w:rsid w:val="009D25CC"/>
    <w:rsid w:val="009D2632"/>
    <w:rsid w:val="009D28F2"/>
    <w:rsid w:val="009D2993"/>
    <w:rsid w:val="009D2FCF"/>
    <w:rsid w:val="009D3110"/>
    <w:rsid w:val="009D3154"/>
    <w:rsid w:val="009D36FC"/>
    <w:rsid w:val="009D37B2"/>
    <w:rsid w:val="009D37B8"/>
    <w:rsid w:val="009D3867"/>
    <w:rsid w:val="009D3A8C"/>
    <w:rsid w:val="009D3AB2"/>
    <w:rsid w:val="009D3B0D"/>
    <w:rsid w:val="009D3BF1"/>
    <w:rsid w:val="009D3C64"/>
    <w:rsid w:val="009D3C79"/>
    <w:rsid w:val="009D3E11"/>
    <w:rsid w:val="009D3E62"/>
    <w:rsid w:val="009D3E9F"/>
    <w:rsid w:val="009D3FC9"/>
    <w:rsid w:val="009D4022"/>
    <w:rsid w:val="009D431D"/>
    <w:rsid w:val="009D48E9"/>
    <w:rsid w:val="009D494E"/>
    <w:rsid w:val="009D4C62"/>
    <w:rsid w:val="009D4D30"/>
    <w:rsid w:val="009D4D60"/>
    <w:rsid w:val="009D4F42"/>
    <w:rsid w:val="009D4F9B"/>
    <w:rsid w:val="009D50FA"/>
    <w:rsid w:val="009D5106"/>
    <w:rsid w:val="009D5187"/>
    <w:rsid w:val="009D5206"/>
    <w:rsid w:val="009D5333"/>
    <w:rsid w:val="009D5486"/>
    <w:rsid w:val="009D54E2"/>
    <w:rsid w:val="009D598F"/>
    <w:rsid w:val="009D5C85"/>
    <w:rsid w:val="009D6290"/>
    <w:rsid w:val="009D6308"/>
    <w:rsid w:val="009D642A"/>
    <w:rsid w:val="009D6676"/>
    <w:rsid w:val="009D6836"/>
    <w:rsid w:val="009D6865"/>
    <w:rsid w:val="009D68EF"/>
    <w:rsid w:val="009D6B14"/>
    <w:rsid w:val="009D6DD0"/>
    <w:rsid w:val="009D6E04"/>
    <w:rsid w:val="009D70BD"/>
    <w:rsid w:val="009D7117"/>
    <w:rsid w:val="009D74A2"/>
    <w:rsid w:val="009D7684"/>
    <w:rsid w:val="009D776C"/>
    <w:rsid w:val="009D7EEF"/>
    <w:rsid w:val="009E013F"/>
    <w:rsid w:val="009E038E"/>
    <w:rsid w:val="009E03E5"/>
    <w:rsid w:val="009E04E1"/>
    <w:rsid w:val="009E0510"/>
    <w:rsid w:val="009E063F"/>
    <w:rsid w:val="009E0AD9"/>
    <w:rsid w:val="009E0CFE"/>
    <w:rsid w:val="009E1006"/>
    <w:rsid w:val="009E107B"/>
    <w:rsid w:val="009E13C6"/>
    <w:rsid w:val="009E17E4"/>
    <w:rsid w:val="009E1A2A"/>
    <w:rsid w:val="009E1D52"/>
    <w:rsid w:val="009E1DFB"/>
    <w:rsid w:val="009E1EC2"/>
    <w:rsid w:val="009E1F6D"/>
    <w:rsid w:val="009E1F8A"/>
    <w:rsid w:val="009E207F"/>
    <w:rsid w:val="009E243E"/>
    <w:rsid w:val="009E2667"/>
    <w:rsid w:val="009E28A3"/>
    <w:rsid w:val="009E2A7A"/>
    <w:rsid w:val="009E2A9B"/>
    <w:rsid w:val="009E2BDC"/>
    <w:rsid w:val="009E2C4A"/>
    <w:rsid w:val="009E2DE1"/>
    <w:rsid w:val="009E2DF2"/>
    <w:rsid w:val="009E2E2A"/>
    <w:rsid w:val="009E2E7D"/>
    <w:rsid w:val="009E3408"/>
    <w:rsid w:val="009E346F"/>
    <w:rsid w:val="009E359A"/>
    <w:rsid w:val="009E3602"/>
    <w:rsid w:val="009E376F"/>
    <w:rsid w:val="009E3A64"/>
    <w:rsid w:val="009E3B3C"/>
    <w:rsid w:val="009E3B97"/>
    <w:rsid w:val="009E3D9D"/>
    <w:rsid w:val="009E3DDB"/>
    <w:rsid w:val="009E3F73"/>
    <w:rsid w:val="009E4043"/>
    <w:rsid w:val="009E416D"/>
    <w:rsid w:val="009E417D"/>
    <w:rsid w:val="009E42A4"/>
    <w:rsid w:val="009E42E7"/>
    <w:rsid w:val="009E43D1"/>
    <w:rsid w:val="009E4419"/>
    <w:rsid w:val="009E447F"/>
    <w:rsid w:val="009E44C8"/>
    <w:rsid w:val="009E45FF"/>
    <w:rsid w:val="009E477A"/>
    <w:rsid w:val="009E47B4"/>
    <w:rsid w:val="009E4870"/>
    <w:rsid w:val="009E4ADC"/>
    <w:rsid w:val="009E4B43"/>
    <w:rsid w:val="009E4EF1"/>
    <w:rsid w:val="009E50B0"/>
    <w:rsid w:val="009E51D1"/>
    <w:rsid w:val="009E52BB"/>
    <w:rsid w:val="009E5350"/>
    <w:rsid w:val="009E5352"/>
    <w:rsid w:val="009E58AA"/>
    <w:rsid w:val="009E5A1E"/>
    <w:rsid w:val="009E5FA5"/>
    <w:rsid w:val="009E6002"/>
    <w:rsid w:val="009E61FD"/>
    <w:rsid w:val="009E62D4"/>
    <w:rsid w:val="009E63A8"/>
    <w:rsid w:val="009E63CF"/>
    <w:rsid w:val="009E6733"/>
    <w:rsid w:val="009E6AAC"/>
    <w:rsid w:val="009E6B7F"/>
    <w:rsid w:val="009E6B96"/>
    <w:rsid w:val="009E6BB2"/>
    <w:rsid w:val="009E6BFD"/>
    <w:rsid w:val="009E6C37"/>
    <w:rsid w:val="009E6DDB"/>
    <w:rsid w:val="009E6EFA"/>
    <w:rsid w:val="009E70D0"/>
    <w:rsid w:val="009E7522"/>
    <w:rsid w:val="009E76C1"/>
    <w:rsid w:val="009E7CE0"/>
    <w:rsid w:val="009F01EE"/>
    <w:rsid w:val="009F085E"/>
    <w:rsid w:val="009F0C73"/>
    <w:rsid w:val="009F0FFE"/>
    <w:rsid w:val="009F1015"/>
    <w:rsid w:val="009F12E2"/>
    <w:rsid w:val="009F1382"/>
    <w:rsid w:val="009F13DC"/>
    <w:rsid w:val="009F13DF"/>
    <w:rsid w:val="009F1509"/>
    <w:rsid w:val="009F1533"/>
    <w:rsid w:val="009F17E7"/>
    <w:rsid w:val="009F1807"/>
    <w:rsid w:val="009F1B5A"/>
    <w:rsid w:val="009F1D0F"/>
    <w:rsid w:val="009F1EBD"/>
    <w:rsid w:val="009F1F3B"/>
    <w:rsid w:val="009F1F3C"/>
    <w:rsid w:val="009F21FC"/>
    <w:rsid w:val="009F229F"/>
    <w:rsid w:val="009F22D2"/>
    <w:rsid w:val="009F2443"/>
    <w:rsid w:val="009F2457"/>
    <w:rsid w:val="009F2602"/>
    <w:rsid w:val="009F2616"/>
    <w:rsid w:val="009F263D"/>
    <w:rsid w:val="009F264E"/>
    <w:rsid w:val="009F2894"/>
    <w:rsid w:val="009F28C5"/>
    <w:rsid w:val="009F290E"/>
    <w:rsid w:val="009F2984"/>
    <w:rsid w:val="009F2A02"/>
    <w:rsid w:val="009F2ABB"/>
    <w:rsid w:val="009F2C38"/>
    <w:rsid w:val="009F2E1F"/>
    <w:rsid w:val="009F2EA4"/>
    <w:rsid w:val="009F339F"/>
    <w:rsid w:val="009F3428"/>
    <w:rsid w:val="009F3467"/>
    <w:rsid w:val="009F36AA"/>
    <w:rsid w:val="009F37EB"/>
    <w:rsid w:val="009F39A9"/>
    <w:rsid w:val="009F3A05"/>
    <w:rsid w:val="009F3CE4"/>
    <w:rsid w:val="009F3FDC"/>
    <w:rsid w:val="009F418F"/>
    <w:rsid w:val="009F428A"/>
    <w:rsid w:val="009F42CB"/>
    <w:rsid w:val="009F4487"/>
    <w:rsid w:val="009F4675"/>
    <w:rsid w:val="009F4877"/>
    <w:rsid w:val="009F49A0"/>
    <w:rsid w:val="009F4CEC"/>
    <w:rsid w:val="009F4E1F"/>
    <w:rsid w:val="009F4FE6"/>
    <w:rsid w:val="009F5007"/>
    <w:rsid w:val="009F52A4"/>
    <w:rsid w:val="009F55B8"/>
    <w:rsid w:val="009F56AE"/>
    <w:rsid w:val="009F5727"/>
    <w:rsid w:val="009F5796"/>
    <w:rsid w:val="009F5B93"/>
    <w:rsid w:val="009F5D20"/>
    <w:rsid w:val="009F5D4B"/>
    <w:rsid w:val="009F5D6C"/>
    <w:rsid w:val="009F5EFF"/>
    <w:rsid w:val="009F60B8"/>
    <w:rsid w:val="009F60F6"/>
    <w:rsid w:val="009F6139"/>
    <w:rsid w:val="009F64DB"/>
    <w:rsid w:val="009F6506"/>
    <w:rsid w:val="009F65C3"/>
    <w:rsid w:val="009F67B7"/>
    <w:rsid w:val="009F6848"/>
    <w:rsid w:val="009F6A38"/>
    <w:rsid w:val="009F6CC9"/>
    <w:rsid w:val="009F6EA2"/>
    <w:rsid w:val="009F6FAE"/>
    <w:rsid w:val="009F706A"/>
    <w:rsid w:val="009F70C9"/>
    <w:rsid w:val="009F7170"/>
    <w:rsid w:val="009F7298"/>
    <w:rsid w:val="009F72B8"/>
    <w:rsid w:val="009F735D"/>
    <w:rsid w:val="009F7738"/>
    <w:rsid w:val="009F7767"/>
    <w:rsid w:val="009F7953"/>
    <w:rsid w:val="009F79EB"/>
    <w:rsid w:val="009F7A21"/>
    <w:rsid w:val="009F7ABB"/>
    <w:rsid w:val="009F7BD5"/>
    <w:rsid w:val="009F7CD5"/>
    <w:rsid w:val="009F7D3F"/>
    <w:rsid w:val="009F7EEA"/>
    <w:rsid w:val="00A001B7"/>
    <w:rsid w:val="00A00612"/>
    <w:rsid w:val="00A006E9"/>
    <w:rsid w:val="00A00711"/>
    <w:rsid w:val="00A0073F"/>
    <w:rsid w:val="00A008FE"/>
    <w:rsid w:val="00A00DCB"/>
    <w:rsid w:val="00A011A6"/>
    <w:rsid w:val="00A011B0"/>
    <w:rsid w:val="00A012EA"/>
    <w:rsid w:val="00A01418"/>
    <w:rsid w:val="00A015A1"/>
    <w:rsid w:val="00A01968"/>
    <w:rsid w:val="00A01B16"/>
    <w:rsid w:val="00A01C1C"/>
    <w:rsid w:val="00A01C5C"/>
    <w:rsid w:val="00A01E33"/>
    <w:rsid w:val="00A01E89"/>
    <w:rsid w:val="00A01E90"/>
    <w:rsid w:val="00A01FDF"/>
    <w:rsid w:val="00A0228B"/>
    <w:rsid w:val="00A0231B"/>
    <w:rsid w:val="00A0243C"/>
    <w:rsid w:val="00A0243F"/>
    <w:rsid w:val="00A024C4"/>
    <w:rsid w:val="00A024F3"/>
    <w:rsid w:val="00A02665"/>
    <w:rsid w:val="00A02698"/>
    <w:rsid w:val="00A02730"/>
    <w:rsid w:val="00A029DD"/>
    <w:rsid w:val="00A029ED"/>
    <w:rsid w:val="00A02BAC"/>
    <w:rsid w:val="00A02CAC"/>
    <w:rsid w:val="00A02D32"/>
    <w:rsid w:val="00A03123"/>
    <w:rsid w:val="00A032C6"/>
    <w:rsid w:val="00A03375"/>
    <w:rsid w:val="00A03539"/>
    <w:rsid w:val="00A0354C"/>
    <w:rsid w:val="00A03774"/>
    <w:rsid w:val="00A03786"/>
    <w:rsid w:val="00A037BB"/>
    <w:rsid w:val="00A037C7"/>
    <w:rsid w:val="00A0397C"/>
    <w:rsid w:val="00A03CB8"/>
    <w:rsid w:val="00A03D36"/>
    <w:rsid w:val="00A03EB8"/>
    <w:rsid w:val="00A03F72"/>
    <w:rsid w:val="00A04017"/>
    <w:rsid w:val="00A04216"/>
    <w:rsid w:val="00A04260"/>
    <w:rsid w:val="00A04433"/>
    <w:rsid w:val="00A044E9"/>
    <w:rsid w:val="00A04938"/>
    <w:rsid w:val="00A04BC4"/>
    <w:rsid w:val="00A04ECF"/>
    <w:rsid w:val="00A04FC1"/>
    <w:rsid w:val="00A05083"/>
    <w:rsid w:val="00A053EF"/>
    <w:rsid w:val="00A05675"/>
    <w:rsid w:val="00A05AB4"/>
    <w:rsid w:val="00A05B23"/>
    <w:rsid w:val="00A05B60"/>
    <w:rsid w:val="00A05DA0"/>
    <w:rsid w:val="00A05E16"/>
    <w:rsid w:val="00A05E4B"/>
    <w:rsid w:val="00A060B6"/>
    <w:rsid w:val="00A061B1"/>
    <w:rsid w:val="00A061C3"/>
    <w:rsid w:val="00A06292"/>
    <w:rsid w:val="00A062DC"/>
    <w:rsid w:val="00A06479"/>
    <w:rsid w:val="00A0654B"/>
    <w:rsid w:val="00A067F0"/>
    <w:rsid w:val="00A06827"/>
    <w:rsid w:val="00A06983"/>
    <w:rsid w:val="00A069C2"/>
    <w:rsid w:val="00A06A2B"/>
    <w:rsid w:val="00A06D5A"/>
    <w:rsid w:val="00A06EE2"/>
    <w:rsid w:val="00A0707C"/>
    <w:rsid w:val="00A073C9"/>
    <w:rsid w:val="00A073CA"/>
    <w:rsid w:val="00A07549"/>
    <w:rsid w:val="00A076B6"/>
    <w:rsid w:val="00A0776C"/>
    <w:rsid w:val="00A0795B"/>
    <w:rsid w:val="00A0799C"/>
    <w:rsid w:val="00A079DB"/>
    <w:rsid w:val="00A079F0"/>
    <w:rsid w:val="00A07BF1"/>
    <w:rsid w:val="00A07CB4"/>
    <w:rsid w:val="00A07DC8"/>
    <w:rsid w:val="00A1010D"/>
    <w:rsid w:val="00A1019F"/>
    <w:rsid w:val="00A10208"/>
    <w:rsid w:val="00A103DF"/>
    <w:rsid w:val="00A1060B"/>
    <w:rsid w:val="00A10616"/>
    <w:rsid w:val="00A10B51"/>
    <w:rsid w:val="00A10F4D"/>
    <w:rsid w:val="00A113DB"/>
    <w:rsid w:val="00A115A8"/>
    <w:rsid w:val="00A1163A"/>
    <w:rsid w:val="00A11695"/>
    <w:rsid w:val="00A1185D"/>
    <w:rsid w:val="00A118A5"/>
    <w:rsid w:val="00A1191F"/>
    <w:rsid w:val="00A11952"/>
    <w:rsid w:val="00A119CF"/>
    <w:rsid w:val="00A11B84"/>
    <w:rsid w:val="00A11F03"/>
    <w:rsid w:val="00A11F6A"/>
    <w:rsid w:val="00A1203B"/>
    <w:rsid w:val="00A12288"/>
    <w:rsid w:val="00A123B1"/>
    <w:rsid w:val="00A12454"/>
    <w:rsid w:val="00A1252F"/>
    <w:rsid w:val="00A125AB"/>
    <w:rsid w:val="00A12738"/>
    <w:rsid w:val="00A12777"/>
    <w:rsid w:val="00A128AD"/>
    <w:rsid w:val="00A12AB4"/>
    <w:rsid w:val="00A12D0A"/>
    <w:rsid w:val="00A12D49"/>
    <w:rsid w:val="00A12F55"/>
    <w:rsid w:val="00A12FD6"/>
    <w:rsid w:val="00A13049"/>
    <w:rsid w:val="00A13069"/>
    <w:rsid w:val="00A131D3"/>
    <w:rsid w:val="00A13410"/>
    <w:rsid w:val="00A1341F"/>
    <w:rsid w:val="00A13963"/>
    <w:rsid w:val="00A139BD"/>
    <w:rsid w:val="00A13AA8"/>
    <w:rsid w:val="00A13ADC"/>
    <w:rsid w:val="00A13BE4"/>
    <w:rsid w:val="00A13C76"/>
    <w:rsid w:val="00A13C79"/>
    <w:rsid w:val="00A13FF4"/>
    <w:rsid w:val="00A143CE"/>
    <w:rsid w:val="00A14712"/>
    <w:rsid w:val="00A14799"/>
    <w:rsid w:val="00A1489E"/>
    <w:rsid w:val="00A149D1"/>
    <w:rsid w:val="00A149E2"/>
    <w:rsid w:val="00A14CEF"/>
    <w:rsid w:val="00A15032"/>
    <w:rsid w:val="00A1510D"/>
    <w:rsid w:val="00A1512C"/>
    <w:rsid w:val="00A15143"/>
    <w:rsid w:val="00A1538F"/>
    <w:rsid w:val="00A153C2"/>
    <w:rsid w:val="00A153CC"/>
    <w:rsid w:val="00A15468"/>
    <w:rsid w:val="00A15479"/>
    <w:rsid w:val="00A154A4"/>
    <w:rsid w:val="00A158B0"/>
    <w:rsid w:val="00A15BBD"/>
    <w:rsid w:val="00A15BEF"/>
    <w:rsid w:val="00A15E89"/>
    <w:rsid w:val="00A16001"/>
    <w:rsid w:val="00A16177"/>
    <w:rsid w:val="00A16184"/>
    <w:rsid w:val="00A161CF"/>
    <w:rsid w:val="00A16356"/>
    <w:rsid w:val="00A163FE"/>
    <w:rsid w:val="00A164B8"/>
    <w:rsid w:val="00A1652F"/>
    <w:rsid w:val="00A16728"/>
    <w:rsid w:val="00A1674B"/>
    <w:rsid w:val="00A16B0B"/>
    <w:rsid w:val="00A16DBB"/>
    <w:rsid w:val="00A16FAC"/>
    <w:rsid w:val="00A170CE"/>
    <w:rsid w:val="00A17263"/>
    <w:rsid w:val="00A17506"/>
    <w:rsid w:val="00A17803"/>
    <w:rsid w:val="00A178F6"/>
    <w:rsid w:val="00A17917"/>
    <w:rsid w:val="00A17B79"/>
    <w:rsid w:val="00A17BEC"/>
    <w:rsid w:val="00A17BFF"/>
    <w:rsid w:val="00A17C99"/>
    <w:rsid w:val="00A17DA4"/>
    <w:rsid w:val="00A17EA9"/>
    <w:rsid w:val="00A20264"/>
    <w:rsid w:val="00A20347"/>
    <w:rsid w:val="00A2056B"/>
    <w:rsid w:val="00A205A5"/>
    <w:rsid w:val="00A20945"/>
    <w:rsid w:val="00A209B9"/>
    <w:rsid w:val="00A209D4"/>
    <w:rsid w:val="00A20AE6"/>
    <w:rsid w:val="00A20D15"/>
    <w:rsid w:val="00A20D3D"/>
    <w:rsid w:val="00A20D8D"/>
    <w:rsid w:val="00A20DF5"/>
    <w:rsid w:val="00A211EE"/>
    <w:rsid w:val="00A21363"/>
    <w:rsid w:val="00A21586"/>
    <w:rsid w:val="00A21A06"/>
    <w:rsid w:val="00A21A8C"/>
    <w:rsid w:val="00A21B22"/>
    <w:rsid w:val="00A21C30"/>
    <w:rsid w:val="00A21CED"/>
    <w:rsid w:val="00A21D88"/>
    <w:rsid w:val="00A21E6C"/>
    <w:rsid w:val="00A21E94"/>
    <w:rsid w:val="00A21F50"/>
    <w:rsid w:val="00A2229D"/>
    <w:rsid w:val="00A222B5"/>
    <w:rsid w:val="00A22416"/>
    <w:rsid w:val="00A22531"/>
    <w:rsid w:val="00A2255B"/>
    <w:rsid w:val="00A22929"/>
    <w:rsid w:val="00A22A4E"/>
    <w:rsid w:val="00A22CD2"/>
    <w:rsid w:val="00A22D61"/>
    <w:rsid w:val="00A22DBF"/>
    <w:rsid w:val="00A22F35"/>
    <w:rsid w:val="00A2301F"/>
    <w:rsid w:val="00A23082"/>
    <w:rsid w:val="00A23169"/>
    <w:rsid w:val="00A232F1"/>
    <w:rsid w:val="00A23377"/>
    <w:rsid w:val="00A23616"/>
    <w:rsid w:val="00A2385D"/>
    <w:rsid w:val="00A23878"/>
    <w:rsid w:val="00A2389F"/>
    <w:rsid w:val="00A23A0C"/>
    <w:rsid w:val="00A23A83"/>
    <w:rsid w:val="00A23B60"/>
    <w:rsid w:val="00A23D78"/>
    <w:rsid w:val="00A23E95"/>
    <w:rsid w:val="00A23F1E"/>
    <w:rsid w:val="00A23F69"/>
    <w:rsid w:val="00A243A0"/>
    <w:rsid w:val="00A2445C"/>
    <w:rsid w:val="00A246A3"/>
    <w:rsid w:val="00A248A1"/>
    <w:rsid w:val="00A24E14"/>
    <w:rsid w:val="00A24E69"/>
    <w:rsid w:val="00A25000"/>
    <w:rsid w:val="00A2527F"/>
    <w:rsid w:val="00A25496"/>
    <w:rsid w:val="00A2560C"/>
    <w:rsid w:val="00A25619"/>
    <w:rsid w:val="00A257AD"/>
    <w:rsid w:val="00A2589B"/>
    <w:rsid w:val="00A25A4F"/>
    <w:rsid w:val="00A25F18"/>
    <w:rsid w:val="00A26386"/>
    <w:rsid w:val="00A26907"/>
    <w:rsid w:val="00A2694A"/>
    <w:rsid w:val="00A26983"/>
    <w:rsid w:val="00A269A8"/>
    <w:rsid w:val="00A26B97"/>
    <w:rsid w:val="00A26C18"/>
    <w:rsid w:val="00A26E32"/>
    <w:rsid w:val="00A27081"/>
    <w:rsid w:val="00A27167"/>
    <w:rsid w:val="00A27227"/>
    <w:rsid w:val="00A27631"/>
    <w:rsid w:val="00A27733"/>
    <w:rsid w:val="00A27750"/>
    <w:rsid w:val="00A277DB"/>
    <w:rsid w:val="00A277EE"/>
    <w:rsid w:val="00A2796E"/>
    <w:rsid w:val="00A27AC3"/>
    <w:rsid w:val="00A27AE8"/>
    <w:rsid w:val="00A27AF3"/>
    <w:rsid w:val="00A27BEA"/>
    <w:rsid w:val="00A27BF0"/>
    <w:rsid w:val="00A27D2D"/>
    <w:rsid w:val="00A27D31"/>
    <w:rsid w:val="00A27D43"/>
    <w:rsid w:val="00A3000A"/>
    <w:rsid w:val="00A3028D"/>
    <w:rsid w:val="00A302D0"/>
    <w:rsid w:val="00A30384"/>
    <w:rsid w:val="00A30571"/>
    <w:rsid w:val="00A3061A"/>
    <w:rsid w:val="00A3096C"/>
    <w:rsid w:val="00A309FE"/>
    <w:rsid w:val="00A30AF6"/>
    <w:rsid w:val="00A30AFF"/>
    <w:rsid w:val="00A30C3F"/>
    <w:rsid w:val="00A30D7A"/>
    <w:rsid w:val="00A310DD"/>
    <w:rsid w:val="00A31510"/>
    <w:rsid w:val="00A31657"/>
    <w:rsid w:val="00A31A5B"/>
    <w:rsid w:val="00A31B13"/>
    <w:rsid w:val="00A31BF7"/>
    <w:rsid w:val="00A31C0F"/>
    <w:rsid w:val="00A31D3D"/>
    <w:rsid w:val="00A31E48"/>
    <w:rsid w:val="00A31F7F"/>
    <w:rsid w:val="00A32083"/>
    <w:rsid w:val="00A320CB"/>
    <w:rsid w:val="00A3215A"/>
    <w:rsid w:val="00A321C0"/>
    <w:rsid w:val="00A322B0"/>
    <w:rsid w:val="00A322B9"/>
    <w:rsid w:val="00A323CD"/>
    <w:rsid w:val="00A32437"/>
    <w:rsid w:val="00A324FF"/>
    <w:rsid w:val="00A32598"/>
    <w:rsid w:val="00A325B8"/>
    <w:rsid w:val="00A329DB"/>
    <w:rsid w:val="00A32ADF"/>
    <w:rsid w:val="00A32AF0"/>
    <w:rsid w:val="00A32DD3"/>
    <w:rsid w:val="00A32E00"/>
    <w:rsid w:val="00A32EDB"/>
    <w:rsid w:val="00A33015"/>
    <w:rsid w:val="00A331F8"/>
    <w:rsid w:val="00A332FB"/>
    <w:rsid w:val="00A33705"/>
    <w:rsid w:val="00A337A7"/>
    <w:rsid w:val="00A337FF"/>
    <w:rsid w:val="00A3394C"/>
    <w:rsid w:val="00A33A34"/>
    <w:rsid w:val="00A33C64"/>
    <w:rsid w:val="00A33D4D"/>
    <w:rsid w:val="00A3400B"/>
    <w:rsid w:val="00A340E2"/>
    <w:rsid w:val="00A340F1"/>
    <w:rsid w:val="00A3411F"/>
    <w:rsid w:val="00A34142"/>
    <w:rsid w:val="00A3426A"/>
    <w:rsid w:val="00A34384"/>
    <w:rsid w:val="00A344C3"/>
    <w:rsid w:val="00A34733"/>
    <w:rsid w:val="00A348F6"/>
    <w:rsid w:val="00A34A4A"/>
    <w:rsid w:val="00A34B47"/>
    <w:rsid w:val="00A34E4B"/>
    <w:rsid w:val="00A34FC4"/>
    <w:rsid w:val="00A352AD"/>
    <w:rsid w:val="00A356DC"/>
    <w:rsid w:val="00A35733"/>
    <w:rsid w:val="00A35763"/>
    <w:rsid w:val="00A35A4A"/>
    <w:rsid w:val="00A35CCE"/>
    <w:rsid w:val="00A35E39"/>
    <w:rsid w:val="00A3601B"/>
    <w:rsid w:val="00A3602E"/>
    <w:rsid w:val="00A360D1"/>
    <w:rsid w:val="00A3610E"/>
    <w:rsid w:val="00A3638C"/>
    <w:rsid w:val="00A363AF"/>
    <w:rsid w:val="00A36401"/>
    <w:rsid w:val="00A365AB"/>
    <w:rsid w:val="00A3681E"/>
    <w:rsid w:val="00A3686C"/>
    <w:rsid w:val="00A369D4"/>
    <w:rsid w:val="00A36E1D"/>
    <w:rsid w:val="00A36E32"/>
    <w:rsid w:val="00A36F0B"/>
    <w:rsid w:val="00A36FA7"/>
    <w:rsid w:val="00A37266"/>
    <w:rsid w:val="00A37267"/>
    <w:rsid w:val="00A37277"/>
    <w:rsid w:val="00A3730F"/>
    <w:rsid w:val="00A37383"/>
    <w:rsid w:val="00A37580"/>
    <w:rsid w:val="00A37791"/>
    <w:rsid w:val="00A378A2"/>
    <w:rsid w:val="00A378BB"/>
    <w:rsid w:val="00A3791B"/>
    <w:rsid w:val="00A379AC"/>
    <w:rsid w:val="00A37A0E"/>
    <w:rsid w:val="00A37A41"/>
    <w:rsid w:val="00A37B06"/>
    <w:rsid w:val="00A37BE1"/>
    <w:rsid w:val="00A401B0"/>
    <w:rsid w:val="00A401FF"/>
    <w:rsid w:val="00A40447"/>
    <w:rsid w:val="00A40455"/>
    <w:rsid w:val="00A40496"/>
    <w:rsid w:val="00A406BD"/>
    <w:rsid w:val="00A4071E"/>
    <w:rsid w:val="00A4072A"/>
    <w:rsid w:val="00A40740"/>
    <w:rsid w:val="00A40930"/>
    <w:rsid w:val="00A40AFE"/>
    <w:rsid w:val="00A40BFA"/>
    <w:rsid w:val="00A40DE7"/>
    <w:rsid w:val="00A40EA0"/>
    <w:rsid w:val="00A411C7"/>
    <w:rsid w:val="00A41276"/>
    <w:rsid w:val="00A41866"/>
    <w:rsid w:val="00A41D60"/>
    <w:rsid w:val="00A41E47"/>
    <w:rsid w:val="00A41EF7"/>
    <w:rsid w:val="00A41F28"/>
    <w:rsid w:val="00A41F6C"/>
    <w:rsid w:val="00A42194"/>
    <w:rsid w:val="00A42357"/>
    <w:rsid w:val="00A423BA"/>
    <w:rsid w:val="00A42771"/>
    <w:rsid w:val="00A42840"/>
    <w:rsid w:val="00A428A9"/>
    <w:rsid w:val="00A42924"/>
    <w:rsid w:val="00A42B46"/>
    <w:rsid w:val="00A430BB"/>
    <w:rsid w:val="00A430DD"/>
    <w:rsid w:val="00A432B7"/>
    <w:rsid w:val="00A432C7"/>
    <w:rsid w:val="00A4380B"/>
    <w:rsid w:val="00A43904"/>
    <w:rsid w:val="00A43915"/>
    <w:rsid w:val="00A4398F"/>
    <w:rsid w:val="00A43D26"/>
    <w:rsid w:val="00A43DEB"/>
    <w:rsid w:val="00A43EF1"/>
    <w:rsid w:val="00A4408A"/>
    <w:rsid w:val="00A441F0"/>
    <w:rsid w:val="00A4435A"/>
    <w:rsid w:val="00A44389"/>
    <w:rsid w:val="00A44646"/>
    <w:rsid w:val="00A4476F"/>
    <w:rsid w:val="00A44791"/>
    <w:rsid w:val="00A44826"/>
    <w:rsid w:val="00A44846"/>
    <w:rsid w:val="00A44BA0"/>
    <w:rsid w:val="00A44BA7"/>
    <w:rsid w:val="00A45205"/>
    <w:rsid w:val="00A4521A"/>
    <w:rsid w:val="00A452AD"/>
    <w:rsid w:val="00A45518"/>
    <w:rsid w:val="00A4557E"/>
    <w:rsid w:val="00A456AB"/>
    <w:rsid w:val="00A45712"/>
    <w:rsid w:val="00A458BC"/>
    <w:rsid w:val="00A45A33"/>
    <w:rsid w:val="00A45A80"/>
    <w:rsid w:val="00A45B12"/>
    <w:rsid w:val="00A45E1A"/>
    <w:rsid w:val="00A45F65"/>
    <w:rsid w:val="00A4613C"/>
    <w:rsid w:val="00A46253"/>
    <w:rsid w:val="00A463C3"/>
    <w:rsid w:val="00A4658B"/>
    <w:rsid w:val="00A46A5C"/>
    <w:rsid w:val="00A46B01"/>
    <w:rsid w:val="00A46CE3"/>
    <w:rsid w:val="00A46DC9"/>
    <w:rsid w:val="00A46E2F"/>
    <w:rsid w:val="00A47056"/>
    <w:rsid w:val="00A4706E"/>
    <w:rsid w:val="00A4717A"/>
    <w:rsid w:val="00A47191"/>
    <w:rsid w:val="00A47244"/>
    <w:rsid w:val="00A473D2"/>
    <w:rsid w:val="00A475D2"/>
    <w:rsid w:val="00A4787D"/>
    <w:rsid w:val="00A47A49"/>
    <w:rsid w:val="00A47AE3"/>
    <w:rsid w:val="00A47C4A"/>
    <w:rsid w:val="00A47D78"/>
    <w:rsid w:val="00A47E35"/>
    <w:rsid w:val="00A50020"/>
    <w:rsid w:val="00A5013F"/>
    <w:rsid w:val="00A50473"/>
    <w:rsid w:val="00A504F0"/>
    <w:rsid w:val="00A5059E"/>
    <w:rsid w:val="00A50779"/>
    <w:rsid w:val="00A50879"/>
    <w:rsid w:val="00A508BF"/>
    <w:rsid w:val="00A50A97"/>
    <w:rsid w:val="00A5125E"/>
    <w:rsid w:val="00A51578"/>
    <w:rsid w:val="00A51583"/>
    <w:rsid w:val="00A515AC"/>
    <w:rsid w:val="00A51751"/>
    <w:rsid w:val="00A517F9"/>
    <w:rsid w:val="00A51B6F"/>
    <w:rsid w:val="00A51B8A"/>
    <w:rsid w:val="00A51CA2"/>
    <w:rsid w:val="00A51CBD"/>
    <w:rsid w:val="00A51D7E"/>
    <w:rsid w:val="00A51D86"/>
    <w:rsid w:val="00A51DB5"/>
    <w:rsid w:val="00A51DD2"/>
    <w:rsid w:val="00A520ED"/>
    <w:rsid w:val="00A5210C"/>
    <w:rsid w:val="00A5218A"/>
    <w:rsid w:val="00A5234C"/>
    <w:rsid w:val="00A52351"/>
    <w:rsid w:val="00A52374"/>
    <w:rsid w:val="00A52818"/>
    <w:rsid w:val="00A529B5"/>
    <w:rsid w:val="00A52AA4"/>
    <w:rsid w:val="00A52B54"/>
    <w:rsid w:val="00A52B6B"/>
    <w:rsid w:val="00A52DC6"/>
    <w:rsid w:val="00A52DCF"/>
    <w:rsid w:val="00A52F1F"/>
    <w:rsid w:val="00A52FBF"/>
    <w:rsid w:val="00A53141"/>
    <w:rsid w:val="00A5322A"/>
    <w:rsid w:val="00A533DF"/>
    <w:rsid w:val="00A53411"/>
    <w:rsid w:val="00A53571"/>
    <w:rsid w:val="00A53643"/>
    <w:rsid w:val="00A5367D"/>
    <w:rsid w:val="00A53DB9"/>
    <w:rsid w:val="00A5417C"/>
    <w:rsid w:val="00A543BF"/>
    <w:rsid w:val="00A543CF"/>
    <w:rsid w:val="00A544CA"/>
    <w:rsid w:val="00A5454D"/>
    <w:rsid w:val="00A5486D"/>
    <w:rsid w:val="00A548A5"/>
    <w:rsid w:val="00A548FF"/>
    <w:rsid w:val="00A54A94"/>
    <w:rsid w:val="00A54A9F"/>
    <w:rsid w:val="00A54CD3"/>
    <w:rsid w:val="00A54D59"/>
    <w:rsid w:val="00A54E70"/>
    <w:rsid w:val="00A54F20"/>
    <w:rsid w:val="00A5526D"/>
    <w:rsid w:val="00A552D8"/>
    <w:rsid w:val="00A55811"/>
    <w:rsid w:val="00A55A10"/>
    <w:rsid w:val="00A55B70"/>
    <w:rsid w:val="00A55BEE"/>
    <w:rsid w:val="00A561F4"/>
    <w:rsid w:val="00A562B7"/>
    <w:rsid w:val="00A56442"/>
    <w:rsid w:val="00A56908"/>
    <w:rsid w:val="00A56EDD"/>
    <w:rsid w:val="00A57175"/>
    <w:rsid w:val="00A57201"/>
    <w:rsid w:val="00A57290"/>
    <w:rsid w:val="00A572B2"/>
    <w:rsid w:val="00A572C6"/>
    <w:rsid w:val="00A575A7"/>
    <w:rsid w:val="00A5769D"/>
    <w:rsid w:val="00A576B4"/>
    <w:rsid w:val="00A5775D"/>
    <w:rsid w:val="00A577BE"/>
    <w:rsid w:val="00A579F1"/>
    <w:rsid w:val="00A57E85"/>
    <w:rsid w:val="00A57F14"/>
    <w:rsid w:val="00A60166"/>
    <w:rsid w:val="00A6028E"/>
    <w:rsid w:val="00A603AE"/>
    <w:rsid w:val="00A6042F"/>
    <w:rsid w:val="00A604D3"/>
    <w:rsid w:val="00A60620"/>
    <w:rsid w:val="00A606DB"/>
    <w:rsid w:val="00A608E9"/>
    <w:rsid w:val="00A60921"/>
    <w:rsid w:val="00A60926"/>
    <w:rsid w:val="00A609B9"/>
    <w:rsid w:val="00A60ABE"/>
    <w:rsid w:val="00A60B1F"/>
    <w:rsid w:val="00A60C22"/>
    <w:rsid w:val="00A60F6B"/>
    <w:rsid w:val="00A60FFB"/>
    <w:rsid w:val="00A61256"/>
    <w:rsid w:val="00A61318"/>
    <w:rsid w:val="00A617F4"/>
    <w:rsid w:val="00A61B95"/>
    <w:rsid w:val="00A61BC1"/>
    <w:rsid w:val="00A61E01"/>
    <w:rsid w:val="00A61EFB"/>
    <w:rsid w:val="00A61F9C"/>
    <w:rsid w:val="00A62298"/>
    <w:rsid w:val="00A6229B"/>
    <w:rsid w:val="00A62480"/>
    <w:rsid w:val="00A627EC"/>
    <w:rsid w:val="00A629C2"/>
    <w:rsid w:val="00A62A33"/>
    <w:rsid w:val="00A62C45"/>
    <w:rsid w:val="00A62DDB"/>
    <w:rsid w:val="00A62F18"/>
    <w:rsid w:val="00A6307A"/>
    <w:rsid w:val="00A634B4"/>
    <w:rsid w:val="00A636A5"/>
    <w:rsid w:val="00A63708"/>
    <w:rsid w:val="00A63989"/>
    <w:rsid w:val="00A639B8"/>
    <w:rsid w:val="00A639E5"/>
    <w:rsid w:val="00A63A36"/>
    <w:rsid w:val="00A63B45"/>
    <w:rsid w:val="00A63B47"/>
    <w:rsid w:val="00A63D1F"/>
    <w:rsid w:val="00A63D85"/>
    <w:rsid w:val="00A63EE5"/>
    <w:rsid w:val="00A63FCF"/>
    <w:rsid w:val="00A6424E"/>
    <w:rsid w:val="00A64461"/>
    <w:rsid w:val="00A644DC"/>
    <w:rsid w:val="00A645E5"/>
    <w:rsid w:val="00A64633"/>
    <w:rsid w:val="00A646D6"/>
    <w:rsid w:val="00A64776"/>
    <w:rsid w:val="00A6481D"/>
    <w:rsid w:val="00A64D0F"/>
    <w:rsid w:val="00A64DB4"/>
    <w:rsid w:val="00A64E3D"/>
    <w:rsid w:val="00A64F81"/>
    <w:rsid w:val="00A6524B"/>
    <w:rsid w:val="00A65271"/>
    <w:rsid w:val="00A65332"/>
    <w:rsid w:val="00A65467"/>
    <w:rsid w:val="00A65836"/>
    <w:rsid w:val="00A65C41"/>
    <w:rsid w:val="00A65CC1"/>
    <w:rsid w:val="00A65DCD"/>
    <w:rsid w:val="00A65E63"/>
    <w:rsid w:val="00A660F2"/>
    <w:rsid w:val="00A66356"/>
    <w:rsid w:val="00A6650D"/>
    <w:rsid w:val="00A666CE"/>
    <w:rsid w:val="00A6673D"/>
    <w:rsid w:val="00A66988"/>
    <w:rsid w:val="00A669D4"/>
    <w:rsid w:val="00A669D7"/>
    <w:rsid w:val="00A669E5"/>
    <w:rsid w:val="00A66A6D"/>
    <w:rsid w:val="00A66D1F"/>
    <w:rsid w:val="00A66D5A"/>
    <w:rsid w:val="00A66F4E"/>
    <w:rsid w:val="00A6701F"/>
    <w:rsid w:val="00A6710B"/>
    <w:rsid w:val="00A672A4"/>
    <w:rsid w:val="00A6748D"/>
    <w:rsid w:val="00A6749B"/>
    <w:rsid w:val="00A6749E"/>
    <w:rsid w:val="00A674B2"/>
    <w:rsid w:val="00A675C7"/>
    <w:rsid w:val="00A676DC"/>
    <w:rsid w:val="00A6773C"/>
    <w:rsid w:val="00A67945"/>
    <w:rsid w:val="00A67C9D"/>
    <w:rsid w:val="00A67D7C"/>
    <w:rsid w:val="00A67DA9"/>
    <w:rsid w:val="00A67DB4"/>
    <w:rsid w:val="00A67EA3"/>
    <w:rsid w:val="00A70164"/>
    <w:rsid w:val="00A70262"/>
    <w:rsid w:val="00A702FB"/>
    <w:rsid w:val="00A70337"/>
    <w:rsid w:val="00A70415"/>
    <w:rsid w:val="00A704E4"/>
    <w:rsid w:val="00A705F3"/>
    <w:rsid w:val="00A705FF"/>
    <w:rsid w:val="00A706B2"/>
    <w:rsid w:val="00A70ACE"/>
    <w:rsid w:val="00A70B11"/>
    <w:rsid w:val="00A70CE2"/>
    <w:rsid w:val="00A70D08"/>
    <w:rsid w:val="00A70D30"/>
    <w:rsid w:val="00A70E09"/>
    <w:rsid w:val="00A70F08"/>
    <w:rsid w:val="00A70FA5"/>
    <w:rsid w:val="00A71028"/>
    <w:rsid w:val="00A71392"/>
    <w:rsid w:val="00A714A7"/>
    <w:rsid w:val="00A715B3"/>
    <w:rsid w:val="00A718B1"/>
    <w:rsid w:val="00A719E3"/>
    <w:rsid w:val="00A71AB2"/>
    <w:rsid w:val="00A71BA4"/>
    <w:rsid w:val="00A71D87"/>
    <w:rsid w:val="00A71E1C"/>
    <w:rsid w:val="00A7203E"/>
    <w:rsid w:val="00A72115"/>
    <w:rsid w:val="00A722CF"/>
    <w:rsid w:val="00A72777"/>
    <w:rsid w:val="00A728A0"/>
    <w:rsid w:val="00A7292A"/>
    <w:rsid w:val="00A729F5"/>
    <w:rsid w:val="00A72BE1"/>
    <w:rsid w:val="00A72C06"/>
    <w:rsid w:val="00A72C18"/>
    <w:rsid w:val="00A72CA3"/>
    <w:rsid w:val="00A72D79"/>
    <w:rsid w:val="00A72DE2"/>
    <w:rsid w:val="00A72F87"/>
    <w:rsid w:val="00A73103"/>
    <w:rsid w:val="00A731A0"/>
    <w:rsid w:val="00A734B9"/>
    <w:rsid w:val="00A734D4"/>
    <w:rsid w:val="00A735ED"/>
    <w:rsid w:val="00A735F8"/>
    <w:rsid w:val="00A73687"/>
    <w:rsid w:val="00A73AF3"/>
    <w:rsid w:val="00A73B2B"/>
    <w:rsid w:val="00A73D5D"/>
    <w:rsid w:val="00A73DDF"/>
    <w:rsid w:val="00A73EBB"/>
    <w:rsid w:val="00A74086"/>
    <w:rsid w:val="00A743EA"/>
    <w:rsid w:val="00A7447F"/>
    <w:rsid w:val="00A744BD"/>
    <w:rsid w:val="00A746EC"/>
    <w:rsid w:val="00A74753"/>
    <w:rsid w:val="00A74806"/>
    <w:rsid w:val="00A74AA9"/>
    <w:rsid w:val="00A74B48"/>
    <w:rsid w:val="00A74BF3"/>
    <w:rsid w:val="00A74E5E"/>
    <w:rsid w:val="00A74EE6"/>
    <w:rsid w:val="00A74F90"/>
    <w:rsid w:val="00A750A0"/>
    <w:rsid w:val="00A753F3"/>
    <w:rsid w:val="00A7546B"/>
    <w:rsid w:val="00A754EC"/>
    <w:rsid w:val="00A7555F"/>
    <w:rsid w:val="00A755EE"/>
    <w:rsid w:val="00A75660"/>
    <w:rsid w:val="00A7569E"/>
    <w:rsid w:val="00A75817"/>
    <w:rsid w:val="00A75E24"/>
    <w:rsid w:val="00A75ECC"/>
    <w:rsid w:val="00A75F8E"/>
    <w:rsid w:val="00A761A1"/>
    <w:rsid w:val="00A76405"/>
    <w:rsid w:val="00A7643D"/>
    <w:rsid w:val="00A7655C"/>
    <w:rsid w:val="00A7665D"/>
    <w:rsid w:val="00A76856"/>
    <w:rsid w:val="00A76955"/>
    <w:rsid w:val="00A76A8D"/>
    <w:rsid w:val="00A76D71"/>
    <w:rsid w:val="00A76DC3"/>
    <w:rsid w:val="00A76EBA"/>
    <w:rsid w:val="00A76FA8"/>
    <w:rsid w:val="00A770AC"/>
    <w:rsid w:val="00A770B3"/>
    <w:rsid w:val="00A7713E"/>
    <w:rsid w:val="00A77409"/>
    <w:rsid w:val="00A77838"/>
    <w:rsid w:val="00A779A5"/>
    <w:rsid w:val="00A77BB5"/>
    <w:rsid w:val="00A77F40"/>
    <w:rsid w:val="00A8014E"/>
    <w:rsid w:val="00A8019E"/>
    <w:rsid w:val="00A80394"/>
    <w:rsid w:val="00A8046F"/>
    <w:rsid w:val="00A80737"/>
    <w:rsid w:val="00A807FE"/>
    <w:rsid w:val="00A808F1"/>
    <w:rsid w:val="00A8092F"/>
    <w:rsid w:val="00A80C5A"/>
    <w:rsid w:val="00A80D48"/>
    <w:rsid w:val="00A81060"/>
    <w:rsid w:val="00A81079"/>
    <w:rsid w:val="00A81557"/>
    <w:rsid w:val="00A81659"/>
    <w:rsid w:val="00A8171A"/>
    <w:rsid w:val="00A81774"/>
    <w:rsid w:val="00A81980"/>
    <w:rsid w:val="00A8198C"/>
    <w:rsid w:val="00A81996"/>
    <w:rsid w:val="00A81A7B"/>
    <w:rsid w:val="00A81BE4"/>
    <w:rsid w:val="00A81E74"/>
    <w:rsid w:val="00A81EC3"/>
    <w:rsid w:val="00A821C1"/>
    <w:rsid w:val="00A822BF"/>
    <w:rsid w:val="00A823CE"/>
    <w:rsid w:val="00A8242F"/>
    <w:rsid w:val="00A82451"/>
    <w:rsid w:val="00A824FC"/>
    <w:rsid w:val="00A824FE"/>
    <w:rsid w:val="00A82518"/>
    <w:rsid w:val="00A825D4"/>
    <w:rsid w:val="00A826D9"/>
    <w:rsid w:val="00A82A48"/>
    <w:rsid w:val="00A82B84"/>
    <w:rsid w:val="00A82BF1"/>
    <w:rsid w:val="00A82CF0"/>
    <w:rsid w:val="00A832D0"/>
    <w:rsid w:val="00A83386"/>
    <w:rsid w:val="00A83748"/>
    <w:rsid w:val="00A83A4B"/>
    <w:rsid w:val="00A83BEF"/>
    <w:rsid w:val="00A83D1D"/>
    <w:rsid w:val="00A83D7F"/>
    <w:rsid w:val="00A83E21"/>
    <w:rsid w:val="00A83F20"/>
    <w:rsid w:val="00A83F5F"/>
    <w:rsid w:val="00A840B3"/>
    <w:rsid w:val="00A84110"/>
    <w:rsid w:val="00A8411B"/>
    <w:rsid w:val="00A843FD"/>
    <w:rsid w:val="00A8453B"/>
    <w:rsid w:val="00A8483E"/>
    <w:rsid w:val="00A84AAE"/>
    <w:rsid w:val="00A84BC6"/>
    <w:rsid w:val="00A84DE9"/>
    <w:rsid w:val="00A84E5B"/>
    <w:rsid w:val="00A84E60"/>
    <w:rsid w:val="00A85169"/>
    <w:rsid w:val="00A8528A"/>
    <w:rsid w:val="00A852F3"/>
    <w:rsid w:val="00A85393"/>
    <w:rsid w:val="00A85413"/>
    <w:rsid w:val="00A854F7"/>
    <w:rsid w:val="00A8558A"/>
    <w:rsid w:val="00A855AC"/>
    <w:rsid w:val="00A85678"/>
    <w:rsid w:val="00A85801"/>
    <w:rsid w:val="00A8583A"/>
    <w:rsid w:val="00A8588C"/>
    <w:rsid w:val="00A8590D"/>
    <w:rsid w:val="00A85979"/>
    <w:rsid w:val="00A85A48"/>
    <w:rsid w:val="00A85D02"/>
    <w:rsid w:val="00A85D2D"/>
    <w:rsid w:val="00A85E12"/>
    <w:rsid w:val="00A85F70"/>
    <w:rsid w:val="00A86061"/>
    <w:rsid w:val="00A86161"/>
    <w:rsid w:val="00A861A6"/>
    <w:rsid w:val="00A861C4"/>
    <w:rsid w:val="00A86207"/>
    <w:rsid w:val="00A86313"/>
    <w:rsid w:val="00A8640C"/>
    <w:rsid w:val="00A864B4"/>
    <w:rsid w:val="00A86526"/>
    <w:rsid w:val="00A86529"/>
    <w:rsid w:val="00A8652C"/>
    <w:rsid w:val="00A867A2"/>
    <w:rsid w:val="00A86810"/>
    <w:rsid w:val="00A86818"/>
    <w:rsid w:val="00A86980"/>
    <w:rsid w:val="00A86A14"/>
    <w:rsid w:val="00A86AA8"/>
    <w:rsid w:val="00A86C0C"/>
    <w:rsid w:val="00A86D20"/>
    <w:rsid w:val="00A86D48"/>
    <w:rsid w:val="00A8706B"/>
    <w:rsid w:val="00A871CE"/>
    <w:rsid w:val="00A872A9"/>
    <w:rsid w:val="00A87356"/>
    <w:rsid w:val="00A8736F"/>
    <w:rsid w:val="00A873D4"/>
    <w:rsid w:val="00A87443"/>
    <w:rsid w:val="00A876A4"/>
    <w:rsid w:val="00A878B7"/>
    <w:rsid w:val="00A87941"/>
    <w:rsid w:val="00A87C18"/>
    <w:rsid w:val="00A87F3C"/>
    <w:rsid w:val="00A9000F"/>
    <w:rsid w:val="00A90099"/>
    <w:rsid w:val="00A90145"/>
    <w:rsid w:val="00A901D0"/>
    <w:rsid w:val="00A902C4"/>
    <w:rsid w:val="00A902C9"/>
    <w:rsid w:val="00A902E2"/>
    <w:rsid w:val="00A90453"/>
    <w:rsid w:val="00A9091A"/>
    <w:rsid w:val="00A90D3A"/>
    <w:rsid w:val="00A90D40"/>
    <w:rsid w:val="00A90E7F"/>
    <w:rsid w:val="00A90F27"/>
    <w:rsid w:val="00A91086"/>
    <w:rsid w:val="00A913D6"/>
    <w:rsid w:val="00A91459"/>
    <w:rsid w:val="00A914AE"/>
    <w:rsid w:val="00A91580"/>
    <w:rsid w:val="00A9163B"/>
    <w:rsid w:val="00A916AE"/>
    <w:rsid w:val="00A916C6"/>
    <w:rsid w:val="00A916C8"/>
    <w:rsid w:val="00A919EC"/>
    <w:rsid w:val="00A91C06"/>
    <w:rsid w:val="00A91CD6"/>
    <w:rsid w:val="00A91DF3"/>
    <w:rsid w:val="00A91E4B"/>
    <w:rsid w:val="00A91E51"/>
    <w:rsid w:val="00A92029"/>
    <w:rsid w:val="00A92157"/>
    <w:rsid w:val="00A92194"/>
    <w:rsid w:val="00A923C6"/>
    <w:rsid w:val="00A924C9"/>
    <w:rsid w:val="00A925E4"/>
    <w:rsid w:val="00A92A75"/>
    <w:rsid w:val="00A92A7E"/>
    <w:rsid w:val="00A92C5E"/>
    <w:rsid w:val="00A92DF5"/>
    <w:rsid w:val="00A92E7D"/>
    <w:rsid w:val="00A92E94"/>
    <w:rsid w:val="00A933A5"/>
    <w:rsid w:val="00A9344F"/>
    <w:rsid w:val="00A934BF"/>
    <w:rsid w:val="00A934E6"/>
    <w:rsid w:val="00A93506"/>
    <w:rsid w:val="00A93902"/>
    <w:rsid w:val="00A939B2"/>
    <w:rsid w:val="00A939FC"/>
    <w:rsid w:val="00A93A13"/>
    <w:rsid w:val="00A93A7D"/>
    <w:rsid w:val="00A93B09"/>
    <w:rsid w:val="00A93FC7"/>
    <w:rsid w:val="00A941C3"/>
    <w:rsid w:val="00A941E8"/>
    <w:rsid w:val="00A941F1"/>
    <w:rsid w:val="00A9427C"/>
    <w:rsid w:val="00A9441D"/>
    <w:rsid w:val="00A94652"/>
    <w:rsid w:val="00A94682"/>
    <w:rsid w:val="00A94C77"/>
    <w:rsid w:val="00A94ECF"/>
    <w:rsid w:val="00A94F8B"/>
    <w:rsid w:val="00A9517B"/>
    <w:rsid w:val="00A9523B"/>
    <w:rsid w:val="00A9533B"/>
    <w:rsid w:val="00A955BB"/>
    <w:rsid w:val="00A955D1"/>
    <w:rsid w:val="00A959D7"/>
    <w:rsid w:val="00A95EA2"/>
    <w:rsid w:val="00A960F6"/>
    <w:rsid w:val="00A96133"/>
    <w:rsid w:val="00A961D4"/>
    <w:rsid w:val="00A96294"/>
    <w:rsid w:val="00A96358"/>
    <w:rsid w:val="00A965BB"/>
    <w:rsid w:val="00A966A4"/>
    <w:rsid w:val="00A966A7"/>
    <w:rsid w:val="00A966FD"/>
    <w:rsid w:val="00A96731"/>
    <w:rsid w:val="00A96928"/>
    <w:rsid w:val="00A969C2"/>
    <w:rsid w:val="00A969C7"/>
    <w:rsid w:val="00A969CD"/>
    <w:rsid w:val="00A96A49"/>
    <w:rsid w:val="00A96B55"/>
    <w:rsid w:val="00A96B80"/>
    <w:rsid w:val="00A96FDA"/>
    <w:rsid w:val="00A970F6"/>
    <w:rsid w:val="00A971F1"/>
    <w:rsid w:val="00A977B0"/>
    <w:rsid w:val="00A9789C"/>
    <w:rsid w:val="00A97950"/>
    <w:rsid w:val="00A97A21"/>
    <w:rsid w:val="00A97FA7"/>
    <w:rsid w:val="00AA028B"/>
    <w:rsid w:val="00AA0590"/>
    <w:rsid w:val="00AA07E0"/>
    <w:rsid w:val="00AA0854"/>
    <w:rsid w:val="00AA0A09"/>
    <w:rsid w:val="00AA0B0C"/>
    <w:rsid w:val="00AA0CD6"/>
    <w:rsid w:val="00AA0E40"/>
    <w:rsid w:val="00AA0E88"/>
    <w:rsid w:val="00AA0F54"/>
    <w:rsid w:val="00AA12B7"/>
    <w:rsid w:val="00AA1305"/>
    <w:rsid w:val="00AA1340"/>
    <w:rsid w:val="00AA15AC"/>
    <w:rsid w:val="00AA1728"/>
    <w:rsid w:val="00AA1A09"/>
    <w:rsid w:val="00AA1BBE"/>
    <w:rsid w:val="00AA21F9"/>
    <w:rsid w:val="00AA228E"/>
    <w:rsid w:val="00AA22AB"/>
    <w:rsid w:val="00AA272D"/>
    <w:rsid w:val="00AA2731"/>
    <w:rsid w:val="00AA283A"/>
    <w:rsid w:val="00AA2900"/>
    <w:rsid w:val="00AA2A8F"/>
    <w:rsid w:val="00AA2B83"/>
    <w:rsid w:val="00AA2B9C"/>
    <w:rsid w:val="00AA2BBB"/>
    <w:rsid w:val="00AA2C3B"/>
    <w:rsid w:val="00AA2D97"/>
    <w:rsid w:val="00AA2E04"/>
    <w:rsid w:val="00AA2E31"/>
    <w:rsid w:val="00AA2F24"/>
    <w:rsid w:val="00AA3412"/>
    <w:rsid w:val="00AA343D"/>
    <w:rsid w:val="00AA344E"/>
    <w:rsid w:val="00AA3B58"/>
    <w:rsid w:val="00AA3D17"/>
    <w:rsid w:val="00AA40F2"/>
    <w:rsid w:val="00AA4296"/>
    <w:rsid w:val="00AA4369"/>
    <w:rsid w:val="00AA43D7"/>
    <w:rsid w:val="00AA453B"/>
    <w:rsid w:val="00AA4543"/>
    <w:rsid w:val="00AA4657"/>
    <w:rsid w:val="00AA46D8"/>
    <w:rsid w:val="00AA46FF"/>
    <w:rsid w:val="00AA4759"/>
    <w:rsid w:val="00AA496E"/>
    <w:rsid w:val="00AA4989"/>
    <w:rsid w:val="00AA498A"/>
    <w:rsid w:val="00AA49B0"/>
    <w:rsid w:val="00AA4B2A"/>
    <w:rsid w:val="00AA4BC0"/>
    <w:rsid w:val="00AA4D54"/>
    <w:rsid w:val="00AA4F6E"/>
    <w:rsid w:val="00AA5157"/>
    <w:rsid w:val="00AA541E"/>
    <w:rsid w:val="00AA5459"/>
    <w:rsid w:val="00AA548B"/>
    <w:rsid w:val="00AA5558"/>
    <w:rsid w:val="00AA56AD"/>
    <w:rsid w:val="00AA573A"/>
    <w:rsid w:val="00AA5749"/>
    <w:rsid w:val="00AA5A6F"/>
    <w:rsid w:val="00AA5A80"/>
    <w:rsid w:val="00AA5B83"/>
    <w:rsid w:val="00AA6045"/>
    <w:rsid w:val="00AA60F2"/>
    <w:rsid w:val="00AA61DC"/>
    <w:rsid w:val="00AA62AF"/>
    <w:rsid w:val="00AA62FE"/>
    <w:rsid w:val="00AA6326"/>
    <w:rsid w:val="00AA63D6"/>
    <w:rsid w:val="00AA64CB"/>
    <w:rsid w:val="00AA650A"/>
    <w:rsid w:val="00AA6903"/>
    <w:rsid w:val="00AA6AEE"/>
    <w:rsid w:val="00AA708A"/>
    <w:rsid w:val="00AA74DD"/>
    <w:rsid w:val="00AA7844"/>
    <w:rsid w:val="00AA78DD"/>
    <w:rsid w:val="00AA794F"/>
    <w:rsid w:val="00AA7BE5"/>
    <w:rsid w:val="00AA7E74"/>
    <w:rsid w:val="00AA7F43"/>
    <w:rsid w:val="00AB037F"/>
    <w:rsid w:val="00AB038E"/>
    <w:rsid w:val="00AB071A"/>
    <w:rsid w:val="00AB0993"/>
    <w:rsid w:val="00AB0D3B"/>
    <w:rsid w:val="00AB0E1A"/>
    <w:rsid w:val="00AB1018"/>
    <w:rsid w:val="00AB1047"/>
    <w:rsid w:val="00AB110B"/>
    <w:rsid w:val="00AB1152"/>
    <w:rsid w:val="00AB115A"/>
    <w:rsid w:val="00AB122F"/>
    <w:rsid w:val="00AB12E6"/>
    <w:rsid w:val="00AB12F6"/>
    <w:rsid w:val="00AB17AA"/>
    <w:rsid w:val="00AB17AC"/>
    <w:rsid w:val="00AB1934"/>
    <w:rsid w:val="00AB1AC6"/>
    <w:rsid w:val="00AB1B53"/>
    <w:rsid w:val="00AB1C3E"/>
    <w:rsid w:val="00AB1CC2"/>
    <w:rsid w:val="00AB1F08"/>
    <w:rsid w:val="00AB2175"/>
    <w:rsid w:val="00AB2256"/>
    <w:rsid w:val="00AB2288"/>
    <w:rsid w:val="00AB22EA"/>
    <w:rsid w:val="00AB238B"/>
    <w:rsid w:val="00AB243D"/>
    <w:rsid w:val="00AB2443"/>
    <w:rsid w:val="00AB2574"/>
    <w:rsid w:val="00AB26BB"/>
    <w:rsid w:val="00AB2866"/>
    <w:rsid w:val="00AB28DF"/>
    <w:rsid w:val="00AB295E"/>
    <w:rsid w:val="00AB29C0"/>
    <w:rsid w:val="00AB2DBF"/>
    <w:rsid w:val="00AB3142"/>
    <w:rsid w:val="00AB314D"/>
    <w:rsid w:val="00AB329F"/>
    <w:rsid w:val="00AB33F2"/>
    <w:rsid w:val="00AB3420"/>
    <w:rsid w:val="00AB34AC"/>
    <w:rsid w:val="00AB36E9"/>
    <w:rsid w:val="00AB385F"/>
    <w:rsid w:val="00AB3AAB"/>
    <w:rsid w:val="00AB3B2D"/>
    <w:rsid w:val="00AB3D11"/>
    <w:rsid w:val="00AB4001"/>
    <w:rsid w:val="00AB42A7"/>
    <w:rsid w:val="00AB4308"/>
    <w:rsid w:val="00AB451A"/>
    <w:rsid w:val="00AB4576"/>
    <w:rsid w:val="00AB4627"/>
    <w:rsid w:val="00AB4700"/>
    <w:rsid w:val="00AB4732"/>
    <w:rsid w:val="00AB48FA"/>
    <w:rsid w:val="00AB4BEF"/>
    <w:rsid w:val="00AB4C89"/>
    <w:rsid w:val="00AB4E2F"/>
    <w:rsid w:val="00AB4FB4"/>
    <w:rsid w:val="00AB5111"/>
    <w:rsid w:val="00AB52F2"/>
    <w:rsid w:val="00AB531E"/>
    <w:rsid w:val="00AB55FA"/>
    <w:rsid w:val="00AB5641"/>
    <w:rsid w:val="00AB5CBB"/>
    <w:rsid w:val="00AB5E5B"/>
    <w:rsid w:val="00AB5ECD"/>
    <w:rsid w:val="00AB5ED5"/>
    <w:rsid w:val="00AB61D2"/>
    <w:rsid w:val="00AB62DC"/>
    <w:rsid w:val="00AB6351"/>
    <w:rsid w:val="00AB6600"/>
    <w:rsid w:val="00AB6A26"/>
    <w:rsid w:val="00AB6B4A"/>
    <w:rsid w:val="00AB6CAE"/>
    <w:rsid w:val="00AB6CC4"/>
    <w:rsid w:val="00AB6D08"/>
    <w:rsid w:val="00AB6E55"/>
    <w:rsid w:val="00AB6EA8"/>
    <w:rsid w:val="00AB713D"/>
    <w:rsid w:val="00AB7140"/>
    <w:rsid w:val="00AB7200"/>
    <w:rsid w:val="00AB732D"/>
    <w:rsid w:val="00AB7915"/>
    <w:rsid w:val="00AB7A3F"/>
    <w:rsid w:val="00AB7C02"/>
    <w:rsid w:val="00AB7D1B"/>
    <w:rsid w:val="00AB7DC7"/>
    <w:rsid w:val="00AB7F39"/>
    <w:rsid w:val="00AB7F91"/>
    <w:rsid w:val="00AB7FFE"/>
    <w:rsid w:val="00AC01B0"/>
    <w:rsid w:val="00AC0392"/>
    <w:rsid w:val="00AC03B4"/>
    <w:rsid w:val="00AC0636"/>
    <w:rsid w:val="00AC08CA"/>
    <w:rsid w:val="00AC0BC3"/>
    <w:rsid w:val="00AC1024"/>
    <w:rsid w:val="00AC1047"/>
    <w:rsid w:val="00AC1080"/>
    <w:rsid w:val="00AC137A"/>
    <w:rsid w:val="00AC163E"/>
    <w:rsid w:val="00AC16F5"/>
    <w:rsid w:val="00AC1868"/>
    <w:rsid w:val="00AC1BA0"/>
    <w:rsid w:val="00AC1D90"/>
    <w:rsid w:val="00AC2106"/>
    <w:rsid w:val="00AC2192"/>
    <w:rsid w:val="00AC238D"/>
    <w:rsid w:val="00AC23D1"/>
    <w:rsid w:val="00AC26C4"/>
    <w:rsid w:val="00AC29C3"/>
    <w:rsid w:val="00AC2AE3"/>
    <w:rsid w:val="00AC3179"/>
    <w:rsid w:val="00AC3254"/>
    <w:rsid w:val="00AC33D6"/>
    <w:rsid w:val="00AC346B"/>
    <w:rsid w:val="00AC3861"/>
    <w:rsid w:val="00AC38C0"/>
    <w:rsid w:val="00AC3B0A"/>
    <w:rsid w:val="00AC3D8D"/>
    <w:rsid w:val="00AC3DDA"/>
    <w:rsid w:val="00AC3EC4"/>
    <w:rsid w:val="00AC3EEF"/>
    <w:rsid w:val="00AC3F3E"/>
    <w:rsid w:val="00AC4142"/>
    <w:rsid w:val="00AC422D"/>
    <w:rsid w:val="00AC441A"/>
    <w:rsid w:val="00AC4425"/>
    <w:rsid w:val="00AC4A00"/>
    <w:rsid w:val="00AC4A2C"/>
    <w:rsid w:val="00AC4CD2"/>
    <w:rsid w:val="00AC4D08"/>
    <w:rsid w:val="00AC5145"/>
    <w:rsid w:val="00AC5197"/>
    <w:rsid w:val="00AC5222"/>
    <w:rsid w:val="00AC5422"/>
    <w:rsid w:val="00AC55CC"/>
    <w:rsid w:val="00AC55FD"/>
    <w:rsid w:val="00AC560D"/>
    <w:rsid w:val="00AC57F1"/>
    <w:rsid w:val="00AC582E"/>
    <w:rsid w:val="00AC5A08"/>
    <w:rsid w:val="00AC5A7F"/>
    <w:rsid w:val="00AC5B50"/>
    <w:rsid w:val="00AC5FD1"/>
    <w:rsid w:val="00AC60B0"/>
    <w:rsid w:val="00AC6141"/>
    <w:rsid w:val="00AC6249"/>
    <w:rsid w:val="00AC6356"/>
    <w:rsid w:val="00AC639E"/>
    <w:rsid w:val="00AC6435"/>
    <w:rsid w:val="00AC655D"/>
    <w:rsid w:val="00AC673A"/>
    <w:rsid w:val="00AC6743"/>
    <w:rsid w:val="00AC6818"/>
    <w:rsid w:val="00AC6BA2"/>
    <w:rsid w:val="00AC6C12"/>
    <w:rsid w:val="00AC6CA2"/>
    <w:rsid w:val="00AC6F1E"/>
    <w:rsid w:val="00AC7165"/>
    <w:rsid w:val="00AC742E"/>
    <w:rsid w:val="00AC77C4"/>
    <w:rsid w:val="00AC7AAB"/>
    <w:rsid w:val="00AC7CA2"/>
    <w:rsid w:val="00AC7D2A"/>
    <w:rsid w:val="00AC7E58"/>
    <w:rsid w:val="00AD008C"/>
    <w:rsid w:val="00AD00AE"/>
    <w:rsid w:val="00AD0481"/>
    <w:rsid w:val="00AD04D8"/>
    <w:rsid w:val="00AD0724"/>
    <w:rsid w:val="00AD08B8"/>
    <w:rsid w:val="00AD09D4"/>
    <w:rsid w:val="00AD0D45"/>
    <w:rsid w:val="00AD0D5C"/>
    <w:rsid w:val="00AD0D8F"/>
    <w:rsid w:val="00AD0E6E"/>
    <w:rsid w:val="00AD11BC"/>
    <w:rsid w:val="00AD11DE"/>
    <w:rsid w:val="00AD12CA"/>
    <w:rsid w:val="00AD1898"/>
    <w:rsid w:val="00AD191A"/>
    <w:rsid w:val="00AD1A1A"/>
    <w:rsid w:val="00AD1A2A"/>
    <w:rsid w:val="00AD1A5F"/>
    <w:rsid w:val="00AD1A6F"/>
    <w:rsid w:val="00AD1AC1"/>
    <w:rsid w:val="00AD1C6D"/>
    <w:rsid w:val="00AD1D41"/>
    <w:rsid w:val="00AD1D96"/>
    <w:rsid w:val="00AD1F38"/>
    <w:rsid w:val="00AD2063"/>
    <w:rsid w:val="00AD20F6"/>
    <w:rsid w:val="00AD2160"/>
    <w:rsid w:val="00AD2258"/>
    <w:rsid w:val="00AD23A6"/>
    <w:rsid w:val="00AD2421"/>
    <w:rsid w:val="00AD2557"/>
    <w:rsid w:val="00AD26B1"/>
    <w:rsid w:val="00AD2754"/>
    <w:rsid w:val="00AD2776"/>
    <w:rsid w:val="00AD2801"/>
    <w:rsid w:val="00AD29FD"/>
    <w:rsid w:val="00AD2A1B"/>
    <w:rsid w:val="00AD2A64"/>
    <w:rsid w:val="00AD2CAD"/>
    <w:rsid w:val="00AD2EC5"/>
    <w:rsid w:val="00AD2F5D"/>
    <w:rsid w:val="00AD3049"/>
    <w:rsid w:val="00AD34A6"/>
    <w:rsid w:val="00AD35DA"/>
    <w:rsid w:val="00AD3765"/>
    <w:rsid w:val="00AD39AB"/>
    <w:rsid w:val="00AD3CC5"/>
    <w:rsid w:val="00AD3E0C"/>
    <w:rsid w:val="00AD3F7B"/>
    <w:rsid w:val="00AD4136"/>
    <w:rsid w:val="00AD4156"/>
    <w:rsid w:val="00AD41E2"/>
    <w:rsid w:val="00AD43FD"/>
    <w:rsid w:val="00AD44E4"/>
    <w:rsid w:val="00AD47CC"/>
    <w:rsid w:val="00AD4897"/>
    <w:rsid w:val="00AD48A5"/>
    <w:rsid w:val="00AD493F"/>
    <w:rsid w:val="00AD4D72"/>
    <w:rsid w:val="00AD4E23"/>
    <w:rsid w:val="00AD4F93"/>
    <w:rsid w:val="00AD535B"/>
    <w:rsid w:val="00AD54EA"/>
    <w:rsid w:val="00AD58FE"/>
    <w:rsid w:val="00AD5908"/>
    <w:rsid w:val="00AD5988"/>
    <w:rsid w:val="00AD5AD1"/>
    <w:rsid w:val="00AD5B5A"/>
    <w:rsid w:val="00AD5C9B"/>
    <w:rsid w:val="00AD5D05"/>
    <w:rsid w:val="00AD607B"/>
    <w:rsid w:val="00AD63AC"/>
    <w:rsid w:val="00AD64D9"/>
    <w:rsid w:val="00AD67E9"/>
    <w:rsid w:val="00AD680A"/>
    <w:rsid w:val="00AD6A6E"/>
    <w:rsid w:val="00AD6F0B"/>
    <w:rsid w:val="00AD6F74"/>
    <w:rsid w:val="00AD6FA9"/>
    <w:rsid w:val="00AD72EA"/>
    <w:rsid w:val="00AD75B1"/>
    <w:rsid w:val="00AD7669"/>
    <w:rsid w:val="00AD769E"/>
    <w:rsid w:val="00AD769F"/>
    <w:rsid w:val="00AD7782"/>
    <w:rsid w:val="00AD77BF"/>
    <w:rsid w:val="00AD7893"/>
    <w:rsid w:val="00AD78C4"/>
    <w:rsid w:val="00AD7929"/>
    <w:rsid w:val="00AD7AC7"/>
    <w:rsid w:val="00AD7ADC"/>
    <w:rsid w:val="00AD7AEE"/>
    <w:rsid w:val="00AD7C5F"/>
    <w:rsid w:val="00AD7C84"/>
    <w:rsid w:val="00AE03C2"/>
    <w:rsid w:val="00AE03C7"/>
    <w:rsid w:val="00AE03FE"/>
    <w:rsid w:val="00AE0570"/>
    <w:rsid w:val="00AE0572"/>
    <w:rsid w:val="00AE09A2"/>
    <w:rsid w:val="00AE0A74"/>
    <w:rsid w:val="00AE0BEF"/>
    <w:rsid w:val="00AE1071"/>
    <w:rsid w:val="00AE126B"/>
    <w:rsid w:val="00AE17C6"/>
    <w:rsid w:val="00AE17F8"/>
    <w:rsid w:val="00AE199A"/>
    <w:rsid w:val="00AE1D9E"/>
    <w:rsid w:val="00AE1E4B"/>
    <w:rsid w:val="00AE1EE5"/>
    <w:rsid w:val="00AE1F05"/>
    <w:rsid w:val="00AE204E"/>
    <w:rsid w:val="00AE2511"/>
    <w:rsid w:val="00AE252F"/>
    <w:rsid w:val="00AE25AE"/>
    <w:rsid w:val="00AE26A2"/>
    <w:rsid w:val="00AE26A7"/>
    <w:rsid w:val="00AE2827"/>
    <w:rsid w:val="00AE294A"/>
    <w:rsid w:val="00AE2CAC"/>
    <w:rsid w:val="00AE2D7D"/>
    <w:rsid w:val="00AE3070"/>
    <w:rsid w:val="00AE3158"/>
    <w:rsid w:val="00AE32B9"/>
    <w:rsid w:val="00AE3637"/>
    <w:rsid w:val="00AE3B44"/>
    <w:rsid w:val="00AE3F15"/>
    <w:rsid w:val="00AE4000"/>
    <w:rsid w:val="00AE4084"/>
    <w:rsid w:val="00AE4160"/>
    <w:rsid w:val="00AE42E6"/>
    <w:rsid w:val="00AE42F2"/>
    <w:rsid w:val="00AE43B5"/>
    <w:rsid w:val="00AE45ED"/>
    <w:rsid w:val="00AE498C"/>
    <w:rsid w:val="00AE4B45"/>
    <w:rsid w:val="00AE4C41"/>
    <w:rsid w:val="00AE4CC3"/>
    <w:rsid w:val="00AE4D4C"/>
    <w:rsid w:val="00AE4D87"/>
    <w:rsid w:val="00AE5046"/>
    <w:rsid w:val="00AE50E6"/>
    <w:rsid w:val="00AE52AB"/>
    <w:rsid w:val="00AE52E9"/>
    <w:rsid w:val="00AE52F6"/>
    <w:rsid w:val="00AE547C"/>
    <w:rsid w:val="00AE54B9"/>
    <w:rsid w:val="00AE54DD"/>
    <w:rsid w:val="00AE573C"/>
    <w:rsid w:val="00AE58B9"/>
    <w:rsid w:val="00AE5AF7"/>
    <w:rsid w:val="00AE5D9E"/>
    <w:rsid w:val="00AE5E28"/>
    <w:rsid w:val="00AE5E8C"/>
    <w:rsid w:val="00AE5F9B"/>
    <w:rsid w:val="00AE60FD"/>
    <w:rsid w:val="00AE6143"/>
    <w:rsid w:val="00AE6687"/>
    <w:rsid w:val="00AE6A61"/>
    <w:rsid w:val="00AE6D70"/>
    <w:rsid w:val="00AE700B"/>
    <w:rsid w:val="00AE70F6"/>
    <w:rsid w:val="00AE7100"/>
    <w:rsid w:val="00AE7360"/>
    <w:rsid w:val="00AE7736"/>
    <w:rsid w:val="00AE7827"/>
    <w:rsid w:val="00AF0023"/>
    <w:rsid w:val="00AF0052"/>
    <w:rsid w:val="00AF0154"/>
    <w:rsid w:val="00AF019A"/>
    <w:rsid w:val="00AF022B"/>
    <w:rsid w:val="00AF03B0"/>
    <w:rsid w:val="00AF05C7"/>
    <w:rsid w:val="00AF08FC"/>
    <w:rsid w:val="00AF0A38"/>
    <w:rsid w:val="00AF0B42"/>
    <w:rsid w:val="00AF0B77"/>
    <w:rsid w:val="00AF0C2A"/>
    <w:rsid w:val="00AF0C52"/>
    <w:rsid w:val="00AF0D4C"/>
    <w:rsid w:val="00AF0EC0"/>
    <w:rsid w:val="00AF19C4"/>
    <w:rsid w:val="00AF1BD3"/>
    <w:rsid w:val="00AF1E77"/>
    <w:rsid w:val="00AF1EE0"/>
    <w:rsid w:val="00AF20E9"/>
    <w:rsid w:val="00AF2159"/>
    <w:rsid w:val="00AF2196"/>
    <w:rsid w:val="00AF21A1"/>
    <w:rsid w:val="00AF220D"/>
    <w:rsid w:val="00AF22CB"/>
    <w:rsid w:val="00AF23F2"/>
    <w:rsid w:val="00AF24F2"/>
    <w:rsid w:val="00AF282A"/>
    <w:rsid w:val="00AF28D3"/>
    <w:rsid w:val="00AF2B7E"/>
    <w:rsid w:val="00AF2CDD"/>
    <w:rsid w:val="00AF2DBA"/>
    <w:rsid w:val="00AF2DEE"/>
    <w:rsid w:val="00AF2E7D"/>
    <w:rsid w:val="00AF2F10"/>
    <w:rsid w:val="00AF2F14"/>
    <w:rsid w:val="00AF2F3D"/>
    <w:rsid w:val="00AF2F73"/>
    <w:rsid w:val="00AF2F83"/>
    <w:rsid w:val="00AF2F97"/>
    <w:rsid w:val="00AF32CA"/>
    <w:rsid w:val="00AF32DC"/>
    <w:rsid w:val="00AF3413"/>
    <w:rsid w:val="00AF3456"/>
    <w:rsid w:val="00AF3466"/>
    <w:rsid w:val="00AF3593"/>
    <w:rsid w:val="00AF3628"/>
    <w:rsid w:val="00AF3825"/>
    <w:rsid w:val="00AF38FD"/>
    <w:rsid w:val="00AF39F5"/>
    <w:rsid w:val="00AF3DD9"/>
    <w:rsid w:val="00AF3E34"/>
    <w:rsid w:val="00AF3E35"/>
    <w:rsid w:val="00AF413E"/>
    <w:rsid w:val="00AF41AE"/>
    <w:rsid w:val="00AF41B3"/>
    <w:rsid w:val="00AF444E"/>
    <w:rsid w:val="00AF46E3"/>
    <w:rsid w:val="00AF478C"/>
    <w:rsid w:val="00AF4C9A"/>
    <w:rsid w:val="00AF4D06"/>
    <w:rsid w:val="00AF4D30"/>
    <w:rsid w:val="00AF4F90"/>
    <w:rsid w:val="00AF4FAC"/>
    <w:rsid w:val="00AF51BD"/>
    <w:rsid w:val="00AF52C1"/>
    <w:rsid w:val="00AF52F8"/>
    <w:rsid w:val="00AF539E"/>
    <w:rsid w:val="00AF53B6"/>
    <w:rsid w:val="00AF5568"/>
    <w:rsid w:val="00AF5581"/>
    <w:rsid w:val="00AF56E8"/>
    <w:rsid w:val="00AF57AA"/>
    <w:rsid w:val="00AF5867"/>
    <w:rsid w:val="00AF5AED"/>
    <w:rsid w:val="00AF5D41"/>
    <w:rsid w:val="00AF5EC0"/>
    <w:rsid w:val="00AF5EE0"/>
    <w:rsid w:val="00AF5FD8"/>
    <w:rsid w:val="00AF5FDD"/>
    <w:rsid w:val="00AF632C"/>
    <w:rsid w:val="00AF640D"/>
    <w:rsid w:val="00AF649D"/>
    <w:rsid w:val="00AF67EA"/>
    <w:rsid w:val="00AF6808"/>
    <w:rsid w:val="00AF692E"/>
    <w:rsid w:val="00AF6A5E"/>
    <w:rsid w:val="00AF6C32"/>
    <w:rsid w:val="00AF6F8F"/>
    <w:rsid w:val="00AF6FBA"/>
    <w:rsid w:val="00AF714F"/>
    <w:rsid w:val="00AF7591"/>
    <w:rsid w:val="00AF7A50"/>
    <w:rsid w:val="00AF7BC5"/>
    <w:rsid w:val="00AF7CDB"/>
    <w:rsid w:val="00AF7DB0"/>
    <w:rsid w:val="00AF7FD1"/>
    <w:rsid w:val="00AF7FF0"/>
    <w:rsid w:val="00B00432"/>
    <w:rsid w:val="00B008D3"/>
    <w:rsid w:val="00B0098D"/>
    <w:rsid w:val="00B00A94"/>
    <w:rsid w:val="00B00BF1"/>
    <w:rsid w:val="00B00E02"/>
    <w:rsid w:val="00B00F69"/>
    <w:rsid w:val="00B00F9E"/>
    <w:rsid w:val="00B010C8"/>
    <w:rsid w:val="00B0113C"/>
    <w:rsid w:val="00B01189"/>
    <w:rsid w:val="00B011D0"/>
    <w:rsid w:val="00B01336"/>
    <w:rsid w:val="00B01426"/>
    <w:rsid w:val="00B014A1"/>
    <w:rsid w:val="00B014D0"/>
    <w:rsid w:val="00B01686"/>
    <w:rsid w:val="00B01855"/>
    <w:rsid w:val="00B01ADC"/>
    <w:rsid w:val="00B01F79"/>
    <w:rsid w:val="00B01F9E"/>
    <w:rsid w:val="00B020C8"/>
    <w:rsid w:val="00B025A7"/>
    <w:rsid w:val="00B0284C"/>
    <w:rsid w:val="00B02892"/>
    <w:rsid w:val="00B02907"/>
    <w:rsid w:val="00B029BD"/>
    <w:rsid w:val="00B029F3"/>
    <w:rsid w:val="00B02FA2"/>
    <w:rsid w:val="00B03057"/>
    <w:rsid w:val="00B0314C"/>
    <w:rsid w:val="00B03186"/>
    <w:rsid w:val="00B032C2"/>
    <w:rsid w:val="00B03387"/>
    <w:rsid w:val="00B033BF"/>
    <w:rsid w:val="00B03491"/>
    <w:rsid w:val="00B035A6"/>
    <w:rsid w:val="00B036D5"/>
    <w:rsid w:val="00B03754"/>
    <w:rsid w:val="00B0376C"/>
    <w:rsid w:val="00B03888"/>
    <w:rsid w:val="00B039B5"/>
    <w:rsid w:val="00B03A99"/>
    <w:rsid w:val="00B03C82"/>
    <w:rsid w:val="00B03DC2"/>
    <w:rsid w:val="00B03EA7"/>
    <w:rsid w:val="00B0410D"/>
    <w:rsid w:val="00B04232"/>
    <w:rsid w:val="00B04237"/>
    <w:rsid w:val="00B042D0"/>
    <w:rsid w:val="00B0466C"/>
    <w:rsid w:val="00B04824"/>
    <w:rsid w:val="00B04A1B"/>
    <w:rsid w:val="00B04E8D"/>
    <w:rsid w:val="00B0509F"/>
    <w:rsid w:val="00B05111"/>
    <w:rsid w:val="00B05129"/>
    <w:rsid w:val="00B05178"/>
    <w:rsid w:val="00B051FF"/>
    <w:rsid w:val="00B05294"/>
    <w:rsid w:val="00B052C4"/>
    <w:rsid w:val="00B052E1"/>
    <w:rsid w:val="00B05424"/>
    <w:rsid w:val="00B05474"/>
    <w:rsid w:val="00B0551E"/>
    <w:rsid w:val="00B0564A"/>
    <w:rsid w:val="00B05BFA"/>
    <w:rsid w:val="00B05CB9"/>
    <w:rsid w:val="00B05CD1"/>
    <w:rsid w:val="00B05D14"/>
    <w:rsid w:val="00B05F8E"/>
    <w:rsid w:val="00B06046"/>
    <w:rsid w:val="00B061DD"/>
    <w:rsid w:val="00B06427"/>
    <w:rsid w:val="00B06463"/>
    <w:rsid w:val="00B0678E"/>
    <w:rsid w:val="00B067E0"/>
    <w:rsid w:val="00B068BC"/>
    <w:rsid w:val="00B0692A"/>
    <w:rsid w:val="00B06963"/>
    <w:rsid w:val="00B06C9C"/>
    <w:rsid w:val="00B06EF7"/>
    <w:rsid w:val="00B06F85"/>
    <w:rsid w:val="00B070A1"/>
    <w:rsid w:val="00B07332"/>
    <w:rsid w:val="00B07510"/>
    <w:rsid w:val="00B07603"/>
    <w:rsid w:val="00B076F5"/>
    <w:rsid w:val="00B07790"/>
    <w:rsid w:val="00B07798"/>
    <w:rsid w:val="00B0782C"/>
    <w:rsid w:val="00B07923"/>
    <w:rsid w:val="00B0792C"/>
    <w:rsid w:val="00B079AF"/>
    <w:rsid w:val="00B07D43"/>
    <w:rsid w:val="00B07DF2"/>
    <w:rsid w:val="00B07F3C"/>
    <w:rsid w:val="00B10051"/>
    <w:rsid w:val="00B1048A"/>
    <w:rsid w:val="00B104D2"/>
    <w:rsid w:val="00B104DD"/>
    <w:rsid w:val="00B1056E"/>
    <w:rsid w:val="00B1061C"/>
    <w:rsid w:val="00B1073A"/>
    <w:rsid w:val="00B10777"/>
    <w:rsid w:val="00B10A55"/>
    <w:rsid w:val="00B10BFD"/>
    <w:rsid w:val="00B10C4A"/>
    <w:rsid w:val="00B10E95"/>
    <w:rsid w:val="00B10FC5"/>
    <w:rsid w:val="00B1106F"/>
    <w:rsid w:val="00B114CF"/>
    <w:rsid w:val="00B1155D"/>
    <w:rsid w:val="00B119F1"/>
    <w:rsid w:val="00B11A95"/>
    <w:rsid w:val="00B11AF0"/>
    <w:rsid w:val="00B11B68"/>
    <w:rsid w:val="00B11C24"/>
    <w:rsid w:val="00B11C8C"/>
    <w:rsid w:val="00B11FD4"/>
    <w:rsid w:val="00B12196"/>
    <w:rsid w:val="00B12271"/>
    <w:rsid w:val="00B12317"/>
    <w:rsid w:val="00B124F7"/>
    <w:rsid w:val="00B125AD"/>
    <w:rsid w:val="00B125B5"/>
    <w:rsid w:val="00B129A7"/>
    <w:rsid w:val="00B12A43"/>
    <w:rsid w:val="00B12C23"/>
    <w:rsid w:val="00B12C52"/>
    <w:rsid w:val="00B12D32"/>
    <w:rsid w:val="00B12EAE"/>
    <w:rsid w:val="00B12EC2"/>
    <w:rsid w:val="00B12ECC"/>
    <w:rsid w:val="00B12F1F"/>
    <w:rsid w:val="00B132F9"/>
    <w:rsid w:val="00B133AA"/>
    <w:rsid w:val="00B13607"/>
    <w:rsid w:val="00B13B7A"/>
    <w:rsid w:val="00B13B7B"/>
    <w:rsid w:val="00B13BFC"/>
    <w:rsid w:val="00B13D1B"/>
    <w:rsid w:val="00B142F5"/>
    <w:rsid w:val="00B149C7"/>
    <w:rsid w:val="00B14B91"/>
    <w:rsid w:val="00B14DA8"/>
    <w:rsid w:val="00B14E1F"/>
    <w:rsid w:val="00B14E31"/>
    <w:rsid w:val="00B14ED0"/>
    <w:rsid w:val="00B14F12"/>
    <w:rsid w:val="00B15B8A"/>
    <w:rsid w:val="00B15E55"/>
    <w:rsid w:val="00B160EE"/>
    <w:rsid w:val="00B16129"/>
    <w:rsid w:val="00B16225"/>
    <w:rsid w:val="00B1634A"/>
    <w:rsid w:val="00B16353"/>
    <w:rsid w:val="00B1639B"/>
    <w:rsid w:val="00B16493"/>
    <w:rsid w:val="00B16563"/>
    <w:rsid w:val="00B167A3"/>
    <w:rsid w:val="00B16AB3"/>
    <w:rsid w:val="00B16C13"/>
    <w:rsid w:val="00B16C17"/>
    <w:rsid w:val="00B1705B"/>
    <w:rsid w:val="00B17338"/>
    <w:rsid w:val="00B17430"/>
    <w:rsid w:val="00B1745D"/>
    <w:rsid w:val="00B17567"/>
    <w:rsid w:val="00B177F4"/>
    <w:rsid w:val="00B1788A"/>
    <w:rsid w:val="00B17CCD"/>
    <w:rsid w:val="00B17EE2"/>
    <w:rsid w:val="00B20300"/>
    <w:rsid w:val="00B2033C"/>
    <w:rsid w:val="00B20371"/>
    <w:rsid w:val="00B205B2"/>
    <w:rsid w:val="00B2066E"/>
    <w:rsid w:val="00B20900"/>
    <w:rsid w:val="00B20A0A"/>
    <w:rsid w:val="00B20B6B"/>
    <w:rsid w:val="00B20E5F"/>
    <w:rsid w:val="00B20EBC"/>
    <w:rsid w:val="00B20EE4"/>
    <w:rsid w:val="00B20F20"/>
    <w:rsid w:val="00B20F78"/>
    <w:rsid w:val="00B20FC4"/>
    <w:rsid w:val="00B2111A"/>
    <w:rsid w:val="00B21149"/>
    <w:rsid w:val="00B21315"/>
    <w:rsid w:val="00B213C7"/>
    <w:rsid w:val="00B21438"/>
    <w:rsid w:val="00B214EE"/>
    <w:rsid w:val="00B21636"/>
    <w:rsid w:val="00B216A6"/>
    <w:rsid w:val="00B21724"/>
    <w:rsid w:val="00B21787"/>
    <w:rsid w:val="00B2180E"/>
    <w:rsid w:val="00B2182A"/>
    <w:rsid w:val="00B21860"/>
    <w:rsid w:val="00B21A25"/>
    <w:rsid w:val="00B21B39"/>
    <w:rsid w:val="00B21B68"/>
    <w:rsid w:val="00B21B84"/>
    <w:rsid w:val="00B21BF4"/>
    <w:rsid w:val="00B21C10"/>
    <w:rsid w:val="00B21D2E"/>
    <w:rsid w:val="00B21E37"/>
    <w:rsid w:val="00B21FC7"/>
    <w:rsid w:val="00B221E1"/>
    <w:rsid w:val="00B22399"/>
    <w:rsid w:val="00B2244D"/>
    <w:rsid w:val="00B2248B"/>
    <w:rsid w:val="00B224FD"/>
    <w:rsid w:val="00B22A96"/>
    <w:rsid w:val="00B22E00"/>
    <w:rsid w:val="00B22F1C"/>
    <w:rsid w:val="00B23279"/>
    <w:rsid w:val="00B234A1"/>
    <w:rsid w:val="00B234DD"/>
    <w:rsid w:val="00B2355C"/>
    <w:rsid w:val="00B23598"/>
    <w:rsid w:val="00B2363F"/>
    <w:rsid w:val="00B238A5"/>
    <w:rsid w:val="00B238E1"/>
    <w:rsid w:val="00B2393F"/>
    <w:rsid w:val="00B239E5"/>
    <w:rsid w:val="00B23E38"/>
    <w:rsid w:val="00B23E46"/>
    <w:rsid w:val="00B23F06"/>
    <w:rsid w:val="00B2400F"/>
    <w:rsid w:val="00B24232"/>
    <w:rsid w:val="00B242D9"/>
    <w:rsid w:val="00B24326"/>
    <w:rsid w:val="00B243CF"/>
    <w:rsid w:val="00B244AC"/>
    <w:rsid w:val="00B247FB"/>
    <w:rsid w:val="00B24800"/>
    <w:rsid w:val="00B248AE"/>
    <w:rsid w:val="00B249C6"/>
    <w:rsid w:val="00B24D91"/>
    <w:rsid w:val="00B24F25"/>
    <w:rsid w:val="00B25504"/>
    <w:rsid w:val="00B25AF3"/>
    <w:rsid w:val="00B25C18"/>
    <w:rsid w:val="00B25F4C"/>
    <w:rsid w:val="00B25FAF"/>
    <w:rsid w:val="00B26253"/>
    <w:rsid w:val="00B26289"/>
    <w:rsid w:val="00B2643A"/>
    <w:rsid w:val="00B2652E"/>
    <w:rsid w:val="00B26699"/>
    <w:rsid w:val="00B266AB"/>
    <w:rsid w:val="00B26833"/>
    <w:rsid w:val="00B268D7"/>
    <w:rsid w:val="00B26B13"/>
    <w:rsid w:val="00B26CE5"/>
    <w:rsid w:val="00B26E15"/>
    <w:rsid w:val="00B26EAD"/>
    <w:rsid w:val="00B273F1"/>
    <w:rsid w:val="00B276FB"/>
    <w:rsid w:val="00B2783F"/>
    <w:rsid w:val="00B27A04"/>
    <w:rsid w:val="00B27B36"/>
    <w:rsid w:val="00B27B73"/>
    <w:rsid w:val="00B27E73"/>
    <w:rsid w:val="00B27FCB"/>
    <w:rsid w:val="00B302BE"/>
    <w:rsid w:val="00B303EF"/>
    <w:rsid w:val="00B305FB"/>
    <w:rsid w:val="00B3088E"/>
    <w:rsid w:val="00B30DD7"/>
    <w:rsid w:val="00B3115E"/>
    <w:rsid w:val="00B311A7"/>
    <w:rsid w:val="00B31323"/>
    <w:rsid w:val="00B3164C"/>
    <w:rsid w:val="00B31952"/>
    <w:rsid w:val="00B31BAE"/>
    <w:rsid w:val="00B31C23"/>
    <w:rsid w:val="00B31CCE"/>
    <w:rsid w:val="00B31D23"/>
    <w:rsid w:val="00B31DDD"/>
    <w:rsid w:val="00B31F0F"/>
    <w:rsid w:val="00B31F17"/>
    <w:rsid w:val="00B320A5"/>
    <w:rsid w:val="00B32127"/>
    <w:rsid w:val="00B3226B"/>
    <w:rsid w:val="00B32717"/>
    <w:rsid w:val="00B32989"/>
    <w:rsid w:val="00B32A4C"/>
    <w:rsid w:val="00B32A6F"/>
    <w:rsid w:val="00B32FF6"/>
    <w:rsid w:val="00B331AF"/>
    <w:rsid w:val="00B333F1"/>
    <w:rsid w:val="00B3354A"/>
    <w:rsid w:val="00B33555"/>
    <w:rsid w:val="00B33856"/>
    <w:rsid w:val="00B33A6B"/>
    <w:rsid w:val="00B33CC2"/>
    <w:rsid w:val="00B3414D"/>
    <w:rsid w:val="00B34197"/>
    <w:rsid w:val="00B341EF"/>
    <w:rsid w:val="00B34278"/>
    <w:rsid w:val="00B34656"/>
    <w:rsid w:val="00B3476D"/>
    <w:rsid w:val="00B3483F"/>
    <w:rsid w:val="00B3497E"/>
    <w:rsid w:val="00B34B24"/>
    <w:rsid w:val="00B35100"/>
    <w:rsid w:val="00B3515E"/>
    <w:rsid w:val="00B3516D"/>
    <w:rsid w:val="00B35397"/>
    <w:rsid w:val="00B353B3"/>
    <w:rsid w:val="00B35450"/>
    <w:rsid w:val="00B359FF"/>
    <w:rsid w:val="00B35B59"/>
    <w:rsid w:val="00B35EA8"/>
    <w:rsid w:val="00B35F6E"/>
    <w:rsid w:val="00B360B5"/>
    <w:rsid w:val="00B3630E"/>
    <w:rsid w:val="00B36579"/>
    <w:rsid w:val="00B3671B"/>
    <w:rsid w:val="00B36760"/>
    <w:rsid w:val="00B367E3"/>
    <w:rsid w:val="00B36A8D"/>
    <w:rsid w:val="00B36E2B"/>
    <w:rsid w:val="00B36E70"/>
    <w:rsid w:val="00B36FA5"/>
    <w:rsid w:val="00B37028"/>
    <w:rsid w:val="00B37455"/>
    <w:rsid w:val="00B37767"/>
    <w:rsid w:val="00B377BE"/>
    <w:rsid w:val="00B37853"/>
    <w:rsid w:val="00B379B2"/>
    <w:rsid w:val="00B37B66"/>
    <w:rsid w:val="00B37B80"/>
    <w:rsid w:val="00B37C9C"/>
    <w:rsid w:val="00B37D63"/>
    <w:rsid w:val="00B37F5D"/>
    <w:rsid w:val="00B40083"/>
    <w:rsid w:val="00B401D4"/>
    <w:rsid w:val="00B40241"/>
    <w:rsid w:val="00B40260"/>
    <w:rsid w:val="00B40395"/>
    <w:rsid w:val="00B40580"/>
    <w:rsid w:val="00B40676"/>
    <w:rsid w:val="00B4085B"/>
    <w:rsid w:val="00B40BA9"/>
    <w:rsid w:val="00B40CA3"/>
    <w:rsid w:val="00B40DBA"/>
    <w:rsid w:val="00B40E91"/>
    <w:rsid w:val="00B41060"/>
    <w:rsid w:val="00B4135A"/>
    <w:rsid w:val="00B413B7"/>
    <w:rsid w:val="00B4151B"/>
    <w:rsid w:val="00B41549"/>
    <w:rsid w:val="00B41570"/>
    <w:rsid w:val="00B4181D"/>
    <w:rsid w:val="00B41839"/>
    <w:rsid w:val="00B41A59"/>
    <w:rsid w:val="00B41EF1"/>
    <w:rsid w:val="00B41F49"/>
    <w:rsid w:val="00B42364"/>
    <w:rsid w:val="00B42457"/>
    <w:rsid w:val="00B424F5"/>
    <w:rsid w:val="00B4283C"/>
    <w:rsid w:val="00B4306B"/>
    <w:rsid w:val="00B431D1"/>
    <w:rsid w:val="00B4327B"/>
    <w:rsid w:val="00B43297"/>
    <w:rsid w:val="00B433FE"/>
    <w:rsid w:val="00B4353F"/>
    <w:rsid w:val="00B43619"/>
    <w:rsid w:val="00B43940"/>
    <w:rsid w:val="00B43A53"/>
    <w:rsid w:val="00B43C98"/>
    <w:rsid w:val="00B43CE7"/>
    <w:rsid w:val="00B43EB3"/>
    <w:rsid w:val="00B440D4"/>
    <w:rsid w:val="00B4427C"/>
    <w:rsid w:val="00B442E5"/>
    <w:rsid w:val="00B4444A"/>
    <w:rsid w:val="00B44552"/>
    <w:rsid w:val="00B44707"/>
    <w:rsid w:val="00B448CE"/>
    <w:rsid w:val="00B449D9"/>
    <w:rsid w:val="00B44B65"/>
    <w:rsid w:val="00B44D4C"/>
    <w:rsid w:val="00B44D95"/>
    <w:rsid w:val="00B45006"/>
    <w:rsid w:val="00B4505B"/>
    <w:rsid w:val="00B45311"/>
    <w:rsid w:val="00B453D7"/>
    <w:rsid w:val="00B453F2"/>
    <w:rsid w:val="00B4542F"/>
    <w:rsid w:val="00B454E0"/>
    <w:rsid w:val="00B4567E"/>
    <w:rsid w:val="00B45A29"/>
    <w:rsid w:val="00B45ACA"/>
    <w:rsid w:val="00B45CF5"/>
    <w:rsid w:val="00B45F6A"/>
    <w:rsid w:val="00B46396"/>
    <w:rsid w:val="00B46802"/>
    <w:rsid w:val="00B4693D"/>
    <w:rsid w:val="00B4705B"/>
    <w:rsid w:val="00B4710E"/>
    <w:rsid w:val="00B47139"/>
    <w:rsid w:val="00B47494"/>
    <w:rsid w:val="00B474B9"/>
    <w:rsid w:val="00B4756C"/>
    <w:rsid w:val="00B47575"/>
    <w:rsid w:val="00B47697"/>
    <w:rsid w:val="00B4770A"/>
    <w:rsid w:val="00B47868"/>
    <w:rsid w:val="00B47B0E"/>
    <w:rsid w:val="00B47FB9"/>
    <w:rsid w:val="00B47FF4"/>
    <w:rsid w:val="00B504C0"/>
    <w:rsid w:val="00B505E0"/>
    <w:rsid w:val="00B505E2"/>
    <w:rsid w:val="00B50711"/>
    <w:rsid w:val="00B507EF"/>
    <w:rsid w:val="00B508B4"/>
    <w:rsid w:val="00B508E2"/>
    <w:rsid w:val="00B5093A"/>
    <w:rsid w:val="00B50BCC"/>
    <w:rsid w:val="00B50C09"/>
    <w:rsid w:val="00B50C99"/>
    <w:rsid w:val="00B50D15"/>
    <w:rsid w:val="00B50EB6"/>
    <w:rsid w:val="00B50F4A"/>
    <w:rsid w:val="00B50FFC"/>
    <w:rsid w:val="00B51052"/>
    <w:rsid w:val="00B51093"/>
    <w:rsid w:val="00B5117B"/>
    <w:rsid w:val="00B514E9"/>
    <w:rsid w:val="00B51782"/>
    <w:rsid w:val="00B5189E"/>
    <w:rsid w:val="00B51DC5"/>
    <w:rsid w:val="00B51DF8"/>
    <w:rsid w:val="00B5202C"/>
    <w:rsid w:val="00B52062"/>
    <w:rsid w:val="00B52166"/>
    <w:rsid w:val="00B5266D"/>
    <w:rsid w:val="00B52B3A"/>
    <w:rsid w:val="00B52CE5"/>
    <w:rsid w:val="00B52E0B"/>
    <w:rsid w:val="00B52F00"/>
    <w:rsid w:val="00B52FBE"/>
    <w:rsid w:val="00B53029"/>
    <w:rsid w:val="00B53459"/>
    <w:rsid w:val="00B5345C"/>
    <w:rsid w:val="00B536DC"/>
    <w:rsid w:val="00B53710"/>
    <w:rsid w:val="00B5377B"/>
    <w:rsid w:val="00B5378E"/>
    <w:rsid w:val="00B5392E"/>
    <w:rsid w:val="00B5394F"/>
    <w:rsid w:val="00B53A65"/>
    <w:rsid w:val="00B53B3D"/>
    <w:rsid w:val="00B53B58"/>
    <w:rsid w:val="00B53B91"/>
    <w:rsid w:val="00B53D28"/>
    <w:rsid w:val="00B53EBA"/>
    <w:rsid w:val="00B54090"/>
    <w:rsid w:val="00B54134"/>
    <w:rsid w:val="00B5415D"/>
    <w:rsid w:val="00B54198"/>
    <w:rsid w:val="00B54240"/>
    <w:rsid w:val="00B542ED"/>
    <w:rsid w:val="00B544CC"/>
    <w:rsid w:val="00B544D3"/>
    <w:rsid w:val="00B54559"/>
    <w:rsid w:val="00B545B8"/>
    <w:rsid w:val="00B5479D"/>
    <w:rsid w:val="00B5497C"/>
    <w:rsid w:val="00B54B07"/>
    <w:rsid w:val="00B54B1E"/>
    <w:rsid w:val="00B54CFB"/>
    <w:rsid w:val="00B54DC9"/>
    <w:rsid w:val="00B54F0A"/>
    <w:rsid w:val="00B5522C"/>
    <w:rsid w:val="00B55379"/>
    <w:rsid w:val="00B5539D"/>
    <w:rsid w:val="00B5573F"/>
    <w:rsid w:val="00B55CB9"/>
    <w:rsid w:val="00B55D33"/>
    <w:rsid w:val="00B55F63"/>
    <w:rsid w:val="00B56114"/>
    <w:rsid w:val="00B56671"/>
    <w:rsid w:val="00B56986"/>
    <w:rsid w:val="00B569A6"/>
    <w:rsid w:val="00B56BA5"/>
    <w:rsid w:val="00B56BEA"/>
    <w:rsid w:val="00B56CFB"/>
    <w:rsid w:val="00B56F2D"/>
    <w:rsid w:val="00B571B5"/>
    <w:rsid w:val="00B57290"/>
    <w:rsid w:val="00B5729A"/>
    <w:rsid w:val="00B5732B"/>
    <w:rsid w:val="00B5740F"/>
    <w:rsid w:val="00B574A2"/>
    <w:rsid w:val="00B57626"/>
    <w:rsid w:val="00B5774E"/>
    <w:rsid w:val="00B578D0"/>
    <w:rsid w:val="00B57A62"/>
    <w:rsid w:val="00B57AB8"/>
    <w:rsid w:val="00B60493"/>
    <w:rsid w:val="00B606A3"/>
    <w:rsid w:val="00B60A36"/>
    <w:rsid w:val="00B60BDD"/>
    <w:rsid w:val="00B60E2B"/>
    <w:rsid w:val="00B60FB0"/>
    <w:rsid w:val="00B6105C"/>
    <w:rsid w:val="00B61232"/>
    <w:rsid w:val="00B61540"/>
    <w:rsid w:val="00B615AE"/>
    <w:rsid w:val="00B617BB"/>
    <w:rsid w:val="00B61AC1"/>
    <w:rsid w:val="00B61D5C"/>
    <w:rsid w:val="00B61F2C"/>
    <w:rsid w:val="00B61F8B"/>
    <w:rsid w:val="00B61F9B"/>
    <w:rsid w:val="00B620CA"/>
    <w:rsid w:val="00B62140"/>
    <w:rsid w:val="00B62195"/>
    <w:rsid w:val="00B6222C"/>
    <w:rsid w:val="00B6244A"/>
    <w:rsid w:val="00B624DE"/>
    <w:rsid w:val="00B625E9"/>
    <w:rsid w:val="00B629BF"/>
    <w:rsid w:val="00B62A2D"/>
    <w:rsid w:val="00B62C3A"/>
    <w:rsid w:val="00B633D2"/>
    <w:rsid w:val="00B63538"/>
    <w:rsid w:val="00B63785"/>
    <w:rsid w:val="00B63944"/>
    <w:rsid w:val="00B63A3C"/>
    <w:rsid w:val="00B63C41"/>
    <w:rsid w:val="00B63EBC"/>
    <w:rsid w:val="00B63F01"/>
    <w:rsid w:val="00B63FFA"/>
    <w:rsid w:val="00B640EB"/>
    <w:rsid w:val="00B6432D"/>
    <w:rsid w:val="00B6448B"/>
    <w:rsid w:val="00B646E0"/>
    <w:rsid w:val="00B64BD0"/>
    <w:rsid w:val="00B64BFD"/>
    <w:rsid w:val="00B64E0F"/>
    <w:rsid w:val="00B64E9E"/>
    <w:rsid w:val="00B64F7D"/>
    <w:rsid w:val="00B65330"/>
    <w:rsid w:val="00B653FE"/>
    <w:rsid w:val="00B654FC"/>
    <w:rsid w:val="00B65753"/>
    <w:rsid w:val="00B65B41"/>
    <w:rsid w:val="00B65DBB"/>
    <w:rsid w:val="00B65E6E"/>
    <w:rsid w:val="00B66370"/>
    <w:rsid w:val="00B666F6"/>
    <w:rsid w:val="00B6675B"/>
    <w:rsid w:val="00B6675E"/>
    <w:rsid w:val="00B6695C"/>
    <w:rsid w:val="00B66CAA"/>
    <w:rsid w:val="00B66F54"/>
    <w:rsid w:val="00B671B8"/>
    <w:rsid w:val="00B673DB"/>
    <w:rsid w:val="00B677BD"/>
    <w:rsid w:val="00B679AD"/>
    <w:rsid w:val="00B67A78"/>
    <w:rsid w:val="00B67E7B"/>
    <w:rsid w:val="00B70039"/>
    <w:rsid w:val="00B7011E"/>
    <w:rsid w:val="00B70127"/>
    <w:rsid w:val="00B70278"/>
    <w:rsid w:val="00B7028E"/>
    <w:rsid w:val="00B7033A"/>
    <w:rsid w:val="00B703CA"/>
    <w:rsid w:val="00B70464"/>
    <w:rsid w:val="00B70B66"/>
    <w:rsid w:val="00B70C47"/>
    <w:rsid w:val="00B70C64"/>
    <w:rsid w:val="00B70DD0"/>
    <w:rsid w:val="00B70FC6"/>
    <w:rsid w:val="00B710B7"/>
    <w:rsid w:val="00B710EF"/>
    <w:rsid w:val="00B712F6"/>
    <w:rsid w:val="00B713CC"/>
    <w:rsid w:val="00B71492"/>
    <w:rsid w:val="00B715B7"/>
    <w:rsid w:val="00B715FE"/>
    <w:rsid w:val="00B7170F"/>
    <w:rsid w:val="00B719EB"/>
    <w:rsid w:val="00B71B56"/>
    <w:rsid w:val="00B71F30"/>
    <w:rsid w:val="00B7249A"/>
    <w:rsid w:val="00B7296A"/>
    <w:rsid w:val="00B72A41"/>
    <w:rsid w:val="00B72A55"/>
    <w:rsid w:val="00B72B0E"/>
    <w:rsid w:val="00B72E06"/>
    <w:rsid w:val="00B72F4A"/>
    <w:rsid w:val="00B72FD9"/>
    <w:rsid w:val="00B734B5"/>
    <w:rsid w:val="00B73786"/>
    <w:rsid w:val="00B73915"/>
    <w:rsid w:val="00B73AA6"/>
    <w:rsid w:val="00B73BB7"/>
    <w:rsid w:val="00B73BE3"/>
    <w:rsid w:val="00B73C08"/>
    <w:rsid w:val="00B73CC2"/>
    <w:rsid w:val="00B73CC3"/>
    <w:rsid w:val="00B7402B"/>
    <w:rsid w:val="00B741AB"/>
    <w:rsid w:val="00B74240"/>
    <w:rsid w:val="00B7430A"/>
    <w:rsid w:val="00B74340"/>
    <w:rsid w:val="00B744BD"/>
    <w:rsid w:val="00B74681"/>
    <w:rsid w:val="00B74701"/>
    <w:rsid w:val="00B7471C"/>
    <w:rsid w:val="00B74775"/>
    <w:rsid w:val="00B747C9"/>
    <w:rsid w:val="00B7494A"/>
    <w:rsid w:val="00B74AE4"/>
    <w:rsid w:val="00B74AEF"/>
    <w:rsid w:val="00B74DB6"/>
    <w:rsid w:val="00B7510D"/>
    <w:rsid w:val="00B75151"/>
    <w:rsid w:val="00B75192"/>
    <w:rsid w:val="00B75429"/>
    <w:rsid w:val="00B755B1"/>
    <w:rsid w:val="00B7576C"/>
    <w:rsid w:val="00B7589A"/>
    <w:rsid w:val="00B75966"/>
    <w:rsid w:val="00B75CC1"/>
    <w:rsid w:val="00B75DCA"/>
    <w:rsid w:val="00B75E06"/>
    <w:rsid w:val="00B75E7C"/>
    <w:rsid w:val="00B75ED8"/>
    <w:rsid w:val="00B76212"/>
    <w:rsid w:val="00B76460"/>
    <w:rsid w:val="00B766AF"/>
    <w:rsid w:val="00B76719"/>
    <w:rsid w:val="00B7671F"/>
    <w:rsid w:val="00B76820"/>
    <w:rsid w:val="00B76846"/>
    <w:rsid w:val="00B7689E"/>
    <w:rsid w:val="00B76B4E"/>
    <w:rsid w:val="00B76BA7"/>
    <w:rsid w:val="00B76D65"/>
    <w:rsid w:val="00B76E03"/>
    <w:rsid w:val="00B76E46"/>
    <w:rsid w:val="00B76FBF"/>
    <w:rsid w:val="00B771A7"/>
    <w:rsid w:val="00B773A0"/>
    <w:rsid w:val="00B773A7"/>
    <w:rsid w:val="00B7741A"/>
    <w:rsid w:val="00B77695"/>
    <w:rsid w:val="00B776F9"/>
    <w:rsid w:val="00B777CE"/>
    <w:rsid w:val="00B7783E"/>
    <w:rsid w:val="00B77E3B"/>
    <w:rsid w:val="00B77E89"/>
    <w:rsid w:val="00B77FD4"/>
    <w:rsid w:val="00B801A5"/>
    <w:rsid w:val="00B803A1"/>
    <w:rsid w:val="00B805CD"/>
    <w:rsid w:val="00B805D4"/>
    <w:rsid w:val="00B8069B"/>
    <w:rsid w:val="00B80751"/>
    <w:rsid w:val="00B807F2"/>
    <w:rsid w:val="00B80920"/>
    <w:rsid w:val="00B809FA"/>
    <w:rsid w:val="00B80B03"/>
    <w:rsid w:val="00B80B27"/>
    <w:rsid w:val="00B80B29"/>
    <w:rsid w:val="00B80C95"/>
    <w:rsid w:val="00B80D64"/>
    <w:rsid w:val="00B80E2B"/>
    <w:rsid w:val="00B80F8D"/>
    <w:rsid w:val="00B810BA"/>
    <w:rsid w:val="00B81141"/>
    <w:rsid w:val="00B81408"/>
    <w:rsid w:val="00B8144B"/>
    <w:rsid w:val="00B814E7"/>
    <w:rsid w:val="00B8156B"/>
    <w:rsid w:val="00B81577"/>
    <w:rsid w:val="00B817A8"/>
    <w:rsid w:val="00B817FD"/>
    <w:rsid w:val="00B81A77"/>
    <w:rsid w:val="00B81B6C"/>
    <w:rsid w:val="00B81D09"/>
    <w:rsid w:val="00B81D76"/>
    <w:rsid w:val="00B81E05"/>
    <w:rsid w:val="00B8216D"/>
    <w:rsid w:val="00B82206"/>
    <w:rsid w:val="00B82289"/>
    <w:rsid w:val="00B822CE"/>
    <w:rsid w:val="00B822DC"/>
    <w:rsid w:val="00B8240A"/>
    <w:rsid w:val="00B82463"/>
    <w:rsid w:val="00B82788"/>
    <w:rsid w:val="00B827D1"/>
    <w:rsid w:val="00B82B14"/>
    <w:rsid w:val="00B82EDF"/>
    <w:rsid w:val="00B82F02"/>
    <w:rsid w:val="00B82F9B"/>
    <w:rsid w:val="00B830B7"/>
    <w:rsid w:val="00B83130"/>
    <w:rsid w:val="00B8321F"/>
    <w:rsid w:val="00B832FD"/>
    <w:rsid w:val="00B83483"/>
    <w:rsid w:val="00B83702"/>
    <w:rsid w:val="00B837BB"/>
    <w:rsid w:val="00B83A99"/>
    <w:rsid w:val="00B83AFA"/>
    <w:rsid w:val="00B83C5D"/>
    <w:rsid w:val="00B83F71"/>
    <w:rsid w:val="00B84040"/>
    <w:rsid w:val="00B840C1"/>
    <w:rsid w:val="00B842EF"/>
    <w:rsid w:val="00B843D3"/>
    <w:rsid w:val="00B84528"/>
    <w:rsid w:val="00B845BA"/>
    <w:rsid w:val="00B8466B"/>
    <w:rsid w:val="00B8476C"/>
    <w:rsid w:val="00B849BE"/>
    <w:rsid w:val="00B84B3F"/>
    <w:rsid w:val="00B84B99"/>
    <w:rsid w:val="00B84D24"/>
    <w:rsid w:val="00B84E65"/>
    <w:rsid w:val="00B84FE8"/>
    <w:rsid w:val="00B85005"/>
    <w:rsid w:val="00B8524F"/>
    <w:rsid w:val="00B85364"/>
    <w:rsid w:val="00B853D3"/>
    <w:rsid w:val="00B8553E"/>
    <w:rsid w:val="00B85590"/>
    <w:rsid w:val="00B85884"/>
    <w:rsid w:val="00B85D96"/>
    <w:rsid w:val="00B85E92"/>
    <w:rsid w:val="00B85F77"/>
    <w:rsid w:val="00B861A2"/>
    <w:rsid w:val="00B8637A"/>
    <w:rsid w:val="00B8658F"/>
    <w:rsid w:val="00B86761"/>
    <w:rsid w:val="00B869A3"/>
    <w:rsid w:val="00B869B9"/>
    <w:rsid w:val="00B86A8F"/>
    <w:rsid w:val="00B86AFB"/>
    <w:rsid w:val="00B86CCB"/>
    <w:rsid w:val="00B86FF4"/>
    <w:rsid w:val="00B8704C"/>
    <w:rsid w:val="00B87095"/>
    <w:rsid w:val="00B8711E"/>
    <w:rsid w:val="00B87172"/>
    <w:rsid w:val="00B8718F"/>
    <w:rsid w:val="00B87249"/>
    <w:rsid w:val="00B87405"/>
    <w:rsid w:val="00B874C5"/>
    <w:rsid w:val="00B875BE"/>
    <w:rsid w:val="00B87677"/>
    <w:rsid w:val="00B878B4"/>
    <w:rsid w:val="00B878DC"/>
    <w:rsid w:val="00B87911"/>
    <w:rsid w:val="00B87A58"/>
    <w:rsid w:val="00B87A7E"/>
    <w:rsid w:val="00B87BE5"/>
    <w:rsid w:val="00B87BED"/>
    <w:rsid w:val="00B87E96"/>
    <w:rsid w:val="00B87F27"/>
    <w:rsid w:val="00B90021"/>
    <w:rsid w:val="00B90257"/>
    <w:rsid w:val="00B9030F"/>
    <w:rsid w:val="00B90402"/>
    <w:rsid w:val="00B90453"/>
    <w:rsid w:val="00B9051B"/>
    <w:rsid w:val="00B905A1"/>
    <w:rsid w:val="00B909EE"/>
    <w:rsid w:val="00B90CF9"/>
    <w:rsid w:val="00B90DD2"/>
    <w:rsid w:val="00B90FAE"/>
    <w:rsid w:val="00B913D8"/>
    <w:rsid w:val="00B914AE"/>
    <w:rsid w:val="00B91722"/>
    <w:rsid w:val="00B917A0"/>
    <w:rsid w:val="00B917EA"/>
    <w:rsid w:val="00B91930"/>
    <w:rsid w:val="00B91AF1"/>
    <w:rsid w:val="00B91FF5"/>
    <w:rsid w:val="00B91FFC"/>
    <w:rsid w:val="00B920AC"/>
    <w:rsid w:val="00B923D1"/>
    <w:rsid w:val="00B9242B"/>
    <w:rsid w:val="00B924FC"/>
    <w:rsid w:val="00B92746"/>
    <w:rsid w:val="00B92C0C"/>
    <w:rsid w:val="00B92C7A"/>
    <w:rsid w:val="00B92C83"/>
    <w:rsid w:val="00B92CC2"/>
    <w:rsid w:val="00B92D08"/>
    <w:rsid w:val="00B92D13"/>
    <w:rsid w:val="00B92D5C"/>
    <w:rsid w:val="00B92D6A"/>
    <w:rsid w:val="00B92DAD"/>
    <w:rsid w:val="00B92DCE"/>
    <w:rsid w:val="00B92E50"/>
    <w:rsid w:val="00B92EB0"/>
    <w:rsid w:val="00B92F9D"/>
    <w:rsid w:val="00B92FB0"/>
    <w:rsid w:val="00B92FDE"/>
    <w:rsid w:val="00B93056"/>
    <w:rsid w:val="00B9322A"/>
    <w:rsid w:val="00B9330A"/>
    <w:rsid w:val="00B93466"/>
    <w:rsid w:val="00B93622"/>
    <w:rsid w:val="00B93AD3"/>
    <w:rsid w:val="00B93ADE"/>
    <w:rsid w:val="00B93C19"/>
    <w:rsid w:val="00B93FF5"/>
    <w:rsid w:val="00B946B9"/>
    <w:rsid w:val="00B94A4F"/>
    <w:rsid w:val="00B94B2D"/>
    <w:rsid w:val="00B94B9F"/>
    <w:rsid w:val="00B94CD3"/>
    <w:rsid w:val="00B94D30"/>
    <w:rsid w:val="00B94EF9"/>
    <w:rsid w:val="00B94F91"/>
    <w:rsid w:val="00B951BF"/>
    <w:rsid w:val="00B952A4"/>
    <w:rsid w:val="00B953B1"/>
    <w:rsid w:val="00B955E4"/>
    <w:rsid w:val="00B955FD"/>
    <w:rsid w:val="00B956A8"/>
    <w:rsid w:val="00B95A05"/>
    <w:rsid w:val="00B95A0B"/>
    <w:rsid w:val="00B95B49"/>
    <w:rsid w:val="00B95DBE"/>
    <w:rsid w:val="00B95FDB"/>
    <w:rsid w:val="00B95FE1"/>
    <w:rsid w:val="00B96085"/>
    <w:rsid w:val="00B96266"/>
    <w:rsid w:val="00B962EA"/>
    <w:rsid w:val="00B965BA"/>
    <w:rsid w:val="00B96D85"/>
    <w:rsid w:val="00B96EB2"/>
    <w:rsid w:val="00B96F4C"/>
    <w:rsid w:val="00B97260"/>
    <w:rsid w:val="00B9727D"/>
    <w:rsid w:val="00B9739A"/>
    <w:rsid w:val="00B9764D"/>
    <w:rsid w:val="00B976BA"/>
    <w:rsid w:val="00B97B38"/>
    <w:rsid w:val="00B97C33"/>
    <w:rsid w:val="00B97C83"/>
    <w:rsid w:val="00B97EB5"/>
    <w:rsid w:val="00BA0005"/>
    <w:rsid w:val="00BA0011"/>
    <w:rsid w:val="00BA002B"/>
    <w:rsid w:val="00BA02B9"/>
    <w:rsid w:val="00BA0301"/>
    <w:rsid w:val="00BA038D"/>
    <w:rsid w:val="00BA0457"/>
    <w:rsid w:val="00BA04B9"/>
    <w:rsid w:val="00BA059B"/>
    <w:rsid w:val="00BA0666"/>
    <w:rsid w:val="00BA0852"/>
    <w:rsid w:val="00BA0C75"/>
    <w:rsid w:val="00BA0D2A"/>
    <w:rsid w:val="00BA0EAD"/>
    <w:rsid w:val="00BA0FA7"/>
    <w:rsid w:val="00BA126A"/>
    <w:rsid w:val="00BA133F"/>
    <w:rsid w:val="00BA144D"/>
    <w:rsid w:val="00BA1677"/>
    <w:rsid w:val="00BA16A8"/>
    <w:rsid w:val="00BA192B"/>
    <w:rsid w:val="00BA1A2C"/>
    <w:rsid w:val="00BA2067"/>
    <w:rsid w:val="00BA2257"/>
    <w:rsid w:val="00BA22AD"/>
    <w:rsid w:val="00BA22E8"/>
    <w:rsid w:val="00BA2793"/>
    <w:rsid w:val="00BA279F"/>
    <w:rsid w:val="00BA2877"/>
    <w:rsid w:val="00BA2903"/>
    <w:rsid w:val="00BA2930"/>
    <w:rsid w:val="00BA2982"/>
    <w:rsid w:val="00BA2AC3"/>
    <w:rsid w:val="00BA2E6E"/>
    <w:rsid w:val="00BA2EC6"/>
    <w:rsid w:val="00BA2EDD"/>
    <w:rsid w:val="00BA2F03"/>
    <w:rsid w:val="00BA3670"/>
    <w:rsid w:val="00BA3691"/>
    <w:rsid w:val="00BA36D3"/>
    <w:rsid w:val="00BA37C7"/>
    <w:rsid w:val="00BA3E99"/>
    <w:rsid w:val="00BA4084"/>
    <w:rsid w:val="00BA40BE"/>
    <w:rsid w:val="00BA40DE"/>
    <w:rsid w:val="00BA416E"/>
    <w:rsid w:val="00BA420D"/>
    <w:rsid w:val="00BA44D9"/>
    <w:rsid w:val="00BA4629"/>
    <w:rsid w:val="00BA4698"/>
    <w:rsid w:val="00BA472E"/>
    <w:rsid w:val="00BA492B"/>
    <w:rsid w:val="00BA4B0A"/>
    <w:rsid w:val="00BA4C54"/>
    <w:rsid w:val="00BA4D87"/>
    <w:rsid w:val="00BA4DB3"/>
    <w:rsid w:val="00BA4FC6"/>
    <w:rsid w:val="00BA4FCE"/>
    <w:rsid w:val="00BA5131"/>
    <w:rsid w:val="00BA5168"/>
    <w:rsid w:val="00BA5204"/>
    <w:rsid w:val="00BA525A"/>
    <w:rsid w:val="00BA55A4"/>
    <w:rsid w:val="00BA5A59"/>
    <w:rsid w:val="00BA5B00"/>
    <w:rsid w:val="00BA5C0F"/>
    <w:rsid w:val="00BA5E1E"/>
    <w:rsid w:val="00BA5E52"/>
    <w:rsid w:val="00BA60A8"/>
    <w:rsid w:val="00BA62E2"/>
    <w:rsid w:val="00BA6388"/>
    <w:rsid w:val="00BA653B"/>
    <w:rsid w:val="00BA6613"/>
    <w:rsid w:val="00BA690B"/>
    <w:rsid w:val="00BA6B8F"/>
    <w:rsid w:val="00BA6BD4"/>
    <w:rsid w:val="00BA6D72"/>
    <w:rsid w:val="00BA6F08"/>
    <w:rsid w:val="00BA7135"/>
    <w:rsid w:val="00BA7164"/>
    <w:rsid w:val="00BA71B6"/>
    <w:rsid w:val="00BA71BC"/>
    <w:rsid w:val="00BA72DA"/>
    <w:rsid w:val="00BA7335"/>
    <w:rsid w:val="00BA7337"/>
    <w:rsid w:val="00BA73D7"/>
    <w:rsid w:val="00BA7595"/>
    <w:rsid w:val="00BA75BD"/>
    <w:rsid w:val="00BA7813"/>
    <w:rsid w:val="00BA795E"/>
    <w:rsid w:val="00BA79F6"/>
    <w:rsid w:val="00BA7B73"/>
    <w:rsid w:val="00BA7BA3"/>
    <w:rsid w:val="00BA7E1E"/>
    <w:rsid w:val="00BA7E2A"/>
    <w:rsid w:val="00BA7EC9"/>
    <w:rsid w:val="00BA7F65"/>
    <w:rsid w:val="00BA7F75"/>
    <w:rsid w:val="00BB0048"/>
    <w:rsid w:val="00BB0112"/>
    <w:rsid w:val="00BB01AA"/>
    <w:rsid w:val="00BB02F2"/>
    <w:rsid w:val="00BB0366"/>
    <w:rsid w:val="00BB05A3"/>
    <w:rsid w:val="00BB05BF"/>
    <w:rsid w:val="00BB0667"/>
    <w:rsid w:val="00BB06DE"/>
    <w:rsid w:val="00BB0BE0"/>
    <w:rsid w:val="00BB0DAD"/>
    <w:rsid w:val="00BB0DB4"/>
    <w:rsid w:val="00BB0E92"/>
    <w:rsid w:val="00BB0EA6"/>
    <w:rsid w:val="00BB107A"/>
    <w:rsid w:val="00BB12EE"/>
    <w:rsid w:val="00BB1300"/>
    <w:rsid w:val="00BB146D"/>
    <w:rsid w:val="00BB1617"/>
    <w:rsid w:val="00BB1631"/>
    <w:rsid w:val="00BB16E2"/>
    <w:rsid w:val="00BB1720"/>
    <w:rsid w:val="00BB1803"/>
    <w:rsid w:val="00BB1884"/>
    <w:rsid w:val="00BB18E1"/>
    <w:rsid w:val="00BB191C"/>
    <w:rsid w:val="00BB1A1A"/>
    <w:rsid w:val="00BB1C52"/>
    <w:rsid w:val="00BB1FE5"/>
    <w:rsid w:val="00BB2087"/>
    <w:rsid w:val="00BB23C5"/>
    <w:rsid w:val="00BB2430"/>
    <w:rsid w:val="00BB256B"/>
    <w:rsid w:val="00BB2837"/>
    <w:rsid w:val="00BB28FF"/>
    <w:rsid w:val="00BB2A60"/>
    <w:rsid w:val="00BB2AFC"/>
    <w:rsid w:val="00BB2B06"/>
    <w:rsid w:val="00BB2E62"/>
    <w:rsid w:val="00BB327E"/>
    <w:rsid w:val="00BB3290"/>
    <w:rsid w:val="00BB34E8"/>
    <w:rsid w:val="00BB3671"/>
    <w:rsid w:val="00BB378F"/>
    <w:rsid w:val="00BB3844"/>
    <w:rsid w:val="00BB38E6"/>
    <w:rsid w:val="00BB3910"/>
    <w:rsid w:val="00BB3A1E"/>
    <w:rsid w:val="00BB3DA8"/>
    <w:rsid w:val="00BB3DB1"/>
    <w:rsid w:val="00BB3FB1"/>
    <w:rsid w:val="00BB4278"/>
    <w:rsid w:val="00BB4382"/>
    <w:rsid w:val="00BB449F"/>
    <w:rsid w:val="00BB4870"/>
    <w:rsid w:val="00BB4A11"/>
    <w:rsid w:val="00BB4ADE"/>
    <w:rsid w:val="00BB4B77"/>
    <w:rsid w:val="00BB4BAB"/>
    <w:rsid w:val="00BB4C4A"/>
    <w:rsid w:val="00BB4C63"/>
    <w:rsid w:val="00BB4C70"/>
    <w:rsid w:val="00BB4CCD"/>
    <w:rsid w:val="00BB4F78"/>
    <w:rsid w:val="00BB5002"/>
    <w:rsid w:val="00BB5047"/>
    <w:rsid w:val="00BB517E"/>
    <w:rsid w:val="00BB5224"/>
    <w:rsid w:val="00BB55C1"/>
    <w:rsid w:val="00BB5F62"/>
    <w:rsid w:val="00BB601D"/>
    <w:rsid w:val="00BB6297"/>
    <w:rsid w:val="00BB62DD"/>
    <w:rsid w:val="00BB63FC"/>
    <w:rsid w:val="00BB6562"/>
    <w:rsid w:val="00BB6606"/>
    <w:rsid w:val="00BB6713"/>
    <w:rsid w:val="00BB68CE"/>
    <w:rsid w:val="00BB6D29"/>
    <w:rsid w:val="00BB6EE1"/>
    <w:rsid w:val="00BB6F52"/>
    <w:rsid w:val="00BB6FF8"/>
    <w:rsid w:val="00BB716D"/>
    <w:rsid w:val="00BB74EF"/>
    <w:rsid w:val="00BB7518"/>
    <w:rsid w:val="00BB76E8"/>
    <w:rsid w:val="00BB790E"/>
    <w:rsid w:val="00BB7E07"/>
    <w:rsid w:val="00BB7EC3"/>
    <w:rsid w:val="00BC01E0"/>
    <w:rsid w:val="00BC02A5"/>
    <w:rsid w:val="00BC0358"/>
    <w:rsid w:val="00BC03A6"/>
    <w:rsid w:val="00BC042F"/>
    <w:rsid w:val="00BC0820"/>
    <w:rsid w:val="00BC095E"/>
    <w:rsid w:val="00BC0B67"/>
    <w:rsid w:val="00BC0B91"/>
    <w:rsid w:val="00BC0C7F"/>
    <w:rsid w:val="00BC0D7E"/>
    <w:rsid w:val="00BC0E2A"/>
    <w:rsid w:val="00BC0E8C"/>
    <w:rsid w:val="00BC0EDA"/>
    <w:rsid w:val="00BC1009"/>
    <w:rsid w:val="00BC108C"/>
    <w:rsid w:val="00BC1118"/>
    <w:rsid w:val="00BC11E9"/>
    <w:rsid w:val="00BC1251"/>
    <w:rsid w:val="00BC14A6"/>
    <w:rsid w:val="00BC1598"/>
    <w:rsid w:val="00BC15AA"/>
    <w:rsid w:val="00BC16B4"/>
    <w:rsid w:val="00BC16E4"/>
    <w:rsid w:val="00BC1ABC"/>
    <w:rsid w:val="00BC1ACF"/>
    <w:rsid w:val="00BC1CA6"/>
    <w:rsid w:val="00BC1EC1"/>
    <w:rsid w:val="00BC1FC1"/>
    <w:rsid w:val="00BC1FF0"/>
    <w:rsid w:val="00BC23DF"/>
    <w:rsid w:val="00BC2A1E"/>
    <w:rsid w:val="00BC2D49"/>
    <w:rsid w:val="00BC2D52"/>
    <w:rsid w:val="00BC2ED8"/>
    <w:rsid w:val="00BC3508"/>
    <w:rsid w:val="00BC354D"/>
    <w:rsid w:val="00BC3693"/>
    <w:rsid w:val="00BC374F"/>
    <w:rsid w:val="00BC3CCF"/>
    <w:rsid w:val="00BC3EA3"/>
    <w:rsid w:val="00BC411D"/>
    <w:rsid w:val="00BC4227"/>
    <w:rsid w:val="00BC4379"/>
    <w:rsid w:val="00BC43A3"/>
    <w:rsid w:val="00BC44E4"/>
    <w:rsid w:val="00BC45E2"/>
    <w:rsid w:val="00BC4A25"/>
    <w:rsid w:val="00BC4B6C"/>
    <w:rsid w:val="00BC4C7F"/>
    <w:rsid w:val="00BC4CF5"/>
    <w:rsid w:val="00BC507A"/>
    <w:rsid w:val="00BC523A"/>
    <w:rsid w:val="00BC567A"/>
    <w:rsid w:val="00BC57D7"/>
    <w:rsid w:val="00BC581C"/>
    <w:rsid w:val="00BC59A9"/>
    <w:rsid w:val="00BC5AB7"/>
    <w:rsid w:val="00BC5B81"/>
    <w:rsid w:val="00BC5E6B"/>
    <w:rsid w:val="00BC5FE5"/>
    <w:rsid w:val="00BC614B"/>
    <w:rsid w:val="00BC633F"/>
    <w:rsid w:val="00BC640D"/>
    <w:rsid w:val="00BC6456"/>
    <w:rsid w:val="00BC6559"/>
    <w:rsid w:val="00BC66BC"/>
    <w:rsid w:val="00BC6950"/>
    <w:rsid w:val="00BC6C54"/>
    <w:rsid w:val="00BC6EC1"/>
    <w:rsid w:val="00BC6F99"/>
    <w:rsid w:val="00BC7197"/>
    <w:rsid w:val="00BC71B1"/>
    <w:rsid w:val="00BC71F3"/>
    <w:rsid w:val="00BC7226"/>
    <w:rsid w:val="00BC7422"/>
    <w:rsid w:val="00BC756D"/>
    <w:rsid w:val="00BC7612"/>
    <w:rsid w:val="00BC765F"/>
    <w:rsid w:val="00BC769D"/>
    <w:rsid w:val="00BC7703"/>
    <w:rsid w:val="00BC77C9"/>
    <w:rsid w:val="00BC79D7"/>
    <w:rsid w:val="00BC7A23"/>
    <w:rsid w:val="00BC7D8C"/>
    <w:rsid w:val="00BC7E81"/>
    <w:rsid w:val="00BD0042"/>
    <w:rsid w:val="00BD05B4"/>
    <w:rsid w:val="00BD0660"/>
    <w:rsid w:val="00BD075C"/>
    <w:rsid w:val="00BD0A5B"/>
    <w:rsid w:val="00BD0AE1"/>
    <w:rsid w:val="00BD0AF9"/>
    <w:rsid w:val="00BD0B74"/>
    <w:rsid w:val="00BD12B7"/>
    <w:rsid w:val="00BD140E"/>
    <w:rsid w:val="00BD144B"/>
    <w:rsid w:val="00BD1504"/>
    <w:rsid w:val="00BD186F"/>
    <w:rsid w:val="00BD1BBA"/>
    <w:rsid w:val="00BD1C30"/>
    <w:rsid w:val="00BD1CBE"/>
    <w:rsid w:val="00BD1D08"/>
    <w:rsid w:val="00BD1D46"/>
    <w:rsid w:val="00BD1EBF"/>
    <w:rsid w:val="00BD21FD"/>
    <w:rsid w:val="00BD2395"/>
    <w:rsid w:val="00BD2495"/>
    <w:rsid w:val="00BD251B"/>
    <w:rsid w:val="00BD2AC4"/>
    <w:rsid w:val="00BD2C63"/>
    <w:rsid w:val="00BD2D22"/>
    <w:rsid w:val="00BD2E71"/>
    <w:rsid w:val="00BD2EB6"/>
    <w:rsid w:val="00BD2F2E"/>
    <w:rsid w:val="00BD2F5A"/>
    <w:rsid w:val="00BD3023"/>
    <w:rsid w:val="00BD30E9"/>
    <w:rsid w:val="00BD32D3"/>
    <w:rsid w:val="00BD349C"/>
    <w:rsid w:val="00BD39A8"/>
    <w:rsid w:val="00BD3A42"/>
    <w:rsid w:val="00BD3A94"/>
    <w:rsid w:val="00BD3A9E"/>
    <w:rsid w:val="00BD3B55"/>
    <w:rsid w:val="00BD404F"/>
    <w:rsid w:val="00BD432C"/>
    <w:rsid w:val="00BD48CA"/>
    <w:rsid w:val="00BD49EE"/>
    <w:rsid w:val="00BD4A41"/>
    <w:rsid w:val="00BD4AE5"/>
    <w:rsid w:val="00BD4C1D"/>
    <w:rsid w:val="00BD4E2D"/>
    <w:rsid w:val="00BD4F91"/>
    <w:rsid w:val="00BD5151"/>
    <w:rsid w:val="00BD5277"/>
    <w:rsid w:val="00BD52B0"/>
    <w:rsid w:val="00BD5687"/>
    <w:rsid w:val="00BD568C"/>
    <w:rsid w:val="00BD57FA"/>
    <w:rsid w:val="00BD59D0"/>
    <w:rsid w:val="00BD5A30"/>
    <w:rsid w:val="00BD5A77"/>
    <w:rsid w:val="00BD5B70"/>
    <w:rsid w:val="00BD5BCA"/>
    <w:rsid w:val="00BD5C1C"/>
    <w:rsid w:val="00BD5DA5"/>
    <w:rsid w:val="00BD5EA7"/>
    <w:rsid w:val="00BD5F68"/>
    <w:rsid w:val="00BD5FF8"/>
    <w:rsid w:val="00BD60E3"/>
    <w:rsid w:val="00BD6104"/>
    <w:rsid w:val="00BD65EE"/>
    <w:rsid w:val="00BD685C"/>
    <w:rsid w:val="00BD6870"/>
    <w:rsid w:val="00BD6884"/>
    <w:rsid w:val="00BD688F"/>
    <w:rsid w:val="00BD6A1F"/>
    <w:rsid w:val="00BD6B0A"/>
    <w:rsid w:val="00BD6B41"/>
    <w:rsid w:val="00BD6B96"/>
    <w:rsid w:val="00BD6DDD"/>
    <w:rsid w:val="00BD6EAE"/>
    <w:rsid w:val="00BD6EEA"/>
    <w:rsid w:val="00BD6F58"/>
    <w:rsid w:val="00BD6FA8"/>
    <w:rsid w:val="00BD7027"/>
    <w:rsid w:val="00BD71C7"/>
    <w:rsid w:val="00BD734A"/>
    <w:rsid w:val="00BD7486"/>
    <w:rsid w:val="00BD74D4"/>
    <w:rsid w:val="00BD74DA"/>
    <w:rsid w:val="00BD76B1"/>
    <w:rsid w:val="00BD77D4"/>
    <w:rsid w:val="00BD784A"/>
    <w:rsid w:val="00BD784C"/>
    <w:rsid w:val="00BD7891"/>
    <w:rsid w:val="00BD7AEA"/>
    <w:rsid w:val="00BD7C41"/>
    <w:rsid w:val="00BD7CCF"/>
    <w:rsid w:val="00BD7D4E"/>
    <w:rsid w:val="00BD7D75"/>
    <w:rsid w:val="00BD7E98"/>
    <w:rsid w:val="00BE018C"/>
    <w:rsid w:val="00BE01E0"/>
    <w:rsid w:val="00BE0250"/>
    <w:rsid w:val="00BE02B5"/>
    <w:rsid w:val="00BE02BD"/>
    <w:rsid w:val="00BE02F8"/>
    <w:rsid w:val="00BE031F"/>
    <w:rsid w:val="00BE0643"/>
    <w:rsid w:val="00BE08CB"/>
    <w:rsid w:val="00BE08EF"/>
    <w:rsid w:val="00BE0992"/>
    <w:rsid w:val="00BE0B40"/>
    <w:rsid w:val="00BE0D0C"/>
    <w:rsid w:val="00BE0D19"/>
    <w:rsid w:val="00BE0E11"/>
    <w:rsid w:val="00BE0ED8"/>
    <w:rsid w:val="00BE1021"/>
    <w:rsid w:val="00BE10C2"/>
    <w:rsid w:val="00BE113E"/>
    <w:rsid w:val="00BE11F1"/>
    <w:rsid w:val="00BE132C"/>
    <w:rsid w:val="00BE13BD"/>
    <w:rsid w:val="00BE14BF"/>
    <w:rsid w:val="00BE152C"/>
    <w:rsid w:val="00BE1573"/>
    <w:rsid w:val="00BE16F2"/>
    <w:rsid w:val="00BE1804"/>
    <w:rsid w:val="00BE1AB2"/>
    <w:rsid w:val="00BE1B3C"/>
    <w:rsid w:val="00BE1BA0"/>
    <w:rsid w:val="00BE1BE0"/>
    <w:rsid w:val="00BE1D70"/>
    <w:rsid w:val="00BE1E1A"/>
    <w:rsid w:val="00BE1E6B"/>
    <w:rsid w:val="00BE20EC"/>
    <w:rsid w:val="00BE22D1"/>
    <w:rsid w:val="00BE2318"/>
    <w:rsid w:val="00BE235D"/>
    <w:rsid w:val="00BE24C4"/>
    <w:rsid w:val="00BE24CD"/>
    <w:rsid w:val="00BE26B9"/>
    <w:rsid w:val="00BE29A1"/>
    <w:rsid w:val="00BE2E03"/>
    <w:rsid w:val="00BE30D3"/>
    <w:rsid w:val="00BE30EA"/>
    <w:rsid w:val="00BE30F9"/>
    <w:rsid w:val="00BE31D8"/>
    <w:rsid w:val="00BE32B0"/>
    <w:rsid w:val="00BE333D"/>
    <w:rsid w:val="00BE3543"/>
    <w:rsid w:val="00BE384B"/>
    <w:rsid w:val="00BE3A5E"/>
    <w:rsid w:val="00BE3C08"/>
    <w:rsid w:val="00BE3CF0"/>
    <w:rsid w:val="00BE3D97"/>
    <w:rsid w:val="00BE3E02"/>
    <w:rsid w:val="00BE4384"/>
    <w:rsid w:val="00BE4635"/>
    <w:rsid w:val="00BE465E"/>
    <w:rsid w:val="00BE46ED"/>
    <w:rsid w:val="00BE4A0E"/>
    <w:rsid w:val="00BE4A74"/>
    <w:rsid w:val="00BE4E17"/>
    <w:rsid w:val="00BE4E21"/>
    <w:rsid w:val="00BE4F47"/>
    <w:rsid w:val="00BE51F9"/>
    <w:rsid w:val="00BE5231"/>
    <w:rsid w:val="00BE5704"/>
    <w:rsid w:val="00BE598F"/>
    <w:rsid w:val="00BE5A28"/>
    <w:rsid w:val="00BE5C37"/>
    <w:rsid w:val="00BE5CC2"/>
    <w:rsid w:val="00BE5EB6"/>
    <w:rsid w:val="00BE5EC5"/>
    <w:rsid w:val="00BE5F19"/>
    <w:rsid w:val="00BE608C"/>
    <w:rsid w:val="00BE6193"/>
    <w:rsid w:val="00BE636C"/>
    <w:rsid w:val="00BE64C2"/>
    <w:rsid w:val="00BE64DC"/>
    <w:rsid w:val="00BE650C"/>
    <w:rsid w:val="00BE65B9"/>
    <w:rsid w:val="00BE694E"/>
    <w:rsid w:val="00BE6B05"/>
    <w:rsid w:val="00BE6BBC"/>
    <w:rsid w:val="00BE6CBA"/>
    <w:rsid w:val="00BE6DC7"/>
    <w:rsid w:val="00BE6DE0"/>
    <w:rsid w:val="00BE6F3E"/>
    <w:rsid w:val="00BE6FF2"/>
    <w:rsid w:val="00BE7271"/>
    <w:rsid w:val="00BE7279"/>
    <w:rsid w:val="00BE7440"/>
    <w:rsid w:val="00BE756C"/>
    <w:rsid w:val="00BE7677"/>
    <w:rsid w:val="00BE7806"/>
    <w:rsid w:val="00BE7B52"/>
    <w:rsid w:val="00BE7D1A"/>
    <w:rsid w:val="00BE7D4C"/>
    <w:rsid w:val="00BE7FCE"/>
    <w:rsid w:val="00BF0128"/>
    <w:rsid w:val="00BF013C"/>
    <w:rsid w:val="00BF0244"/>
    <w:rsid w:val="00BF0395"/>
    <w:rsid w:val="00BF03D9"/>
    <w:rsid w:val="00BF042C"/>
    <w:rsid w:val="00BF0502"/>
    <w:rsid w:val="00BF0636"/>
    <w:rsid w:val="00BF07FE"/>
    <w:rsid w:val="00BF0802"/>
    <w:rsid w:val="00BF09BD"/>
    <w:rsid w:val="00BF09D7"/>
    <w:rsid w:val="00BF0B2F"/>
    <w:rsid w:val="00BF0C87"/>
    <w:rsid w:val="00BF0F00"/>
    <w:rsid w:val="00BF1062"/>
    <w:rsid w:val="00BF108B"/>
    <w:rsid w:val="00BF1125"/>
    <w:rsid w:val="00BF1230"/>
    <w:rsid w:val="00BF1708"/>
    <w:rsid w:val="00BF1999"/>
    <w:rsid w:val="00BF1B10"/>
    <w:rsid w:val="00BF1B5F"/>
    <w:rsid w:val="00BF1E93"/>
    <w:rsid w:val="00BF20A3"/>
    <w:rsid w:val="00BF21F9"/>
    <w:rsid w:val="00BF237D"/>
    <w:rsid w:val="00BF2655"/>
    <w:rsid w:val="00BF299C"/>
    <w:rsid w:val="00BF2A5E"/>
    <w:rsid w:val="00BF2B41"/>
    <w:rsid w:val="00BF2C84"/>
    <w:rsid w:val="00BF2CDB"/>
    <w:rsid w:val="00BF2FE8"/>
    <w:rsid w:val="00BF301B"/>
    <w:rsid w:val="00BF304A"/>
    <w:rsid w:val="00BF3087"/>
    <w:rsid w:val="00BF34DC"/>
    <w:rsid w:val="00BF36E4"/>
    <w:rsid w:val="00BF38E4"/>
    <w:rsid w:val="00BF397C"/>
    <w:rsid w:val="00BF3A85"/>
    <w:rsid w:val="00BF3B38"/>
    <w:rsid w:val="00BF3F1E"/>
    <w:rsid w:val="00BF3F27"/>
    <w:rsid w:val="00BF4311"/>
    <w:rsid w:val="00BF4324"/>
    <w:rsid w:val="00BF43D7"/>
    <w:rsid w:val="00BF44E0"/>
    <w:rsid w:val="00BF44E7"/>
    <w:rsid w:val="00BF4679"/>
    <w:rsid w:val="00BF473E"/>
    <w:rsid w:val="00BF4772"/>
    <w:rsid w:val="00BF4780"/>
    <w:rsid w:val="00BF479B"/>
    <w:rsid w:val="00BF484C"/>
    <w:rsid w:val="00BF4A16"/>
    <w:rsid w:val="00BF4BE2"/>
    <w:rsid w:val="00BF4C11"/>
    <w:rsid w:val="00BF4D0C"/>
    <w:rsid w:val="00BF4F89"/>
    <w:rsid w:val="00BF502D"/>
    <w:rsid w:val="00BF51AB"/>
    <w:rsid w:val="00BF51CB"/>
    <w:rsid w:val="00BF51F7"/>
    <w:rsid w:val="00BF5370"/>
    <w:rsid w:val="00BF53D6"/>
    <w:rsid w:val="00BF5447"/>
    <w:rsid w:val="00BF55F9"/>
    <w:rsid w:val="00BF564A"/>
    <w:rsid w:val="00BF5671"/>
    <w:rsid w:val="00BF580A"/>
    <w:rsid w:val="00BF5A4B"/>
    <w:rsid w:val="00BF5D03"/>
    <w:rsid w:val="00BF5DE7"/>
    <w:rsid w:val="00BF5F45"/>
    <w:rsid w:val="00BF5F56"/>
    <w:rsid w:val="00BF609C"/>
    <w:rsid w:val="00BF617B"/>
    <w:rsid w:val="00BF6551"/>
    <w:rsid w:val="00BF668B"/>
    <w:rsid w:val="00BF66EF"/>
    <w:rsid w:val="00BF6917"/>
    <w:rsid w:val="00BF6A0B"/>
    <w:rsid w:val="00BF6A78"/>
    <w:rsid w:val="00BF6BAD"/>
    <w:rsid w:val="00BF6DA0"/>
    <w:rsid w:val="00BF6E03"/>
    <w:rsid w:val="00BF6E26"/>
    <w:rsid w:val="00BF6ECD"/>
    <w:rsid w:val="00BF6F63"/>
    <w:rsid w:val="00BF70F9"/>
    <w:rsid w:val="00BF7159"/>
    <w:rsid w:val="00BF7165"/>
    <w:rsid w:val="00BF7195"/>
    <w:rsid w:val="00BF71A0"/>
    <w:rsid w:val="00BF72BE"/>
    <w:rsid w:val="00BF7799"/>
    <w:rsid w:val="00BF77E6"/>
    <w:rsid w:val="00BF7810"/>
    <w:rsid w:val="00BF78AC"/>
    <w:rsid w:val="00BF791D"/>
    <w:rsid w:val="00BF7C3B"/>
    <w:rsid w:val="00BF7E3A"/>
    <w:rsid w:val="00BF7EA7"/>
    <w:rsid w:val="00C000E8"/>
    <w:rsid w:val="00C00447"/>
    <w:rsid w:val="00C0052B"/>
    <w:rsid w:val="00C0055A"/>
    <w:rsid w:val="00C0056D"/>
    <w:rsid w:val="00C005C3"/>
    <w:rsid w:val="00C00750"/>
    <w:rsid w:val="00C0079D"/>
    <w:rsid w:val="00C00936"/>
    <w:rsid w:val="00C00949"/>
    <w:rsid w:val="00C00993"/>
    <w:rsid w:val="00C009AD"/>
    <w:rsid w:val="00C00A43"/>
    <w:rsid w:val="00C00A9C"/>
    <w:rsid w:val="00C00BCD"/>
    <w:rsid w:val="00C00E2A"/>
    <w:rsid w:val="00C00E87"/>
    <w:rsid w:val="00C00FA2"/>
    <w:rsid w:val="00C01479"/>
    <w:rsid w:val="00C016C5"/>
    <w:rsid w:val="00C018BA"/>
    <w:rsid w:val="00C01A27"/>
    <w:rsid w:val="00C01B70"/>
    <w:rsid w:val="00C01B8B"/>
    <w:rsid w:val="00C01BD8"/>
    <w:rsid w:val="00C01F27"/>
    <w:rsid w:val="00C02080"/>
    <w:rsid w:val="00C020FF"/>
    <w:rsid w:val="00C0217A"/>
    <w:rsid w:val="00C02472"/>
    <w:rsid w:val="00C024A4"/>
    <w:rsid w:val="00C024CD"/>
    <w:rsid w:val="00C0257A"/>
    <w:rsid w:val="00C02722"/>
    <w:rsid w:val="00C02802"/>
    <w:rsid w:val="00C02D0F"/>
    <w:rsid w:val="00C02FAA"/>
    <w:rsid w:val="00C030B5"/>
    <w:rsid w:val="00C03215"/>
    <w:rsid w:val="00C03223"/>
    <w:rsid w:val="00C0333C"/>
    <w:rsid w:val="00C03341"/>
    <w:rsid w:val="00C036A4"/>
    <w:rsid w:val="00C037CE"/>
    <w:rsid w:val="00C038B1"/>
    <w:rsid w:val="00C0391F"/>
    <w:rsid w:val="00C03982"/>
    <w:rsid w:val="00C03B74"/>
    <w:rsid w:val="00C03BC6"/>
    <w:rsid w:val="00C03C0C"/>
    <w:rsid w:val="00C03DD9"/>
    <w:rsid w:val="00C042B3"/>
    <w:rsid w:val="00C0442A"/>
    <w:rsid w:val="00C044D7"/>
    <w:rsid w:val="00C048D2"/>
    <w:rsid w:val="00C04B2B"/>
    <w:rsid w:val="00C04BE4"/>
    <w:rsid w:val="00C04C25"/>
    <w:rsid w:val="00C04D49"/>
    <w:rsid w:val="00C04E3C"/>
    <w:rsid w:val="00C0501A"/>
    <w:rsid w:val="00C05061"/>
    <w:rsid w:val="00C050F1"/>
    <w:rsid w:val="00C0513A"/>
    <w:rsid w:val="00C05504"/>
    <w:rsid w:val="00C0565C"/>
    <w:rsid w:val="00C05865"/>
    <w:rsid w:val="00C05955"/>
    <w:rsid w:val="00C05CA2"/>
    <w:rsid w:val="00C05D23"/>
    <w:rsid w:val="00C0601F"/>
    <w:rsid w:val="00C062DF"/>
    <w:rsid w:val="00C062F9"/>
    <w:rsid w:val="00C065DD"/>
    <w:rsid w:val="00C066B0"/>
    <w:rsid w:val="00C06907"/>
    <w:rsid w:val="00C06939"/>
    <w:rsid w:val="00C0696C"/>
    <w:rsid w:val="00C06CDA"/>
    <w:rsid w:val="00C06CDF"/>
    <w:rsid w:val="00C06DB8"/>
    <w:rsid w:val="00C06E91"/>
    <w:rsid w:val="00C06FEB"/>
    <w:rsid w:val="00C072B2"/>
    <w:rsid w:val="00C073E1"/>
    <w:rsid w:val="00C07768"/>
    <w:rsid w:val="00C078E6"/>
    <w:rsid w:val="00C07A19"/>
    <w:rsid w:val="00C07B34"/>
    <w:rsid w:val="00C07D5F"/>
    <w:rsid w:val="00C07DC7"/>
    <w:rsid w:val="00C100F5"/>
    <w:rsid w:val="00C10734"/>
    <w:rsid w:val="00C107C1"/>
    <w:rsid w:val="00C108DD"/>
    <w:rsid w:val="00C10B61"/>
    <w:rsid w:val="00C10D1C"/>
    <w:rsid w:val="00C10D7E"/>
    <w:rsid w:val="00C10DD7"/>
    <w:rsid w:val="00C10E85"/>
    <w:rsid w:val="00C10EAA"/>
    <w:rsid w:val="00C10F48"/>
    <w:rsid w:val="00C10F98"/>
    <w:rsid w:val="00C10FD2"/>
    <w:rsid w:val="00C11118"/>
    <w:rsid w:val="00C1115F"/>
    <w:rsid w:val="00C11474"/>
    <w:rsid w:val="00C114B0"/>
    <w:rsid w:val="00C1183A"/>
    <w:rsid w:val="00C11F19"/>
    <w:rsid w:val="00C120EC"/>
    <w:rsid w:val="00C12119"/>
    <w:rsid w:val="00C121F2"/>
    <w:rsid w:val="00C12279"/>
    <w:rsid w:val="00C122CE"/>
    <w:rsid w:val="00C1242C"/>
    <w:rsid w:val="00C12433"/>
    <w:rsid w:val="00C12551"/>
    <w:rsid w:val="00C1274B"/>
    <w:rsid w:val="00C127FA"/>
    <w:rsid w:val="00C1291D"/>
    <w:rsid w:val="00C12AF5"/>
    <w:rsid w:val="00C12CDB"/>
    <w:rsid w:val="00C12DC6"/>
    <w:rsid w:val="00C1314F"/>
    <w:rsid w:val="00C131FD"/>
    <w:rsid w:val="00C13445"/>
    <w:rsid w:val="00C135D9"/>
    <w:rsid w:val="00C13845"/>
    <w:rsid w:val="00C13BCC"/>
    <w:rsid w:val="00C13C57"/>
    <w:rsid w:val="00C13CD8"/>
    <w:rsid w:val="00C1411E"/>
    <w:rsid w:val="00C14184"/>
    <w:rsid w:val="00C141A2"/>
    <w:rsid w:val="00C142BE"/>
    <w:rsid w:val="00C1439D"/>
    <w:rsid w:val="00C14412"/>
    <w:rsid w:val="00C147DD"/>
    <w:rsid w:val="00C14A14"/>
    <w:rsid w:val="00C14A33"/>
    <w:rsid w:val="00C14A74"/>
    <w:rsid w:val="00C151ED"/>
    <w:rsid w:val="00C1523F"/>
    <w:rsid w:val="00C15295"/>
    <w:rsid w:val="00C1530F"/>
    <w:rsid w:val="00C15313"/>
    <w:rsid w:val="00C155FA"/>
    <w:rsid w:val="00C1563C"/>
    <w:rsid w:val="00C1595B"/>
    <w:rsid w:val="00C15A27"/>
    <w:rsid w:val="00C15A58"/>
    <w:rsid w:val="00C15BD5"/>
    <w:rsid w:val="00C15E4B"/>
    <w:rsid w:val="00C15E4D"/>
    <w:rsid w:val="00C15F54"/>
    <w:rsid w:val="00C15FC5"/>
    <w:rsid w:val="00C16108"/>
    <w:rsid w:val="00C16113"/>
    <w:rsid w:val="00C16159"/>
    <w:rsid w:val="00C16975"/>
    <w:rsid w:val="00C16A46"/>
    <w:rsid w:val="00C16BA9"/>
    <w:rsid w:val="00C16CEB"/>
    <w:rsid w:val="00C16E53"/>
    <w:rsid w:val="00C16E67"/>
    <w:rsid w:val="00C16E8C"/>
    <w:rsid w:val="00C17380"/>
    <w:rsid w:val="00C174B6"/>
    <w:rsid w:val="00C17604"/>
    <w:rsid w:val="00C179F0"/>
    <w:rsid w:val="00C17A25"/>
    <w:rsid w:val="00C17A93"/>
    <w:rsid w:val="00C17D38"/>
    <w:rsid w:val="00C17F95"/>
    <w:rsid w:val="00C17FCA"/>
    <w:rsid w:val="00C2005C"/>
    <w:rsid w:val="00C20296"/>
    <w:rsid w:val="00C20472"/>
    <w:rsid w:val="00C20690"/>
    <w:rsid w:val="00C20964"/>
    <w:rsid w:val="00C209E4"/>
    <w:rsid w:val="00C20A69"/>
    <w:rsid w:val="00C20B44"/>
    <w:rsid w:val="00C20D42"/>
    <w:rsid w:val="00C20D4F"/>
    <w:rsid w:val="00C20D90"/>
    <w:rsid w:val="00C20E37"/>
    <w:rsid w:val="00C20FAD"/>
    <w:rsid w:val="00C212D0"/>
    <w:rsid w:val="00C216DA"/>
    <w:rsid w:val="00C217DC"/>
    <w:rsid w:val="00C21A97"/>
    <w:rsid w:val="00C21AAC"/>
    <w:rsid w:val="00C21AE9"/>
    <w:rsid w:val="00C21AEF"/>
    <w:rsid w:val="00C21C84"/>
    <w:rsid w:val="00C21CC5"/>
    <w:rsid w:val="00C21DE3"/>
    <w:rsid w:val="00C21E82"/>
    <w:rsid w:val="00C21EE4"/>
    <w:rsid w:val="00C22142"/>
    <w:rsid w:val="00C221E1"/>
    <w:rsid w:val="00C222DD"/>
    <w:rsid w:val="00C22316"/>
    <w:rsid w:val="00C22759"/>
    <w:rsid w:val="00C22995"/>
    <w:rsid w:val="00C22B2F"/>
    <w:rsid w:val="00C22BFE"/>
    <w:rsid w:val="00C22E5B"/>
    <w:rsid w:val="00C22E7C"/>
    <w:rsid w:val="00C22F5D"/>
    <w:rsid w:val="00C22FC9"/>
    <w:rsid w:val="00C23064"/>
    <w:rsid w:val="00C23069"/>
    <w:rsid w:val="00C23293"/>
    <w:rsid w:val="00C23456"/>
    <w:rsid w:val="00C23679"/>
    <w:rsid w:val="00C238D7"/>
    <w:rsid w:val="00C238E7"/>
    <w:rsid w:val="00C23C06"/>
    <w:rsid w:val="00C23C0D"/>
    <w:rsid w:val="00C23CA0"/>
    <w:rsid w:val="00C23D45"/>
    <w:rsid w:val="00C24023"/>
    <w:rsid w:val="00C240BE"/>
    <w:rsid w:val="00C24113"/>
    <w:rsid w:val="00C24258"/>
    <w:rsid w:val="00C246CB"/>
    <w:rsid w:val="00C24715"/>
    <w:rsid w:val="00C247CE"/>
    <w:rsid w:val="00C24821"/>
    <w:rsid w:val="00C25402"/>
    <w:rsid w:val="00C255AF"/>
    <w:rsid w:val="00C256CB"/>
    <w:rsid w:val="00C257F4"/>
    <w:rsid w:val="00C25ABD"/>
    <w:rsid w:val="00C25B1F"/>
    <w:rsid w:val="00C25B31"/>
    <w:rsid w:val="00C25BAE"/>
    <w:rsid w:val="00C25F0E"/>
    <w:rsid w:val="00C25F78"/>
    <w:rsid w:val="00C26250"/>
    <w:rsid w:val="00C26412"/>
    <w:rsid w:val="00C266B1"/>
    <w:rsid w:val="00C26814"/>
    <w:rsid w:val="00C26B6B"/>
    <w:rsid w:val="00C26C9D"/>
    <w:rsid w:val="00C2703D"/>
    <w:rsid w:val="00C2707A"/>
    <w:rsid w:val="00C271C0"/>
    <w:rsid w:val="00C27278"/>
    <w:rsid w:val="00C2774C"/>
    <w:rsid w:val="00C27932"/>
    <w:rsid w:val="00C27BB4"/>
    <w:rsid w:val="00C27C52"/>
    <w:rsid w:val="00C27F0A"/>
    <w:rsid w:val="00C3014A"/>
    <w:rsid w:val="00C30189"/>
    <w:rsid w:val="00C30280"/>
    <w:rsid w:val="00C302CB"/>
    <w:rsid w:val="00C3038C"/>
    <w:rsid w:val="00C3049F"/>
    <w:rsid w:val="00C3062A"/>
    <w:rsid w:val="00C30632"/>
    <w:rsid w:val="00C30740"/>
    <w:rsid w:val="00C3082A"/>
    <w:rsid w:val="00C30A4A"/>
    <w:rsid w:val="00C30E93"/>
    <w:rsid w:val="00C30F4E"/>
    <w:rsid w:val="00C31033"/>
    <w:rsid w:val="00C311AD"/>
    <w:rsid w:val="00C31545"/>
    <w:rsid w:val="00C31569"/>
    <w:rsid w:val="00C31877"/>
    <w:rsid w:val="00C31955"/>
    <w:rsid w:val="00C31D8C"/>
    <w:rsid w:val="00C31E61"/>
    <w:rsid w:val="00C31E74"/>
    <w:rsid w:val="00C31ED3"/>
    <w:rsid w:val="00C323BE"/>
    <w:rsid w:val="00C32574"/>
    <w:rsid w:val="00C327F6"/>
    <w:rsid w:val="00C32949"/>
    <w:rsid w:val="00C32A4A"/>
    <w:rsid w:val="00C32D51"/>
    <w:rsid w:val="00C32DE9"/>
    <w:rsid w:val="00C32FD6"/>
    <w:rsid w:val="00C330BB"/>
    <w:rsid w:val="00C335FC"/>
    <w:rsid w:val="00C336CA"/>
    <w:rsid w:val="00C338F4"/>
    <w:rsid w:val="00C33910"/>
    <w:rsid w:val="00C33E84"/>
    <w:rsid w:val="00C33ED1"/>
    <w:rsid w:val="00C34008"/>
    <w:rsid w:val="00C3408B"/>
    <w:rsid w:val="00C340B8"/>
    <w:rsid w:val="00C344C8"/>
    <w:rsid w:val="00C34578"/>
    <w:rsid w:val="00C3482C"/>
    <w:rsid w:val="00C34869"/>
    <w:rsid w:val="00C3492B"/>
    <w:rsid w:val="00C34967"/>
    <w:rsid w:val="00C34EAF"/>
    <w:rsid w:val="00C34F3E"/>
    <w:rsid w:val="00C3503F"/>
    <w:rsid w:val="00C35271"/>
    <w:rsid w:val="00C356D5"/>
    <w:rsid w:val="00C35B9B"/>
    <w:rsid w:val="00C35C0E"/>
    <w:rsid w:val="00C35EBE"/>
    <w:rsid w:val="00C35F49"/>
    <w:rsid w:val="00C35F72"/>
    <w:rsid w:val="00C35FF0"/>
    <w:rsid w:val="00C361E0"/>
    <w:rsid w:val="00C362B5"/>
    <w:rsid w:val="00C36552"/>
    <w:rsid w:val="00C365F1"/>
    <w:rsid w:val="00C367EA"/>
    <w:rsid w:val="00C3685C"/>
    <w:rsid w:val="00C36A70"/>
    <w:rsid w:val="00C36D73"/>
    <w:rsid w:val="00C36E93"/>
    <w:rsid w:val="00C36EDB"/>
    <w:rsid w:val="00C37104"/>
    <w:rsid w:val="00C37550"/>
    <w:rsid w:val="00C3766E"/>
    <w:rsid w:val="00C37717"/>
    <w:rsid w:val="00C37795"/>
    <w:rsid w:val="00C378DA"/>
    <w:rsid w:val="00C37A27"/>
    <w:rsid w:val="00C37BE9"/>
    <w:rsid w:val="00C37C28"/>
    <w:rsid w:val="00C37D94"/>
    <w:rsid w:val="00C37DFA"/>
    <w:rsid w:val="00C400FF"/>
    <w:rsid w:val="00C40100"/>
    <w:rsid w:val="00C401A8"/>
    <w:rsid w:val="00C40530"/>
    <w:rsid w:val="00C40744"/>
    <w:rsid w:val="00C407F0"/>
    <w:rsid w:val="00C40923"/>
    <w:rsid w:val="00C40A05"/>
    <w:rsid w:val="00C40A17"/>
    <w:rsid w:val="00C40A90"/>
    <w:rsid w:val="00C40B4F"/>
    <w:rsid w:val="00C40DE7"/>
    <w:rsid w:val="00C40E46"/>
    <w:rsid w:val="00C411B9"/>
    <w:rsid w:val="00C41207"/>
    <w:rsid w:val="00C412BA"/>
    <w:rsid w:val="00C41621"/>
    <w:rsid w:val="00C419B0"/>
    <w:rsid w:val="00C419B2"/>
    <w:rsid w:val="00C41C62"/>
    <w:rsid w:val="00C41F24"/>
    <w:rsid w:val="00C41F35"/>
    <w:rsid w:val="00C420B3"/>
    <w:rsid w:val="00C42509"/>
    <w:rsid w:val="00C425A9"/>
    <w:rsid w:val="00C4293D"/>
    <w:rsid w:val="00C42B41"/>
    <w:rsid w:val="00C42C14"/>
    <w:rsid w:val="00C42EC3"/>
    <w:rsid w:val="00C43231"/>
    <w:rsid w:val="00C43312"/>
    <w:rsid w:val="00C43394"/>
    <w:rsid w:val="00C434E6"/>
    <w:rsid w:val="00C43658"/>
    <w:rsid w:val="00C4370C"/>
    <w:rsid w:val="00C4378C"/>
    <w:rsid w:val="00C43BCA"/>
    <w:rsid w:val="00C43DE3"/>
    <w:rsid w:val="00C43EAE"/>
    <w:rsid w:val="00C441B2"/>
    <w:rsid w:val="00C4431B"/>
    <w:rsid w:val="00C4438F"/>
    <w:rsid w:val="00C443A9"/>
    <w:rsid w:val="00C444AD"/>
    <w:rsid w:val="00C44547"/>
    <w:rsid w:val="00C445B4"/>
    <w:rsid w:val="00C44869"/>
    <w:rsid w:val="00C44879"/>
    <w:rsid w:val="00C4492C"/>
    <w:rsid w:val="00C44947"/>
    <w:rsid w:val="00C44EBB"/>
    <w:rsid w:val="00C450D7"/>
    <w:rsid w:val="00C4554A"/>
    <w:rsid w:val="00C455B0"/>
    <w:rsid w:val="00C456A4"/>
    <w:rsid w:val="00C4573B"/>
    <w:rsid w:val="00C45985"/>
    <w:rsid w:val="00C45B19"/>
    <w:rsid w:val="00C45B97"/>
    <w:rsid w:val="00C45C74"/>
    <w:rsid w:val="00C45C9C"/>
    <w:rsid w:val="00C45CF7"/>
    <w:rsid w:val="00C4602A"/>
    <w:rsid w:val="00C46062"/>
    <w:rsid w:val="00C46157"/>
    <w:rsid w:val="00C46173"/>
    <w:rsid w:val="00C463C8"/>
    <w:rsid w:val="00C463F4"/>
    <w:rsid w:val="00C464DD"/>
    <w:rsid w:val="00C4652C"/>
    <w:rsid w:val="00C465A5"/>
    <w:rsid w:val="00C46782"/>
    <w:rsid w:val="00C4696A"/>
    <w:rsid w:val="00C46A81"/>
    <w:rsid w:val="00C46BF4"/>
    <w:rsid w:val="00C46F38"/>
    <w:rsid w:val="00C4723B"/>
    <w:rsid w:val="00C47302"/>
    <w:rsid w:val="00C4733E"/>
    <w:rsid w:val="00C474FC"/>
    <w:rsid w:val="00C4753A"/>
    <w:rsid w:val="00C47555"/>
    <w:rsid w:val="00C4770A"/>
    <w:rsid w:val="00C47727"/>
    <w:rsid w:val="00C47791"/>
    <w:rsid w:val="00C477D1"/>
    <w:rsid w:val="00C477F4"/>
    <w:rsid w:val="00C47876"/>
    <w:rsid w:val="00C4790C"/>
    <w:rsid w:val="00C47BAD"/>
    <w:rsid w:val="00C47FFC"/>
    <w:rsid w:val="00C506A0"/>
    <w:rsid w:val="00C50779"/>
    <w:rsid w:val="00C50BFA"/>
    <w:rsid w:val="00C50CA1"/>
    <w:rsid w:val="00C50D53"/>
    <w:rsid w:val="00C5107A"/>
    <w:rsid w:val="00C511B7"/>
    <w:rsid w:val="00C51263"/>
    <w:rsid w:val="00C513A9"/>
    <w:rsid w:val="00C51550"/>
    <w:rsid w:val="00C516A1"/>
    <w:rsid w:val="00C51C6E"/>
    <w:rsid w:val="00C51D71"/>
    <w:rsid w:val="00C51DDD"/>
    <w:rsid w:val="00C51E09"/>
    <w:rsid w:val="00C51EE6"/>
    <w:rsid w:val="00C51FFD"/>
    <w:rsid w:val="00C522B9"/>
    <w:rsid w:val="00C52369"/>
    <w:rsid w:val="00C523AB"/>
    <w:rsid w:val="00C52433"/>
    <w:rsid w:val="00C5258A"/>
    <w:rsid w:val="00C52620"/>
    <w:rsid w:val="00C527A7"/>
    <w:rsid w:val="00C52B90"/>
    <w:rsid w:val="00C52BBD"/>
    <w:rsid w:val="00C52C1C"/>
    <w:rsid w:val="00C52CF1"/>
    <w:rsid w:val="00C52D3B"/>
    <w:rsid w:val="00C52DD3"/>
    <w:rsid w:val="00C52EAC"/>
    <w:rsid w:val="00C531CF"/>
    <w:rsid w:val="00C5327D"/>
    <w:rsid w:val="00C532E9"/>
    <w:rsid w:val="00C536F6"/>
    <w:rsid w:val="00C53710"/>
    <w:rsid w:val="00C537A3"/>
    <w:rsid w:val="00C537EB"/>
    <w:rsid w:val="00C5389A"/>
    <w:rsid w:val="00C538FF"/>
    <w:rsid w:val="00C53A22"/>
    <w:rsid w:val="00C53B1C"/>
    <w:rsid w:val="00C53B45"/>
    <w:rsid w:val="00C53EC5"/>
    <w:rsid w:val="00C53F46"/>
    <w:rsid w:val="00C54173"/>
    <w:rsid w:val="00C5427B"/>
    <w:rsid w:val="00C5430E"/>
    <w:rsid w:val="00C5433B"/>
    <w:rsid w:val="00C5435D"/>
    <w:rsid w:val="00C54361"/>
    <w:rsid w:val="00C54382"/>
    <w:rsid w:val="00C543F7"/>
    <w:rsid w:val="00C54573"/>
    <w:rsid w:val="00C54735"/>
    <w:rsid w:val="00C54A14"/>
    <w:rsid w:val="00C54B32"/>
    <w:rsid w:val="00C54C1B"/>
    <w:rsid w:val="00C54CFC"/>
    <w:rsid w:val="00C54D11"/>
    <w:rsid w:val="00C54D57"/>
    <w:rsid w:val="00C54FDD"/>
    <w:rsid w:val="00C551C8"/>
    <w:rsid w:val="00C5528F"/>
    <w:rsid w:val="00C5529A"/>
    <w:rsid w:val="00C553C5"/>
    <w:rsid w:val="00C55423"/>
    <w:rsid w:val="00C55471"/>
    <w:rsid w:val="00C55497"/>
    <w:rsid w:val="00C554CE"/>
    <w:rsid w:val="00C55554"/>
    <w:rsid w:val="00C55639"/>
    <w:rsid w:val="00C55645"/>
    <w:rsid w:val="00C55784"/>
    <w:rsid w:val="00C55863"/>
    <w:rsid w:val="00C558DE"/>
    <w:rsid w:val="00C5593C"/>
    <w:rsid w:val="00C55C1A"/>
    <w:rsid w:val="00C55E2C"/>
    <w:rsid w:val="00C55F43"/>
    <w:rsid w:val="00C563BA"/>
    <w:rsid w:val="00C5642D"/>
    <w:rsid w:val="00C56511"/>
    <w:rsid w:val="00C567E1"/>
    <w:rsid w:val="00C567F6"/>
    <w:rsid w:val="00C569F7"/>
    <w:rsid w:val="00C56B58"/>
    <w:rsid w:val="00C56DDD"/>
    <w:rsid w:val="00C57126"/>
    <w:rsid w:val="00C571DF"/>
    <w:rsid w:val="00C57368"/>
    <w:rsid w:val="00C577C6"/>
    <w:rsid w:val="00C5788C"/>
    <w:rsid w:val="00C578E8"/>
    <w:rsid w:val="00C579F5"/>
    <w:rsid w:val="00C57A90"/>
    <w:rsid w:val="00C57C42"/>
    <w:rsid w:val="00C57D9A"/>
    <w:rsid w:val="00C6013C"/>
    <w:rsid w:val="00C6019C"/>
    <w:rsid w:val="00C6032C"/>
    <w:rsid w:val="00C603D9"/>
    <w:rsid w:val="00C60451"/>
    <w:rsid w:val="00C60461"/>
    <w:rsid w:val="00C60908"/>
    <w:rsid w:val="00C609A5"/>
    <w:rsid w:val="00C60C4D"/>
    <w:rsid w:val="00C60E18"/>
    <w:rsid w:val="00C60E94"/>
    <w:rsid w:val="00C6102E"/>
    <w:rsid w:val="00C610C3"/>
    <w:rsid w:val="00C61166"/>
    <w:rsid w:val="00C614B6"/>
    <w:rsid w:val="00C614BA"/>
    <w:rsid w:val="00C61646"/>
    <w:rsid w:val="00C6184F"/>
    <w:rsid w:val="00C6193C"/>
    <w:rsid w:val="00C61B84"/>
    <w:rsid w:val="00C61D9A"/>
    <w:rsid w:val="00C61D9E"/>
    <w:rsid w:val="00C61EB7"/>
    <w:rsid w:val="00C61F67"/>
    <w:rsid w:val="00C61F81"/>
    <w:rsid w:val="00C62235"/>
    <w:rsid w:val="00C622D0"/>
    <w:rsid w:val="00C623C2"/>
    <w:rsid w:val="00C625B1"/>
    <w:rsid w:val="00C62674"/>
    <w:rsid w:val="00C62744"/>
    <w:rsid w:val="00C62C6C"/>
    <w:rsid w:val="00C62E51"/>
    <w:rsid w:val="00C62E82"/>
    <w:rsid w:val="00C62E9F"/>
    <w:rsid w:val="00C63178"/>
    <w:rsid w:val="00C632E6"/>
    <w:rsid w:val="00C63528"/>
    <w:rsid w:val="00C635D9"/>
    <w:rsid w:val="00C63648"/>
    <w:rsid w:val="00C6386B"/>
    <w:rsid w:val="00C639D2"/>
    <w:rsid w:val="00C63A37"/>
    <w:rsid w:val="00C63AC1"/>
    <w:rsid w:val="00C63B44"/>
    <w:rsid w:val="00C63E00"/>
    <w:rsid w:val="00C63E69"/>
    <w:rsid w:val="00C63F61"/>
    <w:rsid w:val="00C640BD"/>
    <w:rsid w:val="00C644FE"/>
    <w:rsid w:val="00C64764"/>
    <w:rsid w:val="00C647BE"/>
    <w:rsid w:val="00C64895"/>
    <w:rsid w:val="00C648EB"/>
    <w:rsid w:val="00C64900"/>
    <w:rsid w:val="00C64988"/>
    <w:rsid w:val="00C64AC0"/>
    <w:rsid w:val="00C64BBA"/>
    <w:rsid w:val="00C64F4A"/>
    <w:rsid w:val="00C64F70"/>
    <w:rsid w:val="00C650DC"/>
    <w:rsid w:val="00C653F0"/>
    <w:rsid w:val="00C6541C"/>
    <w:rsid w:val="00C6553D"/>
    <w:rsid w:val="00C658E2"/>
    <w:rsid w:val="00C6594A"/>
    <w:rsid w:val="00C65B11"/>
    <w:rsid w:val="00C65BAE"/>
    <w:rsid w:val="00C65C8F"/>
    <w:rsid w:val="00C65CB0"/>
    <w:rsid w:val="00C65F9F"/>
    <w:rsid w:val="00C6613C"/>
    <w:rsid w:val="00C66245"/>
    <w:rsid w:val="00C664C1"/>
    <w:rsid w:val="00C66522"/>
    <w:rsid w:val="00C66659"/>
    <w:rsid w:val="00C666AA"/>
    <w:rsid w:val="00C66864"/>
    <w:rsid w:val="00C668AA"/>
    <w:rsid w:val="00C66ABE"/>
    <w:rsid w:val="00C66B6D"/>
    <w:rsid w:val="00C66D52"/>
    <w:rsid w:val="00C66F70"/>
    <w:rsid w:val="00C6719C"/>
    <w:rsid w:val="00C671BE"/>
    <w:rsid w:val="00C6727C"/>
    <w:rsid w:val="00C672A8"/>
    <w:rsid w:val="00C67973"/>
    <w:rsid w:val="00C67C1A"/>
    <w:rsid w:val="00C67D2F"/>
    <w:rsid w:val="00C67E9A"/>
    <w:rsid w:val="00C67F8A"/>
    <w:rsid w:val="00C7038D"/>
    <w:rsid w:val="00C703D4"/>
    <w:rsid w:val="00C705AB"/>
    <w:rsid w:val="00C70AA9"/>
    <w:rsid w:val="00C7113E"/>
    <w:rsid w:val="00C7117C"/>
    <w:rsid w:val="00C71301"/>
    <w:rsid w:val="00C71377"/>
    <w:rsid w:val="00C714FA"/>
    <w:rsid w:val="00C71808"/>
    <w:rsid w:val="00C71977"/>
    <w:rsid w:val="00C71DC1"/>
    <w:rsid w:val="00C71F28"/>
    <w:rsid w:val="00C72091"/>
    <w:rsid w:val="00C723FB"/>
    <w:rsid w:val="00C7245A"/>
    <w:rsid w:val="00C724C4"/>
    <w:rsid w:val="00C72514"/>
    <w:rsid w:val="00C7260F"/>
    <w:rsid w:val="00C7264A"/>
    <w:rsid w:val="00C726A9"/>
    <w:rsid w:val="00C728EF"/>
    <w:rsid w:val="00C728F7"/>
    <w:rsid w:val="00C72913"/>
    <w:rsid w:val="00C72943"/>
    <w:rsid w:val="00C72AA3"/>
    <w:rsid w:val="00C72B99"/>
    <w:rsid w:val="00C72BB8"/>
    <w:rsid w:val="00C72C92"/>
    <w:rsid w:val="00C72E7B"/>
    <w:rsid w:val="00C730D5"/>
    <w:rsid w:val="00C73129"/>
    <w:rsid w:val="00C731E9"/>
    <w:rsid w:val="00C7324C"/>
    <w:rsid w:val="00C7343E"/>
    <w:rsid w:val="00C73466"/>
    <w:rsid w:val="00C7371D"/>
    <w:rsid w:val="00C73768"/>
    <w:rsid w:val="00C7377C"/>
    <w:rsid w:val="00C73A55"/>
    <w:rsid w:val="00C73D04"/>
    <w:rsid w:val="00C73D3A"/>
    <w:rsid w:val="00C73DCC"/>
    <w:rsid w:val="00C73FB0"/>
    <w:rsid w:val="00C74014"/>
    <w:rsid w:val="00C743A9"/>
    <w:rsid w:val="00C743AF"/>
    <w:rsid w:val="00C74420"/>
    <w:rsid w:val="00C7465B"/>
    <w:rsid w:val="00C747FD"/>
    <w:rsid w:val="00C74894"/>
    <w:rsid w:val="00C74905"/>
    <w:rsid w:val="00C7495D"/>
    <w:rsid w:val="00C74968"/>
    <w:rsid w:val="00C749D0"/>
    <w:rsid w:val="00C74BE0"/>
    <w:rsid w:val="00C74C32"/>
    <w:rsid w:val="00C751F3"/>
    <w:rsid w:val="00C7524B"/>
    <w:rsid w:val="00C7538E"/>
    <w:rsid w:val="00C753B4"/>
    <w:rsid w:val="00C7542C"/>
    <w:rsid w:val="00C7557D"/>
    <w:rsid w:val="00C7581A"/>
    <w:rsid w:val="00C75A81"/>
    <w:rsid w:val="00C75D99"/>
    <w:rsid w:val="00C75DDD"/>
    <w:rsid w:val="00C75FA0"/>
    <w:rsid w:val="00C75FBD"/>
    <w:rsid w:val="00C76049"/>
    <w:rsid w:val="00C762C8"/>
    <w:rsid w:val="00C76325"/>
    <w:rsid w:val="00C76354"/>
    <w:rsid w:val="00C763E2"/>
    <w:rsid w:val="00C76406"/>
    <w:rsid w:val="00C76558"/>
    <w:rsid w:val="00C76738"/>
    <w:rsid w:val="00C76813"/>
    <w:rsid w:val="00C76832"/>
    <w:rsid w:val="00C7695E"/>
    <w:rsid w:val="00C769C3"/>
    <w:rsid w:val="00C76B7D"/>
    <w:rsid w:val="00C76D43"/>
    <w:rsid w:val="00C76FB9"/>
    <w:rsid w:val="00C77054"/>
    <w:rsid w:val="00C77238"/>
    <w:rsid w:val="00C7738E"/>
    <w:rsid w:val="00C7738F"/>
    <w:rsid w:val="00C77521"/>
    <w:rsid w:val="00C776C8"/>
    <w:rsid w:val="00C779CD"/>
    <w:rsid w:val="00C77C04"/>
    <w:rsid w:val="00C77DB5"/>
    <w:rsid w:val="00C77F58"/>
    <w:rsid w:val="00C80313"/>
    <w:rsid w:val="00C80377"/>
    <w:rsid w:val="00C80399"/>
    <w:rsid w:val="00C803B9"/>
    <w:rsid w:val="00C80451"/>
    <w:rsid w:val="00C805A4"/>
    <w:rsid w:val="00C806D6"/>
    <w:rsid w:val="00C80806"/>
    <w:rsid w:val="00C80933"/>
    <w:rsid w:val="00C80D28"/>
    <w:rsid w:val="00C80E26"/>
    <w:rsid w:val="00C80EDB"/>
    <w:rsid w:val="00C8101F"/>
    <w:rsid w:val="00C81031"/>
    <w:rsid w:val="00C81149"/>
    <w:rsid w:val="00C811A6"/>
    <w:rsid w:val="00C816E6"/>
    <w:rsid w:val="00C8182B"/>
    <w:rsid w:val="00C81896"/>
    <w:rsid w:val="00C81B64"/>
    <w:rsid w:val="00C81C9D"/>
    <w:rsid w:val="00C81E42"/>
    <w:rsid w:val="00C81EFA"/>
    <w:rsid w:val="00C81FE7"/>
    <w:rsid w:val="00C820D8"/>
    <w:rsid w:val="00C8228C"/>
    <w:rsid w:val="00C828C2"/>
    <w:rsid w:val="00C8290C"/>
    <w:rsid w:val="00C82C79"/>
    <w:rsid w:val="00C82E8F"/>
    <w:rsid w:val="00C82ED0"/>
    <w:rsid w:val="00C82FA3"/>
    <w:rsid w:val="00C82FE6"/>
    <w:rsid w:val="00C83040"/>
    <w:rsid w:val="00C830EE"/>
    <w:rsid w:val="00C8312C"/>
    <w:rsid w:val="00C834B9"/>
    <w:rsid w:val="00C835B8"/>
    <w:rsid w:val="00C83682"/>
    <w:rsid w:val="00C839C5"/>
    <w:rsid w:val="00C83B67"/>
    <w:rsid w:val="00C83BEE"/>
    <w:rsid w:val="00C83E0A"/>
    <w:rsid w:val="00C83EBC"/>
    <w:rsid w:val="00C83FDD"/>
    <w:rsid w:val="00C841B7"/>
    <w:rsid w:val="00C8425B"/>
    <w:rsid w:val="00C84382"/>
    <w:rsid w:val="00C8451D"/>
    <w:rsid w:val="00C84701"/>
    <w:rsid w:val="00C84855"/>
    <w:rsid w:val="00C84AB2"/>
    <w:rsid w:val="00C84B04"/>
    <w:rsid w:val="00C84C45"/>
    <w:rsid w:val="00C84FEA"/>
    <w:rsid w:val="00C850C6"/>
    <w:rsid w:val="00C85120"/>
    <w:rsid w:val="00C8522A"/>
    <w:rsid w:val="00C852B9"/>
    <w:rsid w:val="00C8538B"/>
    <w:rsid w:val="00C853B9"/>
    <w:rsid w:val="00C85598"/>
    <w:rsid w:val="00C856EB"/>
    <w:rsid w:val="00C8580F"/>
    <w:rsid w:val="00C858F7"/>
    <w:rsid w:val="00C85A9D"/>
    <w:rsid w:val="00C85B18"/>
    <w:rsid w:val="00C85B7B"/>
    <w:rsid w:val="00C85BC8"/>
    <w:rsid w:val="00C85C30"/>
    <w:rsid w:val="00C85CAF"/>
    <w:rsid w:val="00C85CD8"/>
    <w:rsid w:val="00C85E5C"/>
    <w:rsid w:val="00C85EDF"/>
    <w:rsid w:val="00C86004"/>
    <w:rsid w:val="00C8616E"/>
    <w:rsid w:val="00C862A8"/>
    <w:rsid w:val="00C863CD"/>
    <w:rsid w:val="00C86482"/>
    <w:rsid w:val="00C8659E"/>
    <w:rsid w:val="00C865BD"/>
    <w:rsid w:val="00C866B6"/>
    <w:rsid w:val="00C867AF"/>
    <w:rsid w:val="00C86939"/>
    <w:rsid w:val="00C86D21"/>
    <w:rsid w:val="00C86D96"/>
    <w:rsid w:val="00C86EBD"/>
    <w:rsid w:val="00C86FF2"/>
    <w:rsid w:val="00C871B3"/>
    <w:rsid w:val="00C8731D"/>
    <w:rsid w:val="00C87671"/>
    <w:rsid w:val="00C87703"/>
    <w:rsid w:val="00C87A4F"/>
    <w:rsid w:val="00C87D61"/>
    <w:rsid w:val="00C87E4C"/>
    <w:rsid w:val="00C87FA9"/>
    <w:rsid w:val="00C90050"/>
    <w:rsid w:val="00C9045F"/>
    <w:rsid w:val="00C90585"/>
    <w:rsid w:val="00C90620"/>
    <w:rsid w:val="00C90786"/>
    <w:rsid w:val="00C907F3"/>
    <w:rsid w:val="00C90CBF"/>
    <w:rsid w:val="00C90CE9"/>
    <w:rsid w:val="00C90E34"/>
    <w:rsid w:val="00C90EA2"/>
    <w:rsid w:val="00C91057"/>
    <w:rsid w:val="00C9107F"/>
    <w:rsid w:val="00C91163"/>
    <w:rsid w:val="00C91227"/>
    <w:rsid w:val="00C913EB"/>
    <w:rsid w:val="00C9140E"/>
    <w:rsid w:val="00C91510"/>
    <w:rsid w:val="00C9164E"/>
    <w:rsid w:val="00C918E1"/>
    <w:rsid w:val="00C918E6"/>
    <w:rsid w:val="00C91952"/>
    <w:rsid w:val="00C91D65"/>
    <w:rsid w:val="00C91E6F"/>
    <w:rsid w:val="00C922B6"/>
    <w:rsid w:val="00C9261B"/>
    <w:rsid w:val="00C92641"/>
    <w:rsid w:val="00C9272E"/>
    <w:rsid w:val="00C92751"/>
    <w:rsid w:val="00C927D2"/>
    <w:rsid w:val="00C92888"/>
    <w:rsid w:val="00C928E2"/>
    <w:rsid w:val="00C92FFD"/>
    <w:rsid w:val="00C933F7"/>
    <w:rsid w:val="00C934D5"/>
    <w:rsid w:val="00C9385D"/>
    <w:rsid w:val="00C93A2E"/>
    <w:rsid w:val="00C93B35"/>
    <w:rsid w:val="00C93C84"/>
    <w:rsid w:val="00C93EE2"/>
    <w:rsid w:val="00C93EEF"/>
    <w:rsid w:val="00C93EF4"/>
    <w:rsid w:val="00C93F0D"/>
    <w:rsid w:val="00C93F65"/>
    <w:rsid w:val="00C94369"/>
    <w:rsid w:val="00C943FF"/>
    <w:rsid w:val="00C94400"/>
    <w:rsid w:val="00C94423"/>
    <w:rsid w:val="00C9447C"/>
    <w:rsid w:val="00C945A6"/>
    <w:rsid w:val="00C945E9"/>
    <w:rsid w:val="00C94645"/>
    <w:rsid w:val="00C94659"/>
    <w:rsid w:val="00C94867"/>
    <w:rsid w:val="00C94A06"/>
    <w:rsid w:val="00C94AB3"/>
    <w:rsid w:val="00C94E44"/>
    <w:rsid w:val="00C94FEC"/>
    <w:rsid w:val="00C95131"/>
    <w:rsid w:val="00C9525C"/>
    <w:rsid w:val="00C953C9"/>
    <w:rsid w:val="00C95497"/>
    <w:rsid w:val="00C95680"/>
    <w:rsid w:val="00C956BB"/>
    <w:rsid w:val="00C95903"/>
    <w:rsid w:val="00C95931"/>
    <w:rsid w:val="00C9599E"/>
    <w:rsid w:val="00C95AE3"/>
    <w:rsid w:val="00C95BEC"/>
    <w:rsid w:val="00C95FAA"/>
    <w:rsid w:val="00C95FFF"/>
    <w:rsid w:val="00C96276"/>
    <w:rsid w:val="00C96441"/>
    <w:rsid w:val="00C9656F"/>
    <w:rsid w:val="00C96817"/>
    <w:rsid w:val="00C968AE"/>
    <w:rsid w:val="00C9690B"/>
    <w:rsid w:val="00C96980"/>
    <w:rsid w:val="00C96999"/>
    <w:rsid w:val="00C96A9A"/>
    <w:rsid w:val="00C96AE8"/>
    <w:rsid w:val="00C96C31"/>
    <w:rsid w:val="00C96C66"/>
    <w:rsid w:val="00C96E49"/>
    <w:rsid w:val="00C96F73"/>
    <w:rsid w:val="00C97021"/>
    <w:rsid w:val="00C971C1"/>
    <w:rsid w:val="00C97345"/>
    <w:rsid w:val="00C9768C"/>
    <w:rsid w:val="00C97841"/>
    <w:rsid w:val="00C979D4"/>
    <w:rsid w:val="00C97B39"/>
    <w:rsid w:val="00C97C68"/>
    <w:rsid w:val="00C97E27"/>
    <w:rsid w:val="00C97E53"/>
    <w:rsid w:val="00C97F02"/>
    <w:rsid w:val="00CA005E"/>
    <w:rsid w:val="00CA00A3"/>
    <w:rsid w:val="00CA020D"/>
    <w:rsid w:val="00CA0622"/>
    <w:rsid w:val="00CA0753"/>
    <w:rsid w:val="00CA07E8"/>
    <w:rsid w:val="00CA0812"/>
    <w:rsid w:val="00CA0BC8"/>
    <w:rsid w:val="00CA0C72"/>
    <w:rsid w:val="00CA1085"/>
    <w:rsid w:val="00CA10D8"/>
    <w:rsid w:val="00CA1757"/>
    <w:rsid w:val="00CA186C"/>
    <w:rsid w:val="00CA1A6C"/>
    <w:rsid w:val="00CA1AAE"/>
    <w:rsid w:val="00CA1D29"/>
    <w:rsid w:val="00CA1DE4"/>
    <w:rsid w:val="00CA1ED6"/>
    <w:rsid w:val="00CA20BB"/>
    <w:rsid w:val="00CA21FE"/>
    <w:rsid w:val="00CA2221"/>
    <w:rsid w:val="00CA2311"/>
    <w:rsid w:val="00CA2429"/>
    <w:rsid w:val="00CA2587"/>
    <w:rsid w:val="00CA260A"/>
    <w:rsid w:val="00CA2A6D"/>
    <w:rsid w:val="00CA2B97"/>
    <w:rsid w:val="00CA2EFD"/>
    <w:rsid w:val="00CA2F82"/>
    <w:rsid w:val="00CA2FC2"/>
    <w:rsid w:val="00CA3000"/>
    <w:rsid w:val="00CA30DC"/>
    <w:rsid w:val="00CA34FA"/>
    <w:rsid w:val="00CA360A"/>
    <w:rsid w:val="00CA36C7"/>
    <w:rsid w:val="00CA3A49"/>
    <w:rsid w:val="00CA3EBC"/>
    <w:rsid w:val="00CA420E"/>
    <w:rsid w:val="00CA4278"/>
    <w:rsid w:val="00CA4440"/>
    <w:rsid w:val="00CA453B"/>
    <w:rsid w:val="00CA4584"/>
    <w:rsid w:val="00CA472B"/>
    <w:rsid w:val="00CA48AC"/>
    <w:rsid w:val="00CA495D"/>
    <w:rsid w:val="00CA49DD"/>
    <w:rsid w:val="00CA4A8C"/>
    <w:rsid w:val="00CA4E22"/>
    <w:rsid w:val="00CA4E91"/>
    <w:rsid w:val="00CA4FB4"/>
    <w:rsid w:val="00CA51D0"/>
    <w:rsid w:val="00CA5275"/>
    <w:rsid w:val="00CA53AC"/>
    <w:rsid w:val="00CA548F"/>
    <w:rsid w:val="00CA5742"/>
    <w:rsid w:val="00CA57AA"/>
    <w:rsid w:val="00CA5940"/>
    <w:rsid w:val="00CA5A7F"/>
    <w:rsid w:val="00CA5ACE"/>
    <w:rsid w:val="00CA5AFC"/>
    <w:rsid w:val="00CA5D17"/>
    <w:rsid w:val="00CA5E57"/>
    <w:rsid w:val="00CA5E59"/>
    <w:rsid w:val="00CA5EBB"/>
    <w:rsid w:val="00CA6118"/>
    <w:rsid w:val="00CA6127"/>
    <w:rsid w:val="00CA616F"/>
    <w:rsid w:val="00CA621E"/>
    <w:rsid w:val="00CA6348"/>
    <w:rsid w:val="00CA637B"/>
    <w:rsid w:val="00CA6393"/>
    <w:rsid w:val="00CA660F"/>
    <w:rsid w:val="00CA669B"/>
    <w:rsid w:val="00CA6751"/>
    <w:rsid w:val="00CA689E"/>
    <w:rsid w:val="00CA68E0"/>
    <w:rsid w:val="00CA69DE"/>
    <w:rsid w:val="00CA6CF0"/>
    <w:rsid w:val="00CA714D"/>
    <w:rsid w:val="00CA714F"/>
    <w:rsid w:val="00CA7329"/>
    <w:rsid w:val="00CA73D2"/>
    <w:rsid w:val="00CA7404"/>
    <w:rsid w:val="00CA7455"/>
    <w:rsid w:val="00CA7787"/>
    <w:rsid w:val="00CA778F"/>
    <w:rsid w:val="00CA79F2"/>
    <w:rsid w:val="00CA7A0C"/>
    <w:rsid w:val="00CA7BEF"/>
    <w:rsid w:val="00CA7C2E"/>
    <w:rsid w:val="00CA7EBA"/>
    <w:rsid w:val="00CA7F5B"/>
    <w:rsid w:val="00CB030E"/>
    <w:rsid w:val="00CB03C1"/>
    <w:rsid w:val="00CB045D"/>
    <w:rsid w:val="00CB05C1"/>
    <w:rsid w:val="00CB070A"/>
    <w:rsid w:val="00CB083C"/>
    <w:rsid w:val="00CB0B3E"/>
    <w:rsid w:val="00CB0B84"/>
    <w:rsid w:val="00CB0DF8"/>
    <w:rsid w:val="00CB0FFA"/>
    <w:rsid w:val="00CB1208"/>
    <w:rsid w:val="00CB1294"/>
    <w:rsid w:val="00CB153D"/>
    <w:rsid w:val="00CB15DE"/>
    <w:rsid w:val="00CB174B"/>
    <w:rsid w:val="00CB191D"/>
    <w:rsid w:val="00CB1B70"/>
    <w:rsid w:val="00CB1B74"/>
    <w:rsid w:val="00CB1C66"/>
    <w:rsid w:val="00CB1F37"/>
    <w:rsid w:val="00CB20D2"/>
    <w:rsid w:val="00CB214B"/>
    <w:rsid w:val="00CB219F"/>
    <w:rsid w:val="00CB21FF"/>
    <w:rsid w:val="00CB2230"/>
    <w:rsid w:val="00CB27EB"/>
    <w:rsid w:val="00CB2B14"/>
    <w:rsid w:val="00CB301A"/>
    <w:rsid w:val="00CB30D4"/>
    <w:rsid w:val="00CB32CD"/>
    <w:rsid w:val="00CB3472"/>
    <w:rsid w:val="00CB3473"/>
    <w:rsid w:val="00CB34BF"/>
    <w:rsid w:val="00CB3532"/>
    <w:rsid w:val="00CB36DD"/>
    <w:rsid w:val="00CB37AD"/>
    <w:rsid w:val="00CB3922"/>
    <w:rsid w:val="00CB3C29"/>
    <w:rsid w:val="00CB3C87"/>
    <w:rsid w:val="00CB3D04"/>
    <w:rsid w:val="00CB4425"/>
    <w:rsid w:val="00CB4687"/>
    <w:rsid w:val="00CB48B7"/>
    <w:rsid w:val="00CB49A8"/>
    <w:rsid w:val="00CB4A12"/>
    <w:rsid w:val="00CB4AA6"/>
    <w:rsid w:val="00CB4C7F"/>
    <w:rsid w:val="00CB4D65"/>
    <w:rsid w:val="00CB4EEE"/>
    <w:rsid w:val="00CB4F1F"/>
    <w:rsid w:val="00CB4F9C"/>
    <w:rsid w:val="00CB5040"/>
    <w:rsid w:val="00CB51A6"/>
    <w:rsid w:val="00CB5233"/>
    <w:rsid w:val="00CB5477"/>
    <w:rsid w:val="00CB584F"/>
    <w:rsid w:val="00CB5D6B"/>
    <w:rsid w:val="00CB6241"/>
    <w:rsid w:val="00CB627D"/>
    <w:rsid w:val="00CB6500"/>
    <w:rsid w:val="00CB6516"/>
    <w:rsid w:val="00CB655C"/>
    <w:rsid w:val="00CB6599"/>
    <w:rsid w:val="00CB66BD"/>
    <w:rsid w:val="00CB6754"/>
    <w:rsid w:val="00CB6800"/>
    <w:rsid w:val="00CB6C38"/>
    <w:rsid w:val="00CB6C54"/>
    <w:rsid w:val="00CB7049"/>
    <w:rsid w:val="00CB710D"/>
    <w:rsid w:val="00CB72C6"/>
    <w:rsid w:val="00CB777C"/>
    <w:rsid w:val="00CB7987"/>
    <w:rsid w:val="00CB7C32"/>
    <w:rsid w:val="00CB7C71"/>
    <w:rsid w:val="00CB7E1F"/>
    <w:rsid w:val="00CC0023"/>
    <w:rsid w:val="00CC0431"/>
    <w:rsid w:val="00CC049E"/>
    <w:rsid w:val="00CC04F2"/>
    <w:rsid w:val="00CC04F6"/>
    <w:rsid w:val="00CC05F8"/>
    <w:rsid w:val="00CC0808"/>
    <w:rsid w:val="00CC083C"/>
    <w:rsid w:val="00CC0BFE"/>
    <w:rsid w:val="00CC11AE"/>
    <w:rsid w:val="00CC1395"/>
    <w:rsid w:val="00CC13E9"/>
    <w:rsid w:val="00CC16A7"/>
    <w:rsid w:val="00CC170C"/>
    <w:rsid w:val="00CC188F"/>
    <w:rsid w:val="00CC1995"/>
    <w:rsid w:val="00CC1AF4"/>
    <w:rsid w:val="00CC1C14"/>
    <w:rsid w:val="00CC1CDD"/>
    <w:rsid w:val="00CC1EA6"/>
    <w:rsid w:val="00CC1F9C"/>
    <w:rsid w:val="00CC239A"/>
    <w:rsid w:val="00CC2486"/>
    <w:rsid w:val="00CC2894"/>
    <w:rsid w:val="00CC2AAA"/>
    <w:rsid w:val="00CC2C5B"/>
    <w:rsid w:val="00CC2C6C"/>
    <w:rsid w:val="00CC2D2F"/>
    <w:rsid w:val="00CC2D45"/>
    <w:rsid w:val="00CC2E1A"/>
    <w:rsid w:val="00CC3557"/>
    <w:rsid w:val="00CC36D2"/>
    <w:rsid w:val="00CC3A7D"/>
    <w:rsid w:val="00CC3D61"/>
    <w:rsid w:val="00CC4117"/>
    <w:rsid w:val="00CC411C"/>
    <w:rsid w:val="00CC41E7"/>
    <w:rsid w:val="00CC463D"/>
    <w:rsid w:val="00CC4706"/>
    <w:rsid w:val="00CC4928"/>
    <w:rsid w:val="00CC4CDE"/>
    <w:rsid w:val="00CC4F9F"/>
    <w:rsid w:val="00CC4FEC"/>
    <w:rsid w:val="00CC50F3"/>
    <w:rsid w:val="00CC5168"/>
    <w:rsid w:val="00CC58B6"/>
    <w:rsid w:val="00CC58ED"/>
    <w:rsid w:val="00CC59E4"/>
    <w:rsid w:val="00CC5C1C"/>
    <w:rsid w:val="00CC5C97"/>
    <w:rsid w:val="00CC5D4D"/>
    <w:rsid w:val="00CC5FC4"/>
    <w:rsid w:val="00CC5FF0"/>
    <w:rsid w:val="00CC6065"/>
    <w:rsid w:val="00CC606F"/>
    <w:rsid w:val="00CC609D"/>
    <w:rsid w:val="00CC6184"/>
    <w:rsid w:val="00CC6247"/>
    <w:rsid w:val="00CC629C"/>
    <w:rsid w:val="00CC65DC"/>
    <w:rsid w:val="00CC690E"/>
    <w:rsid w:val="00CC6C42"/>
    <w:rsid w:val="00CC6D80"/>
    <w:rsid w:val="00CC6D88"/>
    <w:rsid w:val="00CC7208"/>
    <w:rsid w:val="00CC72B4"/>
    <w:rsid w:val="00CC7388"/>
    <w:rsid w:val="00CC7431"/>
    <w:rsid w:val="00CC7758"/>
    <w:rsid w:val="00CC777F"/>
    <w:rsid w:val="00CC77CE"/>
    <w:rsid w:val="00CC7970"/>
    <w:rsid w:val="00CC7CA3"/>
    <w:rsid w:val="00CC7FB2"/>
    <w:rsid w:val="00CD005E"/>
    <w:rsid w:val="00CD02DC"/>
    <w:rsid w:val="00CD04A7"/>
    <w:rsid w:val="00CD0558"/>
    <w:rsid w:val="00CD05E5"/>
    <w:rsid w:val="00CD067E"/>
    <w:rsid w:val="00CD0696"/>
    <w:rsid w:val="00CD087D"/>
    <w:rsid w:val="00CD09A2"/>
    <w:rsid w:val="00CD0C92"/>
    <w:rsid w:val="00CD0E55"/>
    <w:rsid w:val="00CD0FF6"/>
    <w:rsid w:val="00CD11F6"/>
    <w:rsid w:val="00CD14F8"/>
    <w:rsid w:val="00CD1530"/>
    <w:rsid w:val="00CD1935"/>
    <w:rsid w:val="00CD1AB7"/>
    <w:rsid w:val="00CD1CD0"/>
    <w:rsid w:val="00CD1F37"/>
    <w:rsid w:val="00CD1FFD"/>
    <w:rsid w:val="00CD2819"/>
    <w:rsid w:val="00CD2A2F"/>
    <w:rsid w:val="00CD2A76"/>
    <w:rsid w:val="00CD2AA2"/>
    <w:rsid w:val="00CD2AF6"/>
    <w:rsid w:val="00CD2B12"/>
    <w:rsid w:val="00CD2B62"/>
    <w:rsid w:val="00CD2DB4"/>
    <w:rsid w:val="00CD31B1"/>
    <w:rsid w:val="00CD32C3"/>
    <w:rsid w:val="00CD3319"/>
    <w:rsid w:val="00CD333B"/>
    <w:rsid w:val="00CD360D"/>
    <w:rsid w:val="00CD365E"/>
    <w:rsid w:val="00CD39C6"/>
    <w:rsid w:val="00CD3BFB"/>
    <w:rsid w:val="00CD3CBA"/>
    <w:rsid w:val="00CD3CE3"/>
    <w:rsid w:val="00CD3ED2"/>
    <w:rsid w:val="00CD3F4E"/>
    <w:rsid w:val="00CD4047"/>
    <w:rsid w:val="00CD4261"/>
    <w:rsid w:val="00CD44D4"/>
    <w:rsid w:val="00CD450F"/>
    <w:rsid w:val="00CD4512"/>
    <w:rsid w:val="00CD4559"/>
    <w:rsid w:val="00CD4596"/>
    <w:rsid w:val="00CD4637"/>
    <w:rsid w:val="00CD4755"/>
    <w:rsid w:val="00CD47E7"/>
    <w:rsid w:val="00CD4AB1"/>
    <w:rsid w:val="00CD4B95"/>
    <w:rsid w:val="00CD4BB5"/>
    <w:rsid w:val="00CD4F46"/>
    <w:rsid w:val="00CD51D5"/>
    <w:rsid w:val="00CD544B"/>
    <w:rsid w:val="00CD54F3"/>
    <w:rsid w:val="00CD55EB"/>
    <w:rsid w:val="00CD56CE"/>
    <w:rsid w:val="00CD58B9"/>
    <w:rsid w:val="00CD5A83"/>
    <w:rsid w:val="00CD5B1D"/>
    <w:rsid w:val="00CD5D8B"/>
    <w:rsid w:val="00CD5EDE"/>
    <w:rsid w:val="00CD605C"/>
    <w:rsid w:val="00CD61A7"/>
    <w:rsid w:val="00CD6421"/>
    <w:rsid w:val="00CD6451"/>
    <w:rsid w:val="00CD6467"/>
    <w:rsid w:val="00CD648D"/>
    <w:rsid w:val="00CD649C"/>
    <w:rsid w:val="00CD657B"/>
    <w:rsid w:val="00CD65EE"/>
    <w:rsid w:val="00CD6681"/>
    <w:rsid w:val="00CD66CF"/>
    <w:rsid w:val="00CD686C"/>
    <w:rsid w:val="00CD6931"/>
    <w:rsid w:val="00CD6988"/>
    <w:rsid w:val="00CD6B14"/>
    <w:rsid w:val="00CD6B5A"/>
    <w:rsid w:val="00CD6CE3"/>
    <w:rsid w:val="00CD6D37"/>
    <w:rsid w:val="00CD6DB1"/>
    <w:rsid w:val="00CD6EC6"/>
    <w:rsid w:val="00CD70B9"/>
    <w:rsid w:val="00CD7185"/>
    <w:rsid w:val="00CD728B"/>
    <w:rsid w:val="00CD73FE"/>
    <w:rsid w:val="00CD75EF"/>
    <w:rsid w:val="00CD76F3"/>
    <w:rsid w:val="00CD7A4A"/>
    <w:rsid w:val="00CD7C18"/>
    <w:rsid w:val="00CD7C88"/>
    <w:rsid w:val="00CD7DF8"/>
    <w:rsid w:val="00CD7F12"/>
    <w:rsid w:val="00CE02E9"/>
    <w:rsid w:val="00CE0341"/>
    <w:rsid w:val="00CE03E8"/>
    <w:rsid w:val="00CE047A"/>
    <w:rsid w:val="00CE07FA"/>
    <w:rsid w:val="00CE0E92"/>
    <w:rsid w:val="00CE0FF0"/>
    <w:rsid w:val="00CE1083"/>
    <w:rsid w:val="00CE10C6"/>
    <w:rsid w:val="00CE12FF"/>
    <w:rsid w:val="00CE15BF"/>
    <w:rsid w:val="00CE1709"/>
    <w:rsid w:val="00CE1720"/>
    <w:rsid w:val="00CE199E"/>
    <w:rsid w:val="00CE1AE5"/>
    <w:rsid w:val="00CE1D45"/>
    <w:rsid w:val="00CE1DE7"/>
    <w:rsid w:val="00CE1EC0"/>
    <w:rsid w:val="00CE2198"/>
    <w:rsid w:val="00CE2249"/>
    <w:rsid w:val="00CE22DF"/>
    <w:rsid w:val="00CE2440"/>
    <w:rsid w:val="00CE265B"/>
    <w:rsid w:val="00CE29E8"/>
    <w:rsid w:val="00CE2A24"/>
    <w:rsid w:val="00CE2A71"/>
    <w:rsid w:val="00CE2BA7"/>
    <w:rsid w:val="00CE2F49"/>
    <w:rsid w:val="00CE30C4"/>
    <w:rsid w:val="00CE319E"/>
    <w:rsid w:val="00CE32A7"/>
    <w:rsid w:val="00CE3515"/>
    <w:rsid w:val="00CE3567"/>
    <w:rsid w:val="00CE3699"/>
    <w:rsid w:val="00CE37FA"/>
    <w:rsid w:val="00CE3809"/>
    <w:rsid w:val="00CE384D"/>
    <w:rsid w:val="00CE38A8"/>
    <w:rsid w:val="00CE3948"/>
    <w:rsid w:val="00CE3B88"/>
    <w:rsid w:val="00CE3CA5"/>
    <w:rsid w:val="00CE3CD5"/>
    <w:rsid w:val="00CE3F1E"/>
    <w:rsid w:val="00CE424B"/>
    <w:rsid w:val="00CE44C9"/>
    <w:rsid w:val="00CE45DB"/>
    <w:rsid w:val="00CE465A"/>
    <w:rsid w:val="00CE4936"/>
    <w:rsid w:val="00CE49CF"/>
    <w:rsid w:val="00CE4A2B"/>
    <w:rsid w:val="00CE4A88"/>
    <w:rsid w:val="00CE4ABD"/>
    <w:rsid w:val="00CE4C1E"/>
    <w:rsid w:val="00CE4DF7"/>
    <w:rsid w:val="00CE4EB2"/>
    <w:rsid w:val="00CE5171"/>
    <w:rsid w:val="00CE5554"/>
    <w:rsid w:val="00CE56C2"/>
    <w:rsid w:val="00CE56F1"/>
    <w:rsid w:val="00CE5A0F"/>
    <w:rsid w:val="00CE5ECA"/>
    <w:rsid w:val="00CE615A"/>
    <w:rsid w:val="00CE6174"/>
    <w:rsid w:val="00CE62A9"/>
    <w:rsid w:val="00CE631E"/>
    <w:rsid w:val="00CE6472"/>
    <w:rsid w:val="00CE65B0"/>
    <w:rsid w:val="00CE68BC"/>
    <w:rsid w:val="00CE68CA"/>
    <w:rsid w:val="00CE6911"/>
    <w:rsid w:val="00CE6A7E"/>
    <w:rsid w:val="00CE6AC6"/>
    <w:rsid w:val="00CE6AF5"/>
    <w:rsid w:val="00CE6C6F"/>
    <w:rsid w:val="00CE7076"/>
    <w:rsid w:val="00CE714F"/>
    <w:rsid w:val="00CE72A0"/>
    <w:rsid w:val="00CE7488"/>
    <w:rsid w:val="00CE76FC"/>
    <w:rsid w:val="00CE7733"/>
    <w:rsid w:val="00CE7AF0"/>
    <w:rsid w:val="00CE7B6A"/>
    <w:rsid w:val="00CE7CAF"/>
    <w:rsid w:val="00CE7EB8"/>
    <w:rsid w:val="00CE7F86"/>
    <w:rsid w:val="00CF019B"/>
    <w:rsid w:val="00CF0331"/>
    <w:rsid w:val="00CF0389"/>
    <w:rsid w:val="00CF0397"/>
    <w:rsid w:val="00CF03C5"/>
    <w:rsid w:val="00CF03DC"/>
    <w:rsid w:val="00CF05B9"/>
    <w:rsid w:val="00CF0745"/>
    <w:rsid w:val="00CF0811"/>
    <w:rsid w:val="00CF0B0B"/>
    <w:rsid w:val="00CF0CD2"/>
    <w:rsid w:val="00CF0E09"/>
    <w:rsid w:val="00CF0F1B"/>
    <w:rsid w:val="00CF118A"/>
    <w:rsid w:val="00CF11F4"/>
    <w:rsid w:val="00CF13E7"/>
    <w:rsid w:val="00CF1847"/>
    <w:rsid w:val="00CF1D2B"/>
    <w:rsid w:val="00CF1D6B"/>
    <w:rsid w:val="00CF1DB1"/>
    <w:rsid w:val="00CF1DDF"/>
    <w:rsid w:val="00CF1E2B"/>
    <w:rsid w:val="00CF1F2D"/>
    <w:rsid w:val="00CF1F5F"/>
    <w:rsid w:val="00CF20DC"/>
    <w:rsid w:val="00CF214C"/>
    <w:rsid w:val="00CF2229"/>
    <w:rsid w:val="00CF2338"/>
    <w:rsid w:val="00CF233E"/>
    <w:rsid w:val="00CF2718"/>
    <w:rsid w:val="00CF2720"/>
    <w:rsid w:val="00CF2806"/>
    <w:rsid w:val="00CF2863"/>
    <w:rsid w:val="00CF2EAE"/>
    <w:rsid w:val="00CF3028"/>
    <w:rsid w:val="00CF34BC"/>
    <w:rsid w:val="00CF395F"/>
    <w:rsid w:val="00CF3C1A"/>
    <w:rsid w:val="00CF3C7D"/>
    <w:rsid w:val="00CF3DC9"/>
    <w:rsid w:val="00CF3E77"/>
    <w:rsid w:val="00CF3ED6"/>
    <w:rsid w:val="00CF3FE2"/>
    <w:rsid w:val="00CF41DF"/>
    <w:rsid w:val="00CF42DA"/>
    <w:rsid w:val="00CF453B"/>
    <w:rsid w:val="00CF472F"/>
    <w:rsid w:val="00CF47C3"/>
    <w:rsid w:val="00CF4852"/>
    <w:rsid w:val="00CF490F"/>
    <w:rsid w:val="00CF4936"/>
    <w:rsid w:val="00CF49D3"/>
    <w:rsid w:val="00CF4A36"/>
    <w:rsid w:val="00CF4ABF"/>
    <w:rsid w:val="00CF4C6A"/>
    <w:rsid w:val="00CF4D1A"/>
    <w:rsid w:val="00CF510D"/>
    <w:rsid w:val="00CF5129"/>
    <w:rsid w:val="00CF513C"/>
    <w:rsid w:val="00CF5178"/>
    <w:rsid w:val="00CF5293"/>
    <w:rsid w:val="00CF5377"/>
    <w:rsid w:val="00CF57BE"/>
    <w:rsid w:val="00CF599E"/>
    <w:rsid w:val="00CF5A86"/>
    <w:rsid w:val="00CF5D3C"/>
    <w:rsid w:val="00CF6322"/>
    <w:rsid w:val="00CF6474"/>
    <w:rsid w:val="00CF651C"/>
    <w:rsid w:val="00CF6542"/>
    <w:rsid w:val="00CF65A9"/>
    <w:rsid w:val="00CF6649"/>
    <w:rsid w:val="00CF6877"/>
    <w:rsid w:val="00CF6A99"/>
    <w:rsid w:val="00CF6D2C"/>
    <w:rsid w:val="00CF6F6D"/>
    <w:rsid w:val="00CF6F9D"/>
    <w:rsid w:val="00CF7000"/>
    <w:rsid w:val="00CF7431"/>
    <w:rsid w:val="00CF7551"/>
    <w:rsid w:val="00CF7555"/>
    <w:rsid w:val="00CF762A"/>
    <w:rsid w:val="00CF76DF"/>
    <w:rsid w:val="00CF778D"/>
    <w:rsid w:val="00CF7808"/>
    <w:rsid w:val="00CF78F1"/>
    <w:rsid w:val="00CF7953"/>
    <w:rsid w:val="00CF7A89"/>
    <w:rsid w:val="00CF7CA6"/>
    <w:rsid w:val="00CF7DEF"/>
    <w:rsid w:val="00CF7FC4"/>
    <w:rsid w:val="00CF7FCB"/>
    <w:rsid w:val="00D00066"/>
    <w:rsid w:val="00D0011C"/>
    <w:rsid w:val="00D0013E"/>
    <w:rsid w:val="00D00192"/>
    <w:rsid w:val="00D00356"/>
    <w:rsid w:val="00D0050F"/>
    <w:rsid w:val="00D00535"/>
    <w:rsid w:val="00D00778"/>
    <w:rsid w:val="00D008A9"/>
    <w:rsid w:val="00D008DA"/>
    <w:rsid w:val="00D00B34"/>
    <w:rsid w:val="00D00D1A"/>
    <w:rsid w:val="00D010EA"/>
    <w:rsid w:val="00D0135E"/>
    <w:rsid w:val="00D014A4"/>
    <w:rsid w:val="00D01575"/>
    <w:rsid w:val="00D01617"/>
    <w:rsid w:val="00D01A6A"/>
    <w:rsid w:val="00D01AB8"/>
    <w:rsid w:val="00D01BD8"/>
    <w:rsid w:val="00D01F76"/>
    <w:rsid w:val="00D01FE5"/>
    <w:rsid w:val="00D0209C"/>
    <w:rsid w:val="00D02121"/>
    <w:rsid w:val="00D02461"/>
    <w:rsid w:val="00D02688"/>
    <w:rsid w:val="00D028F7"/>
    <w:rsid w:val="00D0298A"/>
    <w:rsid w:val="00D02B37"/>
    <w:rsid w:val="00D02BE5"/>
    <w:rsid w:val="00D02D7D"/>
    <w:rsid w:val="00D02DEF"/>
    <w:rsid w:val="00D02FB2"/>
    <w:rsid w:val="00D03173"/>
    <w:rsid w:val="00D032D4"/>
    <w:rsid w:val="00D03369"/>
    <w:rsid w:val="00D035F6"/>
    <w:rsid w:val="00D0361A"/>
    <w:rsid w:val="00D037B0"/>
    <w:rsid w:val="00D03D6C"/>
    <w:rsid w:val="00D0428E"/>
    <w:rsid w:val="00D042C6"/>
    <w:rsid w:val="00D043A0"/>
    <w:rsid w:val="00D04611"/>
    <w:rsid w:val="00D04871"/>
    <w:rsid w:val="00D04873"/>
    <w:rsid w:val="00D04930"/>
    <w:rsid w:val="00D04BA3"/>
    <w:rsid w:val="00D04E90"/>
    <w:rsid w:val="00D04EFC"/>
    <w:rsid w:val="00D0503F"/>
    <w:rsid w:val="00D05192"/>
    <w:rsid w:val="00D05280"/>
    <w:rsid w:val="00D053C1"/>
    <w:rsid w:val="00D053F3"/>
    <w:rsid w:val="00D055B6"/>
    <w:rsid w:val="00D0566C"/>
    <w:rsid w:val="00D05761"/>
    <w:rsid w:val="00D0577B"/>
    <w:rsid w:val="00D05C9A"/>
    <w:rsid w:val="00D05CA9"/>
    <w:rsid w:val="00D0606D"/>
    <w:rsid w:val="00D062BD"/>
    <w:rsid w:val="00D0650B"/>
    <w:rsid w:val="00D06B4F"/>
    <w:rsid w:val="00D06B8D"/>
    <w:rsid w:val="00D06BBA"/>
    <w:rsid w:val="00D0721F"/>
    <w:rsid w:val="00D073B1"/>
    <w:rsid w:val="00D0768F"/>
    <w:rsid w:val="00D07776"/>
    <w:rsid w:val="00D0792A"/>
    <w:rsid w:val="00D07A0B"/>
    <w:rsid w:val="00D07C23"/>
    <w:rsid w:val="00D07E08"/>
    <w:rsid w:val="00D07F23"/>
    <w:rsid w:val="00D07F43"/>
    <w:rsid w:val="00D1005E"/>
    <w:rsid w:val="00D10082"/>
    <w:rsid w:val="00D10108"/>
    <w:rsid w:val="00D10147"/>
    <w:rsid w:val="00D105F6"/>
    <w:rsid w:val="00D10C5A"/>
    <w:rsid w:val="00D10E68"/>
    <w:rsid w:val="00D10EE4"/>
    <w:rsid w:val="00D110B9"/>
    <w:rsid w:val="00D111BD"/>
    <w:rsid w:val="00D113D9"/>
    <w:rsid w:val="00D1192B"/>
    <w:rsid w:val="00D119B9"/>
    <w:rsid w:val="00D11E30"/>
    <w:rsid w:val="00D12048"/>
    <w:rsid w:val="00D120BA"/>
    <w:rsid w:val="00D1225A"/>
    <w:rsid w:val="00D123DF"/>
    <w:rsid w:val="00D124F9"/>
    <w:rsid w:val="00D1253E"/>
    <w:rsid w:val="00D125BD"/>
    <w:rsid w:val="00D125DA"/>
    <w:rsid w:val="00D12609"/>
    <w:rsid w:val="00D12E1F"/>
    <w:rsid w:val="00D13194"/>
    <w:rsid w:val="00D1351A"/>
    <w:rsid w:val="00D1352A"/>
    <w:rsid w:val="00D137F7"/>
    <w:rsid w:val="00D13862"/>
    <w:rsid w:val="00D13973"/>
    <w:rsid w:val="00D13FCD"/>
    <w:rsid w:val="00D1403D"/>
    <w:rsid w:val="00D14170"/>
    <w:rsid w:val="00D141ED"/>
    <w:rsid w:val="00D1441F"/>
    <w:rsid w:val="00D14674"/>
    <w:rsid w:val="00D14696"/>
    <w:rsid w:val="00D14945"/>
    <w:rsid w:val="00D14A92"/>
    <w:rsid w:val="00D14E70"/>
    <w:rsid w:val="00D14F94"/>
    <w:rsid w:val="00D15480"/>
    <w:rsid w:val="00D155BC"/>
    <w:rsid w:val="00D1572D"/>
    <w:rsid w:val="00D1577D"/>
    <w:rsid w:val="00D1579E"/>
    <w:rsid w:val="00D158E3"/>
    <w:rsid w:val="00D15A65"/>
    <w:rsid w:val="00D15A7A"/>
    <w:rsid w:val="00D15B08"/>
    <w:rsid w:val="00D15B96"/>
    <w:rsid w:val="00D15BA6"/>
    <w:rsid w:val="00D15F3E"/>
    <w:rsid w:val="00D1616D"/>
    <w:rsid w:val="00D16290"/>
    <w:rsid w:val="00D16519"/>
    <w:rsid w:val="00D16550"/>
    <w:rsid w:val="00D16911"/>
    <w:rsid w:val="00D1691B"/>
    <w:rsid w:val="00D16B28"/>
    <w:rsid w:val="00D16BA7"/>
    <w:rsid w:val="00D16CF7"/>
    <w:rsid w:val="00D16E69"/>
    <w:rsid w:val="00D16F0E"/>
    <w:rsid w:val="00D1707F"/>
    <w:rsid w:val="00D173E1"/>
    <w:rsid w:val="00D175DD"/>
    <w:rsid w:val="00D1762C"/>
    <w:rsid w:val="00D177EC"/>
    <w:rsid w:val="00D1782F"/>
    <w:rsid w:val="00D17A97"/>
    <w:rsid w:val="00D17A9C"/>
    <w:rsid w:val="00D17B27"/>
    <w:rsid w:val="00D17ED3"/>
    <w:rsid w:val="00D17EF9"/>
    <w:rsid w:val="00D203D4"/>
    <w:rsid w:val="00D20519"/>
    <w:rsid w:val="00D20B48"/>
    <w:rsid w:val="00D20B56"/>
    <w:rsid w:val="00D20E4D"/>
    <w:rsid w:val="00D2109F"/>
    <w:rsid w:val="00D2143D"/>
    <w:rsid w:val="00D214E8"/>
    <w:rsid w:val="00D21622"/>
    <w:rsid w:val="00D216A7"/>
    <w:rsid w:val="00D2184C"/>
    <w:rsid w:val="00D2191C"/>
    <w:rsid w:val="00D21A75"/>
    <w:rsid w:val="00D21C2E"/>
    <w:rsid w:val="00D21DD8"/>
    <w:rsid w:val="00D21EB3"/>
    <w:rsid w:val="00D21ED6"/>
    <w:rsid w:val="00D22767"/>
    <w:rsid w:val="00D2280C"/>
    <w:rsid w:val="00D22973"/>
    <w:rsid w:val="00D229AA"/>
    <w:rsid w:val="00D22A8A"/>
    <w:rsid w:val="00D22BC9"/>
    <w:rsid w:val="00D22F20"/>
    <w:rsid w:val="00D22F29"/>
    <w:rsid w:val="00D22F4F"/>
    <w:rsid w:val="00D23222"/>
    <w:rsid w:val="00D23265"/>
    <w:rsid w:val="00D232A6"/>
    <w:rsid w:val="00D23411"/>
    <w:rsid w:val="00D23BF0"/>
    <w:rsid w:val="00D23C3D"/>
    <w:rsid w:val="00D23DC3"/>
    <w:rsid w:val="00D23DDF"/>
    <w:rsid w:val="00D23E22"/>
    <w:rsid w:val="00D23E3E"/>
    <w:rsid w:val="00D240CD"/>
    <w:rsid w:val="00D241FE"/>
    <w:rsid w:val="00D242E4"/>
    <w:rsid w:val="00D2433A"/>
    <w:rsid w:val="00D244B6"/>
    <w:rsid w:val="00D245BE"/>
    <w:rsid w:val="00D246B4"/>
    <w:rsid w:val="00D246D5"/>
    <w:rsid w:val="00D247B7"/>
    <w:rsid w:val="00D24966"/>
    <w:rsid w:val="00D24976"/>
    <w:rsid w:val="00D24B9D"/>
    <w:rsid w:val="00D24C6B"/>
    <w:rsid w:val="00D24D41"/>
    <w:rsid w:val="00D24E5F"/>
    <w:rsid w:val="00D24F7D"/>
    <w:rsid w:val="00D24FB2"/>
    <w:rsid w:val="00D25119"/>
    <w:rsid w:val="00D25495"/>
    <w:rsid w:val="00D256A5"/>
    <w:rsid w:val="00D25778"/>
    <w:rsid w:val="00D2590C"/>
    <w:rsid w:val="00D25976"/>
    <w:rsid w:val="00D25A85"/>
    <w:rsid w:val="00D25CF3"/>
    <w:rsid w:val="00D26019"/>
    <w:rsid w:val="00D260C9"/>
    <w:rsid w:val="00D2628F"/>
    <w:rsid w:val="00D266B7"/>
    <w:rsid w:val="00D26889"/>
    <w:rsid w:val="00D26971"/>
    <w:rsid w:val="00D269FA"/>
    <w:rsid w:val="00D26B38"/>
    <w:rsid w:val="00D26B4C"/>
    <w:rsid w:val="00D26B92"/>
    <w:rsid w:val="00D26C0C"/>
    <w:rsid w:val="00D26D6C"/>
    <w:rsid w:val="00D26E3B"/>
    <w:rsid w:val="00D26EA6"/>
    <w:rsid w:val="00D27190"/>
    <w:rsid w:val="00D27269"/>
    <w:rsid w:val="00D27512"/>
    <w:rsid w:val="00D2772C"/>
    <w:rsid w:val="00D27755"/>
    <w:rsid w:val="00D277B6"/>
    <w:rsid w:val="00D27F5A"/>
    <w:rsid w:val="00D30089"/>
    <w:rsid w:val="00D3020B"/>
    <w:rsid w:val="00D3043A"/>
    <w:rsid w:val="00D3056A"/>
    <w:rsid w:val="00D306A9"/>
    <w:rsid w:val="00D3071B"/>
    <w:rsid w:val="00D3071C"/>
    <w:rsid w:val="00D307D0"/>
    <w:rsid w:val="00D30989"/>
    <w:rsid w:val="00D30A22"/>
    <w:rsid w:val="00D30AD3"/>
    <w:rsid w:val="00D30C27"/>
    <w:rsid w:val="00D30ED8"/>
    <w:rsid w:val="00D30F61"/>
    <w:rsid w:val="00D30FFE"/>
    <w:rsid w:val="00D31170"/>
    <w:rsid w:val="00D31218"/>
    <w:rsid w:val="00D314B5"/>
    <w:rsid w:val="00D31521"/>
    <w:rsid w:val="00D315D8"/>
    <w:rsid w:val="00D316E6"/>
    <w:rsid w:val="00D3170F"/>
    <w:rsid w:val="00D3187C"/>
    <w:rsid w:val="00D31DA8"/>
    <w:rsid w:val="00D31ECD"/>
    <w:rsid w:val="00D31F55"/>
    <w:rsid w:val="00D31FFE"/>
    <w:rsid w:val="00D32013"/>
    <w:rsid w:val="00D32282"/>
    <w:rsid w:val="00D322B2"/>
    <w:rsid w:val="00D3235A"/>
    <w:rsid w:val="00D32421"/>
    <w:rsid w:val="00D324A9"/>
    <w:rsid w:val="00D32779"/>
    <w:rsid w:val="00D32853"/>
    <w:rsid w:val="00D3299A"/>
    <w:rsid w:val="00D32AE0"/>
    <w:rsid w:val="00D32EEC"/>
    <w:rsid w:val="00D32F96"/>
    <w:rsid w:val="00D3313A"/>
    <w:rsid w:val="00D3347A"/>
    <w:rsid w:val="00D335A8"/>
    <w:rsid w:val="00D33681"/>
    <w:rsid w:val="00D3368C"/>
    <w:rsid w:val="00D33CEE"/>
    <w:rsid w:val="00D33F32"/>
    <w:rsid w:val="00D33F45"/>
    <w:rsid w:val="00D33F51"/>
    <w:rsid w:val="00D34009"/>
    <w:rsid w:val="00D34248"/>
    <w:rsid w:val="00D346F6"/>
    <w:rsid w:val="00D34712"/>
    <w:rsid w:val="00D34A16"/>
    <w:rsid w:val="00D34EDA"/>
    <w:rsid w:val="00D352C2"/>
    <w:rsid w:val="00D35375"/>
    <w:rsid w:val="00D354E7"/>
    <w:rsid w:val="00D3582D"/>
    <w:rsid w:val="00D35B4D"/>
    <w:rsid w:val="00D35E9B"/>
    <w:rsid w:val="00D36046"/>
    <w:rsid w:val="00D362EB"/>
    <w:rsid w:val="00D36439"/>
    <w:rsid w:val="00D3661C"/>
    <w:rsid w:val="00D36850"/>
    <w:rsid w:val="00D36955"/>
    <w:rsid w:val="00D3697B"/>
    <w:rsid w:val="00D36A02"/>
    <w:rsid w:val="00D36CB0"/>
    <w:rsid w:val="00D36CD3"/>
    <w:rsid w:val="00D36E0E"/>
    <w:rsid w:val="00D36E2A"/>
    <w:rsid w:val="00D37130"/>
    <w:rsid w:val="00D371BD"/>
    <w:rsid w:val="00D371D9"/>
    <w:rsid w:val="00D373D7"/>
    <w:rsid w:val="00D374DA"/>
    <w:rsid w:val="00D37A66"/>
    <w:rsid w:val="00D37AC1"/>
    <w:rsid w:val="00D37B5D"/>
    <w:rsid w:val="00D37D83"/>
    <w:rsid w:val="00D37EE7"/>
    <w:rsid w:val="00D37FBB"/>
    <w:rsid w:val="00D400F3"/>
    <w:rsid w:val="00D4030A"/>
    <w:rsid w:val="00D4030E"/>
    <w:rsid w:val="00D40510"/>
    <w:rsid w:val="00D40528"/>
    <w:rsid w:val="00D40621"/>
    <w:rsid w:val="00D406EA"/>
    <w:rsid w:val="00D407A4"/>
    <w:rsid w:val="00D40964"/>
    <w:rsid w:val="00D40A42"/>
    <w:rsid w:val="00D40D7C"/>
    <w:rsid w:val="00D40D90"/>
    <w:rsid w:val="00D40DC7"/>
    <w:rsid w:val="00D40E78"/>
    <w:rsid w:val="00D40EDB"/>
    <w:rsid w:val="00D41092"/>
    <w:rsid w:val="00D410CC"/>
    <w:rsid w:val="00D411DB"/>
    <w:rsid w:val="00D41266"/>
    <w:rsid w:val="00D41272"/>
    <w:rsid w:val="00D41392"/>
    <w:rsid w:val="00D413A6"/>
    <w:rsid w:val="00D413DD"/>
    <w:rsid w:val="00D413F7"/>
    <w:rsid w:val="00D4145F"/>
    <w:rsid w:val="00D4147C"/>
    <w:rsid w:val="00D4158D"/>
    <w:rsid w:val="00D415F2"/>
    <w:rsid w:val="00D41670"/>
    <w:rsid w:val="00D4173A"/>
    <w:rsid w:val="00D417A9"/>
    <w:rsid w:val="00D4187F"/>
    <w:rsid w:val="00D419CF"/>
    <w:rsid w:val="00D41BA1"/>
    <w:rsid w:val="00D41D66"/>
    <w:rsid w:val="00D41F68"/>
    <w:rsid w:val="00D420AD"/>
    <w:rsid w:val="00D42265"/>
    <w:rsid w:val="00D4235D"/>
    <w:rsid w:val="00D42695"/>
    <w:rsid w:val="00D427E0"/>
    <w:rsid w:val="00D4292E"/>
    <w:rsid w:val="00D42BBC"/>
    <w:rsid w:val="00D42D88"/>
    <w:rsid w:val="00D42FEC"/>
    <w:rsid w:val="00D433EF"/>
    <w:rsid w:val="00D434DA"/>
    <w:rsid w:val="00D4351C"/>
    <w:rsid w:val="00D43530"/>
    <w:rsid w:val="00D43535"/>
    <w:rsid w:val="00D435B4"/>
    <w:rsid w:val="00D435CB"/>
    <w:rsid w:val="00D43868"/>
    <w:rsid w:val="00D4391F"/>
    <w:rsid w:val="00D43A3B"/>
    <w:rsid w:val="00D43CAD"/>
    <w:rsid w:val="00D440ED"/>
    <w:rsid w:val="00D44184"/>
    <w:rsid w:val="00D44197"/>
    <w:rsid w:val="00D44203"/>
    <w:rsid w:val="00D4424A"/>
    <w:rsid w:val="00D443B4"/>
    <w:rsid w:val="00D4452C"/>
    <w:rsid w:val="00D44546"/>
    <w:rsid w:val="00D44947"/>
    <w:rsid w:val="00D449B3"/>
    <w:rsid w:val="00D44A04"/>
    <w:rsid w:val="00D44B07"/>
    <w:rsid w:val="00D4509B"/>
    <w:rsid w:val="00D4517F"/>
    <w:rsid w:val="00D45614"/>
    <w:rsid w:val="00D45833"/>
    <w:rsid w:val="00D45956"/>
    <w:rsid w:val="00D45AA1"/>
    <w:rsid w:val="00D45B3B"/>
    <w:rsid w:val="00D45C55"/>
    <w:rsid w:val="00D45D80"/>
    <w:rsid w:val="00D45DD6"/>
    <w:rsid w:val="00D45DFE"/>
    <w:rsid w:val="00D45EAD"/>
    <w:rsid w:val="00D461FA"/>
    <w:rsid w:val="00D462D4"/>
    <w:rsid w:val="00D46354"/>
    <w:rsid w:val="00D46417"/>
    <w:rsid w:val="00D4655D"/>
    <w:rsid w:val="00D465C9"/>
    <w:rsid w:val="00D46628"/>
    <w:rsid w:val="00D466F4"/>
    <w:rsid w:val="00D46763"/>
    <w:rsid w:val="00D467A6"/>
    <w:rsid w:val="00D467CE"/>
    <w:rsid w:val="00D468C5"/>
    <w:rsid w:val="00D46B14"/>
    <w:rsid w:val="00D46CF6"/>
    <w:rsid w:val="00D46E19"/>
    <w:rsid w:val="00D46F1C"/>
    <w:rsid w:val="00D46F32"/>
    <w:rsid w:val="00D46F80"/>
    <w:rsid w:val="00D4703A"/>
    <w:rsid w:val="00D471D0"/>
    <w:rsid w:val="00D4725E"/>
    <w:rsid w:val="00D472FE"/>
    <w:rsid w:val="00D473E7"/>
    <w:rsid w:val="00D474BF"/>
    <w:rsid w:val="00D476C0"/>
    <w:rsid w:val="00D47A0C"/>
    <w:rsid w:val="00D47CC7"/>
    <w:rsid w:val="00D47D27"/>
    <w:rsid w:val="00D47DD3"/>
    <w:rsid w:val="00D50127"/>
    <w:rsid w:val="00D501B7"/>
    <w:rsid w:val="00D50483"/>
    <w:rsid w:val="00D5060E"/>
    <w:rsid w:val="00D5067C"/>
    <w:rsid w:val="00D50834"/>
    <w:rsid w:val="00D509AD"/>
    <w:rsid w:val="00D509BC"/>
    <w:rsid w:val="00D50E87"/>
    <w:rsid w:val="00D510B2"/>
    <w:rsid w:val="00D5125C"/>
    <w:rsid w:val="00D513DB"/>
    <w:rsid w:val="00D516C6"/>
    <w:rsid w:val="00D5181E"/>
    <w:rsid w:val="00D5183B"/>
    <w:rsid w:val="00D51852"/>
    <w:rsid w:val="00D51891"/>
    <w:rsid w:val="00D518B3"/>
    <w:rsid w:val="00D51A60"/>
    <w:rsid w:val="00D51C6A"/>
    <w:rsid w:val="00D51ECE"/>
    <w:rsid w:val="00D5203F"/>
    <w:rsid w:val="00D521AB"/>
    <w:rsid w:val="00D5232F"/>
    <w:rsid w:val="00D524C0"/>
    <w:rsid w:val="00D525FA"/>
    <w:rsid w:val="00D52606"/>
    <w:rsid w:val="00D52711"/>
    <w:rsid w:val="00D528A8"/>
    <w:rsid w:val="00D52B04"/>
    <w:rsid w:val="00D52B51"/>
    <w:rsid w:val="00D52B84"/>
    <w:rsid w:val="00D52BB6"/>
    <w:rsid w:val="00D52C31"/>
    <w:rsid w:val="00D52CE1"/>
    <w:rsid w:val="00D52ECF"/>
    <w:rsid w:val="00D52F0F"/>
    <w:rsid w:val="00D53149"/>
    <w:rsid w:val="00D5314C"/>
    <w:rsid w:val="00D53181"/>
    <w:rsid w:val="00D53752"/>
    <w:rsid w:val="00D5380E"/>
    <w:rsid w:val="00D53868"/>
    <w:rsid w:val="00D53A44"/>
    <w:rsid w:val="00D53A5C"/>
    <w:rsid w:val="00D53C16"/>
    <w:rsid w:val="00D53D4C"/>
    <w:rsid w:val="00D53D57"/>
    <w:rsid w:val="00D53E0E"/>
    <w:rsid w:val="00D53EFF"/>
    <w:rsid w:val="00D53F55"/>
    <w:rsid w:val="00D53F69"/>
    <w:rsid w:val="00D53FEF"/>
    <w:rsid w:val="00D54127"/>
    <w:rsid w:val="00D542AF"/>
    <w:rsid w:val="00D545EB"/>
    <w:rsid w:val="00D54A37"/>
    <w:rsid w:val="00D54B91"/>
    <w:rsid w:val="00D54C99"/>
    <w:rsid w:val="00D55372"/>
    <w:rsid w:val="00D5586A"/>
    <w:rsid w:val="00D55878"/>
    <w:rsid w:val="00D55946"/>
    <w:rsid w:val="00D55BA6"/>
    <w:rsid w:val="00D55C6A"/>
    <w:rsid w:val="00D55C79"/>
    <w:rsid w:val="00D55CA5"/>
    <w:rsid w:val="00D55D73"/>
    <w:rsid w:val="00D55D7A"/>
    <w:rsid w:val="00D55E74"/>
    <w:rsid w:val="00D56129"/>
    <w:rsid w:val="00D5616F"/>
    <w:rsid w:val="00D561DC"/>
    <w:rsid w:val="00D565F4"/>
    <w:rsid w:val="00D566E0"/>
    <w:rsid w:val="00D567B0"/>
    <w:rsid w:val="00D56853"/>
    <w:rsid w:val="00D56A7F"/>
    <w:rsid w:val="00D56F91"/>
    <w:rsid w:val="00D57156"/>
    <w:rsid w:val="00D571A9"/>
    <w:rsid w:val="00D5721C"/>
    <w:rsid w:val="00D57392"/>
    <w:rsid w:val="00D5755E"/>
    <w:rsid w:val="00D57634"/>
    <w:rsid w:val="00D57687"/>
    <w:rsid w:val="00D57760"/>
    <w:rsid w:val="00D57B78"/>
    <w:rsid w:val="00D57C78"/>
    <w:rsid w:val="00D57E12"/>
    <w:rsid w:val="00D57EA4"/>
    <w:rsid w:val="00D57F31"/>
    <w:rsid w:val="00D6004F"/>
    <w:rsid w:val="00D6016E"/>
    <w:rsid w:val="00D60659"/>
    <w:rsid w:val="00D60B79"/>
    <w:rsid w:val="00D60C6A"/>
    <w:rsid w:val="00D60F56"/>
    <w:rsid w:val="00D61061"/>
    <w:rsid w:val="00D610A5"/>
    <w:rsid w:val="00D61291"/>
    <w:rsid w:val="00D61491"/>
    <w:rsid w:val="00D615C1"/>
    <w:rsid w:val="00D617FF"/>
    <w:rsid w:val="00D61967"/>
    <w:rsid w:val="00D61B8A"/>
    <w:rsid w:val="00D61E2A"/>
    <w:rsid w:val="00D61FA4"/>
    <w:rsid w:val="00D62126"/>
    <w:rsid w:val="00D622F0"/>
    <w:rsid w:val="00D625E7"/>
    <w:rsid w:val="00D62607"/>
    <w:rsid w:val="00D6269E"/>
    <w:rsid w:val="00D6270E"/>
    <w:rsid w:val="00D62783"/>
    <w:rsid w:val="00D62BBD"/>
    <w:rsid w:val="00D62E2B"/>
    <w:rsid w:val="00D62E9A"/>
    <w:rsid w:val="00D62ECA"/>
    <w:rsid w:val="00D62F68"/>
    <w:rsid w:val="00D63269"/>
    <w:rsid w:val="00D632C3"/>
    <w:rsid w:val="00D63303"/>
    <w:rsid w:val="00D633FE"/>
    <w:rsid w:val="00D63673"/>
    <w:rsid w:val="00D636C6"/>
    <w:rsid w:val="00D636D7"/>
    <w:rsid w:val="00D636E2"/>
    <w:rsid w:val="00D6383F"/>
    <w:rsid w:val="00D6385D"/>
    <w:rsid w:val="00D63987"/>
    <w:rsid w:val="00D63A5D"/>
    <w:rsid w:val="00D63A9E"/>
    <w:rsid w:val="00D63B01"/>
    <w:rsid w:val="00D63E1B"/>
    <w:rsid w:val="00D640A0"/>
    <w:rsid w:val="00D642A1"/>
    <w:rsid w:val="00D645CE"/>
    <w:rsid w:val="00D64602"/>
    <w:rsid w:val="00D6488A"/>
    <w:rsid w:val="00D648FB"/>
    <w:rsid w:val="00D64CA1"/>
    <w:rsid w:val="00D64D95"/>
    <w:rsid w:val="00D64E2D"/>
    <w:rsid w:val="00D6506A"/>
    <w:rsid w:val="00D650FF"/>
    <w:rsid w:val="00D651B5"/>
    <w:rsid w:val="00D65230"/>
    <w:rsid w:val="00D65502"/>
    <w:rsid w:val="00D655AF"/>
    <w:rsid w:val="00D65851"/>
    <w:rsid w:val="00D65C35"/>
    <w:rsid w:val="00D65D1B"/>
    <w:rsid w:val="00D65D82"/>
    <w:rsid w:val="00D65F67"/>
    <w:rsid w:val="00D65F81"/>
    <w:rsid w:val="00D660CD"/>
    <w:rsid w:val="00D66180"/>
    <w:rsid w:val="00D661D5"/>
    <w:rsid w:val="00D6625C"/>
    <w:rsid w:val="00D664A3"/>
    <w:rsid w:val="00D66767"/>
    <w:rsid w:val="00D668D1"/>
    <w:rsid w:val="00D66BB7"/>
    <w:rsid w:val="00D66DEB"/>
    <w:rsid w:val="00D66EFD"/>
    <w:rsid w:val="00D66FBC"/>
    <w:rsid w:val="00D671A0"/>
    <w:rsid w:val="00D67235"/>
    <w:rsid w:val="00D675A3"/>
    <w:rsid w:val="00D67637"/>
    <w:rsid w:val="00D6768F"/>
    <w:rsid w:val="00D676B1"/>
    <w:rsid w:val="00D67816"/>
    <w:rsid w:val="00D678FD"/>
    <w:rsid w:val="00D67CED"/>
    <w:rsid w:val="00D67DB7"/>
    <w:rsid w:val="00D67EF7"/>
    <w:rsid w:val="00D70048"/>
    <w:rsid w:val="00D70097"/>
    <w:rsid w:val="00D700E4"/>
    <w:rsid w:val="00D70246"/>
    <w:rsid w:val="00D7027B"/>
    <w:rsid w:val="00D703E3"/>
    <w:rsid w:val="00D70448"/>
    <w:rsid w:val="00D70576"/>
    <w:rsid w:val="00D70618"/>
    <w:rsid w:val="00D70789"/>
    <w:rsid w:val="00D70839"/>
    <w:rsid w:val="00D709C2"/>
    <w:rsid w:val="00D70B67"/>
    <w:rsid w:val="00D70D07"/>
    <w:rsid w:val="00D70DBD"/>
    <w:rsid w:val="00D710D6"/>
    <w:rsid w:val="00D71135"/>
    <w:rsid w:val="00D71263"/>
    <w:rsid w:val="00D712AC"/>
    <w:rsid w:val="00D71375"/>
    <w:rsid w:val="00D71408"/>
    <w:rsid w:val="00D71549"/>
    <w:rsid w:val="00D71596"/>
    <w:rsid w:val="00D716A7"/>
    <w:rsid w:val="00D716E0"/>
    <w:rsid w:val="00D71892"/>
    <w:rsid w:val="00D71B06"/>
    <w:rsid w:val="00D71BAB"/>
    <w:rsid w:val="00D71C65"/>
    <w:rsid w:val="00D71DD6"/>
    <w:rsid w:val="00D71FCE"/>
    <w:rsid w:val="00D7225D"/>
    <w:rsid w:val="00D72280"/>
    <w:rsid w:val="00D72452"/>
    <w:rsid w:val="00D7258C"/>
    <w:rsid w:val="00D7260F"/>
    <w:rsid w:val="00D72ADF"/>
    <w:rsid w:val="00D72C5C"/>
    <w:rsid w:val="00D72DFD"/>
    <w:rsid w:val="00D72F33"/>
    <w:rsid w:val="00D72F60"/>
    <w:rsid w:val="00D731B7"/>
    <w:rsid w:val="00D7350B"/>
    <w:rsid w:val="00D735CD"/>
    <w:rsid w:val="00D735EA"/>
    <w:rsid w:val="00D7386A"/>
    <w:rsid w:val="00D739AB"/>
    <w:rsid w:val="00D73A70"/>
    <w:rsid w:val="00D73BBF"/>
    <w:rsid w:val="00D73C12"/>
    <w:rsid w:val="00D73DC6"/>
    <w:rsid w:val="00D73DF5"/>
    <w:rsid w:val="00D73E41"/>
    <w:rsid w:val="00D74010"/>
    <w:rsid w:val="00D741DD"/>
    <w:rsid w:val="00D74212"/>
    <w:rsid w:val="00D74308"/>
    <w:rsid w:val="00D74377"/>
    <w:rsid w:val="00D7437D"/>
    <w:rsid w:val="00D74514"/>
    <w:rsid w:val="00D745BB"/>
    <w:rsid w:val="00D74628"/>
    <w:rsid w:val="00D74678"/>
    <w:rsid w:val="00D748C0"/>
    <w:rsid w:val="00D74A1A"/>
    <w:rsid w:val="00D74D18"/>
    <w:rsid w:val="00D75011"/>
    <w:rsid w:val="00D75356"/>
    <w:rsid w:val="00D754F9"/>
    <w:rsid w:val="00D75799"/>
    <w:rsid w:val="00D7583A"/>
    <w:rsid w:val="00D75971"/>
    <w:rsid w:val="00D75C8D"/>
    <w:rsid w:val="00D75D03"/>
    <w:rsid w:val="00D75D0D"/>
    <w:rsid w:val="00D7606A"/>
    <w:rsid w:val="00D763A7"/>
    <w:rsid w:val="00D764C1"/>
    <w:rsid w:val="00D766BB"/>
    <w:rsid w:val="00D76753"/>
    <w:rsid w:val="00D7689C"/>
    <w:rsid w:val="00D768C8"/>
    <w:rsid w:val="00D768E8"/>
    <w:rsid w:val="00D76BF4"/>
    <w:rsid w:val="00D76BF6"/>
    <w:rsid w:val="00D76D1D"/>
    <w:rsid w:val="00D76DAF"/>
    <w:rsid w:val="00D76DC9"/>
    <w:rsid w:val="00D76DE0"/>
    <w:rsid w:val="00D76E15"/>
    <w:rsid w:val="00D76E16"/>
    <w:rsid w:val="00D76E42"/>
    <w:rsid w:val="00D76E61"/>
    <w:rsid w:val="00D76E94"/>
    <w:rsid w:val="00D76F48"/>
    <w:rsid w:val="00D77227"/>
    <w:rsid w:val="00D77248"/>
    <w:rsid w:val="00D772E6"/>
    <w:rsid w:val="00D77580"/>
    <w:rsid w:val="00D77630"/>
    <w:rsid w:val="00D776DF"/>
    <w:rsid w:val="00D777E6"/>
    <w:rsid w:val="00D778AE"/>
    <w:rsid w:val="00D778BE"/>
    <w:rsid w:val="00D778F3"/>
    <w:rsid w:val="00D77965"/>
    <w:rsid w:val="00D77A90"/>
    <w:rsid w:val="00D77C35"/>
    <w:rsid w:val="00D77CD1"/>
    <w:rsid w:val="00D77D6A"/>
    <w:rsid w:val="00D77E09"/>
    <w:rsid w:val="00D77F4C"/>
    <w:rsid w:val="00D800C8"/>
    <w:rsid w:val="00D801A2"/>
    <w:rsid w:val="00D80239"/>
    <w:rsid w:val="00D80250"/>
    <w:rsid w:val="00D803E3"/>
    <w:rsid w:val="00D80563"/>
    <w:rsid w:val="00D805FD"/>
    <w:rsid w:val="00D80645"/>
    <w:rsid w:val="00D8072E"/>
    <w:rsid w:val="00D808E4"/>
    <w:rsid w:val="00D80913"/>
    <w:rsid w:val="00D80981"/>
    <w:rsid w:val="00D80B2B"/>
    <w:rsid w:val="00D80CB2"/>
    <w:rsid w:val="00D80D6D"/>
    <w:rsid w:val="00D80EA3"/>
    <w:rsid w:val="00D813EC"/>
    <w:rsid w:val="00D81A0B"/>
    <w:rsid w:val="00D81BD2"/>
    <w:rsid w:val="00D81C18"/>
    <w:rsid w:val="00D81CE8"/>
    <w:rsid w:val="00D81DCE"/>
    <w:rsid w:val="00D81F47"/>
    <w:rsid w:val="00D82049"/>
    <w:rsid w:val="00D820F6"/>
    <w:rsid w:val="00D821DB"/>
    <w:rsid w:val="00D824A7"/>
    <w:rsid w:val="00D8251D"/>
    <w:rsid w:val="00D826A9"/>
    <w:rsid w:val="00D828EF"/>
    <w:rsid w:val="00D829AA"/>
    <w:rsid w:val="00D829AC"/>
    <w:rsid w:val="00D829CF"/>
    <w:rsid w:val="00D82D7A"/>
    <w:rsid w:val="00D830D0"/>
    <w:rsid w:val="00D83137"/>
    <w:rsid w:val="00D833D2"/>
    <w:rsid w:val="00D83480"/>
    <w:rsid w:val="00D8361C"/>
    <w:rsid w:val="00D83779"/>
    <w:rsid w:val="00D83A49"/>
    <w:rsid w:val="00D83DBA"/>
    <w:rsid w:val="00D83EDD"/>
    <w:rsid w:val="00D83F2F"/>
    <w:rsid w:val="00D83FF5"/>
    <w:rsid w:val="00D840CC"/>
    <w:rsid w:val="00D84289"/>
    <w:rsid w:val="00D8458F"/>
    <w:rsid w:val="00D846EB"/>
    <w:rsid w:val="00D84780"/>
    <w:rsid w:val="00D84813"/>
    <w:rsid w:val="00D8483A"/>
    <w:rsid w:val="00D848F9"/>
    <w:rsid w:val="00D849C2"/>
    <w:rsid w:val="00D84C0A"/>
    <w:rsid w:val="00D84D06"/>
    <w:rsid w:val="00D84DD2"/>
    <w:rsid w:val="00D85051"/>
    <w:rsid w:val="00D85222"/>
    <w:rsid w:val="00D852CD"/>
    <w:rsid w:val="00D85626"/>
    <w:rsid w:val="00D8572F"/>
    <w:rsid w:val="00D858B6"/>
    <w:rsid w:val="00D858FE"/>
    <w:rsid w:val="00D85AA6"/>
    <w:rsid w:val="00D85AC7"/>
    <w:rsid w:val="00D85CA4"/>
    <w:rsid w:val="00D85E07"/>
    <w:rsid w:val="00D85E4A"/>
    <w:rsid w:val="00D85EA4"/>
    <w:rsid w:val="00D85EB7"/>
    <w:rsid w:val="00D86261"/>
    <w:rsid w:val="00D86291"/>
    <w:rsid w:val="00D86639"/>
    <w:rsid w:val="00D86A09"/>
    <w:rsid w:val="00D86A34"/>
    <w:rsid w:val="00D86A84"/>
    <w:rsid w:val="00D86E41"/>
    <w:rsid w:val="00D86EDE"/>
    <w:rsid w:val="00D87186"/>
    <w:rsid w:val="00D871B0"/>
    <w:rsid w:val="00D87316"/>
    <w:rsid w:val="00D8763C"/>
    <w:rsid w:val="00D87731"/>
    <w:rsid w:val="00D87A79"/>
    <w:rsid w:val="00D87AAA"/>
    <w:rsid w:val="00D87BBB"/>
    <w:rsid w:val="00D90054"/>
    <w:rsid w:val="00D90055"/>
    <w:rsid w:val="00D90398"/>
    <w:rsid w:val="00D904A4"/>
    <w:rsid w:val="00D90BF8"/>
    <w:rsid w:val="00D90DDE"/>
    <w:rsid w:val="00D91052"/>
    <w:rsid w:val="00D9112C"/>
    <w:rsid w:val="00D91229"/>
    <w:rsid w:val="00D91241"/>
    <w:rsid w:val="00D915B4"/>
    <w:rsid w:val="00D9178E"/>
    <w:rsid w:val="00D91976"/>
    <w:rsid w:val="00D91AC5"/>
    <w:rsid w:val="00D91CFE"/>
    <w:rsid w:val="00D91D67"/>
    <w:rsid w:val="00D91FA4"/>
    <w:rsid w:val="00D91FC9"/>
    <w:rsid w:val="00D9235A"/>
    <w:rsid w:val="00D925AE"/>
    <w:rsid w:val="00D925BC"/>
    <w:rsid w:val="00D928D5"/>
    <w:rsid w:val="00D92980"/>
    <w:rsid w:val="00D92A7A"/>
    <w:rsid w:val="00D92AED"/>
    <w:rsid w:val="00D92C67"/>
    <w:rsid w:val="00D92C73"/>
    <w:rsid w:val="00D92CE5"/>
    <w:rsid w:val="00D92D42"/>
    <w:rsid w:val="00D93093"/>
    <w:rsid w:val="00D930A2"/>
    <w:rsid w:val="00D9312F"/>
    <w:rsid w:val="00D931CA"/>
    <w:rsid w:val="00D9347A"/>
    <w:rsid w:val="00D93530"/>
    <w:rsid w:val="00D9393C"/>
    <w:rsid w:val="00D93BC0"/>
    <w:rsid w:val="00D93BCC"/>
    <w:rsid w:val="00D93F79"/>
    <w:rsid w:val="00D940B1"/>
    <w:rsid w:val="00D9434B"/>
    <w:rsid w:val="00D94545"/>
    <w:rsid w:val="00D945B6"/>
    <w:rsid w:val="00D947A7"/>
    <w:rsid w:val="00D9496C"/>
    <w:rsid w:val="00D94B56"/>
    <w:rsid w:val="00D94B9D"/>
    <w:rsid w:val="00D94C04"/>
    <w:rsid w:val="00D94EA1"/>
    <w:rsid w:val="00D95005"/>
    <w:rsid w:val="00D95103"/>
    <w:rsid w:val="00D95322"/>
    <w:rsid w:val="00D9582F"/>
    <w:rsid w:val="00D95866"/>
    <w:rsid w:val="00D95878"/>
    <w:rsid w:val="00D95932"/>
    <w:rsid w:val="00D95C4A"/>
    <w:rsid w:val="00D95D16"/>
    <w:rsid w:val="00D95DE1"/>
    <w:rsid w:val="00D95E16"/>
    <w:rsid w:val="00D96236"/>
    <w:rsid w:val="00D966C2"/>
    <w:rsid w:val="00D96D8D"/>
    <w:rsid w:val="00D97435"/>
    <w:rsid w:val="00D97497"/>
    <w:rsid w:val="00D9764F"/>
    <w:rsid w:val="00D9787B"/>
    <w:rsid w:val="00D97A48"/>
    <w:rsid w:val="00D97A69"/>
    <w:rsid w:val="00D97A6A"/>
    <w:rsid w:val="00D97B55"/>
    <w:rsid w:val="00D97C48"/>
    <w:rsid w:val="00D97CAB"/>
    <w:rsid w:val="00D97F19"/>
    <w:rsid w:val="00D97F5A"/>
    <w:rsid w:val="00DA0090"/>
    <w:rsid w:val="00DA015B"/>
    <w:rsid w:val="00DA036D"/>
    <w:rsid w:val="00DA0628"/>
    <w:rsid w:val="00DA06EB"/>
    <w:rsid w:val="00DA0C04"/>
    <w:rsid w:val="00DA0C6C"/>
    <w:rsid w:val="00DA0E12"/>
    <w:rsid w:val="00DA0FFC"/>
    <w:rsid w:val="00DA123A"/>
    <w:rsid w:val="00DA13EC"/>
    <w:rsid w:val="00DA1425"/>
    <w:rsid w:val="00DA1466"/>
    <w:rsid w:val="00DA16C2"/>
    <w:rsid w:val="00DA171F"/>
    <w:rsid w:val="00DA1898"/>
    <w:rsid w:val="00DA19C2"/>
    <w:rsid w:val="00DA1A96"/>
    <w:rsid w:val="00DA1D42"/>
    <w:rsid w:val="00DA209C"/>
    <w:rsid w:val="00DA20E0"/>
    <w:rsid w:val="00DA2145"/>
    <w:rsid w:val="00DA21FE"/>
    <w:rsid w:val="00DA2432"/>
    <w:rsid w:val="00DA2454"/>
    <w:rsid w:val="00DA25EE"/>
    <w:rsid w:val="00DA28A2"/>
    <w:rsid w:val="00DA29CB"/>
    <w:rsid w:val="00DA29E8"/>
    <w:rsid w:val="00DA2A18"/>
    <w:rsid w:val="00DA2A4F"/>
    <w:rsid w:val="00DA2ACD"/>
    <w:rsid w:val="00DA2B9F"/>
    <w:rsid w:val="00DA2C5D"/>
    <w:rsid w:val="00DA2D40"/>
    <w:rsid w:val="00DA2E78"/>
    <w:rsid w:val="00DA352B"/>
    <w:rsid w:val="00DA39D2"/>
    <w:rsid w:val="00DA3A93"/>
    <w:rsid w:val="00DA3B94"/>
    <w:rsid w:val="00DA3C75"/>
    <w:rsid w:val="00DA3D82"/>
    <w:rsid w:val="00DA4011"/>
    <w:rsid w:val="00DA4338"/>
    <w:rsid w:val="00DA4630"/>
    <w:rsid w:val="00DA4668"/>
    <w:rsid w:val="00DA470D"/>
    <w:rsid w:val="00DA473B"/>
    <w:rsid w:val="00DA4872"/>
    <w:rsid w:val="00DA49B8"/>
    <w:rsid w:val="00DA4A80"/>
    <w:rsid w:val="00DA4AAE"/>
    <w:rsid w:val="00DA4CDC"/>
    <w:rsid w:val="00DA4E44"/>
    <w:rsid w:val="00DA4F27"/>
    <w:rsid w:val="00DA4FFC"/>
    <w:rsid w:val="00DA51DE"/>
    <w:rsid w:val="00DA5341"/>
    <w:rsid w:val="00DA535A"/>
    <w:rsid w:val="00DA53B2"/>
    <w:rsid w:val="00DA543A"/>
    <w:rsid w:val="00DA57FE"/>
    <w:rsid w:val="00DA58D5"/>
    <w:rsid w:val="00DA5C11"/>
    <w:rsid w:val="00DA5CEA"/>
    <w:rsid w:val="00DA5D09"/>
    <w:rsid w:val="00DA5E29"/>
    <w:rsid w:val="00DA5F0B"/>
    <w:rsid w:val="00DA61F7"/>
    <w:rsid w:val="00DA63DC"/>
    <w:rsid w:val="00DA6565"/>
    <w:rsid w:val="00DA656A"/>
    <w:rsid w:val="00DA65A7"/>
    <w:rsid w:val="00DA6903"/>
    <w:rsid w:val="00DA6923"/>
    <w:rsid w:val="00DA6A25"/>
    <w:rsid w:val="00DA6A27"/>
    <w:rsid w:val="00DA6AD3"/>
    <w:rsid w:val="00DA6C01"/>
    <w:rsid w:val="00DA6C1E"/>
    <w:rsid w:val="00DA6C3D"/>
    <w:rsid w:val="00DA6E28"/>
    <w:rsid w:val="00DA6FCA"/>
    <w:rsid w:val="00DA710A"/>
    <w:rsid w:val="00DA7255"/>
    <w:rsid w:val="00DA7353"/>
    <w:rsid w:val="00DA738A"/>
    <w:rsid w:val="00DA7467"/>
    <w:rsid w:val="00DA76E3"/>
    <w:rsid w:val="00DA776A"/>
    <w:rsid w:val="00DA78D8"/>
    <w:rsid w:val="00DA7B93"/>
    <w:rsid w:val="00DA7C0E"/>
    <w:rsid w:val="00DA7CC1"/>
    <w:rsid w:val="00DA7E3D"/>
    <w:rsid w:val="00DB0041"/>
    <w:rsid w:val="00DB0201"/>
    <w:rsid w:val="00DB0409"/>
    <w:rsid w:val="00DB0465"/>
    <w:rsid w:val="00DB064A"/>
    <w:rsid w:val="00DB0B88"/>
    <w:rsid w:val="00DB0C4A"/>
    <w:rsid w:val="00DB0D2D"/>
    <w:rsid w:val="00DB0E1D"/>
    <w:rsid w:val="00DB0E4C"/>
    <w:rsid w:val="00DB0E50"/>
    <w:rsid w:val="00DB1187"/>
    <w:rsid w:val="00DB1378"/>
    <w:rsid w:val="00DB18A3"/>
    <w:rsid w:val="00DB1A13"/>
    <w:rsid w:val="00DB1A6E"/>
    <w:rsid w:val="00DB1B01"/>
    <w:rsid w:val="00DB1B97"/>
    <w:rsid w:val="00DB1C6C"/>
    <w:rsid w:val="00DB1DD0"/>
    <w:rsid w:val="00DB20C7"/>
    <w:rsid w:val="00DB21B4"/>
    <w:rsid w:val="00DB24FD"/>
    <w:rsid w:val="00DB2650"/>
    <w:rsid w:val="00DB273E"/>
    <w:rsid w:val="00DB2868"/>
    <w:rsid w:val="00DB2EB4"/>
    <w:rsid w:val="00DB2FF4"/>
    <w:rsid w:val="00DB306D"/>
    <w:rsid w:val="00DB3178"/>
    <w:rsid w:val="00DB3390"/>
    <w:rsid w:val="00DB345F"/>
    <w:rsid w:val="00DB3500"/>
    <w:rsid w:val="00DB3581"/>
    <w:rsid w:val="00DB3643"/>
    <w:rsid w:val="00DB3732"/>
    <w:rsid w:val="00DB37A0"/>
    <w:rsid w:val="00DB37A2"/>
    <w:rsid w:val="00DB38D4"/>
    <w:rsid w:val="00DB398E"/>
    <w:rsid w:val="00DB3C3F"/>
    <w:rsid w:val="00DB3C75"/>
    <w:rsid w:val="00DB3CB2"/>
    <w:rsid w:val="00DB3CD0"/>
    <w:rsid w:val="00DB41F4"/>
    <w:rsid w:val="00DB430E"/>
    <w:rsid w:val="00DB4323"/>
    <w:rsid w:val="00DB4426"/>
    <w:rsid w:val="00DB4726"/>
    <w:rsid w:val="00DB49DA"/>
    <w:rsid w:val="00DB4DFC"/>
    <w:rsid w:val="00DB51A3"/>
    <w:rsid w:val="00DB51A9"/>
    <w:rsid w:val="00DB52A6"/>
    <w:rsid w:val="00DB52DF"/>
    <w:rsid w:val="00DB54AA"/>
    <w:rsid w:val="00DB54AD"/>
    <w:rsid w:val="00DB55F0"/>
    <w:rsid w:val="00DB55FF"/>
    <w:rsid w:val="00DB5966"/>
    <w:rsid w:val="00DB5BCD"/>
    <w:rsid w:val="00DB5F0F"/>
    <w:rsid w:val="00DB6017"/>
    <w:rsid w:val="00DB6154"/>
    <w:rsid w:val="00DB61BC"/>
    <w:rsid w:val="00DB63CE"/>
    <w:rsid w:val="00DB65A0"/>
    <w:rsid w:val="00DB6B72"/>
    <w:rsid w:val="00DB6CAF"/>
    <w:rsid w:val="00DB6F48"/>
    <w:rsid w:val="00DB6F91"/>
    <w:rsid w:val="00DB70F6"/>
    <w:rsid w:val="00DB7190"/>
    <w:rsid w:val="00DB7268"/>
    <w:rsid w:val="00DB7429"/>
    <w:rsid w:val="00DB749E"/>
    <w:rsid w:val="00DB7536"/>
    <w:rsid w:val="00DB75A9"/>
    <w:rsid w:val="00DB7619"/>
    <w:rsid w:val="00DB76EC"/>
    <w:rsid w:val="00DB76FD"/>
    <w:rsid w:val="00DB77DC"/>
    <w:rsid w:val="00DB7A51"/>
    <w:rsid w:val="00DB7AEC"/>
    <w:rsid w:val="00DB7B20"/>
    <w:rsid w:val="00DB7B28"/>
    <w:rsid w:val="00DB7BB7"/>
    <w:rsid w:val="00DB7C82"/>
    <w:rsid w:val="00DB7CA2"/>
    <w:rsid w:val="00DB7D5D"/>
    <w:rsid w:val="00DB7DED"/>
    <w:rsid w:val="00DB7E6C"/>
    <w:rsid w:val="00DB7E96"/>
    <w:rsid w:val="00DC008B"/>
    <w:rsid w:val="00DC0354"/>
    <w:rsid w:val="00DC037C"/>
    <w:rsid w:val="00DC0529"/>
    <w:rsid w:val="00DC0746"/>
    <w:rsid w:val="00DC089C"/>
    <w:rsid w:val="00DC093B"/>
    <w:rsid w:val="00DC09D1"/>
    <w:rsid w:val="00DC0A5F"/>
    <w:rsid w:val="00DC0BE4"/>
    <w:rsid w:val="00DC0C23"/>
    <w:rsid w:val="00DC0C66"/>
    <w:rsid w:val="00DC0E22"/>
    <w:rsid w:val="00DC0F81"/>
    <w:rsid w:val="00DC1074"/>
    <w:rsid w:val="00DC14BE"/>
    <w:rsid w:val="00DC15EA"/>
    <w:rsid w:val="00DC166C"/>
    <w:rsid w:val="00DC17D2"/>
    <w:rsid w:val="00DC181C"/>
    <w:rsid w:val="00DC1825"/>
    <w:rsid w:val="00DC1A69"/>
    <w:rsid w:val="00DC223D"/>
    <w:rsid w:val="00DC2370"/>
    <w:rsid w:val="00DC23A2"/>
    <w:rsid w:val="00DC2455"/>
    <w:rsid w:val="00DC24D3"/>
    <w:rsid w:val="00DC282E"/>
    <w:rsid w:val="00DC2AA4"/>
    <w:rsid w:val="00DC2AD8"/>
    <w:rsid w:val="00DC2BEB"/>
    <w:rsid w:val="00DC2E88"/>
    <w:rsid w:val="00DC31D4"/>
    <w:rsid w:val="00DC3375"/>
    <w:rsid w:val="00DC33C7"/>
    <w:rsid w:val="00DC34C0"/>
    <w:rsid w:val="00DC3519"/>
    <w:rsid w:val="00DC3559"/>
    <w:rsid w:val="00DC3587"/>
    <w:rsid w:val="00DC3594"/>
    <w:rsid w:val="00DC3595"/>
    <w:rsid w:val="00DC366D"/>
    <w:rsid w:val="00DC3838"/>
    <w:rsid w:val="00DC3929"/>
    <w:rsid w:val="00DC3CD5"/>
    <w:rsid w:val="00DC3F0D"/>
    <w:rsid w:val="00DC4117"/>
    <w:rsid w:val="00DC41C6"/>
    <w:rsid w:val="00DC43A7"/>
    <w:rsid w:val="00DC4505"/>
    <w:rsid w:val="00DC46CA"/>
    <w:rsid w:val="00DC46E1"/>
    <w:rsid w:val="00DC4C3F"/>
    <w:rsid w:val="00DC4C68"/>
    <w:rsid w:val="00DC53B9"/>
    <w:rsid w:val="00DC5737"/>
    <w:rsid w:val="00DC583D"/>
    <w:rsid w:val="00DC5C12"/>
    <w:rsid w:val="00DC5F7B"/>
    <w:rsid w:val="00DC60B3"/>
    <w:rsid w:val="00DC60C2"/>
    <w:rsid w:val="00DC60DB"/>
    <w:rsid w:val="00DC61F2"/>
    <w:rsid w:val="00DC650B"/>
    <w:rsid w:val="00DC6512"/>
    <w:rsid w:val="00DC673C"/>
    <w:rsid w:val="00DC6762"/>
    <w:rsid w:val="00DC6869"/>
    <w:rsid w:val="00DC6C78"/>
    <w:rsid w:val="00DC6D99"/>
    <w:rsid w:val="00DC6E5D"/>
    <w:rsid w:val="00DC72C6"/>
    <w:rsid w:val="00DC73C2"/>
    <w:rsid w:val="00DC7409"/>
    <w:rsid w:val="00DC7602"/>
    <w:rsid w:val="00DC762D"/>
    <w:rsid w:val="00DC7B7A"/>
    <w:rsid w:val="00DC7BFB"/>
    <w:rsid w:val="00DC7F4F"/>
    <w:rsid w:val="00DC7F72"/>
    <w:rsid w:val="00DC7FB3"/>
    <w:rsid w:val="00DC7FF1"/>
    <w:rsid w:val="00DD001A"/>
    <w:rsid w:val="00DD02BD"/>
    <w:rsid w:val="00DD0369"/>
    <w:rsid w:val="00DD03C6"/>
    <w:rsid w:val="00DD0461"/>
    <w:rsid w:val="00DD0613"/>
    <w:rsid w:val="00DD06D0"/>
    <w:rsid w:val="00DD0884"/>
    <w:rsid w:val="00DD0903"/>
    <w:rsid w:val="00DD0AC5"/>
    <w:rsid w:val="00DD0D78"/>
    <w:rsid w:val="00DD0E4C"/>
    <w:rsid w:val="00DD0E7B"/>
    <w:rsid w:val="00DD11A7"/>
    <w:rsid w:val="00DD1243"/>
    <w:rsid w:val="00DD1315"/>
    <w:rsid w:val="00DD146B"/>
    <w:rsid w:val="00DD181C"/>
    <w:rsid w:val="00DD1E4B"/>
    <w:rsid w:val="00DD2079"/>
    <w:rsid w:val="00DD2165"/>
    <w:rsid w:val="00DD22B9"/>
    <w:rsid w:val="00DD22FB"/>
    <w:rsid w:val="00DD2475"/>
    <w:rsid w:val="00DD2796"/>
    <w:rsid w:val="00DD27D9"/>
    <w:rsid w:val="00DD2979"/>
    <w:rsid w:val="00DD29A2"/>
    <w:rsid w:val="00DD2A04"/>
    <w:rsid w:val="00DD2A69"/>
    <w:rsid w:val="00DD2B28"/>
    <w:rsid w:val="00DD2C43"/>
    <w:rsid w:val="00DD3074"/>
    <w:rsid w:val="00DD32B2"/>
    <w:rsid w:val="00DD32DE"/>
    <w:rsid w:val="00DD3396"/>
    <w:rsid w:val="00DD35DE"/>
    <w:rsid w:val="00DD36DD"/>
    <w:rsid w:val="00DD37DB"/>
    <w:rsid w:val="00DD38E4"/>
    <w:rsid w:val="00DD3EC6"/>
    <w:rsid w:val="00DD3F12"/>
    <w:rsid w:val="00DD3F40"/>
    <w:rsid w:val="00DD3FED"/>
    <w:rsid w:val="00DD40B5"/>
    <w:rsid w:val="00DD4210"/>
    <w:rsid w:val="00DD4360"/>
    <w:rsid w:val="00DD4434"/>
    <w:rsid w:val="00DD4686"/>
    <w:rsid w:val="00DD479D"/>
    <w:rsid w:val="00DD49BE"/>
    <w:rsid w:val="00DD49F6"/>
    <w:rsid w:val="00DD4B92"/>
    <w:rsid w:val="00DD4D3D"/>
    <w:rsid w:val="00DD4D84"/>
    <w:rsid w:val="00DD4E20"/>
    <w:rsid w:val="00DD4EA2"/>
    <w:rsid w:val="00DD5709"/>
    <w:rsid w:val="00DD5A08"/>
    <w:rsid w:val="00DD5A28"/>
    <w:rsid w:val="00DD5D51"/>
    <w:rsid w:val="00DD5DCE"/>
    <w:rsid w:val="00DD5EA0"/>
    <w:rsid w:val="00DD601F"/>
    <w:rsid w:val="00DD60A2"/>
    <w:rsid w:val="00DD62E4"/>
    <w:rsid w:val="00DD6358"/>
    <w:rsid w:val="00DD6400"/>
    <w:rsid w:val="00DD642F"/>
    <w:rsid w:val="00DD6491"/>
    <w:rsid w:val="00DD67F9"/>
    <w:rsid w:val="00DD68EC"/>
    <w:rsid w:val="00DD696E"/>
    <w:rsid w:val="00DD6A54"/>
    <w:rsid w:val="00DD6B52"/>
    <w:rsid w:val="00DD6E24"/>
    <w:rsid w:val="00DD6EF9"/>
    <w:rsid w:val="00DD6F72"/>
    <w:rsid w:val="00DD7136"/>
    <w:rsid w:val="00DD737B"/>
    <w:rsid w:val="00DD73A5"/>
    <w:rsid w:val="00DD758E"/>
    <w:rsid w:val="00DD77F2"/>
    <w:rsid w:val="00DD7BB3"/>
    <w:rsid w:val="00DE02B5"/>
    <w:rsid w:val="00DE02EA"/>
    <w:rsid w:val="00DE0358"/>
    <w:rsid w:val="00DE0460"/>
    <w:rsid w:val="00DE052A"/>
    <w:rsid w:val="00DE057D"/>
    <w:rsid w:val="00DE05B6"/>
    <w:rsid w:val="00DE093C"/>
    <w:rsid w:val="00DE0A54"/>
    <w:rsid w:val="00DE0B01"/>
    <w:rsid w:val="00DE1248"/>
    <w:rsid w:val="00DE140B"/>
    <w:rsid w:val="00DE1624"/>
    <w:rsid w:val="00DE170A"/>
    <w:rsid w:val="00DE17E9"/>
    <w:rsid w:val="00DE186B"/>
    <w:rsid w:val="00DE1C4E"/>
    <w:rsid w:val="00DE1D86"/>
    <w:rsid w:val="00DE1ECB"/>
    <w:rsid w:val="00DE1FDE"/>
    <w:rsid w:val="00DE2058"/>
    <w:rsid w:val="00DE206B"/>
    <w:rsid w:val="00DE2078"/>
    <w:rsid w:val="00DE238C"/>
    <w:rsid w:val="00DE23E1"/>
    <w:rsid w:val="00DE2524"/>
    <w:rsid w:val="00DE254D"/>
    <w:rsid w:val="00DE292A"/>
    <w:rsid w:val="00DE29AF"/>
    <w:rsid w:val="00DE2A0F"/>
    <w:rsid w:val="00DE2C55"/>
    <w:rsid w:val="00DE2CC8"/>
    <w:rsid w:val="00DE2E70"/>
    <w:rsid w:val="00DE30DB"/>
    <w:rsid w:val="00DE3288"/>
    <w:rsid w:val="00DE33A6"/>
    <w:rsid w:val="00DE354E"/>
    <w:rsid w:val="00DE35B2"/>
    <w:rsid w:val="00DE364E"/>
    <w:rsid w:val="00DE38AD"/>
    <w:rsid w:val="00DE38F2"/>
    <w:rsid w:val="00DE3A9A"/>
    <w:rsid w:val="00DE3CAB"/>
    <w:rsid w:val="00DE3CBB"/>
    <w:rsid w:val="00DE4032"/>
    <w:rsid w:val="00DE4140"/>
    <w:rsid w:val="00DE4145"/>
    <w:rsid w:val="00DE4358"/>
    <w:rsid w:val="00DE48AD"/>
    <w:rsid w:val="00DE48D9"/>
    <w:rsid w:val="00DE496E"/>
    <w:rsid w:val="00DE4ABF"/>
    <w:rsid w:val="00DE4BED"/>
    <w:rsid w:val="00DE4EE6"/>
    <w:rsid w:val="00DE5046"/>
    <w:rsid w:val="00DE50DB"/>
    <w:rsid w:val="00DE5244"/>
    <w:rsid w:val="00DE552C"/>
    <w:rsid w:val="00DE561E"/>
    <w:rsid w:val="00DE5672"/>
    <w:rsid w:val="00DE5741"/>
    <w:rsid w:val="00DE5769"/>
    <w:rsid w:val="00DE58AF"/>
    <w:rsid w:val="00DE58B9"/>
    <w:rsid w:val="00DE5977"/>
    <w:rsid w:val="00DE5AC5"/>
    <w:rsid w:val="00DE5B07"/>
    <w:rsid w:val="00DE5BDC"/>
    <w:rsid w:val="00DE5D66"/>
    <w:rsid w:val="00DE5D9B"/>
    <w:rsid w:val="00DE5E84"/>
    <w:rsid w:val="00DE5EDD"/>
    <w:rsid w:val="00DE6270"/>
    <w:rsid w:val="00DE636B"/>
    <w:rsid w:val="00DE6442"/>
    <w:rsid w:val="00DE6551"/>
    <w:rsid w:val="00DE6577"/>
    <w:rsid w:val="00DE6643"/>
    <w:rsid w:val="00DE6657"/>
    <w:rsid w:val="00DE673A"/>
    <w:rsid w:val="00DE673D"/>
    <w:rsid w:val="00DE67AC"/>
    <w:rsid w:val="00DE686B"/>
    <w:rsid w:val="00DE6915"/>
    <w:rsid w:val="00DE6AD0"/>
    <w:rsid w:val="00DE6AF7"/>
    <w:rsid w:val="00DE6B3C"/>
    <w:rsid w:val="00DE6BD7"/>
    <w:rsid w:val="00DE6C28"/>
    <w:rsid w:val="00DE6C32"/>
    <w:rsid w:val="00DE6DC4"/>
    <w:rsid w:val="00DE6EC7"/>
    <w:rsid w:val="00DE6FD5"/>
    <w:rsid w:val="00DE6FD7"/>
    <w:rsid w:val="00DE7379"/>
    <w:rsid w:val="00DE7529"/>
    <w:rsid w:val="00DE782E"/>
    <w:rsid w:val="00DE7955"/>
    <w:rsid w:val="00DE7CEE"/>
    <w:rsid w:val="00DE7DC4"/>
    <w:rsid w:val="00DE7F96"/>
    <w:rsid w:val="00DF0053"/>
    <w:rsid w:val="00DF0064"/>
    <w:rsid w:val="00DF013C"/>
    <w:rsid w:val="00DF01B1"/>
    <w:rsid w:val="00DF01F7"/>
    <w:rsid w:val="00DF0254"/>
    <w:rsid w:val="00DF039D"/>
    <w:rsid w:val="00DF03D5"/>
    <w:rsid w:val="00DF047A"/>
    <w:rsid w:val="00DF0A04"/>
    <w:rsid w:val="00DF0AAA"/>
    <w:rsid w:val="00DF0B04"/>
    <w:rsid w:val="00DF12E9"/>
    <w:rsid w:val="00DF1351"/>
    <w:rsid w:val="00DF13D1"/>
    <w:rsid w:val="00DF13DD"/>
    <w:rsid w:val="00DF1682"/>
    <w:rsid w:val="00DF17AC"/>
    <w:rsid w:val="00DF185E"/>
    <w:rsid w:val="00DF1B76"/>
    <w:rsid w:val="00DF1B84"/>
    <w:rsid w:val="00DF1D44"/>
    <w:rsid w:val="00DF1D4F"/>
    <w:rsid w:val="00DF1E90"/>
    <w:rsid w:val="00DF205D"/>
    <w:rsid w:val="00DF2079"/>
    <w:rsid w:val="00DF20C8"/>
    <w:rsid w:val="00DF2105"/>
    <w:rsid w:val="00DF25FF"/>
    <w:rsid w:val="00DF26D7"/>
    <w:rsid w:val="00DF2775"/>
    <w:rsid w:val="00DF279E"/>
    <w:rsid w:val="00DF2C04"/>
    <w:rsid w:val="00DF2C3D"/>
    <w:rsid w:val="00DF2DB9"/>
    <w:rsid w:val="00DF2F0C"/>
    <w:rsid w:val="00DF3038"/>
    <w:rsid w:val="00DF30C9"/>
    <w:rsid w:val="00DF3193"/>
    <w:rsid w:val="00DF324B"/>
    <w:rsid w:val="00DF3554"/>
    <w:rsid w:val="00DF3830"/>
    <w:rsid w:val="00DF386B"/>
    <w:rsid w:val="00DF39E1"/>
    <w:rsid w:val="00DF3AB7"/>
    <w:rsid w:val="00DF3E5E"/>
    <w:rsid w:val="00DF3F93"/>
    <w:rsid w:val="00DF4276"/>
    <w:rsid w:val="00DF4295"/>
    <w:rsid w:val="00DF4307"/>
    <w:rsid w:val="00DF44C7"/>
    <w:rsid w:val="00DF48D6"/>
    <w:rsid w:val="00DF4A29"/>
    <w:rsid w:val="00DF4C36"/>
    <w:rsid w:val="00DF4EA6"/>
    <w:rsid w:val="00DF4F65"/>
    <w:rsid w:val="00DF50AE"/>
    <w:rsid w:val="00DF518F"/>
    <w:rsid w:val="00DF53A2"/>
    <w:rsid w:val="00DF5A2D"/>
    <w:rsid w:val="00DF5A90"/>
    <w:rsid w:val="00DF5D20"/>
    <w:rsid w:val="00DF5DBD"/>
    <w:rsid w:val="00DF5E8C"/>
    <w:rsid w:val="00DF5EAB"/>
    <w:rsid w:val="00DF60AA"/>
    <w:rsid w:val="00DF618A"/>
    <w:rsid w:val="00DF619C"/>
    <w:rsid w:val="00DF6234"/>
    <w:rsid w:val="00DF651D"/>
    <w:rsid w:val="00DF65F9"/>
    <w:rsid w:val="00DF6668"/>
    <w:rsid w:val="00DF6675"/>
    <w:rsid w:val="00DF66FB"/>
    <w:rsid w:val="00DF6A0D"/>
    <w:rsid w:val="00DF6A32"/>
    <w:rsid w:val="00DF6A41"/>
    <w:rsid w:val="00DF6B6D"/>
    <w:rsid w:val="00DF6D99"/>
    <w:rsid w:val="00DF6FC9"/>
    <w:rsid w:val="00DF70FD"/>
    <w:rsid w:val="00DF71B1"/>
    <w:rsid w:val="00DF71FB"/>
    <w:rsid w:val="00DF748D"/>
    <w:rsid w:val="00DF7546"/>
    <w:rsid w:val="00DF776E"/>
    <w:rsid w:val="00DF79EB"/>
    <w:rsid w:val="00DF7ACD"/>
    <w:rsid w:val="00DF7CB6"/>
    <w:rsid w:val="00DF7D90"/>
    <w:rsid w:val="00DF7F67"/>
    <w:rsid w:val="00DF7F8B"/>
    <w:rsid w:val="00E00088"/>
    <w:rsid w:val="00E0031C"/>
    <w:rsid w:val="00E0034F"/>
    <w:rsid w:val="00E0046F"/>
    <w:rsid w:val="00E0052D"/>
    <w:rsid w:val="00E00829"/>
    <w:rsid w:val="00E00867"/>
    <w:rsid w:val="00E0089B"/>
    <w:rsid w:val="00E00921"/>
    <w:rsid w:val="00E00993"/>
    <w:rsid w:val="00E00A19"/>
    <w:rsid w:val="00E00A3D"/>
    <w:rsid w:val="00E00ABD"/>
    <w:rsid w:val="00E00B1F"/>
    <w:rsid w:val="00E00D97"/>
    <w:rsid w:val="00E00E17"/>
    <w:rsid w:val="00E00F33"/>
    <w:rsid w:val="00E00F80"/>
    <w:rsid w:val="00E01488"/>
    <w:rsid w:val="00E01616"/>
    <w:rsid w:val="00E016F4"/>
    <w:rsid w:val="00E01999"/>
    <w:rsid w:val="00E01BF7"/>
    <w:rsid w:val="00E01C88"/>
    <w:rsid w:val="00E01CED"/>
    <w:rsid w:val="00E01D63"/>
    <w:rsid w:val="00E01E8E"/>
    <w:rsid w:val="00E0211B"/>
    <w:rsid w:val="00E02120"/>
    <w:rsid w:val="00E021C3"/>
    <w:rsid w:val="00E02368"/>
    <w:rsid w:val="00E023E9"/>
    <w:rsid w:val="00E02408"/>
    <w:rsid w:val="00E025F8"/>
    <w:rsid w:val="00E026CF"/>
    <w:rsid w:val="00E028A3"/>
    <w:rsid w:val="00E02D04"/>
    <w:rsid w:val="00E02D06"/>
    <w:rsid w:val="00E02E52"/>
    <w:rsid w:val="00E02E7F"/>
    <w:rsid w:val="00E033F6"/>
    <w:rsid w:val="00E0349E"/>
    <w:rsid w:val="00E036BF"/>
    <w:rsid w:val="00E03726"/>
    <w:rsid w:val="00E03768"/>
    <w:rsid w:val="00E037C2"/>
    <w:rsid w:val="00E03AAD"/>
    <w:rsid w:val="00E03BE5"/>
    <w:rsid w:val="00E03D06"/>
    <w:rsid w:val="00E03E97"/>
    <w:rsid w:val="00E0404D"/>
    <w:rsid w:val="00E04230"/>
    <w:rsid w:val="00E04288"/>
    <w:rsid w:val="00E043D9"/>
    <w:rsid w:val="00E0445F"/>
    <w:rsid w:val="00E045A2"/>
    <w:rsid w:val="00E045E5"/>
    <w:rsid w:val="00E04629"/>
    <w:rsid w:val="00E04635"/>
    <w:rsid w:val="00E0480C"/>
    <w:rsid w:val="00E048B2"/>
    <w:rsid w:val="00E04916"/>
    <w:rsid w:val="00E04BCE"/>
    <w:rsid w:val="00E04F06"/>
    <w:rsid w:val="00E04F7C"/>
    <w:rsid w:val="00E0501C"/>
    <w:rsid w:val="00E051D4"/>
    <w:rsid w:val="00E05267"/>
    <w:rsid w:val="00E05368"/>
    <w:rsid w:val="00E05703"/>
    <w:rsid w:val="00E057E7"/>
    <w:rsid w:val="00E05904"/>
    <w:rsid w:val="00E05A51"/>
    <w:rsid w:val="00E05C78"/>
    <w:rsid w:val="00E05FB8"/>
    <w:rsid w:val="00E05FF4"/>
    <w:rsid w:val="00E06094"/>
    <w:rsid w:val="00E060BA"/>
    <w:rsid w:val="00E06156"/>
    <w:rsid w:val="00E063E7"/>
    <w:rsid w:val="00E0670A"/>
    <w:rsid w:val="00E06CC4"/>
    <w:rsid w:val="00E06EC3"/>
    <w:rsid w:val="00E06FFF"/>
    <w:rsid w:val="00E078EE"/>
    <w:rsid w:val="00E07985"/>
    <w:rsid w:val="00E07A2B"/>
    <w:rsid w:val="00E07B0A"/>
    <w:rsid w:val="00E07D0F"/>
    <w:rsid w:val="00E07E66"/>
    <w:rsid w:val="00E07EDA"/>
    <w:rsid w:val="00E1002C"/>
    <w:rsid w:val="00E10045"/>
    <w:rsid w:val="00E100A6"/>
    <w:rsid w:val="00E105D9"/>
    <w:rsid w:val="00E106DB"/>
    <w:rsid w:val="00E10A0C"/>
    <w:rsid w:val="00E10B8A"/>
    <w:rsid w:val="00E10D4C"/>
    <w:rsid w:val="00E10E1D"/>
    <w:rsid w:val="00E10F99"/>
    <w:rsid w:val="00E110A8"/>
    <w:rsid w:val="00E110C8"/>
    <w:rsid w:val="00E112D3"/>
    <w:rsid w:val="00E113F7"/>
    <w:rsid w:val="00E11421"/>
    <w:rsid w:val="00E1151E"/>
    <w:rsid w:val="00E117F3"/>
    <w:rsid w:val="00E11969"/>
    <w:rsid w:val="00E11C30"/>
    <w:rsid w:val="00E11CB3"/>
    <w:rsid w:val="00E11CF3"/>
    <w:rsid w:val="00E11D39"/>
    <w:rsid w:val="00E11E44"/>
    <w:rsid w:val="00E1200F"/>
    <w:rsid w:val="00E1219B"/>
    <w:rsid w:val="00E1271D"/>
    <w:rsid w:val="00E127B7"/>
    <w:rsid w:val="00E128CF"/>
    <w:rsid w:val="00E12901"/>
    <w:rsid w:val="00E12A0E"/>
    <w:rsid w:val="00E12C65"/>
    <w:rsid w:val="00E12F92"/>
    <w:rsid w:val="00E12FC3"/>
    <w:rsid w:val="00E12FD2"/>
    <w:rsid w:val="00E12FD3"/>
    <w:rsid w:val="00E130BC"/>
    <w:rsid w:val="00E130FB"/>
    <w:rsid w:val="00E132D5"/>
    <w:rsid w:val="00E133CF"/>
    <w:rsid w:val="00E1361C"/>
    <w:rsid w:val="00E13633"/>
    <w:rsid w:val="00E136F8"/>
    <w:rsid w:val="00E13AC7"/>
    <w:rsid w:val="00E13C20"/>
    <w:rsid w:val="00E13CBC"/>
    <w:rsid w:val="00E14002"/>
    <w:rsid w:val="00E14153"/>
    <w:rsid w:val="00E141DC"/>
    <w:rsid w:val="00E1425A"/>
    <w:rsid w:val="00E14374"/>
    <w:rsid w:val="00E14418"/>
    <w:rsid w:val="00E14497"/>
    <w:rsid w:val="00E14669"/>
    <w:rsid w:val="00E146E9"/>
    <w:rsid w:val="00E14B51"/>
    <w:rsid w:val="00E14C36"/>
    <w:rsid w:val="00E14E4B"/>
    <w:rsid w:val="00E14F86"/>
    <w:rsid w:val="00E15089"/>
    <w:rsid w:val="00E150DB"/>
    <w:rsid w:val="00E151CB"/>
    <w:rsid w:val="00E15493"/>
    <w:rsid w:val="00E15651"/>
    <w:rsid w:val="00E15782"/>
    <w:rsid w:val="00E157A2"/>
    <w:rsid w:val="00E15981"/>
    <w:rsid w:val="00E15A30"/>
    <w:rsid w:val="00E15D74"/>
    <w:rsid w:val="00E15EE5"/>
    <w:rsid w:val="00E16003"/>
    <w:rsid w:val="00E160AA"/>
    <w:rsid w:val="00E16214"/>
    <w:rsid w:val="00E16245"/>
    <w:rsid w:val="00E168F7"/>
    <w:rsid w:val="00E169F4"/>
    <w:rsid w:val="00E16A02"/>
    <w:rsid w:val="00E16AB1"/>
    <w:rsid w:val="00E16ABF"/>
    <w:rsid w:val="00E16B5A"/>
    <w:rsid w:val="00E16B8F"/>
    <w:rsid w:val="00E16CA0"/>
    <w:rsid w:val="00E16D2B"/>
    <w:rsid w:val="00E16DDB"/>
    <w:rsid w:val="00E16FC3"/>
    <w:rsid w:val="00E170E5"/>
    <w:rsid w:val="00E17187"/>
    <w:rsid w:val="00E17475"/>
    <w:rsid w:val="00E1757D"/>
    <w:rsid w:val="00E176C0"/>
    <w:rsid w:val="00E17703"/>
    <w:rsid w:val="00E177D8"/>
    <w:rsid w:val="00E17881"/>
    <w:rsid w:val="00E17C84"/>
    <w:rsid w:val="00E2006C"/>
    <w:rsid w:val="00E201FB"/>
    <w:rsid w:val="00E2031F"/>
    <w:rsid w:val="00E204BE"/>
    <w:rsid w:val="00E20525"/>
    <w:rsid w:val="00E20940"/>
    <w:rsid w:val="00E20950"/>
    <w:rsid w:val="00E2097F"/>
    <w:rsid w:val="00E209B6"/>
    <w:rsid w:val="00E20B61"/>
    <w:rsid w:val="00E20C09"/>
    <w:rsid w:val="00E20F20"/>
    <w:rsid w:val="00E20F70"/>
    <w:rsid w:val="00E20FA0"/>
    <w:rsid w:val="00E21101"/>
    <w:rsid w:val="00E212BC"/>
    <w:rsid w:val="00E213BA"/>
    <w:rsid w:val="00E21579"/>
    <w:rsid w:val="00E218ED"/>
    <w:rsid w:val="00E21AC1"/>
    <w:rsid w:val="00E21BFC"/>
    <w:rsid w:val="00E21F33"/>
    <w:rsid w:val="00E21FB3"/>
    <w:rsid w:val="00E2248E"/>
    <w:rsid w:val="00E22648"/>
    <w:rsid w:val="00E228A1"/>
    <w:rsid w:val="00E22963"/>
    <w:rsid w:val="00E22A3A"/>
    <w:rsid w:val="00E22ADE"/>
    <w:rsid w:val="00E22B53"/>
    <w:rsid w:val="00E22CB8"/>
    <w:rsid w:val="00E22E20"/>
    <w:rsid w:val="00E2334D"/>
    <w:rsid w:val="00E233C4"/>
    <w:rsid w:val="00E23420"/>
    <w:rsid w:val="00E23635"/>
    <w:rsid w:val="00E23A61"/>
    <w:rsid w:val="00E23BB3"/>
    <w:rsid w:val="00E23C34"/>
    <w:rsid w:val="00E23C8B"/>
    <w:rsid w:val="00E23CD9"/>
    <w:rsid w:val="00E23E6E"/>
    <w:rsid w:val="00E2412E"/>
    <w:rsid w:val="00E241FA"/>
    <w:rsid w:val="00E2427B"/>
    <w:rsid w:val="00E242AB"/>
    <w:rsid w:val="00E24400"/>
    <w:rsid w:val="00E244A4"/>
    <w:rsid w:val="00E245EC"/>
    <w:rsid w:val="00E24673"/>
    <w:rsid w:val="00E24C37"/>
    <w:rsid w:val="00E24D25"/>
    <w:rsid w:val="00E24F13"/>
    <w:rsid w:val="00E24F66"/>
    <w:rsid w:val="00E25044"/>
    <w:rsid w:val="00E2510B"/>
    <w:rsid w:val="00E25184"/>
    <w:rsid w:val="00E251E0"/>
    <w:rsid w:val="00E25264"/>
    <w:rsid w:val="00E25348"/>
    <w:rsid w:val="00E25471"/>
    <w:rsid w:val="00E254B0"/>
    <w:rsid w:val="00E25503"/>
    <w:rsid w:val="00E25601"/>
    <w:rsid w:val="00E2589C"/>
    <w:rsid w:val="00E2598C"/>
    <w:rsid w:val="00E25A11"/>
    <w:rsid w:val="00E25A84"/>
    <w:rsid w:val="00E25AC2"/>
    <w:rsid w:val="00E25CAC"/>
    <w:rsid w:val="00E25D89"/>
    <w:rsid w:val="00E26332"/>
    <w:rsid w:val="00E2637B"/>
    <w:rsid w:val="00E2641E"/>
    <w:rsid w:val="00E26552"/>
    <w:rsid w:val="00E265F5"/>
    <w:rsid w:val="00E26806"/>
    <w:rsid w:val="00E269C3"/>
    <w:rsid w:val="00E26A2C"/>
    <w:rsid w:val="00E26B82"/>
    <w:rsid w:val="00E26BFF"/>
    <w:rsid w:val="00E26C52"/>
    <w:rsid w:val="00E26D06"/>
    <w:rsid w:val="00E26EC4"/>
    <w:rsid w:val="00E26F9E"/>
    <w:rsid w:val="00E2702B"/>
    <w:rsid w:val="00E272C8"/>
    <w:rsid w:val="00E272FD"/>
    <w:rsid w:val="00E277BC"/>
    <w:rsid w:val="00E27A0C"/>
    <w:rsid w:val="00E27AE2"/>
    <w:rsid w:val="00E27C6F"/>
    <w:rsid w:val="00E27F20"/>
    <w:rsid w:val="00E300AB"/>
    <w:rsid w:val="00E30132"/>
    <w:rsid w:val="00E3014A"/>
    <w:rsid w:val="00E3019E"/>
    <w:rsid w:val="00E304A6"/>
    <w:rsid w:val="00E304F1"/>
    <w:rsid w:val="00E30565"/>
    <w:rsid w:val="00E30623"/>
    <w:rsid w:val="00E306D6"/>
    <w:rsid w:val="00E30831"/>
    <w:rsid w:val="00E30839"/>
    <w:rsid w:val="00E30A1F"/>
    <w:rsid w:val="00E30A29"/>
    <w:rsid w:val="00E30C21"/>
    <w:rsid w:val="00E30D08"/>
    <w:rsid w:val="00E312B5"/>
    <w:rsid w:val="00E315B1"/>
    <w:rsid w:val="00E3173E"/>
    <w:rsid w:val="00E31880"/>
    <w:rsid w:val="00E31EFC"/>
    <w:rsid w:val="00E31FDC"/>
    <w:rsid w:val="00E3265B"/>
    <w:rsid w:val="00E32902"/>
    <w:rsid w:val="00E329C9"/>
    <w:rsid w:val="00E32A29"/>
    <w:rsid w:val="00E32AE6"/>
    <w:rsid w:val="00E32BAF"/>
    <w:rsid w:val="00E32D38"/>
    <w:rsid w:val="00E330CC"/>
    <w:rsid w:val="00E3310F"/>
    <w:rsid w:val="00E33221"/>
    <w:rsid w:val="00E33436"/>
    <w:rsid w:val="00E334C7"/>
    <w:rsid w:val="00E335F7"/>
    <w:rsid w:val="00E33931"/>
    <w:rsid w:val="00E339FD"/>
    <w:rsid w:val="00E33A58"/>
    <w:rsid w:val="00E33A5C"/>
    <w:rsid w:val="00E33A67"/>
    <w:rsid w:val="00E33B29"/>
    <w:rsid w:val="00E33BD9"/>
    <w:rsid w:val="00E33D5D"/>
    <w:rsid w:val="00E33F74"/>
    <w:rsid w:val="00E33F76"/>
    <w:rsid w:val="00E33FFE"/>
    <w:rsid w:val="00E341D2"/>
    <w:rsid w:val="00E3428C"/>
    <w:rsid w:val="00E342A8"/>
    <w:rsid w:val="00E342B8"/>
    <w:rsid w:val="00E342ED"/>
    <w:rsid w:val="00E344F5"/>
    <w:rsid w:val="00E34622"/>
    <w:rsid w:val="00E34688"/>
    <w:rsid w:val="00E3468A"/>
    <w:rsid w:val="00E34A0F"/>
    <w:rsid w:val="00E34C53"/>
    <w:rsid w:val="00E34EC2"/>
    <w:rsid w:val="00E350E1"/>
    <w:rsid w:val="00E35162"/>
    <w:rsid w:val="00E3527E"/>
    <w:rsid w:val="00E352AE"/>
    <w:rsid w:val="00E354C2"/>
    <w:rsid w:val="00E3554A"/>
    <w:rsid w:val="00E35623"/>
    <w:rsid w:val="00E35821"/>
    <w:rsid w:val="00E35883"/>
    <w:rsid w:val="00E35B16"/>
    <w:rsid w:val="00E35BA8"/>
    <w:rsid w:val="00E360C2"/>
    <w:rsid w:val="00E36581"/>
    <w:rsid w:val="00E365E7"/>
    <w:rsid w:val="00E36727"/>
    <w:rsid w:val="00E36A0B"/>
    <w:rsid w:val="00E36BAC"/>
    <w:rsid w:val="00E37079"/>
    <w:rsid w:val="00E37152"/>
    <w:rsid w:val="00E3729D"/>
    <w:rsid w:val="00E374B0"/>
    <w:rsid w:val="00E37509"/>
    <w:rsid w:val="00E37794"/>
    <w:rsid w:val="00E37A5A"/>
    <w:rsid w:val="00E37C1B"/>
    <w:rsid w:val="00E37F4E"/>
    <w:rsid w:val="00E4008D"/>
    <w:rsid w:val="00E401D6"/>
    <w:rsid w:val="00E40390"/>
    <w:rsid w:val="00E405C5"/>
    <w:rsid w:val="00E40751"/>
    <w:rsid w:val="00E40812"/>
    <w:rsid w:val="00E40930"/>
    <w:rsid w:val="00E40B69"/>
    <w:rsid w:val="00E41619"/>
    <w:rsid w:val="00E4164D"/>
    <w:rsid w:val="00E416F8"/>
    <w:rsid w:val="00E417D9"/>
    <w:rsid w:val="00E4188D"/>
    <w:rsid w:val="00E41E67"/>
    <w:rsid w:val="00E42027"/>
    <w:rsid w:val="00E4214D"/>
    <w:rsid w:val="00E4220C"/>
    <w:rsid w:val="00E4226E"/>
    <w:rsid w:val="00E42431"/>
    <w:rsid w:val="00E42762"/>
    <w:rsid w:val="00E42830"/>
    <w:rsid w:val="00E42961"/>
    <w:rsid w:val="00E43330"/>
    <w:rsid w:val="00E4347A"/>
    <w:rsid w:val="00E434C7"/>
    <w:rsid w:val="00E436A2"/>
    <w:rsid w:val="00E439F4"/>
    <w:rsid w:val="00E43BCF"/>
    <w:rsid w:val="00E43C0A"/>
    <w:rsid w:val="00E43D6A"/>
    <w:rsid w:val="00E43D88"/>
    <w:rsid w:val="00E4402B"/>
    <w:rsid w:val="00E441C7"/>
    <w:rsid w:val="00E44248"/>
    <w:rsid w:val="00E4438F"/>
    <w:rsid w:val="00E443A2"/>
    <w:rsid w:val="00E4447C"/>
    <w:rsid w:val="00E44784"/>
    <w:rsid w:val="00E44A8C"/>
    <w:rsid w:val="00E44AC1"/>
    <w:rsid w:val="00E44AD9"/>
    <w:rsid w:val="00E44B26"/>
    <w:rsid w:val="00E4506F"/>
    <w:rsid w:val="00E4540F"/>
    <w:rsid w:val="00E4542A"/>
    <w:rsid w:val="00E45444"/>
    <w:rsid w:val="00E45538"/>
    <w:rsid w:val="00E458F2"/>
    <w:rsid w:val="00E45A73"/>
    <w:rsid w:val="00E45B02"/>
    <w:rsid w:val="00E45B9A"/>
    <w:rsid w:val="00E45BCF"/>
    <w:rsid w:val="00E45D8D"/>
    <w:rsid w:val="00E45DF6"/>
    <w:rsid w:val="00E45EA3"/>
    <w:rsid w:val="00E461DF"/>
    <w:rsid w:val="00E461EB"/>
    <w:rsid w:val="00E464ED"/>
    <w:rsid w:val="00E4670A"/>
    <w:rsid w:val="00E46831"/>
    <w:rsid w:val="00E46887"/>
    <w:rsid w:val="00E469BB"/>
    <w:rsid w:val="00E46CA1"/>
    <w:rsid w:val="00E46DB0"/>
    <w:rsid w:val="00E46E4E"/>
    <w:rsid w:val="00E46E50"/>
    <w:rsid w:val="00E46E7C"/>
    <w:rsid w:val="00E472C8"/>
    <w:rsid w:val="00E47353"/>
    <w:rsid w:val="00E4741D"/>
    <w:rsid w:val="00E47673"/>
    <w:rsid w:val="00E47737"/>
    <w:rsid w:val="00E47827"/>
    <w:rsid w:val="00E478F1"/>
    <w:rsid w:val="00E47A61"/>
    <w:rsid w:val="00E47B3E"/>
    <w:rsid w:val="00E47B60"/>
    <w:rsid w:val="00E47B6D"/>
    <w:rsid w:val="00E47BB8"/>
    <w:rsid w:val="00E47C38"/>
    <w:rsid w:val="00E47C46"/>
    <w:rsid w:val="00E47D83"/>
    <w:rsid w:val="00E47D91"/>
    <w:rsid w:val="00E5006B"/>
    <w:rsid w:val="00E50199"/>
    <w:rsid w:val="00E501D6"/>
    <w:rsid w:val="00E5034C"/>
    <w:rsid w:val="00E5049D"/>
    <w:rsid w:val="00E505AA"/>
    <w:rsid w:val="00E506AC"/>
    <w:rsid w:val="00E50924"/>
    <w:rsid w:val="00E50B53"/>
    <w:rsid w:val="00E50DA7"/>
    <w:rsid w:val="00E50DB1"/>
    <w:rsid w:val="00E50E5F"/>
    <w:rsid w:val="00E512DC"/>
    <w:rsid w:val="00E513DE"/>
    <w:rsid w:val="00E513E5"/>
    <w:rsid w:val="00E513ED"/>
    <w:rsid w:val="00E51625"/>
    <w:rsid w:val="00E5175C"/>
    <w:rsid w:val="00E517B9"/>
    <w:rsid w:val="00E517C7"/>
    <w:rsid w:val="00E518C8"/>
    <w:rsid w:val="00E5198D"/>
    <w:rsid w:val="00E51A1C"/>
    <w:rsid w:val="00E51AF6"/>
    <w:rsid w:val="00E51CD5"/>
    <w:rsid w:val="00E51CE2"/>
    <w:rsid w:val="00E51DF4"/>
    <w:rsid w:val="00E51F81"/>
    <w:rsid w:val="00E52058"/>
    <w:rsid w:val="00E5244A"/>
    <w:rsid w:val="00E52565"/>
    <w:rsid w:val="00E5268A"/>
    <w:rsid w:val="00E5277A"/>
    <w:rsid w:val="00E5281B"/>
    <w:rsid w:val="00E52823"/>
    <w:rsid w:val="00E52858"/>
    <w:rsid w:val="00E529EE"/>
    <w:rsid w:val="00E52A14"/>
    <w:rsid w:val="00E52ABF"/>
    <w:rsid w:val="00E52AE4"/>
    <w:rsid w:val="00E52B10"/>
    <w:rsid w:val="00E52D89"/>
    <w:rsid w:val="00E52ECB"/>
    <w:rsid w:val="00E52F45"/>
    <w:rsid w:val="00E531FE"/>
    <w:rsid w:val="00E53247"/>
    <w:rsid w:val="00E533ED"/>
    <w:rsid w:val="00E535F6"/>
    <w:rsid w:val="00E53739"/>
    <w:rsid w:val="00E537C6"/>
    <w:rsid w:val="00E53BE3"/>
    <w:rsid w:val="00E53C8A"/>
    <w:rsid w:val="00E53CEF"/>
    <w:rsid w:val="00E53E42"/>
    <w:rsid w:val="00E54359"/>
    <w:rsid w:val="00E5435A"/>
    <w:rsid w:val="00E54377"/>
    <w:rsid w:val="00E54657"/>
    <w:rsid w:val="00E54AA6"/>
    <w:rsid w:val="00E54B79"/>
    <w:rsid w:val="00E54C03"/>
    <w:rsid w:val="00E54C5A"/>
    <w:rsid w:val="00E54C5F"/>
    <w:rsid w:val="00E54D2E"/>
    <w:rsid w:val="00E54F90"/>
    <w:rsid w:val="00E5502C"/>
    <w:rsid w:val="00E5505B"/>
    <w:rsid w:val="00E55129"/>
    <w:rsid w:val="00E553BC"/>
    <w:rsid w:val="00E5541A"/>
    <w:rsid w:val="00E55470"/>
    <w:rsid w:val="00E554A5"/>
    <w:rsid w:val="00E5576D"/>
    <w:rsid w:val="00E55A5B"/>
    <w:rsid w:val="00E55B0C"/>
    <w:rsid w:val="00E55D2E"/>
    <w:rsid w:val="00E55F3A"/>
    <w:rsid w:val="00E55F66"/>
    <w:rsid w:val="00E5652C"/>
    <w:rsid w:val="00E56AB1"/>
    <w:rsid w:val="00E56BA5"/>
    <w:rsid w:val="00E56CD2"/>
    <w:rsid w:val="00E56D73"/>
    <w:rsid w:val="00E56F03"/>
    <w:rsid w:val="00E57133"/>
    <w:rsid w:val="00E57141"/>
    <w:rsid w:val="00E5720C"/>
    <w:rsid w:val="00E57518"/>
    <w:rsid w:val="00E5752C"/>
    <w:rsid w:val="00E57552"/>
    <w:rsid w:val="00E5755C"/>
    <w:rsid w:val="00E57B79"/>
    <w:rsid w:val="00E57BB4"/>
    <w:rsid w:val="00E57D9F"/>
    <w:rsid w:val="00E60182"/>
    <w:rsid w:val="00E602F6"/>
    <w:rsid w:val="00E60322"/>
    <w:rsid w:val="00E603DF"/>
    <w:rsid w:val="00E60572"/>
    <w:rsid w:val="00E60605"/>
    <w:rsid w:val="00E60626"/>
    <w:rsid w:val="00E6095E"/>
    <w:rsid w:val="00E60A16"/>
    <w:rsid w:val="00E60AB1"/>
    <w:rsid w:val="00E60BA2"/>
    <w:rsid w:val="00E60DCA"/>
    <w:rsid w:val="00E60FCD"/>
    <w:rsid w:val="00E61026"/>
    <w:rsid w:val="00E61070"/>
    <w:rsid w:val="00E610F7"/>
    <w:rsid w:val="00E6163A"/>
    <w:rsid w:val="00E61AA4"/>
    <w:rsid w:val="00E61B21"/>
    <w:rsid w:val="00E61BA5"/>
    <w:rsid w:val="00E61C3B"/>
    <w:rsid w:val="00E61C96"/>
    <w:rsid w:val="00E61FAB"/>
    <w:rsid w:val="00E61FD5"/>
    <w:rsid w:val="00E6219B"/>
    <w:rsid w:val="00E6254C"/>
    <w:rsid w:val="00E625A0"/>
    <w:rsid w:val="00E626C7"/>
    <w:rsid w:val="00E627FE"/>
    <w:rsid w:val="00E628CD"/>
    <w:rsid w:val="00E6297A"/>
    <w:rsid w:val="00E629AC"/>
    <w:rsid w:val="00E62A0A"/>
    <w:rsid w:val="00E62BBA"/>
    <w:rsid w:val="00E62BCB"/>
    <w:rsid w:val="00E62C86"/>
    <w:rsid w:val="00E62E0F"/>
    <w:rsid w:val="00E62E8C"/>
    <w:rsid w:val="00E62FA2"/>
    <w:rsid w:val="00E6301C"/>
    <w:rsid w:val="00E63050"/>
    <w:rsid w:val="00E63062"/>
    <w:rsid w:val="00E63080"/>
    <w:rsid w:val="00E63394"/>
    <w:rsid w:val="00E6351C"/>
    <w:rsid w:val="00E6360E"/>
    <w:rsid w:val="00E6367D"/>
    <w:rsid w:val="00E6381C"/>
    <w:rsid w:val="00E638E6"/>
    <w:rsid w:val="00E63938"/>
    <w:rsid w:val="00E6394D"/>
    <w:rsid w:val="00E63F9B"/>
    <w:rsid w:val="00E64322"/>
    <w:rsid w:val="00E6444C"/>
    <w:rsid w:val="00E64605"/>
    <w:rsid w:val="00E64706"/>
    <w:rsid w:val="00E64874"/>
    <w:rsid w:val="00E64C22"/>
    <w:rsid w:val="00E64E9A"/>
    <w:rsid w:val="00E64F99"/>
    <w:rsid w:val="00E64FA7"/>
    <w:rsid w:val="00E65108"/>
    <w:rsid w:val="00E6523C"/>
    <w:rsid w:val="00E652C8"/>
    <w:rsid w:val="00E652D3"/>
    <w:rsid w:val="00E6553E"/>
    <w:rsid w:val="00E657C5"/>
    <w:rsid w:val="00E65A5B"/>
    <w:rsid w:val="00E65C8F"/>
    <w:rsid w:val="00E65D0B"/>
    <w:rsid w:val="00E65D6C"/>
    <w:rsid w:val="00E65DBE"/>
    <w:rsid w:val="00E66153"/>
    <w:rsid w:val="00E661B8"/>
    <w:rsid w:val="00E661F9"/>
    <w:rsid w:val="00E6626E"/>
    <w:rsid w:val="00E663D6"/>
    <w:rsid w:val="00E66575"/>
    <w:rsid w:val="00E66727"/>
    <w:rsid w:val="00E669EC"/>
    <w:rsid w:val="00E66D22"/>
    <w:rsid w:val="00E66DD5"/>
    <w:rsid w:val="00E66ED8"/>
    <w:rsid w:val="00E67063"/>
    <w:rsid w:val="00E670F0"/>
    <w:rsid w:val="00E6723E"/>
    <w:rsid w:val="00E6737F"/>
    <w:rsid w:val="00E67409"/>
    <w:rsid w:val="00E6760C"/>
    <w:rsid w:val="00E67A63"/>
    <w:rsid w:val="00E67AE2"/>
    <w:rsid w:val="00E67B53"/>
    <w:rsid w:val="00E67B85"/>
    <w:rsid w:val="00E67D4D"/>
    <w:rsid w:val="00E67EA7"/>
    <w:rsid w:val="00E700ED"/>
    <w:rsid w:val="00E70103"/>
    <w:rsid w:val="00E70128"/>
    <w:rsid w:val="00E701FE"/>
    <w:rsid w:val="00E7032D"/>
    <w:rsid w:val="00E704D9"/>
    <w:rsid w:val="00E7068E"/>
    <w:rsid w:val="00E7078F"/>
    <w:rsid w:val="00E70C8E"/>
    <w:rsid w:val="00E70D08"/>
    <w:rsid w:val="00E7107D"/>
    <w:rsid w:val="00E7107E"/>
    <w:rsid w:val="00E71189"/>
    <w:rsid w:val="00E7119E"/>
    <w:rsid w:val="00E711E4"/>
    <w:rsid w:val="00E71203"/>
    <w:rsid w:val="00E7135F"/>
    <w:rsid w:val="00E7138E"/>
    <w:rsid w:val="00E71416"/>
    <w:rsid w:val="00E718F5"/>
    <w:rsid w:val="00E71A67"/>
    <w:rsid w:val="00E71AAF"/>
    <w:rsid w:val="00E71B5F"/>
    <w:rsid w:val="00E71B72"/>
    <w:rsid w:val="00E71BA7"/>
    <w:rsid w:val="00E71C77"/>
    <w:rsid w:val="00E71E00"/>
    <w:rsid w:val="00E72184"/>
    <w:rsid w:val="00E722E3"/>
    <w:rsid w:val="00E72384"/>
    <w:rsid w:val="00E72715"/>
    <w:rsid w:val="00E727B8"/>
    <w:rsid w:val="00E727D7"/>
    <w:rsid w:val="00E72821"/>
    <w:rsid w:val="00E729BC"/>
    <w:rsid w:val="00E72B90"/>
    <w:rsid w:val="00E72CCD"/>
    <w:rsid w:val="00E7302B"/>
    <w:rsid w:val="00E730E7"/>
    <w:rsid w:val="00E730F9"/>
    <w:rsid w:val="00E73122"/>
    <w:rsid w:val="00E733CC"/>
    <w:rsid w:val="00E734C3"/>
    <w:rsid w:val="00E736A7"/>
    <w:rsid w:val="00E73885"/>
    <w:rsid w:val="00E73A43"/>
    <w:rsid w:val="00E73ABA"/>
    <w:rsid w:val="00E73D1A"/>
    <w:rsid w:val="00E740DC"/>
    <w:rsid w:val="00E741F4"/>
    <w:rsid w:val="00E74346"/>
    <w:rsid w:val="00E74373"/>
    <w:rsid w:val="00E746E8"/>
    <w:rsid w:val="00E74744"/>
    <w:rsid w:val="00E748B9"/>
    <w:rsid w:val="00E74B30"/>
    <w:rsid w:val="00E74B89"/>
    <w:rsid w:val="00E74C50"/>
    <w:rsid w:val="00E74C89"/>
    <w:rsid w:val="00E74DB6"/>
    <w:rsid w:val="00E74F98"/>
    <w:rsid w:val="00E750AA"/>
    <w:rsid w:val="00E7511A"/>
    <w:rsid w:val="00E75202"/>
    <w:rsid w:val="00E7521C"/>
    <w:rsid w:val="00E7522C"/>
    <w:rsid w:val="00E752CF"/>
    <w:rsid w:val="00E753A9"/>
    <w:rsid w:val="00E75623"/>
    <w:rsid w:val="00E7580D"/>
    <w:rsid w:val="00E7599A"/>
    <w:rsid w:val="00E75C82"/>
    <w:rsid w:val="00E75E1B"/>
    <w:rsid w:val="00E75EC5"/>
    <w:rsid w:val="00E76034"/>
    <w:rsid w:val="00E76095"/>
    <w:rsid w:val="00E7615F"/>
    <w:rsid w:val="00E7642B"/>
    <w:rsid w:val="00E767C2"/>
    <w:rsid w:val="00E768C9"/>
    <w:rsid w:val="00E76A41"/>
    <w:rsid w:val="00E76BBD"/>
    <w:rsid w:val="00E76C61"/>
    <w:rsid w:val="00E76D74"/>
    <w:rsid w:val="00E76D97"/>
    <w:rsid w:val="00E76E76"/>
    <w:rsid w:val="00E76F0D"/>
    <w:rsid w:val="00E7706E"/>
    <w:rsid w:val="00E771DB"/>
    <w:rsid w:val="00E7725B"/>
    <w:rsid w:val="00E77352"/>
    <w:rsid w:val="00E77381"/>
    <w:rsid w:val="00E77400"/>
    <w:rsid w:val="00E77419"/>
    <w:rsid w:val="00E774A1"/>
    <w:rsid w:val="00E774CB"/>
    <w:rsid w:val="00E77707"/>
    <w:rsid w:val="00E77B16"/>
    <w:rsid w:val="00E77B77"/>
    <w:rsid w:val="00E77BE9"/>
    <w:rsid w:val="00E77D0F"/>
    <w:rsid w:val="00E77EA5"/>
    <w:rsid w:val="00E77ECF"/>
    <w:rsid w:val="00E77F67"/>
    <w:rsid w:val="00E80079"/>
    <w:rsid w:val="00E80177"/>
    <w:rsid w:val="00E802DF"/>
    <w:rsid w:val="00E80391"/>
    <w:rsid w:val="00E803EC"/>
    <w:rsid w:val="00E804D0"/>
    <w:rsid w:val="00E80636"/>
    <w:rsid w:val="00E8076F"/>
    <w:rsid w:val="00E80C89"/>
    <w:rsid w:val="00E80DF6"/>
    <w:rsid w:val="00E80DFC"/>
    <w:rsid w:val="00E80E3C"/>
    <w:rsid w:val="00E80EE3"/>
    <w:rsid w:val="00E81411"/>
    <w:rsid w:val="00E81509"/>
    <w:rsid w:val="00E8161A"/>
    <w:rsid w:val="00E81693"/>
    <w:rsid w:val="00E8177C"/>
    <w:rsid w:val="00E81980"/>
    <w:rsid w:val="00E81A86"/>
    <w:rsid w:val="00E81B47"/>
    <w:rsid w:val="00E81CDB"/>
    <w:rsid w:val="00E81F8F"/>
    <w:rsid w:val="00E823C3"/>
    <w:rsid w:val="00E825A6"/>
    <w:rsid w:val="00E82605"/>
    <w:rsid w:val="00E82667"/>
    <w:rsid w:val="00E8270F"/>
    <w:rsid w:val="00E829ED"/>
    <w:rsid w:val="00E82AA7"/>
    <w:rsid w:val="00E82C42"/>
    <w:rsid w:val="00E82D7A"/>
    <w:rsid w:val="00E82DC6"/>
    <w:rsid w:val="00E82F16"/>
    <w:rsid w:val="00E82F28"/>
    <w:rsid w:val="00E82FE8"/>
    <w:rsid w:val="00E8301C"/>
    <w:rsid w:val="00E8319E"/>
    <w:rsid w:val="00E8343A"/>
    <w:rsid w:val="00E836C8"/>
    <w:rsid w:val="00E838F7"/>
    <w:rsid w:val="00E839AE"/>
    <w:rsid w:val="00E83C70"/>
    <w:rsid w:val="00E83EEC"/>
    <w:rsid w:val="00E83EFF"/>
    <w:rsid w:val="00E83FF4"/>
    <w:rsid w:val="00E8401A"/>
    <w:rsid w:val="00E84080"/>
    <w:rsid w:val="00E84499"/>
    <w:rsid w:val="00E847EB"/>
    <w:rsid w:val="00E8490A"/>
    <w:rsid w:val="00E84943"/>
    <w:rsid w:val="00E84BA0"/>
    <w:rsid w:val="00E84DCD"/>
    <w:rsid w:val="00E85215"/>
    <w:rsid w:val="00E8537F"/>
    <w:rsid w:val="00E85781"/>
    <w:rsid w:val="00E85825"/>
    <w:rsid w:val="00E85867"/>
    <w:rsid w:val="00E863CF"/>
    <w:rsid w:val="00E8641A"/>
    <w:rsid w:val="00E86511"/>
    <w:rsid w:val="00E865FD"/>
    <w:rsid w:val="00E86610"/>
    <w:rsid w:val="00E8672A"/>
    <w:rsid w:val="00E868CA"/>
    <w:rsid w:val="00E868D2"/>
    <w:rsid w:val="00E86A3E"/>
    <w:rsid w:val="00E86B5E"/>
    <w:rsid w:val="00E86BFC"/>
    <w:rsid w:val="00E86C07"/>
    <w:rsid w:val="00E86C4C"/>
    <w:rsid w:val="00E86D2F"/>
    <w:rsid w:val="00E86E58"/>
    <w:rsid w:val="00E8703E"/>
    <w:rsid w:val="00E87172"/>
    <w:rsid w:val="00E8723C"/>
    <w:rsid w:val="00E874D5"/>
    <w:rsid w:val="00E874EA"/>
    <w:rsid w:val="00E87521"/>
    <w:rsid w:val="00E87A45"/>
    <w:rsid w:val="00E87D0C"/>
    <w:rsid w:val="00E87DCC"/>
    <w:rsid w:val="00E87F65"/>
    <w:rsid w:val="00E90079"/>
    <w:rsid w:val="00E9010D"/>
    <w:rsid w:val="00E901B5"/>
    <w:rsid w:val="00E90266"/>
    <w:rsid w:val="00E904F9"/>
    <w:rsid w:val="00E90654"/>
    <w:rsid w:val="00E90720"/>
    <w:rsid w:val="00E90721"/>
    <w:rsid w:val="00E90CCB"/>
    <w:rsid w:val="00E90F26"/>
    <w:rsid w:val="00E91102"/>
    <w:rsid w:val="00E9111A"/>
    <w:rsid w:val="00E91306"/>
    <w:rsid w:val="00E9140A"/>
    <w:rsid w:val="00E91479"/>
    <w:rsid w:val="00E91501"/>
    <w:rsid w:val="00E917FB"/>
    <w:rsid w:val="00E9199C"/>
    <w:rsid w:val="00E91A0E"/>
    <w:rsid w:val="00E91BB4"/>
    <w:rsid w:val="00E91E86"/>
    <w:rsid w:val="00E91F6B"/>
    <w:rsid w:val="00E9206D"/>
    <w:rsid w:val="00E92091"/>
    <w:rsid w:val="00E92340"/>
    <w:rsid w:val="00E92394"/>
    <w:rsid w:val="00E92420"/>
    <w:rsid w:val="00E92426"/>
    <w:rsid w:val="00E92552"/>
    <w:rsid w:val="00E927F8"/>
    <w:rsid w:val="00E92803"/>
    <w:rsid w:val="00E92A65"/>
    <w:rsid w:val="00E92C1E"/>
    <w:rsid w:val="00E92F50"/>
    <w:rsid w:val="00E93138"/>
    <w:rsid w:val="00E931B4"/>
    <w:rsid w:val="00E931E2"/>
    <w:rsid w:val="00E935E1"/>
    <w:rsid w:val="00E937BA"/>
    <w:rsid w:val="00E93C13"/>
    <w:rsid w:val="00E93CE2"/>
    <w:rsid w:val="00E93E7C"/>
    <w:rsid w:val="00E93FE0"/>
    <w:rsid w:val="00E94185"/>
    <w:rsid w:val="00E94438"/>
    <w:rsid w:val="00E944EB"/>
    <w:rsid w:val="00E94653"/>
    <w:rsid w:val="00E94710"/>
    <w:rsid w:val="00E947A4"/>
    <w:rsid w:val="00E94801"/>
    <w:rsid w:val="00E9483F"/>
    <w:rsid w:val="00E94945"/>
    <w:rsid w:val="00E9497F"/>
    <w:rsid w:val="00E94AFC"/>
    <w:rsid w:val="00E94DD8"/>
    <w:rsid w:val="00E94E3F"/>
    <w:rsid w:val="00E94EC3"/>
    <w:rsid w:val="00E94EF4"/>
    <w:rsid w:val="00E94F7C"/>
    <w:rsid w:val="00E94FA1"/>
    <w:rsid w:val="00E95160"/>
    <w:rsid w:val="00E95380"/>
    <w:rsid w:val="00E953A9"/>
    <w:rsid w:val="00E9556A"/>
    <w:rsid w:val="00E95782"/>
    <w:rsid w:val="00E9592F"/>
    <w:rsid w:val="00E959F1"/>
    <w:rsid w:val="00E95A64"/>
    <w:rsid w:val="00E95A72"/>
    <w:rsid w:val="00E95A7A"/>
    <w:rsid w:val="00E95B21"/>
    <w:rsid w:val="00E95B3B"/>
    <w:rsid w:val="00E95C57"/>
    <w:rsid w:val="00E95CAE"/>
    <w:rsid w:val="00E95D88"/>
    <w:rsid w:val="00E95DA1"/>
    <w:rsid w:val="00E95E73"/>
    <w:rsid w:val="00E95FB3"/>
    <w:rsid w:val="00E9603F"/>
    <w:rsid w:val="00E96160"/>
    <w:rsid w:val="00E962BF"/>
    <w:rsid w:val="00E962C5"/>
    <w:rsid w:val="00E963D5"/>
    <w:rsid w:val="00E963DC"/>
    <w:rsid w:val="00E964A5"/>
    <w:rsid w:val="00E964E8"/>
    <w:rsid w:val="00E96519"/>
    <w:rsid w:val="00E967AA"/>
    <w:rsid w:val="00E969DF"/>
    <w:rsid w:val="00E96BFD"/>
    <w:rsid w:val="00E96CCB"/>
    <w:rsid w:val="00E96E5A"/>
    <w:rsid w:val="00E96F4E"/>
    <w:rsid w:val="00E9728E"/>
    <w:rsid w:val="00E97352"/>
    <w:rsid w:val="00E97552"/>
    <w:rsid w:val="00E97652"/>
    <w:rsid w:val="00E9778A"/>
    <w:rsid w:val="00E97A46"/>
    <w:rsid w:val="00E97A72"/>
    <w:rsid w:val="00E97C16"/>
    <w:rsid w:val="00E97C79"/>
    <w:rsid w:val="00E97CAC"/>
    <w:rsid w:val="00E97E8A"/>
    <w:rsid w:val="00E97F26"/>
    <w:rsid w:val="00E97FBD"/>
    <w:rsid w:val="00EA015F"/>
    <w:rsid w:val="00EA0439"/>
    <w:rsid w:val="00EA0592"/>
    <w:rsid w:val="00EA062F"/>
    <w:rsid w:val="00EA0646"/>
    <w:rsid w:val="00EA0870"/>
    <w:rsid w:val="00EA0940"/>
    <w:rsid w:val="00EA0A33"/>
    <w:rsid w:val="00EA0A7F"/>
    <w:rsid w:val="00EA0B51"/>
    <w:rsid w:val="00EA0CB4"/>
    <w:rsid w:val="00EA0D2F"/>
    <w:rsid w:val="00EA0D37"/>
    <w:rsid w:val="00EA0DA0"/>
    <w:rsid w:val="00EA0E6B"/>
    <w:rsid w:val="00EA0ECF"/>
    <w:rsid w:val="00EA0FDD"/>
    <w:rsid w:val="00EA1213"/>
    <w:rsid w:val="00EA12FE"/>
    <w:rsid w:val="00EA135D"/>
    <w:rsid w:val="00EA13D4"/>
    <w:rsid w:val="00EA14B1"/>
    <w:rsid w:val="00EA16E9"/>
    <w:rsid w:val="00EA19B9"/>
    <w:rsid w:val="00EA1C8D"/>
    <w:rsid w:val="00EA1D2A"/>
    <w:rsid w:val="00EA1DAA"/>
    <w:rsid w:val="00EA20EA"/>
    <w:rsid w:val="00EA21A9"/>
    <w:rsid w:val="00EA23F4"/>
    <w:rsid w:val="00EA245B"/>
    <w:rsid w:val="00EA282A"/>
    <w:rsid w:val="00EA29CF"/>
    <w:rsid w:val="00EA2B2E"/>
    <w:rsid w:val="00EA2BEA"/>
    <w:rsid w:val="00EA2C87"/>
    <w:rsid w:val="00EA2DC2"/>
    <w:rsid w:val="00EA2F26"/>
    <w:rsid w:val="00EA30EF"/>
    <w:rsid w:val="00EA311B"/>
    <w:rsid w:val="00EA313E"/>
    <w:rsid w:val="00EA34F6"/>
    <w:rsid w:val="00EA3601"/>
    <w:rsid w:val="00EA36CE"/>
    <w:rsid w:val="00EA38D1"/>
    <w:rsid w:val="00EA3970"/>
    <w:rsid w:val="00EA39DE"/>
    <w:rsid w:val="00EA3CE0"/>
    <w:rsid w:val="00EA3D05"/>
    <w:rsid w:val="00EA3D6F"/>
    <w:rsid w:val="00EA3DB9"/>
    <w:rsid w:val="00EA3E40"/>
    <w:rsid w:val="00EA3F37"/>
    <w:rsid w:val="00EA3F68"/>
    <w:rsid w:val="00EA3F80"/>
    <w:rsid w:val="00EA41C1"/>
    <w:rsid w:val="00EA432F"/>
    <w:rsid w:val="00EA43BA"/>
    <w:rsid w:val="00EA4483"/>
    <w:rsid w:val="00EA46F7"/>
    <w:rsid w:val="00EA47B0"/>
    <w:rsid w:val="00EA49B6"/>
    <w:rsid w:val="00EA49B8"/>
    <w:rsid w:val="00EA4A30"/>
    <w:rsid w:val="00EA4B1A"/>
    <w:rsid w:val="00EA4B6B"/>
    <w:rsid w:val="00EA4D70"/>
    <w:rsid w:val="00EA4EDF"/>
    <w:rsid w:val="00EA503E"/>
    <w:rsid w:val="00EA549C"/>
    <w:rsid w:val="00EA5539"/>
    <w:rsid w:val="00EA57AE"/>
    <w:rsid w:val="00EA58E8"/>
    <w:rsid w:val="00EA5967"/>
    <w:rsid w:val="00EA59A6"/>
    <w:rsid w:val="00EA59CC"/>
    <w:rsid w:val="00EA5CE4"/>
    <w:rsid w:val="00EA5F27"/>
    <w:rsid w:val="00EA607E"/>
    <w:rsid w:val="00EA63B7"/>
    <w:rsid w:val="00EA6527"/>
    <w:rsid w:val="00EA663C"/>
    <w:rsid w:val="00EA6789"/>
    <w:rsid w:val="00EA6C8D"/>
    <w:rsid w:val="00EA6C9C"/>
    <w:rsid w:val="00EA6F3D"/>
    <w:rsid w:val="00EA6FA8"/>
    <w:rsid w:val="00EA708E"/>
    <w:rsid w:val="00EA72AA"/>
    <w:rsid w:val="00EA73E1"/>
    <w:rsid w:val="00EA74C1"/>
    <w:rsid w:val="00EA74E8"/>
    <w:rsid w:val="00EA75FF"/>
    <w:rsid w:val="00EA7603"/>
    <w:rsid w:val="00EA7C0C"/>
    <w:rsid w:val="00EA7D74"/>
    <w:rsid w:val="00EA7F83"/>
    <w:rsid w:val="00EB0031"/>
    <w:rsid w:val="00EB02C0"/>
    <w:rsid w:val="00EB03E1"/>
    <w:rsid w:val="00EB051F"/>
    <w:rsid w:val="00EB0566"/>
    <w:rsid w:val="00EB068D"/>
    <w:rsid w:val="00EB06C7"/>
    <w:rsid w:val="00EB0777"/>
    <w:rsid w:val="00EB0786"/>
    <w:rsid w:val="00EB098A"/>
    <w:rsid w:val="00EB0AF4"/>
    <w:rsid w:val="00EB0C2F"/>
    <w:rsid w:val="00EB0C33"/>
    <w:rsid w:val="00EB0E70"/>
    <w:rsid w:val="00EB0F11"/>
    <w:rsid w:val="00EB1052"/>
    <w:rsid w:val="00EB11F0"/>
    <w:rsid w:val="00EB12FF"/>
    <w:rsid w:val="00EB17B9"/>
    <w:rsid w:val="00EB17CF"/>
    <w:rsid w:val="00EB19B4"/>
    <w:rsid w:val="00EB1C50"/>
    <w:rsid w:val="00EB203A"/>
    <w:rsid w:val="00EB2138"/>
    <w:rsid w:val="00EB21B9"/>
    <w:rsid w:val="00EB26C7"/>
    <w:rsid w:val="00EB2AA1"/>
    <w:rsid w:val="00EB2B0C"/>
    <w:rsid w:val="00EB2BEF"/>
    <w:rsid w:val="00EB2EAC"/>
    <w:rsid w:val="00EB2EE2"/>
    <w:rsid w:val="00EB30BF"/>
    <w:rsid w:val="00EB3108"/>
    <w:rsid w:val="00EB31A2"/>
    <w:rsid w:val="00EB31C0"/>
    <w:rsid w:val="00EB31F7"/>
    <w:rsid w:val="00EB3409"/>
    <w:rsid w:val="00EB3629"/>
    <w:rsid w:val="00EB36C2"/>
    <w:rsid w:val="00EB36F1"/>
    <w:rsid w:val="00EB371F"/>
    <w:rsid w:val="00EB3785"/>
    <w:rsid w:val="00EB382C"/>
    <w:rsid w:val="00EB39FB"/>
    <w:rsid w:val="00EB3B09"/>
    <w:rsid w:val="00EB3DA5"/>
    <w:rsid w:val="00EB4003"/>
    <w:rsid w:val="00EB42A5"/>
    <w:rsid w:val="00EB446B"/>
    <w:rsid w:val="00EB449F"/>
    <w:rsid w:val="00EB46DA"/>
    <w:rsid w:val="00EB4792"/>
    <w:rsid w:val="00EB481C"/>
    <w:rsid w:val="00EB48A3"/>
    <w:rsid w:val="00EB4CE3"/>
    <w:rsid w:val="00EB4CFE"/>
    <w:rsid w:val="00EB503D"/>
    <w:rsid w:val="00EB50B3"/>
    <w:rsid w:val="00EB5167"/>
    <w:rsid w:val="00EB519D"/>
    <w:rsid w:val="00EB51ED"/>
    <w:rsid w:val="00EB5308"/>
    <w:rsid w:val="00EB53B9"/>
    <w:rsid w:val="00EB53D8"/>
    <w:rsid w:val="00EB547F"/>
    <w:rsid w:val="00EB549F"/>
    <w:rsid w:val="00EB5520"/>
    <w:rsid w:val="00EB58DF"/>
    <w:rsid w:val="00EB5960"/>
    <w:rsid w:val="00EB5C11"/>
    <w:rsid w:val="00EB5C17"/>
    <w:rsid w:val="00EB5E67"/>
    <w:rsid w:val="00EB5F44"/>
    <w:rsid w:val="00EB612A"/>
    <w:rsid w:val="00EB61B4"/>
    <w:rsid w:val="00EB6372"/>
    <w:rsid w:val="00EB6403"/>
    <w:rsid w:val="00EB650D"/>
    <w:rsid w:val="00EB6532"/>
    <w:rsid w:val="00EB67EE"/>
    <w:rsid w:val="00EB6803"/>
    <w:rsid w:val="00EB6C84"/>
    <w:rsid w:val="00EB6D8F"/>
    <w:rsid w:val="00EB6E4D"/>
    <w:rsid w:val="00EB6FAF"/>
    <w:rsid w:val="00EB6FCD"/>
    <w:rsid w:val="00EB70DE"/>
    <w:rsid w:val="00EB7176"/>
    <w:rsid w:val="00EB71D9"/>
    <w:rsid w:val="00EB721B"/>
    <w:rsid w:val="00EB73BE"/>
    <w:rsid w:val="00EB75D3"/>
    <w:rsid w:val="00EB76BE"/>
    <w:rsid w:val="00EB784B"/>
    <w:rsid w:val="00EB7D5E"/>
    <w:rsid w:val="00EB7DA8"/>
    <w:rsid w:val="00EB7DBF"/>
    <w:rsid w:val="00EC0074"/>
    <w:rsid w:val="00EC00D9"/>
    <w:rsid w:val="00EC01AA"/>
    <w:rsid w:val="00EC01D8"/>
    <w:rsid w:val="00EC04D7"/>
    <w:rsid w:val="00EC0B24"/>
    <w:rsid w:val="00EC0B4E"/>
    <w:rsid w:val="00EC0DBE"/>
    <w:rsid w:val="00EC11DF"/>
    <w:rsid w:val="00EC1282"/>
    <w:rsid w:val="00EC1371"/>
    <w:rsid w:val="00EC139A"/>
    <w:rsid w:val="00EC1462"/>
    <w:rsid w:val="00EC15B2"/>
    <w:rsid w:val="00EC1649"/>
    <w:rsid w:val="00EC16B4"/>
    <w:rsid w:val="00EC16B7"/>
    <w:rsid w:val="00EC18FB"/>
    <w:rsid w:val="00EC1B01"/>
    <w:rsid w:val="00EC1D58"/>
    <w:rsid w:val="00EC22EA"/>
    <w:rsid w:val="00EC2389"/>
    <w:rsid w:val="00EC2455"/>
    <w:rsid w:val="00EC24F8"/>
    <w:rsid w:val="00EC2A58"/>
    <w:rsid w:val="00EC2B3D"/>
    <w:rsid w:val="00EC2D10"/>
    <w:rsid w:val="00EC31E0"/>
    <w:rsid w:val="00EC3258"/>
    <w:rsid w:val="00EC3427"/>
    <w:rsid w:val="00EC3496"/>
    <w:rsid w:val="00EC363F"/>
    <w:rsid w:val="00EC38E9"/>
    <w:rsid w:val="00EC3AE7"/>
    <w:rsid w:val="00EC3C34"/>
    <w:rsid w:val="00EC3E8A"/>
    <w:rsid w:val="00EC3F90"/>
    <w:rsid w:val="00EC3FBC"/>
    <w:rsid w:val="00EC3FBE"/>
    <w:rsid w:val="00EC3FC8"/>
    <w:rsid w:val="00EC4043"/>
    <w:rsid w:val="00EC41CC"/>
    <w:rsid w:val="00EC449F"/>
    <w:rsid w:val="00EC45BE"/>
    <w:rsid w:val="00EC4728"/>
    <w:rsid w:val="00EC4B0A"/>
    <w:rsid w:val="00EC4B40"/>
    <w:rsid w:val="00EC4B75"/>
    <w:rsid w:val="00EC4C6E"/>
    <w:rsid w:val="00EC4CFE"/>
    <w:rsid w:val="00EC4D56"/>
    <w:rsid w:val="00EC4D75"/>
    <w:rsid w:val="00EC4E71"/>
    <w:rsid w:val="00EC51C3"/>
    <w:rsid w:val="00EC5228"/>
    <w:rsid w:val="00EC52D9"/>
    <w:rsid w:val="00EC53EA"/>
    <w:rsid w:val="00EC5721"/>
    <w:rsid w:val="00EC5815"/>
    <w:rsid w:val="00EC582E"/>
    <w:rsid w:val="00EC58D9"/>
    <w:rsid w:val="00EC5933"/>
    <w:rsid w:val="00EC5AE6"/>
    <w:rsid w:val="00EC5C56"/>
    <w:rsid w:val="00EC5C60"/>
    <w:rsid w:val="00EC5EF4"/>
    <w:rsid w:val="00EC6074"/>
    <w:rsid w:val="00EC620A"/>
    <w:rsid w:val="00EC6230"/>
    <w:rsid w:val="00EC631D"/>
    <w:rsid w:val="00EC6493"/>
    <w:rsid w:val="00EC653D"/>
    <w:rsid w:val="00EC6569"/>
    <w:rsid w:val="00EC6587"/>
    <w:rsid w:val="00EC66DC"/>
    <w:rsid w:val="00EC6A51"/>
    <w:rsid w:val="00EC6BA9"/>
    <w:rsid w:val="00EC6BEB"/>
    <w:rsid w:val="00EC6EA8"/>
    <w:rsid w:val="00EC70B9"/>
    <w:rsid w:val="00EC72A5"/>
    <w:rsid w:val="00EC7555"/>
    <w:rsid w:val="00EC7584"/>
    <w:rsid w:val="00EC75B6"/>
    <w:rsid w:val="00EC76B2"/>
    <w:rsid w:val="00EC78D2"/>
    <w:rsid w:val="00EC7908"/>
    <w:rsid w:val="00EC7C29"/>
    <w:rsid w:val="00EC7D48"/>
    <w:rsid w:val="00EC7FE3"/>
    <w:rsid w:val="00ED00C8"/>
    <w:rsid w:val="00ED02A0"/>
    <w:rsid w:val="00ED0383"/>
    <w:rsid w:val="00ED0413"/>
    <w:rsid w:val="00ED074C"/>
    <w:rsid w:val="00ED0832"/>
    <w:rsid w:val="00ED0847"/>
    <w:rsid w:val="00ED08EC"/>
    <w:rsid w:val="00ED0933"/>
    <w:rsid w:val="00ED0C00"/>
    <w:rsid w:val="00ED0CEE"/>
    <w:rsid w:val="00ED0EA2"/>
    <w:rsid w:val="00ED0F43"/>
    <w:rsid w:val="00ED0FBF"/>
    <w:rsid w:val="00ED1055"/>
    <w:rsid w:val="00ED1078"/>
    <w:rsid w:val="00ED1091"/>
    <w:rsid w:val="00ED1147"/>
    <w:rsid w:val="00ED11F8"/>
    <w:rsid w:val="00ED1426"/>
    <w:rsid w:val="00ED15A0"/>
    <w:rsid w:val="00ED15C9"/>
    <w:rsid w:val="00ED16E4"/>
    <w:rsid w:val="00ED1719"/>
    <w:rsid w:val="00ED1A94"/>
    <w:rsid w:val="00ED1B5D"/>
    <w:rsid w:val="00ED1D66"/>
    <w:rsid w:val="00ED1D8A"/>
    <w:rsid w:val="00ED1E56"/>
    <w:rsid w:val="00ED2015"/>
    <w:rsid w:val="00ED2344"/>
    <w:rsid w:val="00ED2358"/>
    <w:rsid w:val="00ED23B7"/>
    <w:rsid w:val="00ED258E"/>
    <w:rsid w:val="00ED2620"/>
    <w:rsid w:val="00ED26AC"/>
    <w:rsid w:val="00ED29E9"/>
    <w:rsid w:val="00ED29ED"/>
    <w:rsid w:val="00ED2C4E"/>
    <w:rsid w:val="00ED2D88"/>
    <w:rsid w:val="00ED2DC7"/>
    <w:rsid w:val="00ED2E68"/>
    <w:rsid w:val="00ED2EAF"/>
    <w:rsid w:val="00ED2EBE"/>
    <w:rsid w:val="00ED2F36"/>
    <w:rsid w:val="00ED30B6"/>
    <w:rsid w:val="00ED30D0"/>
    <w:rsid w:val="00ED3264"/>
    <w:rsid w:val="00ED3527"/>
    <w:rsid w:val="00ED372C"/>
    <w:rsid w:val="00ED3966"/>
    <w:rsid w:val="00ED399C"/>
    <w:rsid w:val="00ED39A9"/>
    <w:rsid w:val="00ED39B9"/>
    <w:rsid w:val="00ED39D8"/>
    <w:rsid w:val="00ED3CE8"/>
    <w:rsid w:val="00ED3D48"/>
    <w:rsid w:val="00ED3D7E"/>
    <w:rsid w:val="00ED3F4A"/>
    <w:rsid w:val="00ED3F7D"/>
    <w:rsid w:val="00ED402E"/>
    <w:rsid w:val="00ED4302"/>
    <w:rsid w:val="00ED43FA"/>
    <w:rsid w:val="00ED450B"/>
    <w:rsid w:val="00ED45CE"/>
    <w:rsid w:val="00ED480A"/>
    <w:rsid w:val="00ED48B1"/>
    <w:rsid w:val="00ED48F3"/>
    <w:rsid w:val="00ED4B14"/>
    <w:rsid w:val="00ED4CB4"/>
    <w:rsid w:val="00ED4D48"/>
    <w:rsid w:val="00ED4FE5"/>
    <w:rsid w:val="00ED4FE9"/>
    <w:rsid w:val="00ED5098"/>
    <w:rsid w:val="00ED5245"/>
    <w:rsid w:val="00ED52E1"/>
    <w:rsid w:val="00ED5691"/>
    <w:rsid w:val="00ED5742"/>
    <w:rsid w:val="00ED57ED"/>
    <w:rsid w:val="00ED581E"/>
    <w:rsid w:val="00ED59A9"/>
    <w:rsid w:val="00ED5A9F"/>
    <w:rsid w:val="00ED5B91"/>
    <w:rsid w:val="00ED5C22"/>
    <w:rsid w:val="00ED5EAF"/>
    <w:rsid w:val="00ED61DE"/>
    <w:rsid w:val="00ED6253"/>
    <w:rsid w:val="00ED6302"/>
    <w:rsid w:val="00ED6354"/>
    <w:rsid w:val="00ED6539"/>
    <w:rsid w:val="00ED6930"/>
    <w:rsid w:val="00ED6983"/>
    <w:rsid w:val="00ED69E6"/>
    <w:rsid w:val="00ED6AC0"/>
    <w:rsid w:val="00ED6E91"/>
    <w:rsid w:val="00ED6E92"/>
    <w:rsid w:val="00ED6F1A"/>
    <w:rsid w:val="00ED718E"/>
    <w:rsid w:val="00ED7200"/>
    <w:rsid w:val="00ED72CD"/>
    <w:rsid w:val="00ED72E5"/>
    <w:rsid w:val="00ED7438"/>
    <w:rsid w:val="00ED74CD"/>
    <w:rsid w:val="00ED7536"/>
    <w:rsid w:val="00ED76AD"/>
    <w:rsid w:val="00ED788B"/>
    <w:rsid w:val="00ED798A"/>
    <w:rsid w:val="00ED7A26"/>
    <w:rsid w:val="00ED7A36"/>
    <w:rsid w:val="00ED7AF4"/>
    <w:rsid w:val="00ED7B39"/>
    <w:rsid w:val="00ED7CBF"/>
    <w:rsid w:val="00ED7D17"/>
    <w:rsid w:val="00ED7E72"/>
    <w:rsid w:val="00ED7EFE"/>
    <w:rsid w:val="00ED7FAC"/>
    <w:rsid w:val="00EE0052"/>
    <w:rsid w:val="00EE018B"/>
    <w:rsid w:val="00EE0429"/>
    <w:rsid w:val="00EE0506"/>
    <w:rsid w:val="00EE06C6"/>
    <w:rsid w:val="00EE0734"/>
    <w:rsid w:val="00EE084C"/>
    <w:rsid w:val="00EE08D7"/>
    <w:rsid w:val="00EE0A71"/>
    <w:rsid w:val="00EE0AB7"/>
    <w:rsid w:val="00EE0BEF"/>
    <w:rsid w:val="00EE0BF4"/>
    <w:rsid w:val="00EE1077"/>
    <w:rsid w:val="00EE123C"/>
    <w:rsid w:val="00EE1286"/>
    <w:rsid w:val="00EE16E2"/>
    <w:rsid w:val="00EE1988"/>
    <w:rsid w:val="00EE1AC2"/>
    <w:rsid w:val="00EE1AF9"/>
    <w:rsid w:val="00EE1C2E"/>
    <w:rsid w:val="00EE1C78"/>
    <w:rsid w:val="00EE1CF3"/>
    <w:rsid w:val="00EE1DE3"/>
    <w:rsid w:val="00EE1F78"/>
    <w:rsid w:val="00EE20B1"/>
    <w:rsid w:val="00EE236D"/>
    <w:rsid w:val="00EE270C"/>
    <w:rsid w:val="00EE2AC7"/>
    <w:rsid w:val="00EE2AE6"/>
    <w:rsid w:val="00EE2B7C"/>
    <w:rsid w:val="00EE2C27"/>
    <w:rsid w:val="00EE2F88"/>
    <w:rsid w:val="00EE318D"/>
    <w:rsid w:val="00EE3418"/>
    <w:rsid w:val="00EE3476"/>
    <w:rsid w:val="00EE35DC"/>
    <w:rsid w:val="00EE3653"/>
    <w:rsid w:val="00EE399B"/>
    <w:rsid w:val="00EE3A48"/>
    <w:rsid w:val="00EE3B15"/>
    <w:rsid w:val="00EE3CA0"/>
    <w:rsid w:val="00EE3FD6"/>
    <w:rsid w:val="00EE4078"/>
    <w:rsid w:val="00EE40BC"/>
    <w:rsid w:val="00EE42A9"/>
    <w:rsid w:val="00EE4359"/>
    <w:rsid w:val="00EE43BE"/>
    <w:rsid w:val="00EE43D5"/>
    <w:rsid w:val="00EE44C1"/>
    <w:rsid w:val="00EE4745"/>
    <w:rsid w:val="00EE481E"/>
    <w:rsid w:val="00EE4829"/>
    <w:rsid w:val="00EE4871"/>
    <w:rsid w:val="00EE4961"/>
    <w:rsid w:val="00EE4997"/>
    <w:rsid w:val="00EE49C9"/>
    <w:rsid w:val="00EE49E1"/>
    <w:rsid w:val="00EE4EBA"/>
    <w:rsid w:val="00EE4ECD"/>
    <w:rsid w:val="00EE504A"/>
    <w:rsid w:val="00EE50CA"/>
    <w:rsid w:val="00EE5104"/>
    <w:rsid w:val="00EE57D4"/>
    <w:rsid w:val="00EE57D6"/>
    <w:rsid w:val="00EE5889"/>
    <w:rsid w:val="00EE5A2B"/>
    <w:rsid w:val="00EE5B10"/>
    <w:rsid w:val="00EE5B6E"/>
    <w:rsid w:val="00EE5B71"/>
    <w:rsid w:val="00EE5C8A"/>
    <w:rsid w:val="00EE5D51"/>
    <w:rsid w:val="00EE5FD2"/>
    <w:rsid w:val="00EE61C3"/>
    <w:rsid w:val="00EE667E"/>
    <w:rsid w:val="00EE6868"/>
    <w:rsid w:val="00EE6A73"/>
    <w:rsid w:val="00EE6B35"/>
    <w:rsid w:val="00EE6B39"/>
    <w:rsid w:val="00EE6B72"/>
    <w:rsid w:val="00EE6C3A"/>
    <w:rsid w:val="00EE6CAA"/>
    <w:rsid w:val="00EE6D01"/>
    <w:rsid w:val="00EE6E6E"/>
    <w:rsid w:val="00EE6F69"/>
    <w:rsid w:val="00EE7237"/>
    <w:rsid w:val="00EE7379"/>
    <w:rsid w:val="00EE74AA"/>
    <w:rsid w:val="00EE75D5"/>
    <w:rsid w:val="00EE77A1"/>
    <w:rsid w:val="00EE7A4E"/>
    <w:rsid w:val="00EE7CF0"/>
    <w:rsid w:val="00EE7EBC"/>
    <w:rsid w:val="00EF00D2"/>
    <w:rsid w:val="00EF02BF"/>
    <w:rsid w:val="00EF02F1"/>
    <w:rsid w:val="00EF0610"/>
    <w:rsid w:val="00EF06FB"/>
    <w:rsid w:val="00EF072D"/>
    <w:rsid w:val="00EF07AE"/>
    <w:rsid w:val="00EF080B"/>
    <w:rsid w:val="00EF0891"/>
    <w:rsid w:val="00EF0909"/>
    <w:rsid w:val="00EF0919"/>
    <w:rsid w:val="00EF0925"/>
    <w:rsid w:val="00EF0932"/>
    <w:rsid w:val="00EF0A0B"/>
    <w:rsid w:val="00EF0D6A"/>
    <w:rsid w:val="00EF0F7E"/>
    <w:rsid w:val="00EF10AE"/>
    <w:rsid w:val="00EF1398"/>
    <w:rsid w:val="00EF1443"/>
    <w:rsid w:val="00EF14E0"/>
    <w:rsid w:val="00EF19DB"/>
    <w:rsid w:val="00EF19EC"/>
    <w:rsid w:val="00EF1B72"/>
    <w:rsid w:val="00EF1BAF"/>
    <w:rsid w:val="00EF1C47"/>
    <w:rsid w:val="00EF1D2B"/>
    <w:rsid w:val="00EF1DAF"/>
    <w:rsid w:val="00EF1DE5"/>
    <w:rsid w:val="00EF1E77"/>
    <w:rsid w:val="00EF1FCC"/>
    <w:rsid w:val="00EF200A"/>
    <w:rsid w:val="00EF20F4"/>
    <w:rsid w:val="00EF23A4"/>
    <w:rsid w:val="00EF2501"/>
    <w:rsid w:val="00EF2804"/>
    <w:rsid w:val="00EF2C2B"/>
    <w:rsid w:val="00EF2D84"/>
    <w:rsid w:val="00EF2F71"/>
    <w:rsid w:val="00EF31A2"/>
    <w:rsid w:val="00EF3686"/>
    <w:rsid w:val="00EF377D"/>
    <w:rsid w:val="00EF3A0C"/>
    <w:rsid w:val="00EF3A6D"/>
    <w:rsid w:val="00EF3B3A"/>
    <w:rsid w:val="00EF3BAB"/>
    <w:rsid w:val="00EF3CAA"/>
    <w:rsid w:val="00EF3E26"/>
    <w:rsid w:val="00EF3EF6"/>
    <w:rsid w:val="00EF4249"/>
    <w:rsid w:val="00EF424F"/>
    <w:rsid w:val="00EF4597"/>
    <w:rsid w:val="00EF4700"/>
    <w:rsid w:val="00EF474A"/>
    <w:rsid w:val="00EF4AAF"/>
    <w:rsid w:val="00EF4C03"/>
    <w:rsid w:val="00EF4D33"/>
    <w:rsid w:val="00EF4EBB"/>
    <w:rsid w:val="00EF516C"/>
    <w:rsid w:val="00EF531B"/>
    <w:rsid w:val="00EF5467"/>
    <w:rsid w:val="00EF58D1"/>
    <w:rsid w:val="00EF5948"/>
    <w:rsid w:val="00EF5962"/>
    <w:rsid w:val="00EF598A"/>
    <w:rsid w:val="00EF5A3F"/>
    <w:rsid w:val="00EF5AE7"/>
    <w:rsid w:val="00EF5B56"/>
    <w:rsid w:val="00EF5C69"/>
    <w:rsid w:val="00EF5CE2"/>
    <w:rsid w:val="00EF5CF2"/>
    <w:rsid w:val="00EF5EA5"/>
    <w:rsid w:val="00EF5ECE"/>
    <w:rsid w:val="00EF634E"/>
    <w:rsid w:val="00EF647C"/>
    <w:rsid w:val="00EF67E2"/>
    <w:rsid w:val="00EF6C90"/>
    <w:rsid w:val="00EF712A"/>
    <w:rsid w:val="00EF7135"/>
    <w:rsid w:val="00EF73DE"/>
    <w:rsid w:val="00EF73EC"/>
    <w:rsid w:val="00EF7493"/>
    <w:rsid w:val="00EF775C"/>
    <w:rsid w:val="00EF7847"/>
    <w:rsid w:val="00EF7A1C"/>
    <w:rsid w:val="00EF7AAC"/>
    <w:rsid w:val="00EF7B31"/>
    <w:rsid w:val="00EF7B3E"/>
    <w:rsid w:val="00EF7C7C"/>
    <w:rsid w:val="00EF7D90"/>
    <w:rsid w:val="00EF7E33"/>
    <w:rsid w:val="00EF7E43"/>
    <w:rsid w:val="00F0030E"/>
    <w:rsid w:val="00F00491"/>
    <w:rsid w:val="00F004C7"/>
    <w:rsid w:val="00F004FF"/>
    <w:rsid w:val="00F0057E"/>
    <w:rsid w:val="00F005EA"/>
    <w:rsid w:val="00F005ED"/>
    <w:rsid w:val="00F00C23"/>
    <w:rsid w:val="00F00D3D"/>
    <w:rsid w:val="00F00E9A"/>
    <w:rsid w:val="00F0102E"/>
    <w:rsid w:val="00F0104C"/>
    <w:rsid w:val="00F0107E"/>
    <w:rsid w:val="00F011E2"/>
    <w:rsid w:val="00F01363"/>
    <w:rsid w:val="00F01430"/>
    <w:rsid w:val="00F0148B"/>
    <w:rsid w:val="00F015AB"/>
    <w:rsid w:val="00F017C0"/>
    <w:rsid w:val="00F017E1"/>
    <w:rsid w:val="00F01897"/>
    <w:rsid w:val="00F01922"/>
    <w:rsid w:val="00F01A6C"/>
    <w:rsid w:val="00F01CA0"/>
    <w:rsid w:val="00F01D5E"/>
    <w:rsid w:val="00F01DDE"/>
    <w:rsid w:val="00F0206E"/>
    <w:rsid w:val="00F020B2"/>
    <w:rsid w:val="00F0225E"/>
    <w:rsid w:val="00F02730"/>
    <w:rsid w:val="00F028E0"/>
    <w:rsid w:val="00F02CD2"/>
    <w:rsid w:val="00F02D81"/>
    <w:rsid w:val="00F02DA1"/>
    <w:rsid w:val="00F02DAF"/>
    <w:rsid w:val="00F02E4A"/>
    <w:rsid w:val="00F02EF5"/>
    <w:rsid w:val="00F02F94"/>
    <w:rsid w:val="00F02FFC"/>
    <w:rsid w:val="00F03005"/>
    <w:rsid w:val="00F031C8"/>
    <w:rsid w:val="00F031E8"/>
    <w:rsid w:val="00F0337C"/>
    <w:rsid w:val="00F03394"/>
    <w:rsid w:val="00F033AF"/>
    <w:rsid w:val="00F034F9"/>
    <w:rsid w:val="00F038C0"/>
    <w:rsid w:val="00F03915"/>
    <w:rsid w:val="00F03B2B"/>
    <w:rsid w:val="00F03C07"/>
    <w:rsid w:val="00F03D21"/>
    <w:rsid w:val="00F03DB5"/>
    <w:rsid w:val="00F03E57"/>
    <w:rsid w:val="00F04214"/>
    <w:rsid w:val="00F0422E"/>
    <w:rsid w:val="00F04536"/>
    <w:rsid w:val="00F046D7"/>
    <w:rsid w:val="00F04826"/>
    <w:rsid w:val="00F04A2D"/>
    <w:rsid w:val="00F04AE6"/>
    <w:rsid w:val="00F05107"/>
    <w:rsid w:val="00F05332"/>
    <w:rsid w:val="00F0550D"/>
    <w:rsid w:val="00F0554A"/>
    <w:rsid w:val="00F055EB"/>
    <w:rsid w:val="00F0565C"/>
    <w:rsid w:val="00F05684"/>
    <w:rsid w:val="00F05A9F"/>
    <w:rsid w:val="00F05AE0"/>
    <w:rsid w:val="00F05B74"/>
    <w:rsid w:val="00F05C7B"/>
    <w:rsid w:val="00F05CB1"/>
    <w:rsid w:val="00F06087"/>
    <w:rsid w:val="00F060C8"/>
    <w:rsid w:val="00F060CB"/>
    <w:rsid w:val="00F06115"/>
    <w:rsid w:val="00F061F9"/>
    <w:rsid w:val="00F0621C"/>
    <w:rsid w:val="00F06237"/>
    <w:rsid w:val="00F06410"/>
    <w:rsid w:val="00F06594"/>
    <w:rsid w:val="00F067AB"/>
    <w:rsid w:val="00F067BB"/>
    <w:rsid w:val="00F067D1"/>
    <w:rsid w:val="00F067E2"/>
    <w:rsid w:val="00F06815"/>
    <w:rsid w:val="00F069EB"/>
    <w:rsid w:val="00F06C5F"/>
    <w:rsid w:val="00F06D40"/>
    <w:rsid w:val="00F070E4"/>
    <w:rsid w:val="00F07218"/>
    <w:rsid w:val="00F07281"/>
    <w:rsid w:val="00F075B4"/>
    <w:rsid w:val="00F078C3"/>
    <w:rsid w:val="00F078FB"/>
    <w:rsid w:val="00F07976"/>
    <w:rsid w:val="00F07990"/>
    <w:rsid w:val="00F07B9F"/>
    <w:rsid w:val="00F07E17"/>
    <w:rsid w:val="00F07FA9"/>
    <w:rsid w:val="00F10136"/>
    <w:rsid w:val="00F104BC"/>
    <w:rsid w:val="00F1057D"/>
    <w:rsid w:val="00F1078A"/>
    <w:rsid w:val="00F10D4F"/>
    <w:rsid w:val="00F10D53"/>
    <w:rsid w:val="00F10FEC"/>
    <w:rsid w:val="00F1121E"/>
    <w:rsid w:val="00F1123D"/>
    <w:rsid w:val="00F1124B"/>
    <w:rsid w:val="00F11393"/>
    <w:rsid w:val="00F113A4"/>
    <w:rsid w:val="00F114CF"/>
    <w:rsid w:val="00F1161C"/>
    <w:rsid w:val="00F11682"/>
    <w:rsid w:val="00F11719"/>
    <w:rsid w:val="00F11842"/>
    <w:rsid w:val="00F1191B"/>
    <w:rsid w:val="00F1195D"/>
    <w:rsid w:val="00F119EB"/>
    <w:rsid w:val="00F11AC7"/>
    <w:rsid w:val="00F11B28"/>
    <w:rsid w:val="00F11C21"/>
    <w:rsid w:val="00F11CB4"/>
    <w:rsid w:val="00F11CB9"/>
    <w:rsid w:val="00F11D5C"/>
    <w:rsid w:val="00F11D71"/>
    <w:rsid w:val="00F11E7E"/>
    <w:rsid w:val="00F122ED"/>
    <w:rsid w:val="00F123BC"/>
    <w:rsid w:val="00F124E0"/>
    <w:rsid w:val="00F12515"/>
    <w:rsid w:val="00F12954"/>
    <w:rsid w:val="00F129DA"/>
    <w:rsid w:val="00F129F8"/>
    <w:rsid w:val="00F12BB9"/>
    <w:rsid w:val="00F12BE5"/>
    <w:rsid w:val="00F12DB7"/>
    <w:rsid w:val="00F12F8C"/>
    <w:rsid w:val="00F1305A"/>
    <w:rsid w:val="00F130BC"/>
    <w:rsid w:val="00F13182"/>
    <w:rsid w:val="00F13345"/>
    <w:rsid w:val="00F13420"/>
    <w:rsid w:val="00F13783"/>
    <w:rsid w:val="00F13819"/>
    <w:rsid w:val="00F1391B"/>
    <w:rsid w:val="00F13A35"/>
    <w:rsid w:val="00F13AB5"/>
    <w:rsid w:val="00F13B27"/>
    <w:rsid w:val="00F13B69"/>
    <w:rsid w:val="00F13BD7"/>
    <w:rsid w:val="00F13BF1"/>
    <w:rsid w:val="00F13CE7"/>
    <w:rsid w:val="00F13DC2"/>
    <w:rsid w:val="00F14450"/>
    <w:rsid w:val="00F148AA"/>
    <w:rsid w:val="00F14AA5"/>
    <w:rsid w:val="00F14D8D"/>
    <w:rsid w:val="00F150FE"/>
    <w:rsid w:val="00F15209"/>
    <w:rsid w:val="00F153E9"/>
    <w:rsid w:val="00F15509"/>
    <w:rsid w:val="00F155D3"/>
    <w:rsid w:val="00F15689"/>
    <w:rsid w:val="00F15732"/>
    <w:rsid w:val="00F1587C"/>
    <w:rsid w:val="00F15A8A"/>
    <w:rsid w:val="00F15C94"/>
    <w:rsid w:val="00F15D2E"/>
    <w:rsid w:val="00F15DAA"/>
    <w:rsid w:val="00F1620F"/>
    <w:rsid w:val="00F16281"/>
    <w:rsid w:val="00F16300"/>
    <w:rsid w:val="00F16366"/>
    <w:rsid w:val="00F163EF"/>
    <w:rsid w:val="00F165A7"/>
    <w:rsid w:val="00F167AC"/>
    <w:rsid w:val="00F1685A"/>
    <w:rsid w:val="00F16937"/>
    <w:rsid w:val="00F16AD1"/>
    <w:rsid w:val="00F16FC4"/>
    <w:rsid w:val="00F17087"/>
    <w:rsid w:val="00F1743F"/>
    <w:rsid w:val="00F17496"/>
    <w:rsid w:val="00F17667"/>
    <w:rsid w:val="00F177C9"/>
    <w:rsid w:val="00F178C0"/>
    <w:rsid w:val="00F17B17"/>
    <w:rsid w:val="00F17B74"/>
    <w:rsid w:val="00F17D26"/>
    <w:rsid w:val="00F17D94"/>
    <w:rsid w:val="00F17DBA"/>
    <w:rsid w:val="00F17EB3"/>
    <w:rsid w:val="00F17EFE"/>
    <w:rsid w:val="00F17F40"/>
    <w:rsid w:val="00F200D6"/>
    <w:rsid w:val="00F201F0"/>
    <w:rsid w:val="00F20426"/>
    <w:rsid w:val="00F20427"/>
    <w:rsid w:val="00F20519"/>
    <w:rsid w:val="00F207D1"/>
    <w:rsid w:val="00F2090D"/>
    <w:rsid w:val="00F20953"/>
    <w:rsid w:val="00F20D57"/>
    <w:rsid w:val="00F20F27"/>
    <w:rsid w:val="00F2102D"/>
    <w:rsid w:val="00F21324"/>
    <w:rsid w:val="00F21447"/>
    <w:rsid w:val="00F2148D"/>
    <w:rsid w:val="00F2155F"/>
    <w:rsid w:val="00F2171E"/>
    <w:rsid w:val="00F21746"/>
    <w:rsid w:val="00F21968"/>
    <w:rsid w:val="00F21DFC"/>
    <w:rsid w:val="00F21E02"/>
    <w:rsid w:val="00F21E6B"/>
    <w:rsid w:val="00F21EBF"/>
    <w:rsid w:val="00F21EEE"/>
    <w:rsid w:val="00F21F46"/>
    <w:rsid w:val="00F21F8C"/>
    <w:rsid w:val="00F223C6"/>
    <w:rsid w:val="00F223E5"/>
    <w:rsid w:val="00F22401"/>
    <w:rsid w:val="00F2242F"/>
    <w:rsid w:val="00F2248B"/>
    <w:rsid w:val="00F224D0"/>
    <w:rsid w:val="00F226F4"/>
    <w:rsid w:val="00F22727"/>
    <w:rsid w:val="00F228A3"/>
    <w:rsid w:val="00F228FC"/>
    <w:rsid w:val="00F22AAE"/>
    <w:rsid w:val="00F22C39"/>
    <w:rsid w:val="00F22E96"/>
    <w:rsid w:val="00F22EF0"/>
    <w:rsid w:val="00F22F47"/>
    <w:rsid w:val="00F22F8B"/>
    <w:rsid w:val="00F235FC"/>
    <w:rsid w:val="00F236B4"/>
    <w:rsid w:val="00F23787"/>
    <w:rsid w:val="00F23914"/>
    <w:rsid w:val="00F2395A"/>
    <w:rsid w:val="00F23970"/>
    <w:rsid w:val="00F23BC0"/>
    <w:rsid w:val="00F23C49"/>
    <w:rsid w:val="00F23D8C"/>
    <w:rsid w:val="00F23E4B"/>
    <w:rsid w:val="00F24087"/>
    <w:rsid w:val="00F240D9"/>
    <w:rsid w:val="00F24404"/>
    <w:rsid w:val="00F247FC"/>
    <w:rsid w:val="00F2485D"/>
    <w:rsid w:val="00F248D1"/>
    <w:rsid w:val="00F24AA3"/>
    <w:rsid w:val="00F24C1D"/>
    <w:rsid w:val="00F24C2B"/>
    <w:rsid w:val="00F24C71"/>
    <w:rsid w:val="00F24D44"/>
    <w:rsid w:val="00F251A8"/>
    <w:rsid w:val="00F251F7"/>
    <w:rsid w:val="00F25727"/>
    <w:rsid w:val="00F25832"/>
    <w:rsid w:val="00F25AE6"/>
    <w:rsid w:val="00F25B65"/>
    <w:rsid w:val="00F25CEB"/>
    <w:rsid w:val="00F25E38"/>
    <w:rsid w:val="00F26242"/>
    <w:rsid w:val="00F264ED"/>
    <w:rsid w:val="00F26B9D"/>
    <w:rsid w:val="00F26D6C"/>
    <w:rsid w:val="00F26E18"/>
    <w:rsid w:val="00F277BA"/>
    <w:rsid w:val="00F2793F"/>
    <w:rsid w:val="00F279D4"/>
    <w:rsid w:val="00F27A3D"/>
    <w:rsid w:val="00F27A8E"/>
    <w:rsid w:val="00F27D2A"/>
    <w:rsid w:val="00F27F32"/>
    <w:rsid w:val="00F3000E"/>
    <w:rsid w:val="00F30466"/>
    <w:rsid w:val="00F30BC3"/>
    <w:rsid w:val="00F30C47"/>
    <w:rsid w:val="00F30CE6"/>
    <w:rsid w:val="00F30D66"/>
    <w:rsid w:val="00F30E34"/>
    <w:rsid w:val="00F30E72"/>
    <w:rsid w:val="00F30FC1"/>
    <w:rsid w:val="00F312D5"/>
    <w:rsid w:val="00F31355"/>
    <w:rsid w:val="00F314F8"/>
    <w:rsid w:val="00F31533"/>
    <w:rsid w:val="00F31641"/>
    <w:rsid w:val="00F3179A"/>
    <w:rsid w:val="00F31B35"/>
    <w:rsid w:val="00F31C06"/>
    <w:rsid w:val="00F31F81"/>
    <w:rsid w:val="00F323A3"/>
    <w:rsid w:val="00F3252E"/>
    <w:rsid w:val="00F325F1"/>
    <w:rsid w:val="00F326B0"/>
    <w:rsid w:val="00F3282B"/>
    <w:rsid w:val="00F32957"/>
    <w:rsid w:val="00F32A03"/>
    <w:rsid w:val="00F32DE0"/>
    <w:rsid w:val="00F32F4D"/>
    <w:rsid w:val="00F3306F"/>
    <w:rsid w:val="00F331ED"/>
    <w:rsid w:val="00F3328E"/>
    <w:rsid w:val="00F333B5"/>
    <w:rsid w:val="00F33596"/>
    <w:rsid w:val="00F335BF"/>
    <w:rsid w:val="00F33690"/>
    <w:rsid w:val="00F336A1"/>
    <w:rsid w:val="00F33848"/>
    <w:rsid w:val="00F33896"/>
    <w:rsid w:val="00F33C66"/>
    <w:rsid w:val="00F33D0B"/>
    <w:rsid w:val="00F3434F"/>
    <w:rsid w:val="00F34356"/>
    <w:rsid w:val="00F34451"/>
    <w:rsid w:val="00F346C0"/>
    <w:rsid w:val="00F34AB1"/>
    <w:rsid w:val="00F34AC1"/>
    <w:rsid w:val="00F34BAD"/>
    <w:rsid w:val="00F34FC1"/>
    <w:rsid w:val="00F3511D"/>
    <w:rsid w:val="00F35193"/>
    <w:rsid w:val="00F351E2"/>
    <w:rsid w:val="00F352F4"/>
    <w:rsid w:val="00F35659"/>
    <w:rsid w:val="00F3576D"/>
    <w:rsid w:val="00F35A06"/>
    <w:rsid w:val="00F35A8F"/>
    <w:rsid w:val="00F36190"/>
    <w:rsid w:val="00F362DA"/>
    <w:rsid w:val="00F365C8"/>
    <w:rsid w:val="00F366DC"/>
    <w:rsid w:val="00F366E7"/>
    <w:rsid w:val="00F3683E"/>
    <w:rsid w:val="00F3696A"/>
    <w:rsid w:val="00F36B82"/>
    <w:rsid w:val="00F36D1D"/>
    <w:rsid w:val="00F37027"/>
    <w:rsid w:val="00F3709E"/>
    <w:rsid w:val="00F37256"/>
    <w:rsid w:val="00F3792B"/>
    <w:rsid w:val="00F37B63"/>
    <w:rsid w:val="00F37D21"/>
    <w:rsid w:val="00F37DC2"/>
    <w:rsid w:val="00F37E4B"/>
    <w:rsid w:val="00F37FB5"/>
    <w:rsid w:val="00F4025B"/>
    <w:rsid w:val="00F40381"/>
    <w:rsid w:val="00F40558"/>
    <w:rsid w:val="00F40BDD"/>
    <w:rsid w:val="00F411D9"/>
    <w:rsid w:val="00F416D2"/>
    <w:rsid w:val="00F41768"/>
    <w:rsid w:val="00F41800"/>
    <w:rsid w:val="00F4183D"/>
    <w:rsid w:val="00F41861"/>
    <w:rsid w:val="00F419C4"/>
    <w:rsid w:val="00F41A4B"/>
    <w:rsid w:val="00F41CB4"/>
    <w:rsid w:val="00F41D19"/>
    <w:rsid w:val="00F42077"/>
    <w:rsid w:val="00F422A5"/>
    <w:rsid w:val="00F423AE"/>
    <w:rsid w:val="00F424B3"/>
    <w:rsid w:val="00F4257E"/>
    <w:rsid w:val="00F42630"/>
    <w:rsid w:val="00F42807"/>
    <w:rsid w:val="00F4280C"/>
    <w:rsid w:val="00F4298A"/>
    <w:rsid w:val="00F42A2E"/>
    <w:rsid w:val="00F42A3A"/>
    <w:rsid w:val="00F42A5A"/>
    <w:rsid w:val="00F42C16"/>
    <w:rsid w:val="00F42C1A"/>
    <w:rsid w:val="00F42DA5"/>
    <w:rsid w:val="00F42F4C"/>
    <w:rsid w:val="00F42FA2"/>
    <w:rsid w:val="00F43188"/>
    <w:rsid w:val="00F43211"/>
    <w:rsid w:val="00F43492"/>
    <w:rsid w:val="00F43695"/>
    <w:rsid w:val="00F43807"/>
    <w:rsid w:val="00F43D7E"/>
    <w:rsid w:val="00F43E9D"/>
    <w:rsid w:val="00F43FB7"/>
    <w:rsid w:val="00F440B6"/>
    <w:rsid w:val="00F440E5"/>
    <w:rsid w:val="00F44105"/>
    <w:rsid w:val="00F44490"/>
    <w:rsid w:val="00F44570"/>
    <w:rsid w:val="00F447D4"/>
    <w:rsid w:val="00F448CA"/>
    <w:rsid w:val="00F44B98"/>
    <w:rsid w:val="00F44E0D"/>
    <w:rsid w:val="00F44EF7"/>
    <w:rsid w:val="00F44F1A"/>
    <w:rsid w:val="00F44FBF"/>
    <w:rsid w:val="00F4507B"/>
    <w:rsid w:val="00F450DD"/>
    <w:rsid w:val="00F452D5"/>
    <w:rsid w:val="00F4540A"/>
    <w:rsid w:val="00F45460"/>
    <w:rsid w:val="00F458CE"/>
    <w:rsid w:val="00F45A76"/>
    <w:rsid w:val="00F45A8A"/>
    <w:rsid w:val="00F45CAF"/>
    <w:rsid w:val="00F45D7B"/>
    <w:rsid w:val="00F45DD1"/>
    <w:rsid w:val="00F45DF5"/>
    <w:rsid w:val="00F45FAB"/>
    <w:rsid w:val="00F46066"/>
    <w:rsid w:val="00F462F7"/>
    <w:rsid w:val="00F463F6"/>
    <w:rsid w:val="00F46410"/>
    <w:rsid w:val="00F4678D"/>
    <w:rsid w:val="00F469CE"/>
    <w:rsid w:val="00F469D9"/>
    <w:rsid w:val="00F46E92"/>
    <w:rsid w:val="00F46EC2"/>
    <w:rsid w:val="00F4768A"/>
    <w:rsid w:val="00F47862"/>
    <w:rsid w:val="00F47A5D"/>
    <w:rsid w:val="00F47BB7"/>
    <w:rsid w:val="00F47BC2"/>
    <w:rsid w:val="00F47D16"/>
    <w:rsid w:val="00F47E71"/>
    <w:rsid w:val="00F47F70"/>
    <w:rsid w:val="00F502CA"/>
    <w:rsid w:val="00F503B1"/>
    <w:rsid w:val="00F50557"/>
    <w:rsid w:val="00F5060A"/>
    <w:rsid w:val="00F5060D"/>
    <w:rsid w:val="00F506B5"/>
    <w:rsid w:val="00F507FF"/>
    <w:rsid w:val="00F50A8A"/>
    <w:rsid w:val="00F50AEE"/>
    <w:rsid w:val="00F50B12"/>
    <w:rsid w:val="00F50C02"/>
    <w:rsid w:val="00F50E5D"/>
    <w:rsid w:val="00F51081"/>
    <w:rsid w:val="00F51209"/>
    <w:rsid w:val="00F512B1"/>
    <w:rsid w:val="00F512D9"/>
    <w:rsid w:val="00F513DF"/>
    <w:rsid w:val="00F514A1"/>
    <w:rsid w:val="00F516AC"/>
    <w:rsid w:val="00F517C2"/>
    <w:rsid w:val="00F518DF"/>
    <w:rsid w:val="00F51960"/>
    <w:rsid w:val="00F51A34"/>
    <w:rsid w:val="00F51C09"/>
    <w:rsid w:val="00F520AD"/>
    <w:rsid w:val="00F52217"/>
    <w:rsid w:val="00F522F5"/>
    <w:rsid w:val="00F523BF"/>
    <w:rsid w:val="00F52553"/>
    <w:rsid w:val="00F5258D"/>
    <w:rsid w:val="00F527A4"/>
    <w:rsid w:val="00F5283E"/>
    <w:rsid w:val="00F529FC"/>
    <w:rsid w:val="00F52B82"/>
    <w:rsid w:val="00F52C83"/>
    <w:rsid w:val="00F53147"/>
    <w:rsid w:val="00F53198"/>
    <w:rsid w:val="00F533E2"/>
    <w:rsid w:val="00F5362E"/>
    <w:rsid w:val="00F53805"/>
    <w:rsid w:val="00F539B4"/>
    <w:rsid w:val="00F53A4E"/>
    <w:rsid w:val="00F53C28"/>
    <w:rsid w:val="00F53DB4"/>
    <w:rsid w:val="00F53E29"/>
    <w:rsid w:val="00F54094"/>
    <w:rsid w:val="00F541CA"/>
    <w:rsid w:val="00F54231"/>
    <w:rsid w:val="00F545D2"/>
    <w:rsid w:val="00F545FA"/>
    <w:rsid w:val="00F546DE"/>
    <w:rsid w:val="00F54A26"/>
    <w:rsid w:val="00F54B49"/>
    <w:rsid w:val="00F54B60"/>
    <w:rsid w:val="00F54D48"/>
    <w:rsid w:val="00F54D9F"/>
    <w:rsid w:val="00F550FF"/>
    <w:rsid w:val="00F55179"/>
    <w:rsid w:val="00F55299"/>
    <w:rsid w:val="00F553CA"/>
    <w:rsid w:val="00F554DD"/>
    <w:rsid w:val="00F556EF"/>
    <w:rsid w:val="00F55814"/>
    <w:rsid w:val="00F55B75"/>
    <w:rsid w:val="00F55E52"/>
    <w:rsid w:val="00F55ED0"/>
    <w:rsid w:val="00F55FA4"/>
    <w:rsid w:val="00F56017"/>
    <w:rsid w:val="00F56135"/>
    <w:rsid w:val="00F56303"/>
    <w:rsid w:val="00F5652D"/>
    <w:rsid w:val="00F566E4"/>
    <w:rsid w:val="00F5678F"/>
    <w:rsid w:val="00F567E2"/>
    <w:rsid w:val="00F56904"/>
    <w:rsid w:val="00F56914"/>
    <w:rsid w:val="00F56AC3"/>
    <w:rsid w:val="00F56FE5"/>
    <w:rsid w:val="00F57074"/>
    <w:rsid w:val="00F572AA"/>
    <w:rsid w:val="00F5733B"/>
    <w:rsid w:val="00F573A0"/>
    <w:rsid w:val="00F57606"/>
    <w:rsid w:val="00F57A0D"/>
    <w:rsid w:val="00F57DD6"/>
    <w:rsid w:val="00F57E08"/>
    <w:rsid w:val="00F60889"/>
    <w:rsid w:val="00F609F7"/>
    <w:rsid w:val="00F60B2C"/>
    <w:rsid w:val="00F60B43"/>
    <w:rsid w:val="00F60B80"/>
    <w:rsid w:val="00F60BC8"/>
    <w:rsid w:val="00F60E70"/>
    <w:rsid w:val="00F61143"/>
    <w:rsid w:val="00F6145F"/>
    <w:rsid w:val="00F61674"/>
    <w:rsid w:val="00F61693"/>
    <w:rsid w:val="00F6186F"/>
    <w:rsid w:val="00F61983"/>
    <w:rsid w:val="00F61E90"/>
    <w:rsid w:val="00F6210C"/>
    <w:rsid w:val="00F621A2"/>
    <w:rsid w:val="00F621C8"/>
    <w:rsid w:val="00F621D4"/>
    <w:rsid w:val="00F6242D"/>
    <w:rsid w:val="00F6256B"/>
    <w:rsid w:val="00F62693"/>
    <w:rsid w:val="00F629FC"/>
    <w:rsid w:val="00F62A98"/>
    <w:rsid w:val="00F62EED"/>
    <w:rsid w:val="00F62F90"/>
    <w:rsid w:val="00F63234"/>
    <w:rsid w:val="00F63271"/>
    <w:rsid w:val="00F6346F"/>
    <w:rsid w:val="00F635D1"/>
    <w:rsid w:val="00F63674"/>
    <w:rsid w:val="00F63992"/>
    <w:rsid w:val="00F63A8F"/>
    <w:rsid w:val="00F63AF9"/>
    <w:rsid w:val="00F6410C"/>
    <w:rsid w:val="00F64249"/>
    <w:rsid w:val="00F6426F"/>
    <w:rsid w:val="00F6455F"/>
    <w:rsid w:val="00F647FD"/>
    <w:rsid w:val="00F649AA"/>
    <w:rsid w:val="00F64A5A"/>
    <w:rsid w:val="00F64C51"/>
    <w:rsid w:val="00F64C92"/>
    <w:rsid w:val="00F64CD3"/>
    <w:rsid w:val="00F64DA1"/>
    <w:rsid w:val="00F64E5B"/>
    <w:rsid w:val="00F64ED2"/>
    <w:rsid w:val="00F65015"/>
    <w:rsid w:val="00F65369"/>
    <w:rsid w:val="00F65383"/>
    <w:rsid w:val="00F65438"/>
    <w:rsid w:val="00F6576E"/>
    <w:rsid w:val="00F65921"/>
    <w:rsid w:val="00F65B5F"/>
    <w:rsid w:val="00F65B8D"/>
    <w:rsid w:val="00F65D66"/>
    <w:rsid w:val="00F65DCB"/>
    <w:rsid w:val="00F65DE8"/>
    <w:rsid w:val="00F65EDB"/>
    <w:rsid w:val="00F6601E"/>
    <w:rsid w:val="00F662F6"/>
    <w:rsid w:val="00F6637C"/>
    <w:rsid w:val="00F66382"/>
    <w:rsid w:val="00F663B5"/>
    <w:rsid w:val="00F663FC"/>
    <w:rsid w:val="00F66792"/>
    <w:rsid w:val="00F66795"/>
    <w:rsid w:val="00F66CC9"/>
    <w:rsid w:val="00F6716D"/>
    <w:rsid w:val="00F6747B"/>
    <w:rsid w:val="00F67753"/>
    <w:rsid w:val="00F678BD"/>
    <w:rsid w:val="00F678F3"/>
    <w:rsid w:val="00F6792A"/>
    <w:rsid w:val="00F67F24"/>
    <w:rsid w:val="00F67F31"/>
    <w:rsid w:val="00F67F3A"/>
    <w:rsid w:val="00F7008B"/>
    <w:rsid w:val="00F70096"/>
    <w:rsid w:val="00F7021B"/>
    <w:rsid w:val="00F7025A"/>
    <w:rsid w:val="00F704B0"/>
    <w:rsid w:val="00F706BF"/>
    <w:rsid w:val="00F708E8"/>
    <w:rsid w:val="00F70997"/>
    <w:rsid w:val="00F70C4D"/>
    <w:rsid w:val="00F70C62"/>
    <w:rsid w:val="00F713E9"/>
    <w:rsid w:val="00F716B8"/>
    <w:rsid w:val="00F7189C"/>
    <w:rsid w:val="00F719B0"/>
    <w:rsid w:val="00F71AB7"/>
    <w:rsid w:val="00F71D8E"/>
    <w:rsid w:val="00F71E50"/>
    <w:rsid w:val="00F72000"/>
    <w:rsid w:val="00F72658"/>
    <w:rsid w:val="00F7291C"/>
    <w:rsid w:val="00F72AC9"/>
    <w:rsid w:val="00F72ACB"/>
    <w:rsid w:val="00F72AF7"/>
    <w:rsid w:val="00F72B74"/>
    <w:rsid w:val="00F72BDD"/>
    <w:rsid w:val="00F72EAF"/>
    <w:rsid w:val="00F7306C"/>
    <w:rsid w:val="00F731B8"/>
    <w:rsid w:val="00F734D7"/>
    <w:rsid w:val="00F73639"/>
    <w:rsid w:val="00F73758"/>
    <w:rsid w:val="00F737D4"/>
    <w:rsid w:val="00F738D5"/>
    <w:rsid w:val="00F739D1"/>
    <w:rsid w:val="00F73A75"/>
    <w:rsid w:val="00F73B11"/>
    <w:rsid w:val="00F73B44"/>
    <w:rsid w:val="00F73BB1"/>
    <w:rsid w:val="00F73C43"/>
    <w:rsid w:val="00F73CA7"/>
    <w:rsid w:val="00F73E27"/>
    <w:rsid w:val="00F73E48"/>
    <w:rsid w:val="00F73E6C"/>
    <w:rsid w:val="00F7410A"/>
    <w:rsid w:val="00F7414B"/>
    <w:rsid w:val="00F74324"/>
    <w:rsid w:val="00F746A9"/>
    <w:rsid w:val="00F7494B"/>
    <w:rsid w:val="00F74B98"/>
    <w:rsid w:val="00F74CFA"/>
    <w:rsid w:val="00F74F78"/>
    <w:rsid w:val="00F7542D"/>
    <w:rsid w:val="00F7546C"/>
    <w:rsid w:val="00F7559A"/>
    <w:rsid w:val="00F75692"/>
    <w:rsid w:val="00F757CB"/>
    <w:rsid w:val="00F757EE"/>
    <w:rsid w:val="00F75831"/>
    <w:rsid w:val="00F758DA"/>
    <w:rsid w:val="00F7596A"/>
    <w:rsid w:val="00F75B45"/>
    <w:rsid w:val="00F75D25"/>
    <w:rsid w:val="00F75DB0"/>
    <w:rsid w:val="00F75EB1"/>
    <w:rsid w:val="00F75F43"/>
    <w:rsid w:val="00F7650A"/>
    <w:rsid w:val="00F768E0"/>
    <w:rsid w:val="00F76B3C"/>
    <w:rsid w:val="00F770A8"/>
    <w:rsid w:val="00F776AF"/>
    <w:rsid w:val="00F77BB1"/>
    <w:rsid w:val="00F77D13"/>
    <w:rsid w:val="00F800CE"/>
    <w:rsid w:val="00F80248"/>
    <w:rsid w:val="00F8032B"/>
    <w:rsid w:val="00F80430"/>
    <w:rsid w:val="00F8045A"/>
    <w:rsid w:val="00F80737"/>
    <w:rsid w:val="00F80953"/>
    <w:rsid w:val="00F80B78"/>
    <w:rsid w:val="00F80C13"/>
    <w:rsid w:val="00F80D2A"/>
    <w:rsid w:val="00F80E7F"/>
    <w:rsid w:val="00F80F49"/>
    <w:rsid w:val="00F8101D"/>
    <w:rsid w:val="00F81034"/>
    <w:rsid w:val="00F8139C"/>
    <w:rsid w:val="00F8140A"/>
    <w:rsid w:val="00F814C0"/>
    <w:rsid w:val="00F81510"/>
    <w:rsid w:val="00F816D8"/>
    <w:rsid w:val="00F81A0B"/>
    <w:rsid w:val="00F81AB1"/>
    <w:rsid w:val="00F81AE7"/>
    <w:rsid w:val="00F81C60"/>
    <w:rsid w:val="00F81D4D"/>
    <w:rsid w:val="00F81E6A"/>
    <w:rsid w:val="00F81F14"/>
    <w:rsid w:val="00F81F93"/>
    <w:rsid w:val="00F81F96"/>
    <w:rsid w:val="00F82184"/>
    <w:rsid w:val="00F82185"/>
    <w:rsid w:val="00F8224D"/>
    <w:rsid w:val="00F82443"/>
    <w:rsid w:val="00F8260B"/>
    <w:rsid w:val="00F8266E"/>
    <w:rsid w:val="00F82689"/>
    <w:rsid w:val="00F82810"/>
    <w:rsid w:val="00F82B17"/>
    <w:rsid w:val="00F82BB6"/>
    <w:rsid w:val="00F82C76"/>
    <w:rsid w:val="00F82E6F"/>
    <w:rsid w:val="00F82EC7"/>
    <w:rsid w:val="00F82F32"/>
    <w:rsid w:val="00F82F38"/>
    <w:rsid w:val="00F82F4B"/>
    <w:rsid w:val="00F83087"/>
    <w:rsid w:val="00F8350C"/>
    <w:rsid w:val="00F8351E"/>
    <w:rsid w:val="00F8383D"/>
    <w:rsid w:val="00F83874"/>
    <w:rsid w:val="00F8391B"/>
    <w:rsid w:val="00F8398F"/>
    <w:rsid w:val="00F83BEB"/>
    <w:rsid w:val="00F83C6A"/>
    <w:rsid w:val="00F83EA2"/>
    <w:rsid w:val="00F83EE5"/>
    <w:rsid w:val="00F84179"/>
    <w:rsid w:val="00F843D8"/>
    <w:rsid w:val="00F84418"/>
    <w:rsid w:val="00F84625"/>
    <w:rsid w:val="00F84905"/>
    <w:rsid w:val="00F8490C"/>
    <w:rsid w:val="00F84DF4"/>
    <w:rsid w:val="00F84E62"/>
    <w:rsid w:val="00F85389"/>
    <w:rsid w:val="00F853A7"/>
    <w:rsid w:val="00F854CC"/>
    <w:rsid w:val="00F8574E"/>
    <w:rsid w:val="00F858E3"/>
    <w:rsid w:val="00F85987"/>
    <w:rsid w:val="00F859A4"/>
    <w:rsid w:val="00F85ABA"/>
    <w:rsid w:val="00F85CA0"/>
    <w:rsid w:val="00F85CAA"/>
    <w:rsid w:val="00F85FD3"/>
    <w:rsid w:val="00F86076"/>
    <w:rsid w:val="00F861BD"/>
    <w:rsid w:val="00F863E4"/>
    <w:rsid w:val="00F864AD"/>
    <w:rsid w:val="00F86650"/>
    <w:rsid w:val="00F866C3"/>
    <w:rsid w:val="00F866D3"/>
    <w:rsid w:val="00F86713"/>
    <w:rsid w:val="00F86BC5"/>
    <w:rsid w:val="00F86C01"/>
    <w:rsid w:val="00F86ECD"/>
    <w:rsid w:val="00F86FEB"/>
    <w:rsid w:val="00F8706A"/>
    <w:rsid w:val="00F8708E"/>
    <w:rsid w:val="00F8709E"/>
    <w:rsid w:val="00F87247"/>
    <w:rsid w:val="00F87281"/>
    <w:rsid w:val="00F87480"/>
    <w:rsid w:val="00F87548"/>
    <w:rsid w:val="00F8754B"/>
    <w:rsid w:val="00F875A9"/>
    <w:rsid w:val="00F875FD"/>
    <w:rsid w:val="00F87670"/>
    <w:rsid w:val="00F87870"/>
    <w:rsid w:val="00F878BF"/>
    <w:rsid w:val="00F8798D"/>
    <w:rsid w:val="00F87A39"/>
    <w:rsid w:val="00F87C9A"/>
    <w:rsid w:val="00F87CCD"/>
    <w:rsid w:val="00F87E77"/>
    <w:rsid w:val="00F87F46"/>
    <w:rsid w:val="00F90005"/>
    <w:rsid w:val="00F900B7"/>
    <w:rsid w:val="00F9020A"/>
    <w:rsid w:val="00F903B0"/>
    <w:rsid w:val="00F905A0"/>
    <w:rsid w:val="00F90682"/>
    <w:rsid w:val="00F90877"/>
    <w:rsid w:val="00F90936"/>
    <w:rsid w:val="00F90B12"/>
    <w:rsid w:val="00F90B29"/>
    <w:rsid w:val="00F90B5C"/>
    <w:rsid w:val="00F90B65"/>
    <w:rsid w:val="00F90BB2"/>
    <w:rsid w:val="00F90CC1"/>
    <w:rsid w:val="00F90CDA"/>
    <w:rsid w:val="00F90FA1"/>
    <w:rsid w:val="00F9109B"/>
    <w:rsid w:val="00F91375"/>
    <w:rsid w:val="00F9159A"/>
    <w:rsid w:val="00F9167D"/>
    <w:rsid w:val="00F91803"/>
    <w:rsid w:val="00F91879"/>
    <w:rsid w:val="00F9195E"/>
    <w:rsid w:val="00F919C4"/>
    <w:rsid w:val="00F919D1"/>
    <w:rsid w:val="00F91B45"/>
    <w:rsid w:val="00F91B6C"/>
    <w:rsid w:val="00F91EC6"/>
    <w:rsid w:val="00F91F35"/>
    <w:rsid w:val="00F91F8D"/>
    <w:rsid w:val="00F91F9F"/>
    <w:rsid w:val="00F92090"/>
    <w:rsid w:val="00F9209C"/>
    <w:rsid w:val="00F921DE"/>
    <w:rsid w:val="00F921F8"/>
    <w:rsid w:val="00F9238D"/>
    <w:rsid w:val="00F9240A"/>
    <w:rsid w:val="00F92421"/>
    <w:rsid w:val="00F92707"/>
    <w:rsid w:val="00F9286A"/>
    <w:rsid w:val="00F92A45"/>
    <w:rsid w:val="00F92EB1"/>
    <w:rsid w:val="00F92EC0"/>
    <w:rsid w:val="00F92FC3"/>
    <w:rsid w:val="00F9337E"/>
    <w:rsid w:val="00F9339C"/>
    <w:rsid w:val="00F93491"/>
    <w:rsid w:val="00F93528"/>
    <w:rsid w:val="00F935CC"/>
    <w:rsid w:val="00F9366B"/>
    <w:rsid w:val="00F93756"/>
    <w:rsid w:val="00F93810"/>
    <w:rsid w:val="00F93866"/>
    <w:rsid w:val="00F938D6"/>
    <w:rsid w:val="00F93935"/>
    <w:rsid w:val="00F939A5"/>
    <w:rsid w:val="00F93B46"/>
    <w:rsid w:val="00F93D54"/>
    <w:rsid w:val="00F93D65"/>
    <w:rsid w:val="00F94042"/>
    <w:rsid w:val="00F94048"/>
    <w:rsid w:val="00F94085"/>
    <w:rsid w:val="00F940DC"/>
    <w:rsid w:val="00F940DE"/>
    <w:rsid w:val="00F94221"/>
    <w:rsid w:val="00F9428F"/>
    <w:rsid w:val="00F94541"/>
    <w:rsid w:val="00F945CB"/>
    <w:rsid w:val="00F94664"/>
    <w:rsid w:val="00F94755"/>
    <w:rsid w:val="00F94829"/>
    <w:rsid w:val="00F9499F"/>
    <w:rsid w:val="00F94CE2"/>
    <w:rsid w:val="00F94D34"/>
    <w:rsid w:val="00F94F90"/>
    <w:rsid w:val="00F9510F"/>
    <w:rsid w:val="00F95221"/>
    <w:rsid w:val="00F95585"/>
    <w:rsid w:val="00F956B3"/>
    <w:rsid w:val="00F956C3"/>
    <w:rsid w:val="00F956E8"/>
    <w:rsid w:val="00F95808"/>
    <w:rsid w:val="00F95953"/>
    <w:rsid w:val="00F95AC3"/>
    <w:rsid w:val="00F95BC7"/>
    <w:rsid w:val="00F95BF5"/>
    <w:rsid w:val="00F95D20"/>
    <w:rsid w:val="00F95DEE"/>
    <w:rsid w:val="00F95E57"/>
    <w:rsid w:val="00F95FD9"/>
    <w:rsid w:val="00F96046"/>
    <w:rsid w:val="00F960A1"/>
    <w:rsid w:val="00F96161"/>
    <w:rsid w:val="00F96248"/>
    <w:rsid w:val="00F9627A"/>
    <w:rsid w:val="00F96323"/>
    <w:rsid w:val="00F963A8"/>
    <w:rsid w:val="00F963BE"/>
    <w:rsid w:val="00F965A2"/>
    <w:rsid w:val="00F965F1"/>
    <w:rsid w:val="00F96603"/>
    <w:rsid w:val="00F96656"/>
    <w:rsid w:val="00F966CB"/>
    <w:rsid w:val="00F96CE2"/>
    <w:rsid w:val="00F96DA6"/>
    <w:rsid w:val="00F9709A"/>
    <w:rsid w:val="00F970B1"/>
    <w:rsid w:val="00F9710B"/>
    <w:rsid w:val="00F97289"/>
    <w:rsid w:val="00F9745C"/>
    <w:rsid w:val="00F976B7"/>
    <w:rsid w:val="00F9777E"/>
    <w:rsid w:val="00F97817"/>
    <w:rsid w:val="00F97C8F"/>
    <w:rsid w:val="00F97F0E"/>
    <w:rsid w:val="00F97F62"/>
    <w:rsid w:val="00F97FD3"/>
    <w:rsid w:val="00FA0158"/>
    <w:rsid w:val="00FA0969"/>
    <w:rsid w:val="00FA09D7"/>
    <w:rsid w:val="00FA0B27"/>
    <w:rsid w:val="00FA0B6E"/>
    <w:rsid w:val="00FA0B90"/>
    <w:rsid w:val="00FA0D2A"/>
    <w:rsid w:val="00FA0E00"/>
    <w:rsid w:val="00FA0F9B"/>
    <w:rsid w:val="00FA108E"/>
    <w:rsid w:val="00FA113B"/>
    <w:rsid w:val="00FA12F0"/>
    <w:rsid w:val="00FA14E0"/>
    <w:rsid w:val="00FA165A"/>
    <w:rsid w:val="00FA173D"/>
    <w:rsid w:val="00FA1759"/>
    <w:rsid w:val="00FA177A"/>
    <w:rsid w:val="00FA1836"/>
    <w:rsid w:val="00FA1BAE"/>
    <w:rsid w:val="00FA1C47"/>
    <w:rsid w:val="00FA1D3E"/>
    <w:rsid w:val="00FA1E67"/>
    <w:rsid w:val="00FA1EAA"/>
    <w:rsid w:val="00FA1F00"/>
    <w:rsid w:val="00FA1F6D"/>
    <w:rsid w:val="00FA1FC3"/>
    <w:rsid w:val="00FA2069"/>
    <w:rsid w:val="00FA2147"/>
    <w:rsid w:val="00FA241C"/>
    <w:rsid w:val="00FA253E"/>
    <w:rsid w:val="00FA2613"/>
    <w:rsid w:val="00FA279B"/>
    <w:rsid w:val="00FA280F"/>
    <w:rsid w:val="00FA2872"/>
    <w:rsid w:val="00FA28C4"/>
    <w:rsid w:val="00FA28D3"/>
    <w:rsid w:val="00FA28F0"/>
    <w:rsid w:val="00FA298F"/>
    <w:rsid w:val="00FA2C65"/>
    <w:rsid w:val="00FA2D5E"/>
    <w:rsid w:val="00FA2E43"/>
    <w:rsid w:val="00FA2F64"/>
    <w:rsid w:val="00FA30E1"/>
    <w:rsid w:val="00FA3169"/>
    <w:rsid w:val="00FA316D"/>
    <w:rsid w:val="00FA31D0"/>
    <w:rsid w:val="00FA322F"/>
    <w:rsid w:val="00FA3312"/>
    <w:rsid w:val="00FA3816"/>
    <w:rsid w:val="00FA390B"/>
    <w:rsid w:val="00FA3BA4"/>
    <w:rsid w:val="00FA3DC3"/>
    <w:rsid w:val="00FA3F93"/>
    <w:rsid w:val="00FA4061"/>
    <w:rsid w:val="00FA4075"/>
    <w:rsid w:val="00FA40EC"/>
    <w:rsid w:val="00FA41AE"/>
    <w:rsid w:val="00FA41B8"/>
    <w:rsid w:val="00FA4275"/>
    <w:rsid w:val="00FA4282"/>
    <w:rsid w:val="00FA42B5"/>
    <w:rsid w:val="00FA4382"/>
    <w:rsid w:val="00FA44EB"/>
    <w:rsid w:val="00FA4560"/>
    <w:rsid w:val="00FA4630"/>
    <w:rsid w:val="00FA473D"/>
    <w:rsid w:val="00FA4820"/>
    <w:rsid w:val="00FA4894"/>
    <w:rsid w:val="00FA48ED"/>
    <w:rsid w:val="00FA49A1"/>
    <w:rsid w:val="00FA49EC"/>
    <w:rsid w:val="00FA4D31"/>
    <w:rsid w:val="00FA50F5"/>
    <w:rsid w:val="00FA515D"/>
    <w:rsid w:val="00FA53FE"/>
    <w:rsid w:val="00FA54D5"/>
    <w:rsid w:val="00FA556A"/>
    <w:rsid w:val="00FA586C"/>
    <w:rsid w:val="00FA5AAC"/>
    <w:rsid w:val="00FA5BCA"/>
    <w:rsid w:val="00FA5D48"/>
    <w:rsid w:val="00FA5D60"/>
    <w:rsid w:val="00FA5E81"/>
    <w:rsid w:val="00FA5E86"/>
    <w:rsid w:val="00FA5E92"/>
    <w:rsid w:val="00FA5F0A"/>
    <w:rsid w:val="00FA5F1F"/>
    <w:rsid w:val="00FA5F90"/>
    <w:rsid w:val="00FA5F94"/>
    <w:rsid w:val="00FA602C"/>
    <w:rsid w:val="00FA60C7"/>
    <w:rsid w:val="00FA623C"/>
    <w:rsid w:val="00FA6474"/>
    <w:rsid w:val="00FA653D"/>
    <w:rsid w:val="00FA66C4"/>
    <w:rsid w:val="00FA66C7"/>
    <w:rsid w:val="00FA6707"/>
    <w:rsid w:val="00FA6969"/>
    <w:rsid w:val="00FA6A8C"/>
    <w:rsid w:val="00FA6C05"/>
    <w:rsid w:val="00FA6C78"/>
    <w:rsid w:val="00FA6EDA"/>
    <w:rsid w:val="00FA7183"/>
    <w:rsid w:val="00FA71A9"/>
    <w:rsid w:val="00FA71FC"/>
    <w:rsid w:val="00FA770A"/>
    <w:rsid w:val="00FA7769"/>
    <w:rsid w:val="00FA7A56"/>
    <w:rsid w:val="00FA7ADF"/>
    <w:rsid w:val="00FA7CCF"/>
    <w:rsid w:val="00FA7E8E"/>
    <w:rsid w:val="00FA7F0A"/>
    <w:rsid w:val="00FA7F1D"/>
    <w:rsid w:val="00FB0104"/>
    <w:rsid w:val="00FB02D0"/>
    <w:rsid w:val="00FB0305"/>
    <w:rsid w:val="00FB039B"/>
    <w:rsid w:val="00FB04D3"/>
    <w:rsid w:val="00FB0591"/>
    <w:rsid w:val="00FB0627"/>
    <w:rsid w:val="00FB0638"/>
    <w:rsid w:val="00FB0687"/>
    <w:rsid w:val="00FB0818"/>
    <w:rsid w:val="00FB0AE3"/>
    <w:rsid w:val="00FB0B78"/>
    <w:rsid w:val="00FB100F"/>
    <w:rsid w:val="00FB116C"/>
    <w:rsid w:val="00FB129C"/>
    <w:rsid w:val="00FB167D"/>
    <w:rsid w:val="00FB176C"/>
    <w:rsid w:val="00FB1943"/>
    <w:rsid w:val="00FB1991"/>
    <w:rsid w:val="00FB19FF"/>
    <w:rsid w:val="00FB1C37"/>
    <w:rsid w:val="00FB20B9"/>
    <w:rsid w:val="00FB2216"/>
    <w:rsid w:val="00FB22C1"/>
    <w:rsid w:val="00FB22D8"/>
    <w:rsid w:val="00FB2C41"/>
    <w:rsid w:val="00FB3088"/>
    <w:rsid w:val="00FB331C"/>
    <w:rsid w:val="00FB3416"/>
    <w:rsid w:val="00FB3435"/>
    <w:rsid w:val="00FB346C"/>
    <w:rsid w:val="00FB360F"/>
    <w:rsid w:val="00FB361C"/>
    <w:rsid w:val="00FB36FD"/>
    <w:rsid w:val="00FB3A85"/>
    <w:rsid w:val="00FB3C11"/>
    <w:rsid w:val="00FB3E71"/>
    <w:rsid w:val="00FB3EF9"/>
    <w:rsid w:val="00FB400C"/>
    <w:rsid w:val="00FB40A8"/>
    <w:rsid w:val="00FB4183"/>
    <w:rsid w:val="00FB4276"/>
    <w:rsid w:val="00FB4296"/>
    <w:rsid w:val="00FB4325"/>
    <w:rsid w:val="00FB43C4"/>
    <w:rsid w:val="00FB443D"/>
    <w:rsid w:val="00FB44F1"/>
    <w:rsid w:val="00FB4799"/>
    <w:rsid w:val="00FB4806"/>
    <w:rsid w:val="00FB48A7"/>
    <w:rsid w:val="00FB4A57"/>
    <w:rsid w:val="00FB4CA0"/>
    <w:rsid w:val="00FB50BA"/>
    <w:rsid w:val="00FB513F"/>
    <w:rsid w:val="00FB5320"/>
    <w:rsid w:val="00FB56F2"/>
    <w:rsid w:val="00FB584B"/>
    <w:rsid w:val="00FB5912"/>
    <w:rsid w:val="00FB598E"/>
    <w:rsid w:val="00FB59F6"/>
    <w:rsid w:val="00FB5B09"/>
    <w:rsid w:val="00FB5B69"/>
    <w:rsid w:val="00FB5E8F"/>
    <w:rsid w:val="00FB5FB1"/>
    <w:rsid w:val="00FB6060"/>
    <w:rsid w:val="00FB606D"/>
    <w:rsid w:val="00FB6139"/>
    <w:rsid w:val="00FB6238"/>
    <w:rsid w:val="00FB626E"/>
    <w:rsid w:val="00FB62ED"/>
    <w:rsid w:val="00FB6355"/>
    <w:rsid w:val="00FB643E"/>
    <w:rsid w:val="00FB653B"/>
    <w:rsid w:val="00FB6981"/>
    <w:rsid w:val="00FB6A03"/>
    <w:rsid w:val="00FB6BF2"/>
    <w:rsid w:val="00FB6C25"/>
    <w:rsid w:val="00FB6C4D"/>
    <w:rsid w:val="00FB6C95"/>
    <w:rsid w:val="00FB6D28"/>
    <w:rsid w:val="00FB6E85"/>
    <w:rsid w:val="00FB6F88"/>
    <w:rsid w:val="00FB70A3"/>
    <w:rsid w:val="00FB71AF"/>
    <w:rsid w:val="00FB73DD"/>
    <w:rsid w:val="00FB73F5"/>
    <w:rsid w:val="00FB76E4"/>
    <w:rsid w:val="00FB7815"/>
    <w:rsid w:val="00FB7946"/>
    <w:rsid w:val="00FB7BF7"/>
    <w:rsid w:val="00FB7E6A"/>
    <w:rsid w:val="00FB7EAD"/>
    <w:rsid w:val="00FC0006"/>
    <w:rsid w:val="00FC008D"/>
    <w:rsid w:val="00FC00DE"/>
    <w:rsid w:val="00FC0222"/>
    <w:rsid w:val="00FC028F"/>
    <w:rsid w:val="00FC0602"/>
    <w:rsid w:val="00FC0987"/>
    <w:rsid w:val="00FC0AA3"/>
    <w:rsid w:val="00FC0BE3"/>
    <w:rsid w:val="00FC0C19"/>
    <w:rsid w:val="00FC0CCD"/>
    <w:rsid w:val="00FC0E22"/>
    <w:rsid w:val="00FC0EB4"/>
    <w:rsid w:val="00FC0F14"/>
    <w:rsid w:val="00FC1064"/>
    <w:rsid w:val="00FC110E"/>
    <w:rsid w:val="00FC115A"/>
    <w:rsid w:val="00FC11A5"/>
    <w:rsid w:val="00FC15DF"/>
    <w:rsid w:val="00FC1672"/>
    <w:rsid w:val="00FC1713"/>
    <w:rsid w:val="00FC1736"/>
    <w:rsid w:val="00FC173F"/>
    <w:rsid w:val="00FC1743"/>
    <w:rsid w:val="00FC182A"/>
    <w:rsid w:val="00FC1959"/>
    <w:rsid w:val="00FC1A24"/>
    <w:rsid w:val="00FC1B7D"/>
    <w:rsid w:val="00FC1C7B"/>
    <w:rsid w:val="00FC1C99"/>
    <w:rsid w:val="00FC1E21"/>
    <w:rsid w:val="00FC1E77"/>
    <w:rsid w:val="00FC1F58"/>
    <w:rsid w:val="00FC1F94"/>
    <w:rsid w:val="00FC20A7"/>
    <w:rsid w:val="00FC2131"/>
    <w:rsid w:val="00FC2186"/>
    <w:rsid w:val="00FC226A"/>
    <w:rsid w:val="00FC2283"/>
    <w:rsid w:val="00FC22EA"/>
    <w:rsid w:val="00FC230A"/>
    <w:rsid w:val="00FC23DD"/>
    <w:rsid w:val="00FC2422"/>
    <w:rsid w:val="00FC244C"/>
    <w:rsid w:val="00FC2764"/>
    <w:rsid w:val="00FC2821"/>
    <w:rsid w:val="00FC2C4B"/>
    <w:rsid w:val="00FC2CFB"/>
    <w:rsid w:val="00FC2E45"/>
    <w:rsid w:val="00FC31B0"/>
    <w:rsid w:val="00FC31CC"/>
    <w:rsid w:val="00FC321C"/>
    <w:rsid w:val="00FC3509"/>
    <w:rsid w:val="00FC35EF"/>
    <w:rsid w:val="00FC371A"/>
    <w:rsid w:val="00FC37C7"/>
    <w:rsid w:val="00FC3819"/>
    <w:rsid w:val="00FC38F2"/>
    <w:rsid w:val="00FC396C"/>
    <w:rsid w:val="00FC39A9"/>
    <w:rsid w:val="00FC3A1D"/>
    <w:rsid w:val="00FC3CEA"/>
    <w:rsid w:val="00FC41A1"/>
    <w:rsid w:val="00FC4293"/>
    <w:rsid w:val="00FC42C3"/>
    <w:rsid w:val="00FC44F0"/>
    <w:rsid w:val="00FC450A"/>
    <w:rsid w:val="00FC45CD"/>
    <w:rsid w:val="00FC48E9"/>
    <w:rsid w:val="00FC49FF"/>
    <w:rsid w:val="00FC4A2B"/>
    <w:rsid w:val="00FC4AB7"/>
    <w:rsid w:val="00FC4D33"/>
    <w:rsid w:val="00FC4DA0"/>
    <w:rsid w:val="00FC51C5"/>
    <w:rsid w:val="00FC51F4"/>
    <w:rsid w:val="00FC52BC"/>
    <w:rsid w:val="00FC52FB"/>
    <w:rsid w:val="00FC5318"/>
    <w:rsid w:val="00FC5323"/>
    <w:rsid w:val="00FC546A"/>
    <w:rsid w:val="00FC56D6"/>
    <w:rsid w:val="00FC574E"/>
    <w:rsid w:val="00FC575E"/>
    <w:rsid w:val="00FC57A0"/>
    <w:rsid w:val="00FC59AD"/>
    <w:rsid w:val="00FC5D4A"/>
    <w:rsid w:val="00FC5EF4"/>
    <w:rsid w:val="00FC691A"/>
    <w:rsid w:val="00FC69E1"/>
    <w:rsid w:val="00FC6A26"/>
    <w:rsid w:val="00FC6AE3"/>
    <w:rsid w:val="00FC6E07"/>
    <w:rsid w:val="00FC7533"/>
    <w:rsid w:val="00FC77C3"/>
    <w:rsid w:val="00FC77DE"/>
    <w:rsid w:val="00FC7807"/>
    <w:rsid w:val="00FC7831"/>
    <w:rsid w:val="00FC78B6"/>
    <w:rsid w:val="00FC7B9F"/>
    <w:rsid w:val="00FC7C12"/>
    <w:rsid w:val="00FC7C4A"/>
    <w:rsid w:val="00FC7CBA"/>
    <w:rsid w:val="00FC7CC8"/>
    <w:rsid w:val="00FC7DE6"/>
    <w:rsid w:val="00FC7ECF"/>
    <w:rsid w:val="00FC7EF8"/>
    <w:rsid w:val="00FD0156"/>
    <w:rsid w:val="00FD0226"/>
    <w:rsid w:val="00FD0482"/>
    <w:rsid w:val="00FD05BC"/>
    <w:rsid w:val="00FD06D0"/>
    <w:rsid w:val="00FD095E"/>
    <w:rsid w:val="00FD0A12"/>
    <w:rsid w:val="00FD0A35"/>
    <w:rsid w:val="00FD0C49"/>
    <w:rsid w:val="00FD0E14"/>
    <w:rsid w:val="00FD0F05"/>
    <w:rsid w:val="00FD0F14"/>
    <w:rsid w:val="00FD0F7B"/>
    <w:rsid w:val="00FD1450"/>
    <w:rsid w:val="00FD151B"/>
    <w:rsid w:val="00FD15D3"/>
    <w:rsid w:val="00FD1807"/>
    <w:rsid w:val="00FD18B1"/>
    <w:rsid w:val="00FD1A14"/>
    <w:rsid w:val="00FD205F"/>
    <w:rsid w:val="00FD27CB"/>
    <w:rsid w:val="00FD297D"/>
    <w:rsid w:val="00FD29D1"/>
    <w:rsid w:val="00FD2BF9"/>
    <w:rsid w:val="00FD2D3D"/>
    <w:rsid w:val="00FD2D79"/>
    <w:rsid w:val="00FD2E4E"/>
    <w:rsid w:val="00FD2F39"/>
    <w:rsid w:val="00FD2F8D"/>
    <w:rsid w:val="00FD30CA"/>
    <w:rsid w:val="00FD3110"/>
    <w:rsid w:val="00FD314A"/>
    <w:rsid w:val="00FD3179"/>
    <w:rsid w:val="00FD33FD"/>
    <w:rsid w:val="00FD35C2"/>
    <w:rsid w:val="00FD35CB"/>
    <w:rsid w:val="00FD360D"/>
    <w:rsid w:val="00FD3721"/>
    <w:rsid w:val="00FD3908"/>
    <w:rsid w:val="00FD3988"/>
    <w:rsid w:val="00FD39AC"/>
    <w:rsid w:val="00FD39BC"/>
    <w:rsid w:val="00FD3B8A"/>
    <w:rsid w:val="00FD3DB9"/>
    <w:rsid w:val="00FD3E4A"/>
    <w:rsid w:val="00FD3F5D"/>
    <w:rsid w:val="00FD3F5F"/>
    <w:rsid w:val="00FD3FD6"/>
    <w:rsid w:val="00FD3FF3"/>
    <w:rsid w:val="00FD413C"/>
    <w:rsid w:val="00FD41CC"/>
    <w:rsid w:val="00FD42B2"/>
    <w:rsid w:val="00FD43BE"/>
    <w:rsid w:val="00FD43D1"/>
    <w:rsid w:val="00FD44AE"/>
    <w:rsid w:val="00FD4596"/>
    <w:rsid w:val="00FD45B5"/>
    <w:rsid w:val="00FD466E"/>
    <w:rsid w:val="00FD47FB"/>
    <w:rsid w:val="00FD4930"/>
    <w:rsid w:val="00FD49F5"/>
    <w:rsid w:val="00FD4DC3"/>
    <w:rsid w:val="00FD4EED"/>
    <w:rsid w:val="00FD4F15"/>
    <w:rsid w:val="00FD5101"/>
    <w:rsid w:val="00FD537C"/>
    <w:rsid w:val="00FD5668"/>
    <w:rsid w:val="00FD569E"/>
    <w:rsid w:val="00FD572B"/>
    <w:rsid w:val="00FD5AB0"/>
    <w:rsid w:val="00FD5D21"/>
    <w:rsid w:val="00FD5DA5"/>
    <w:rsid w:val="00FD5EA6"/>
    <w:rsid w:val="00FD5FA1"/>
    <w:rsid w:val="00FD6252"/>
    <w:rsid w:val="00FD62F1"/>
    <w:rsid w:val="00FD633A"/>
    <w:rsid w:val="00FD6661"/>
    <w:rsid w:val="00FD6812"/>
    <w:rsid w:val="00FD6AC4"/>
    <w:rsid w:val="00FD6BA0"/>
    <w:rsid w:val="00FD6F62"/>
    <w:rsid w:val="00FD70F4"/>
    <w:rsid w:val="00FD7170"/>
    <w:rsid w:val="00FD740B"/>
    <w:rsid w:val="00FD76AD"/>
    <w:rsid w:val="00FD772F"/>
    <w:rsid w:val="00FD77AE"/>
    <w:rsid w:val="00FD77D7"/>
    <w:rsid w:val="00FD7803"/>
    <w:rsid w:val="00FD7CD3"/>
    <w:rsid w:val="00FD7D7D"/>
    <w:rsid w:val="00FD7E4E"/>
    <w:rsid w:val="00FD7EE9"/>
    <w:rsid w:val="00FE010E"/>
    <w:rsid w:val="00FE01A1"/>
    <w:rsid w:val="00FE023B"/>
    <w:rsid w:val="00FE03ED"/>
    <w:rsid w:val="00FE0684"/>
    <w:rsid w:val="00FE06CB"/>
    <w:rsid w:val="00FE0A09"/>
    <w:rsid w:val="00FE0B41"/>
    <w:rsid w:val="00FE0C32"/>
    <w:rsid w:val="00FE0C8D"/>
    <w:rsid w:val="00FE0EB7"/>
    <w:rsid w:val="00FE102E"/>
    <w:rsid w:val="00FE124E"/>
    <w:rsid w:val="00FE15D9"/>
    <w:rsid w:val="00FE1675"/>
    <w:rsid w:val="00FE180D"/>
    <w:rsid w:val="00FE1889"/>
    <w:rsid w:val="00FE195E"/>
    <w:rsid w:val="00FE1993"/>
    <w:rsid w:val="00FE1A35"/>
    <w:rsid w:val="00FE1AAC"/>
    <w:rsid w:val="00FE1B84"/>
    <w:rsid w:val="00FE2124"/>
    <w:rsid w:val="00FE21C3"/>
    <w:rsid w:val="00FE22A1"/>
    <w:rsid w:val="00FE2578"/>
    <w:rsid w:val="00FE25BB"/>
    <w:rsid w:val="00FE27C2"/>
    <w:rsid w:val="00FE296D"/>
    <w:rsid w:val="00FE2C11"/>
    <w:rsid w:val="00FE2CA6"/>
    <w:rsid w:val="00FE2E66"/>
    <w:rsid w:val="00FE3084"/>
    <w:rsid w:val="00FE30CF"/>
    <w:rsid w:val="00FE312B"/>
    <w:rsid w:val="00FE31EF"/>
    <w:rsid w:val="00FE325E"/>
    <w:rsid w:val="00FE32B9"/>
    <w:rsid w:val="00FE332A"/>
    <w:rsid w:val="00FE361D"/>
    <w:rsid w:val="00FE3683"/>
    <w:rsid w:val="00FE3805"/>
    <w:rsid w:val="00FE38D7"/>
    <w:rsid w:val="00FE392B"/>
    <w:rsid w:val="00FE3987"/>
    <w:rsid w:val="00FE39B1"/>
    <w:rsid w:val="00FE3BAE"/>
    <w:rsid w:val="00FE3D4F"/>
    <w:rsid w:val="00FE4325"/>
    <w:rsid w:val="00FE432C"/>
    <w:rsid w:val="00FE433B"/>
    <w:rsid w:val="00FE439E"/>
    <w:rsid w:val="00FE4407"/>
    <w:rsid w:val="00FE44FE"/>
    <w:rsid w:val="00FE460E"/>
    <w:rsid w:val="00FE481F"/>
    <w:rsid w:val="00FE486E"/>
    <w:rsid w:val="00FE4B25"/>
    <w:rsid w:val="00FE4C18"/>
    <w:rsid w:val="00FE4C93"/>
    <w:rsid w:val="00FE4CC3"/>
    <w:rsid w:val="00FE4CD4"/>
    <w:rsid w:val="00FE4E0A"/>
    <w:rsid w:val="00FE4F88"/>
    <w:rsid w:val="00FE517F"/>
    <w:rsid w:val="00FE51BA"/>
    <w:rsid w:val="00FE52F9"/>
    <w:rsid w:val="00FE5430"/>
    <w:rsid w:val="00FE5551"/>
    <w:rsid w:val="00FE5599"/>
    <w:rsid w:val="00FE55A4"/>
    <w:rsid w:val="00FE581D"/>
    <w:rsid w:val="00FE59C2"/>
    <w:rsid w:val="00FE5CC4"/>
    <w:rsid w:val="00FE5CCA"/>
    <w:rsid w:val="00FE5EEB"/>
    <w:rsid w:val="00FE6090"/>
    <w:rsid w:val="00FE620A"/>
    <w:rsid w:val="00FE630D"/>
    <w:rsid w:val="00FE630E"/>
    <w:rsid w:val="00FE6539"/>
    <w:rsid w:val="00FE663B"/>
    <w:rsid w:val="00FE6AB0"/>
    <w:rsid w:val="00FE6AE6"/>
    <w:rsid w:val="00FE6B15"/>
    <w:rsid w:val="00FE6BC7"/>
    <w:rsid w:val="00FE6BE5"/>
    <w:rsid w:val="00FE6CB0"/>
    <w:rsid w:val="00FE6EAF"/>
    <w:rsid w:val="00FE7051"/>
    <w:rsid w:val="00FE714A"/>
    <w:rsid w:val="00FE73F3"/>
    <w:rsid w:val="00FE76B5"/>
    <w:rsid w:val="00FE76CE"/>
    <w:rsid w:val="00FE7704"/>
    <w:rsid w:val="00FE7A1F"/>
    <w:rsid w:val="00FF01D5"/>
    <w:rsid w:val="00FF0230"/>
    <w:rsid w:val="00FF02F0"/>
    <w:rsid w:val="00FF030B"/>
    <w:rsid w:val="00FF03B6"/>
    <w:rsid w:val="00FF060E"/>
    <w:rsid w:val="00FF0697"/>
    <w:rsid w:val="00FF0A3D"/>
    <w:rsid w:val="00FF0A88"/>
    <w:rsid w:val="00FF0F61"/>
    <w:rsid w:val="00FF11E3"/>
    <w:rsid w:val="00FF122A"/>
    <w:rsid w:val="00FF1253"/>
    <w:rsid w:val="00FF1475"/>
    <w:rsid w:val="00FF154E"/>
    <w:rsid w:val="00FF174B"/>
    <w:rsid w:val="00FF17F1"/>
    <w:rsid w:val="00FF190F"/>
    <w:rsid w:val="00FF1925"/>
    <w:rsid w:val="00FF199E"/>
    <w:rsid w:val="00FF1B57"/>
    <w:rsid w:val="00FF1CFB"/>
    <w:rsid w:val="00FF1D5C"/>
    <w:rsid w:val="00FF1FA9"/>
    <w:rsid w:val="00FF2563"/>
    <w:rsid w:val="00FF2752"/>
    <w:rsid w:val="00FF28BF"/>
    <w:rsid w:val="00FF294C"/>
    <w:rsid w:val="00FF2B0C"/>
    <w:rsid w:val="00FF2B43"/>
    <w:rsid w:val="00FF2B8B"/>
    <w:rsid w:val="00FF2EC8"/>
    <w:rsid w:val="00FF2F37"/>
    <w:rsid w:val="00FF30A3"/>
    <w:rsid w:val="00FF31B8"/>
    <w:rsid w:val="00FF3A0D"/>
    <w:rsid w:val="00FF3B43"/>
    <w:rsid w:val="00FF3C13"/>
    <w:rsid w:val="00FF3CBE"/>
    <w:rsid w:val="00FF3DAB"/>
    <w:rsid w:val="00FF3E6F"/>
    <w:rsid w:val="00FF4001"/>
    <w:rsid w:val="00FF43C7"/>
    <w:rsid w:val="00FF4431"/>
    <w:rsid w:val="00FF45C1"/>
    <w:rsid w:val="00FF48B5"/>
    <w:rsid w:val="00FF4ACE"/>
    <w:rsid w:val="00FF4B9C"/>
    <w:rsid w:val="00FF4BD5"/>
    <w:rsid w:val="00FF4C54"/>
    <w:rsid w:val="00FF4CB7"/>
    <w:rsid w:val="00FF4E40"/>
    <w:rsid w:val="00FF4E7F"/>
    <w:rsid w:val="00FF4F46"/>
    <w:rsid w:val="00FF4F5C"/>
    <w:rsid w:val="00FF5125"/>
    <w:rsid w:val="00FF5221"/>
    <w:rsid w:val="00FF5328"/>
    <w:rsid w:val="00FF54C7"/>
    <w:rsid w:val="00FF5503"/>
    <w:rsid w:val="00FF5680"/>
    <w:rsid w:val="00FF573D"/>
    <w:rsid w:val="00FF591F"/>
    <w:rsid w:val="00FF59AA"/>
    <w:rsid w:val="00FF5A93"/>
    <w:rsid w:val="00FF5BB3"/>
    <w:rsid w:val="00FF5CD4"/>
    <w:rsid w:val="00FF5E54"/>
    <w:rsid w:val="00FF5FCC"/>
    <w:rsid w:val="00FF6035"/>
    <w:rsid w:val="00FF6152"/>
    <w:rsid w:val="00FF635A"/>
    <w:rsid w:val="00FF64E1"/>
    <w:rsid w:val="00FF65B8"/>
    <w:rsid w:val="00FF6A59"/>
    <w:rsid w:val="00FF6C1A"/>
    <w:rsid w:val="00FF70DC"/>
    <w:rsid w:val="00FF7143"/>
    <w:rsid w:val="00FF725D"/>
    <w:rsid w:val="00FF76E2"/>
    <w:rsid w:val="00FF778B"/>
    <w:rsid w:val="00FF78DA"/>
    <w:rsid w:val="00FF790B"/>
    <w:rsid w:val="00FF79E2"/>
    <w:rsid w:val="00FF7E61"/>
    <w:rsid w:val="1FA9E6D7"/>
    <w:rsid w:val="380B0A4B"/>
    <w:rsid w:val="391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047F01"/>
  <w15:chartTrackingRefBased/>
  <w15:docId w15:val="{56D66DD8-0918-415B-BC83-53349D2D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macro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C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547C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547C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E78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8301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E782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DE782E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ED48B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locked/>
    <w:rsid w:val="00DE782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2547C4"/>
    <w:pPr>
      <w:spacing w:after="120"/>
    </w:pPr>
  </w:style>
  <w:style w:type="paragraph" w:styleId="Header">
    <w:name w:val="header"/>
    <w:basedOn w:val="Normal"/>
    <w:link w:val="Head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1762C"/>
    <w:rPr>
      <w:rFonts w:ascii="Arial" w:hAnsi="Arial"/>
      <w:sz w:val="18"/>
      <w:szCs w:val="18"/>
    </w:rPr>
  </w:style>
  <w:style w:type="character" w:customStyle="1" w:styleId="AAAddress">
    <w:name w:val="AA Address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65E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547C4"/>
    <w:rPr>
      <w:rFonts w:cs="Times New Roman"/>
      <w:b/>
      <w:bCs/>
    </w:rPr>
  </w:style>
  <w:style w:type="paragraph" w:styleId="ListBullet">
    <w:name w:val="List Bullet"/>
    <w:basedOn w:val="Normal"/>
    <w:rsid w:val="002547C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547C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547C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547C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547C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547C4"/>
    <w:pPr>
      <w:ind w:left="284"/>
    </w:pPr>
  </w:style>
  <w:style w:type="paragraph" w:customStyle="1" w:styleId="AAFrameAddress">
    <w:name w:val="AA Frame Address"/>
    <w:basedOn w:val="Heading1"/>
    <w:rsid w:val="002547C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547C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547C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2547C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547C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2547C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2547C4"/>
    <w:pPr>
      <w:ind w:left="851" w:hanging="284"/>
    </w:pPr>
  </w:style>
  <w:style w:type="paragraph" w:styleId="Index4">
    <w:name w:val="index 4"/>
    <w:basedOn w:val="Normal"/>
    <w:next w:val="Normal"/>
    <w:uiPriority w:val="99"/>
    <w:rsid w:val="002547C4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2547C4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2547C4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2547C4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2547C4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2547C4"/>
    <w:pPr>
      <w:ind w:left="2552" w:hanging="284"/>
    </w:pPr>
  </w:style>
  <w:style w:type="paragraph" w:styleId="TOC2">
    <w:name w:val="toc 2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547C4"/>
    <w:pPr>
      <w:ind w:left="851"/>
    </w:pPr>
  </w:style>
  <w:style w:type="paragraph" w:styleId="TOC5">
    <w:name w:val="toc 5"/>
    <w:basedOn w:val="Normal"/>
    <w:next w:val="Normal"/>
    <w:semiHidden/>
    <w:rsid w:val="002547C4"/>
    <w:pPr>
      <w:ind w:left="1134"/>
    </w:pPr>
  </w:style>
  <w:style w:type="paragraph" w:styleId="TOC6">
    <w:name w:val="toc 6"/>
    <w:basedOn w:val="Normal"/>
    <w:next w:val="Normal"/>
    <w:uiPriority w:val="99"/>
    <w:rsid w:val="002547C4"/>
    <w:pPr>
      <w:ind w:left="1418"/>
    </w:pPr>
  </w:style>
  <w:style w:type="paragraph" w:styleId="TOC7">
    <w:name w:val="toc 7"/>
    <w:basedOn w:val="Normal"/>
    <w:next w:val="Normal"/>
    <w:uiPriority w:val="99"/>
    <w:rsid w:val="002547C4"/>
    <w:pPr>
      <w:ind w:left="1701"/>
    </w:pPr>
  </w:style>
  <w:style w:type="paragraph" w:styleId="TOC8">
    <w:name w:val="toc 8"/>
    <w:basedOn w:val="Normal"/>
    <w:next w:val="Normal"/>
    <w:uiPriority w:val="99"/>
    <w:rsid w:val="002547C4"/>
    <w:pPr>
      <w:ind w:left="1985"/>
    </w:pPr>
  </w:style>
  <w:style w:type="paragraph" w:styleId="TOC9">
    <w:name w:val="toc 9"/>
    <w:basedOn w:val="Normal"/>
    <w:next w:val="Normal"/>
    <w:uiPriority w:val="99"/>
    <w:rsid w:val="002547C4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2547C4"/>
    <w:pPr>
      <w:ind w:left="567" w:hanging="567"/>
    </w:pPr>
  </w:style>
  <w:style w:type="paragraph" w:styleId="ListBullet5">
    <w:name w:val="List Bullet 5"/>
    <w:basedOn w:val="Normal"/>
    <w:rsid w:val="002547C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547C4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E782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547C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E782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547C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E782E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547C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47C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547C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547C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547C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547C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547C4"/>
    <w:pPr>
      <w:framePr w:h="1054" w:wrap="around" w:y="5920"/>
    </w:pPr>
  </w:style>
  <w:style w:type="paragraph" w:customStyle="1" w:styleId="ReportHeading3">
    <w:name w:val="ReportHeading3"/>
    <w:basedOn w:val="ReportHeading2"/>
    <w:rsid w:val="002547C4"/>
    <w:pPr>
      <w:framePr w:h="443" w:wrap="around" w:y="8223"/>
    </w:pPr>
  </w:style>
  <w:style w:type="paragraph" w:customStyle="1" w:styleId="a">
    <w:name w:val="¢éÍ¤ÇÒ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547C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547C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547C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47C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547C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CE76FC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E782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2547C4"/>
  </w:style>
  <w:style w:type="paragraph" w:customStyle="1" w:styleId="ASSETS">
    <w:name w:val="ASSETS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DE782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76F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1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29" w:hanging="7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71761"/>
    <w:rPr>
      <w:rFonts w:ascii="Angsana New" w:hAnsi="Angsana New"/>
      <w:sz w:val="30"/>
      <w:szCs w:val="30"/>
      <w:lang w:val="en-GB" w:eastAsia="x-none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DE782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DE782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DE782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63A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621"/>
      </w:tabs>
      <w:spacing w:line="240" w:lineRule="auto"/>
      <w:ind w:left="540" w:right="-18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663A73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5DA9"/>
    <w:pPr>
      <w:tabs>
        <w:tab w:val="left" w:pos="540"/>
      </w:tabs>
      <w:ind w:left="0"/>
    </w:pPr>
  </w:style>
  <w:style w:type="character" w:customStyle="1" w:styleId="AccPolicyalternativeChar">
    <w:name w:val="Acc Policy alternative Char"/>
    <w:link w:val="AccPolicyalternative"/>
    <w:rsid w:val="00915DA9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DE782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4E16F1"/>
    <w:rPr>
      <w:position w:val="6"/>
      <w:sz w:val="14"/>
    </w:rPr>
  </w:style>
  <w:style w:type="character" w:customStyle="1" w:styleId="KPMG">
    <w:name w:val="KPMG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DE782E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404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 w:cs="Tahoma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03F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336FA5"/>
  </w:style>
  <w:style w:type="character" w:customStyle="1" w:styleId="apple-converted-space">
    <w:name w:val="apple-converted-space"/>
    <w:basedOn w:val="DefaultParagraphFont"/>
    <w:rsid w:val="00336FA5"/>
  </w:style>
  <w:style w:type="paragraph" w:styleId="Title">
    <w:name w:val="Title"/>
    <w:basedOn w:val="Normal"/>
    <w:link w:val="TitleChar"/>
    <w:qFormat/>
    <w:rsid w:val="00015B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60" w:lineRule="auto"/>
      <w:ind w:left="540" w:right="749"/>
      <w:jc w:val="center"/>
    </w:pPr>
    <w:rPr>
      <w:rFonts w:ascii="Angsana New" w:hAnsi="Angsana New"/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015BFD"/>
    <w:rPr>
      <w:rFonts w:ascii="Angsana New" w:hAnsi="Angsana New" w:cs="Geneva"/>
      <w:u w:val="single"/>
      <w:lang w:val="th-TH"/>
    </w:rPr>
  </w:style>
  <w:style w:type="paragraph" w:customStyle="1" w:styleId="Default">
    <w:name w:val="Default"/>
    <w:rsid w:val="00AC16F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CE7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7I-7H-">
    <w:name w:val="@7I-@#7H-"/>
    <w:basedOn w:val="Normal"/>
    <w:next w:val="Normal"/>
    <w:rsid w:val="003F50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Cordia New"/>
      <w:sz w:val="24"/>
      <w:szCs w:val="24"/>
      <w:lang w:val="th-TH" w:eastAsia="th-TH"/>
    </w:rPr>
  </w:style>
  <w:style w:type="paragraph" w:styleId="EndnoteText">
    <w:name w:val="endnote text"/>
    <w:basedOn w:val="Normal"/>
    <w:link w:val="EndnoteTextChar"/>
    <w:rsid w:val="005F356D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5F356D"/>
    <w:rPr>
      <w:rFonts w:ascii="Arial" w:hAnsi="Arial"/>
      <w:szCs w:val="25"/>
    </w:rPr>
  </w:style>
  <w:style w:type="character" w:styleId="EndnoteReference">
    <w:name w:val="endnote reference"/>
    <w:rsid w:val="005F356D"/>
    <w:rPr>
      <w:sz w:val="32"/>
      <w:szCs w:val="32"/>
      <w:vertAlign w:val="superscript"/>
    </w:rPr>
  </w:style>
  <w:style w:type="character" w:styleId="CommentReference">
    <w:name w:val="annotation reference"/>
    <w:uiPriority w:val="99"/>
    <w:rsid w:val="005F356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5F356D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5F356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356D"/>
    <w:rPr>
      <w:b/>
      <w:bCs/>
    </w:rPr>
  </w:style>
  <w:style w:type="character" w:customStyle="1" w:styleId="CommentSubjectChar">
    <w:name w:val="Comment Subject Char"/>
    <w:link w:val="CommentSubject"/>
    <w:rsid w:val="005F356D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438C"/>
    <w:rPr>
      <w:rFonts w:ascii="Arial" w:hAnsi="Arial"/>
      <w:sz w:val="18"/>
      <w:szCs w:val="22"/>
    </w:rPr>
  </w:style>
  <w:style w:type="character" w:customStyle="1" w:styleId="Heading8Char1">
    <w:name w:val="Heading 8 Char1"/>
    <w:rsid w:val="00B734B5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DE782E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DE782E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DE782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rsid w:val="00DE782E"/>
    <w:rPr>
      <w:color w:val="0000FF"/>
      <w:u w:val="single"/>
    </w:rPr>
  </w:style>
  <w:style w:type="paragraph" w:customStyle="1" w:styleId="E0">
    <w:name w:val="Å§ª×èÍ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DE782E"/>
    <w:pPr>
      <w:keepNext w:val="0"/>
      <w:tabs>
        <w:tab w:val="clear" w:pos="227"/>
        <w:tab w:val="clear" w:pos="454"/>
        <w:tab w:val="clear" w:pos="680"/>
        <w:tab w:val="clear" w:pos="907"/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720"/>
      <w:jc w:val="both"/>
    </w:pPr>
    <w:rPr>
      <w:rFonts w:ascii="Times New Roman" w:hAnsi="Times New Roman"/>
      <w:b/>
      <w:bCs/>
      <w:iCs w:val="0"/>
      <w:sz w:val="22"/>
      <w:szCs w:val="22"/>
    </w:rPr>
  </w:style>
  <w:style w:type="paragraph" w:customStyle="1" w:styleId="3E">
    <w:name w:val="ชื่อบ์3ิษัท E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DE782E"/>
    <w:rPr>
      <w:color w:val="606420"/>
      <w:u w:val="single"/>
    </w:rPr>
  </w:style>
  <w:style w:type="character" w:customStyle="1" w:styleId="shorttext1">
    <w:name w:val="short_text1"/>
    <w:uiPriority w:val="99"/>
    <w:rsid w:val="00DE782E"/>
    <w:rPr>
      <w:rFonts w:cs="Times New Roman"/>
      <w:sz w:val="29"/>
      <w:szCs w:val="29"/>
    </w:rPr>
  </w:style>
  <w:style w:type="character" w:customStyle="1" w:styleId="hps">
    <w:name w:val="hps"/>
    <w:uiPriority w:val="99"/>
    <w:rsid w:val="00DE782E"/>
    <w:rPr>
      <w:rFonts w:cs="Times New Roman"/>
    </w:rPr>
  </w:style>
  <w:style w:type="character" w:customStyle="1" w:styleId="gt-icon-text1">
    <w:name w:val="gt-icon-text1"/>
    <w:uiPriority w:val="99"/>
    <w:rsid w:val="00DE782E"/>
    <w:rPr>
      <w:rFonts w:cs="Times New Roman"/>
    </w:rPr>
  </w:style>
  <w:style w:type="character" w:customStyle="1" w:styleId="shorttext">
    <w:name w:val="short_text"/>
    <w:uiPriority w:val="99"/>
    <w:rsid w:val="00DE782E"/>
    <w:rPr>
      <w:rFonts w:cs="Times New Roman"/>
    </w:rPr>
  </w:style>
  <w:style w:type="character" w:customStyle="1" w:styleId="longtext">
    <w:name w:val="long_text"/>
    <w:uiPriority w:val="99"/>
    <w:rsid w:val="00DE78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E782E"/>
    <w:rPr>
      <w:rFonts w:ascii="Consolas" w:hAnsi="Consolas"/>
      <w:sz w:val="21"/>
      <w:szCs w:val="26"/>
    </w:rPr>
  </w:style>
  <w:style w:type="character" w:customStyle="1" w:styleId="Heading4Char1">
    <w:name w:val="Heading 4 Char1"/>
    <w:rsid w:val="00DE782E"/>
    <w:rPr>
      <w:rFonts w:ascii="Angsana New"/>
      <w:sz w:val="32"/>
      <w:szCs w:val="32"/>
    </w:rPr>
  </w:style>
  <w:style w:type="character" w:styleId="Emphasis">
    <w:name w:val="Emphasis"/>
    <w:uiPriority w:val="20"/>
    <w:qFormat/>
    <w:rsid w:val="00DE782E"/>
    <w:rPr>
      <w:i/>
      <w:iCs/>
    </w:rPr>
  </w:style>
  <w:style w:type="paragraph" w:styleId="Date">
    <w:name w:val="Date"/>
    <w:basedOn w:val="Normal"/>
    <w:next w:val="Normal"/>
    <w:link w:val="DateChar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link w:val="Date"/>
    <w:rsid w:val="00DE782E"/>
    <w:rPr>
      <w:rFonts w:ascii="Cordia New" w:eastAsia="Cordia New" w:hAnsi="Cordia New"/>
      <w:sz w:val="28"/>
      <w:szCs w:val="28"/>
    </w:rPr>
  </w:style>
  <w:style w:type="paragraph" w:customStyle="1" w:styleId="AccountingPolicy">
    <w:name w:val="Accounting Policy"/>
    <w:basedOn w:val="Normal"/>
    <w:link w:val="AccountingPolicyChar1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E78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E78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E78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78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78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78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78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78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DE782E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SignatureChar1">
    <w:name w:val="Signature Char1"/>
    <w:rsid w:val="00F527A4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4D18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1">
    <w:name w:val="Header Char1"/>
    <w:rsid w:val="00DA4A8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4A80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A4A8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extnormal">
    <w:name w:val="text_normal"/>
    <w:rsid w:val="00F20426"/>
  </w:style>
  <w:style w:type="character" w:customStyle="1" w:styleId="blockChar">
    <w:name w:val="block Char"/>
    <w:aliases w:val="b Char"/>
    <w:link w:val="block"/>
    <w:locked/>
    <w:rsid w:val="006E4B2F"/>
    <w:rPr>
      <w:sz w:val="22"/>
      <w:lang w:val="en-GB" w:bidi="ar-SA"/>
    </w:rPr>
  </w:style>
  <w:style w:type="paragraph" w:customStyle="1" w:styleId="Normal21">
    <w:name w:val="Normal_21"/>
    <w:qFormat/>
    <w:rsid w:val="00C97345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NormalIndent2">
    <w:name w:val="Normal Indent2"/>
    <w:basedOn w:val="Normal"/>
    <w:rsid w:val="005972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9296D"/>
    <w:rPr>
      <w:rFonts w:ascii="Calibri" w:eastAsia="Calibri" w:hAnsi="Calibri"/>
      <w:sz w:val="22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8327A2"/>
    <w:rPr>
      <w:rFonts w:ascii="Arial" w:hAnsi="Arial" w:cs="Angsana New"/>
      <w:sz w:val="22"/>
      <w:szCs w:val="22"/>
    </w:rPr>
  </w:style>
  <w:style w:type="numbering" w:customStyle="1" w:styleId="NoList1">
    <w:name w:val="No List1"/>
    <w:next w:val="NoList"/>
    <w:uiPriority w:val="99"/>
    <w:semiHidden/>
    <w:unhideWhenUsed/>
    <w:rsid w:val="00336CD7"/>
  </w:style>
  <w:style w:type="character" w:customStyle="1" w:styleId="BodyTextIndent3Char">
    <w:name w:val="Body Text Indent 3 Char"/>
    <w:basedOn w:val="DefaultParagraphFont"/>
    <w:link w:val="BodyTextIndent3"/>
    <w:rsid w:val="00336CD7"/>
    <w:rPr>
      <w:sz w:val="16"/>
      <w:szCs w:val="16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585B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B61F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6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3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5526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985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5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96DCE1-BCDF-44D3-8092-5D83E698A6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ACC5DC-B6CE-482E-B041-DA5D42910C2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C38C71E-F8A0-4E94-BF4F-1067EC9F88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041183-0D20-4D0D-A4E8-72FFB6E60F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1540</TotalTime>
  <Pages>124</Pages>
  <Words>36033</Words>
  <Characters>157828</Characters>
  <Application>Microsoft Office Word</Application>
  <DocSecurity>0</DocSecurity>
  <Lines>15782</Lines>
  <Paragraphs>7754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186107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Boonsita, Songputipanya</dc:creator>
  <cp:keywords/>
  <cp:lastModifiedBy>Thanaporn V &lt;F-A1-GC&gt;</cp:lastModifiedBy>
  <cp:revision>108</cp:revision>
  <cp:lastPrinted>2025-02-03T07:50:00Z</cp:lastPrinted>
  <dcterms:created xsi:type="dcterms:W3CDTF">2026-01-24T09:01:00Z</dcterms:created>
  <dcterms:modified xsi:type="dcterms:W3CDTF">2026-02-09T07:00:00Z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Annual Financial Statement Template</vt:lpwstr>
  </property>
  <property fmtid="{D5CDD505-2E9C-101B-9397-08002B2CF9AE}" pid="4" name="MediaServiceImageTags">
    <vt:lpwstr/>
  </property>
  <property fmtid="{D5CDD505-2E9C-101B-9397-08002B2CF9AE}" pid="5" name="ContentTypeId">
    <vt:lpwstr>0x010100FC3C573FF70E394A86433F5E112C33AA</vt:lpwstr>
  </property>
  <property fmtid="{D5CDD505-2E9C-101B-9397-08002B2CF9AE}" pid="6" name="GrammarlyDocumentId">
    <vt:lpwstr>bdd5f09eaa1cd1d8d35f7571027b9e45e1162e0bce2c7ddd360548bffb14fc24</vt:lpwstr>
  </property>
</Properties>
</file>