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0.xml" ContentType="application/vnd.openxmlformats-officedocument.wordprocessingml.footer+xml"/>
  <Override PartName="/word/header12.xml" ContentType="application/vnd.openxmlformats-officedocument.wordprocessingml.header+xml"/>
  <Override PartName="/word/footer1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4AFDAE" w14:textId="77777777" w:rsidR="00AF3B93" w:rsidRPr="009E3BC3" w:rsidRDefault="00AF3B93" w:rsidP="00AF3B93">
      <w:pPr>
        <w:pStyle w:val="index"/>
        <w:tabs>
          <w:tab w:val="clear" w:pos="1134"/>
          <w:tab w:val="left" w:pos="144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9E3BC3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หมายเหตุ</w:t>
      </w:r>
      <w:r w:rsidRPr="009E3BC3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ab/>
        <w:t>สารบัญ</w:t>
      </w:r>
    </w:p>
    <w:p w14:paraId="2BF2D7C6" w14:textId="77777777" w:rsidR="00AF3B93" w:rsidRPr="009E3BC3" w:rsidRDefault="00AF3B93" w:rsidP="00AF3B93">
      <w:pPr>
        <w:pStyle w:val="index"/>
        <w:tabs>
          <w:tab w:val="clear" w:pos="1134"/>
          <w:tab w:val="left" w:pos="144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Cs w:val="22"/>
        </w:rPr>
      </w:pPr>
    </w:p>
    <w:p w14:paraId="1E4C9F6C" w14:textId="77777777" w:rsidR="00AF3B93" w:rsidRPr="009E3BC3" w:rsidRDefault="00C4426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E3BC3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334670D4" w14:textId="77777777" w:rsidR="00DC6B6D" w:rsidRPr="00DC6B6D" w:rsidRDefault="00C44260" w:rsidP="00DC6B6D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E3BC3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</w:p>
    <w:p w14:paraId="4E47A3DF" w14:textId="6BA5A860" w:rsidR="00D54AB4" w:rsidRPr="009E3BC3" w:rsidRDefault="00B814D7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/>
          <w:sz w:val="30"/>
          <w:szCs w:val="30"/>
          <w:cs/>
          <w:lang w:bidi="th-TH"/>
        </w:rPr>
        <w:t>นโยบายการบัญชีที่มีสาระสำคัญ</w:t>
      </w:r>
    </w:p>
    <w:p w14:paraId="2D668DC3" w14:textId="77777777" w:rsidR="009C002F" w:rsidRPr="009E3BC3" w:rsidRDefault="00C4426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E3BC3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52592CF5" w14:textId="769323F3" w:rsidR="00AF3B93" w:rsidRDefault="00C4426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E3BC3">
        <w:rPr>
          <w:rFonts w:asciiTheme="majorBidi" w:hAnsiTheme="majorBidi" w:cstheme="majorBidi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6A555FA0" w14:textId="271889DA" w:rsidR="00C67855" w:rsidRPr="001B6824" w:rsidRDefault="00C67855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1B6824">
        <w:rPr>
          <w:rFonts w:asciiTheme="majorBidi" w:hAnsiTheme="majorBidi" w:cstheme="majorBidi" w:hint="cs"/>
          <w:sz w:val="30"/>
          <w:szCs w:val="30"/>
          <w:cs/>
          <w:lang w:bidi="th-TH"/>
        </w:rPr>
        <w:t>ลูกหนี้การค้า</w:t>
      </w:r>
    </w:p>
    <w:p w14:paraId="421E98E8" w14:textId="77777777" w:rsidR="00E42053" w:rsidRPr="009E3BC3" w:rsidRDefault="00C4426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E3BC3">
        <w:rPr>
          <w:rFonts w:asciiTheme="majorBidi" w:hAnsiTheme="majorBidi" w:cstheme="majorBidi"/>
          <w:sz w:val="30"/>
          <w:szCs w:val="30"/>
          <w:cs/>
          <w:lang w:bidi="th-TH"/>
        </w:rPr>
        <w:t>ลูกหนี้</w:t>
      </w:r>
      <w:r w:rsidR="001E0F80" w:rsidRPr="009E3BC3">
        <w:rPr>
          <w:rFonts w:asciiTheme="majorBidi" w:hAnsiTheme="majorBidi" w:cstheme="majorBidi"/>
          <w:sz w:val="30"/>
          <w:szCs w:val="30"/>
          <w:cs/>
          <w:lang w:bidi="th-TH"/>
        </w:rPr>
        <w:t>หมุนเวียน</w:t>
      </w:r>
      <w:r w:rsidRPr="009E3BC3">
        <w:rPr>
          <w:rFonts w:asciiTheme="majorBidi" w:hAnsiTheme="majorBidi" w:cstheme="majorBidi"/>
          <w:sz w:val="30"/>
          <w:szCs w:val="30"/>
          <w:cs/>
          <w:lang w:bidi="th-TH"/>
        </w:rPr>
        <w:t>อื่น</w:t>
      </w:r>
    </w:p>
    <w:p w14:paraId="2ADCD752" w14:textId="615389CA" w:rsidR="00C44260" w:rsidRDefault="00C4426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E3BC3">
        <w:rPr>
          <w:rFonts w:asciiTheme="majorBidi" w:hAnsiTheme="majorBidi" w:cstheme="majorBidi"/>
          <w:sz w:val="30"/>
          <w:szCs w:val="30"/>
          <w:cs/>
          <w:lang w:bidi="th-TH"/>
        </w:rPr>
        <w:t>สินค้าคงเหลือ</w:t>
      </w:r>
    </w:p>
    <w:p w14:paraId="0038C2B4" w14:textId="2B40A2F9" w:rsidR="009A08FF" w:rsidRDefault="009A08FF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bookmarkStart w:id="0" w:name="_Hlk157695855"/>
      <w:bookmarkStart w:id="1" w:name="_Hlk157728475"/>
      <w:r w:rsidRPr="009A08FF">
        <w:rPr>
          <w:rFonts w:asciiTheme="majorBidi" w:hAnsiTheme="majorBidi" w:cs="Angsana New" w:hint="cs"/>
          <w:sz w:val="30"/>
          <w:szCs w:val="30"/>
          <w:cs/>
          <w:lang w:bidi="th-TH"/>
        </w:rPr>
        <w:t>สินทรัพย์ไม่หมุนเวียนที่จัดประเภทเป็นสินทรัพย์ที่ถือไว้เพื่อขาย</w:t>
      </w:r>
      <w:bookmarkEnd w:id="0"/>
    </w:p>
    <w:bookmarkEnd w:id="1"/>
    <w:p w14:paraId="753D32DD" w14:textId="236F4F0F" w:rsidR="00117FF0" w:rsidRDefault="00117FF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E3BC3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</w:t>
      </w:r>
      <w:r w:rsidR="005D0474" w:rsidRPr="009E3BC3">
        <w:rPr>
          <w:rFonts w:asciiTheme="majorBidi" w:hAnsiTheme="majorBidi" w:cstheme="majorBidi"/>
          <w:sz w:val="30"/>
          <w:szCs w:val="30"/>
          <w:cs/>
          <w:lang w:bidi="th-TH"/>
        </w:rPr>
        <w:t>ใน</w:t>
      </w:r>
      <w:r w:rsidR="001F7AAA" w:rsidRPr="009E3BC3">
        <w:rPr>
          <w:rFonts w:asciiTheme="majorBidi" w:hAnsiTheme="majorBidi" w:cstheme="majorBidi"/>
          <w:sz w:val="30"/>
          <w:szCs w:val="30"/>
          <w:cs/>
          <w:lang w:bidi="th-TH"/>
        </w:rPr>
        <w:t>การร่วมค้า</w:t>
      </w:r>
    </w:p>
    <w:p w14:paraId="47D52C77" w14:textId="5B77AA8A" w:rsidR="00152E97" w:rsidRPr="00524E96" w:rsidRDefault="00650DEA" w:rsidP="00524E96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E3BC3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เงินลงทุนในบริษัทย่อย</w:t>
      </w:r>
    </w:p>
    <w:p w14:paraId="5817A586" w14:textId="77777777" w:rsidR="00C44260" w:rsidRPr="009E3BC3" w:rsidRDefault="00C4426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E3BC3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1E35ECC9" w14:textId="77777777" w:rsidR="00946664" w:rsidRPr="009E3BC3" w:rsidRDefault="00946664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E3BC3">
        <w:rPr>
          <w:rFonts w:asciiTheme="majorBidi" w:hAnsiTheme="majorBidi" w:cstheme="majorBidi"/>
          <w:sz w:val="30"/>
          <w:szCs w:val="30"/>
          <w:cs/>
          <w:lang w:bidi="th-TH"/>
        </w:rPr>
        <w:t>สัญญาเช่า</w:t>
      </w:r>
    </w:p>
    <w:p w14:paraId="701073F2" w14:textId="77777777" w:rsidR="00C44260" w:rsidRPr="009E3BC3" w:rsidRDefault="003F20A7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E3BC3">
        <w:rPr>
          <w:rFonts w:asciiTheme="majorBidi" w:hAnsiTheme="majorBidi" w:cstheme="majorBidi"/>
          <w:sz w:val="30"/>
          <w:szCs w:val="30"/>
          <w:cs/>
          <w:lang w:bidi="th-TH"/>
        </w:rPr>
        <w:t>หนี้สินที่มีภาระดอกเบี้ย</w:t>
      </w:r>
    </w:p>
    <w:p w14:paraId="423CF516" w14:textId="26F99946" w:rsidR="003F20A7" w:rsidRDefault="009278B9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E3BC3">
        <w:rPr>
          <w:rFonts w:asciiTheme="majorBidi" w:hAnsiTheme="majorBidi" w:cstheme="majorBidi"/>
          <w:sz w:val="30"/>
          <w:szCs w:val="30"/>
          <w:cs/>
          <w:lang w:bidi="th-TH"/>
        </w:rPr>
        <w:t>ประมาณการหนี้สินสำหรับ</w:t>
      </w:r>
      <w:r w:rsidR="003F20A7" w:rsidRPr="009E3BC3">
        <w:rPr>
          <w:rFonts w:asciiTheme="majorBidi" w:hAnsiTheme="majorBidi" w:cstheme="majorBidi"/>
          <w:sz w:val="30"/>
          <w:szCs w:val="30"/>
          <w:cs/>
          <w:lang w:bidi="th-TH"/>
        </w:rPr>
        <w:t>ผลประโยชน์พนักงาน</w:t>
      </w:r>
    </w:p>
    <w:p w14:paraId="5079D4E4" w14:textId="3FA00B2E" w:rsidR="001B6824" w:rsidRPr="009E3BC3" w:rsidRDefault="001B6824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ส่วนเกินทุนและสำรอง</w:t>
      </w:r>
    </w:p>
    <w:p w14:paraId="257EB172" w14:textId="77777777" w:rsidR="00B7788D" w:rsidRPr="009E3BC3" w:rsidRDefault="00B7788D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E3BC3">
        <w:rPr>
          <w:rFonts w:asciiTheme="majorBidi" w:hAnsiTheme="majorBidi" w:cstheme="majorBidi"/>
          <w:sz w:val="30"/>
          <w:szCs w:val="30"/>
          <w:cs/>
          <w:lang w:bidi="th-TH"/>
        </w:rPr>
        <w:t>ส่วนงาน</w:t>
      </w:r>
      <w:r w:rsidR="00F17DB5" w:rsidRPr="009E3BC3">
        <w:rPr>
          <w:rFonts w:asciiTheme="majorBidi" w:hAnsiTheme="majorBidi" w:cstheme="majorBidi"/>
          <w:sz w:val="30"/>
          <w:szCs w:val="30"/>
          <w:cs/>
          <w:lang w:bidi="th-TH"/>
        </w:rPr>
        <w:t>ดำเนินงาน</w:t>
      </w:r>
      <w:r w:rsidR="00925D91" w:rsidRPr="009E3BC3">
        <w:rPr>
          <w:rFonts w:asciiTheme="majorBidi" w:hAnsiTheme="majorBidi" w:cstheme="majorBidi"/>
          <w:sz w:val="30"/>
          <w:szCs w:val="30"/>
          <w:cs/>
          <w:lang w:bidi="th-TH"/>
        </w:rPr>
        <w:t>และการจำแนกรายได้</w:t>
      </w:r>
    </w:p>
    <w:p w14:paraId="6CF86DE8" w14:textId="7FBE955D" w:rsidR="00B7788D" w:rsidRPr="009E3BC3" w:rsidRDefault="00B7788D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E3BC3">
        <w:rPr>
          <w:rFonts w:asciiTheme="majorBidi" w:hAnsiTheme="majorBidi" w:cstheme="majorBidi"/>
          <w:sz w:val="30"/>
          <w:szCs w:val="30"/>
          <w:cs/>
          <w:lang w:bidi="th-TH"/>
        </w:rPr>
        <w:t>ค่าใช้จ่ายตาม</w:t>
      </w:r>
      <w:r w:rsidR="00B814D7">
        <w:rPr>
          <w:rFonts w:asciiTheme="majorBidi" w:hAnsiTheme="majorBidi" w:cstheme="majorBidi" w:hint="cs"/>
          <w:sz w:val="30"/>
          <w:szCs w:val="30"/>
          <w:cs/>
          <w:lang w:bidi="th-TH"/>
        </w:rPr>
        <w:t>ธรรมชาติ</w:t>
      </w:r>
    </w:p>
    <w:p w14:paraId="119D48A8" w14:textId="77777777" w:rsidR="00B7788D" w:rsidRPr="009E3BC3" w:rsidRDefault="00B7788D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E3BC3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14:paraId="59F913BF" w14:textId="77777777" w:rsidR="00261320" w:rsidRPr="009E3BC3" w:rsidRDefault="0026132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E3BC3">
        <w:rPr>
          <w:rFonts w:asciiTheme="majorBidi" w:hAnsiTheme="majorBidi" w:cstheme="majorBidi"/>
          <w:sz w:val="30"/>
          <w:szCs w:val="30"/>
          <w:cs/>
          <w:lang w:bidi="th-TH"/>
        </w:rPr>
        <w:t>กำไรต่อหุ้น</w:t>
      </w:r>
      <w:r w:rsidR="007D4B2C" w:rsidRPr="009E3BC3">
        <w:rPr>
          <w:rFonts w:asciiTheme="majorBidi" w:hAnsiTheme="majorBidi" w:cstheme="majorBidi"/>
          <w:sz w:val="30"/>
          <w:szCs w:val="30"/>
          <w:cs/>
          <w:lang w:bidi="th-TH"/>
        </w:rPr>
        <w:t>ขั้นพื้นฐาน</w:t>
      </w:r>
    </w:p>
    <w:p w14:paraId="43776180" w14:textId="77777777" w:rsidR="00117FF0" w:rsidRPr="009E3BC3" w:rsidRDefault="00117FF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E3BC3">
        <w:rPr>
          <w:rFonts w:asciiTheme="majorBidi" w:hAnsiTheme="majorBidi" w:cstheme="majorBidi"/>
          <w:sz w:val="30"/>
          <w:szCs w:val="30"/>
          <w:cs/>
          <w:lang w:bidi="th-TH"/>
        </w:rPr>
        <w:t>เงินปันผล</w:t>
      </w:r>
    </w:p>
    <w:p w14:paraId="55E4408B" w14:textId="77777777" w:rsidR="00AF182C" w:rsidRPr="009E3BC3" w:rsidRDefault="00AF182C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E3BC3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308CF48E" w14:textId="77777777" w:rsidR="00946664" w:rsidRPr="009E3BC3" w:rsidRDefault="00946664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E3BC3">
        <w:rPr>
          <w:rFonts w:asciiTheme="majorBidi" w:hAnsiTheme="majorBidi" w:cstheme="majorBidi"/>
          <w:sz w:val="30"/>
          <w:szCs w:val="30"/>
          <w:cs/>
          <w:lang w:bidi="th-TH"/>
        </w:rPr>
        <w:t>การบริหารจัดการทุน</w:t>
      </w:r>
    </w:p>
    <w:p w14:paraId="2A8EC02E" w14:textId="77777777" w:rsidR="00261320" w:rsidRPr="009E3BC3" w:rsidRDefault="0026132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E3BC3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416F8153" w14:textId="77777777" w:rsidR="009141D2" w:rsidRPr="009E3BC3" w:rsidRDefault="00F24E5D" w:rsidP="009141D2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E3BC3">
        <w:rPr>
          <w:rFonts w:asciiTheme="majorBidi" w:hAnsiTheme="majorBidi" w:cstheme="majorBidi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6DC1141B" w14:textId="77777777" w:rsidR="003057D6" w:rsidRPr="009E3BC3" w:rsidRDefault="00117FF0" w:rsidP="00BD34FA">
      <w:pPr>
        <w:pStyle w:val="index"/>
        <w:tabs>
          <w:tab w:val="clear" w:pos="1134"/>
          <w:tab w:val="left" w:pos="1440"/>
        </w:tabs>
        <w:spacing w:after="0" w:line="240" w:lineRule="auto"/>
        <w:ind w:left="1620" w:hanging="108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</w:rPr>
        <w:br w:type="page"/>
      </w:r>
      <w:r w:rsidR="003057D6" w:rsidRPr="009E3BC3">
        <w:rPr>
          <w:rFonts w:asciiTheme="majorBidi" w:hAnsiTheme="majorBidi" w:cstheme="majorBidi"/>
          <w:sz w:val="30"/>
          <w:szCs w:val="30"/>
          <w:cs/>
          <w:lang w:bidi="th-TH"/>
        </w:rPr>
        <w:t>หมายเหตุประกอบงบการเงินเป็นส่วนหนึ่งของงบการเงินนี้</w:t>
      </w:r>
    </w:p>
    <w:p w14:paraId="232D508A" w14:textId="77777777" w:rsidR="0083298D" w:rsidRPr="009E3BC3" w:rsidRDefault="0083298D" w:rsidP="007E4712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C777402" w14:textId="73DF08E2" w:rsidR="0083298D" w:rsidRPr="009E3BC3" w:rsidRDefault="00117FF0" w:rsidP="007E4712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คณะ</w:t>
      </w:r>
      <w:r w:rsidR="00323BAD" w:rsidRPr="009E3BC3">
        <w:rPr>
          <w:rFonts w:asciiTheme="majorBidi" w:hAnsiTheme="majorBidi" w:cstheme="majorBidi"/>
          <w:sz w:val="30"/>
          <w:szCs w:val="30"/>
          <w:cs/>
        </w:rPr>
        <w:t>กรรมการได้อนุมัติให้ออก</w:t>
      </w:r>
      <w:r w:rsidR="0083298D" w:rsidRPr="009E3BC3">
        <w:rPr>
          <w:rFonts w:asciiTheme="majorBidi" w:hAnsiTheme="majorBidi" w:cstheme="majorBidi"/>
          <w:sz w:val="30"/>
          <w:szCs w:val="30"/>
          <w:cs/>
        </w:rPr>
        <w:t>งบการเงินนี้เมื่อวันที่</w:t>
      </w:r>
      <w:r w:rsidR="007F72B6">
        <w:rPr>
          <w:rFonts w:asciiTheme="majorBidi" w:hAnsiTheme="majorBidi" w:cstheme="majorBidi"/>
          <w:sz w:val="30"/>
          <w:szCs w:val="30"/>
        </w:rPr>
        <w:t xml:space="preserve"> </w:t>
      </w:r>
      <w:r w:rsidR="00D90BF0">
        <w:rPr>
          <w:rFonts w:asciiTheme="majorBidi" w:hAnsiTheme="majorBidi" w:cstheme="majorBidi"/>
          <w:sz w:val="30"/>
          <w:szCs w:val="30"/>
        </w:rPr>
        <w:t>19</w:t>
      </w:r>
      <w:r w:rsidR="003C78B8">
        <w:rPr>
          <w:rFonts w:asciiTheme="majorBidi" w:hAnsiTheme="majorBidi" w:cstheme="majorBidi"/>
          <w:sz w:val="30"/>
          <w:szCs w:val="30"/>
        </w:rPr>
        <w:t xml:space="preserve"> </w:t>
      </w:r>
      <w:r w:rsidR="00C67855" w:rsidRPr="00C67855">
        <w:rPr>
          <w:rFonts w:asciiTheme="majorBidi" w:hAnsiTheme="majorBidi" w:cs="Angsana New" w:hint="cs"/>
          <w:sz w:val="30"/>
          <w:szCs w:val="30"/>
          <w:cs/>
        </w:rPr>
        <w:t>กุมภาพันธ์</w:t>
      </w:r>
      <w:r w:rsidR="00C67855" w:rsidRPr="00C6785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67855" w:rsidRPr="00C67855">
        <w:rPr>
          <w:rFonts w:asciiTheme="majorBidi" w:hAnsiTheme="majorBidi" w:cstheme="majorBidi"/>
          <w:sz w:val="30"/>
          <w:szCs w:val="30"/>
        </w:rPr>
        <w:t>256</w:t>
      </w:r>
      <w:r w:rsidR="007F72B6">
        <w:rPr>
          <w:rFonts w:asciiTheme="majorBidi" w:hAnsiTheme="majorBidi" w:cstheme="majorBidi"/>
          <w:sz w:val="30"/>
          <w:szCs w:val="30"/>
        </w:rPr>
        <w:t>9</w:t>
      </w:r>
    </w:p>
    <w:p w14:paraId="2DAA3B35" w14:textId="77777777" w:rsidR="0083298D" w:rsidRPr="009E3BC3" w:rsidRDefault="0083298D" w:rsidP="00323B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6AE28DB" w14:textId="77777777" w:rsidR="003057D6" w:rsidRPr="009E3BC3" w:rsidRDefault="003057D6" w:rsidP="00662FB8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9E3BC3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ข้อมูลทั่วไป</w:t>
      </w:r>
    </w:p>
    <w:p w14:paraId="12625A23" w14:textId="77777777" w:rsidR="0083298D" w:rsidRPr="009E3BC3" w:rsidRDefault="0083298D" w:rsidP="007E4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228BEDD" w14:textId="4B45E541" w:rsidR="00362F94" w:rsidRPr="009E3BC3" w:rsidRDefault="005D220D" w:rsidP="005F6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7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บริษัท อิชิตัน กรุ๊ป จำกัด</w:t>
      </w:r>
      <w:r w:rsidR="00D33DB3"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="00D33DB3" w:rsidRPr="009E3BC3">
        <w:rPr>
          <w:rFonts w:asciiTheme="majorBidi" w:hAnsiTheme="majorBidi" w:cstheme="majorBidi"/>
          <w:sz w:val="30"/>
          <w:szCs w:val="30"/>
          <w:cs/>
        </w:rPr>
        <w:t>(มหาชน)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 “บริษัท” เป็นนิติบุคคลที่จัดตั้งขึ้นในประเทศไทย</w:t>
      </w:r>
      <w:r w:rsidR="00392086" w:rsidRPr="009E3BC3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8852A1" w:rsidRPr="009E3BC3">
        <w:rPr>
          <w:rFonts w:asciiTheme="majorBidi" w:hAnsiTheme="majorBidi" w:cstheme="majorBidi"/>
          <w:sz w:val="30"/>
          <w:szCs w:val="30"/>
        </w:rPr>
        <w:t>3</w:t>
      </w:r>
      <w:r w:rsidR="00392086"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="00392086" w:rsidRPr="009E3BC3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="008852A1" w:rsidRPr="009E3BC3">
        <w:rPr>
          <w:rFonts w:asciiTheme="majorBidi" w:hAnsiTheme="majorBidi" w:cstheme="majorBidi"/>
          <w:sz w:val="30"/>
          <w:szCs w:val="30"/>
        </w:rPr>
        <w:t>2553</w:t>
      </w:r>
      <w:r w:rsidR="00925D91"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="00925D91" w:rsidRPr="009E3BC3">
        <w:rPr>
          <w:rFonts w:asciiTheme="majorBidi" w:hAnsiTheme="majorBidi" w:cstheme="majorBidi"/>
          <w:sz w:val="30"/>
          <w:szCs w:val="30"/>
          <w:cs/>
        </w:rPr>
        <w:t xml:space="preserve">และจดทะเบียนกับตลาดหลักทรัพย์แห่งประเทศไทยเมื่อเดือนเมษายน </w:t>
      </w:r>
      <w:r w:rsidR="008852A1" w:rsidRPr="009E3BC3">
        <w:rPr>
          <w:rFonts w:asciiTheme="majorBidi" w:hAnsiTheme="majorBidi" w:cstheme="majorBidi"/>
          <w:sz w:val="30"/>
          <w:szCs w:val="30"/>
        </w:rPr>
        <w:t>2557</w:t>
      </w:r>
      <w:r w:rsidR="00925D91" w:rsidRPr="009E3BC3">
        <w:rPr>
          <w:rFonts w:asciiTheme="majorBidi" w:hAnsiTheme="majorBidi" w:cstheme="majorBidi"/>
          <w:sz w:val="30"/>
          <w:szCs w:val="30"/>
          <w:cs/>
        </w:rPr>
        <w:t xml:space="preserve"> โดย</w:t>
      </w:r>
      <w:r w:rsidR="00404852" w:rsidRPr="009E3BC3">
        <w:rPr>
          <w:rFonts w:asciiTheme="majorBidi" w:hAnsiTheme="majorBidi" w:cstheme="majorBidi"/>
          <w:sz w:val="30"/>
          <w:szCs w:val="30"/>
          <w:cs/>
        </w:rPr>
        <w:t>มี</w:t>
      </w:r>
      <w:r w:rsidR="00362F94" w:rsidRPr="009E3BC3">
        <w:rPr>
          <w:rFonts w:asciiTheme="majorBidi" w:hAnsiTheme="majorBidi" w:cstheme="majorBidi"/>
          <w:sz w:val="30"/>
          <w:szCs w:val="30"/>
          <w:cs/>
        </w:rPr>
        <w:t>ที่อยู่จดทะเบียน</w:t>
      </w:r>
      <w:r w:rsidR="00925D91" w:rsidRPr="009E3BC3">
        <w:rPr>
          <w:rFonts w:asciiTheme="majorBidi" w:hAnsiTheme="majorBidi" w:cstheme="majorBidi"/>
          <w:sz w:val="30"/>
          <w:szCs w:val="30"/>
          <w:cs/>
        </w:rPr>
        <w:t>ของบริษัท</w:t>
      </w:r>
      <w:r w:rsidR="00362F94" w:rsidRPr="009E3BC3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502F0F6F" w14:textId="77777777" w:rsidR="00362F94" w:rsidRPr="009E3BC3" w:rsidRDefault="00362F94" w:rsidP="00362F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86FE56C" w14:textId="6DE7A33D" w:rsidR="00293CA3" w:rsidRPr="009E3BC3" w:rsidRDefault="00404852" w:rsidP="00362F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สำนักงานใหญ่</w:t>
      </w:r>
      <w:r w:rsidR="00293CA3" w:rsidRPr="009E3BC3">
        <w:rPr>
          <w:rFonts w:asciiTheme="majorBidi" w:hAnsiTheme="majorBidi" w:cstheme="majorBidi"/>
          <w:sz w:val="30"/>
          <w:szCs w:val="30"/>
          <w:cs/>
        </w:rPr>
        <w:t xml:space="preserve">ตั้งอยู่เลขที่ </w:t>
      </w:r>
      <w:r w:rsidR="008852A1" w:rsidRPr="009E3BC3">
        <w:rPr>
          <w:rFonts w:asciiTheme="majorBidi" w:hAnsiTheme="majorBidi" w:cstheme="majorBidi"/>
          <w:sz w:val="30"/>
          <w:szCs w:val="30"/>
        </w:rPr>
        <w:t>8</w:t>
      </w:r>
      <w:r w:rsidR="00AE5558" w:rsidRPr="009E3BC3">
        <w:rPr>
          <w:rFonts w:asciiTheme="majorBidi" w:hAnsiTheme="majorBidi" w:cstheme="majorBidi"/>
          <w:sz w:val="30"/>
          <w:szCs w:val="30"/>
          <w:cs/>
        </w:rPr>
        <w:t xml:space="preserve"> อาคารทีวัน ชั้น </w:t>
      </w:r>
      <w:r w:rsidR="008852A1" w:rsidRPr="009E3BC3">
        <w:rPr>
          <w:rFonts w:asciiTheme="majorBidi" w:hAnsiTheme="majorBidi" w:cstheme="majorBidi"/>
          <w:sz w:val="30"/>
          <w:szCs w:val="30"/>
        </w:rPr>
        <w:t>42</w:t>
      </w:r>
      <w:r w:rsidR="00AE5558" w:rsidRPr="009E3BC3">
        <w:rPr>
          <w:rFonts w:asciiTheme="majorBidi" w:hAnsiTheme="majorBidi" w:cstheme="majorBidi"/>
          <w:sz w:val="30"/>
          <w:szCs w:val="30"/>
          <w:cs/>
        </w:rPr>
        <w:t>-</w:t>
      </w:r>
      <w:r w:rsidR="008852A1" w:rsidRPr="009E3BC3">
        <w:rPr>
          <w:rFonts w:asciiTheme="majorBidi" w:hAnsiTheme="majorBidi" w:cstheme="majorBidi"/>
          <w:sz w:val="30"/>
          <w:szCs w:val="30"/>
        </w:rPr>
        <w:t>44</w:t>
      </w:r>
      <w:r w:rsidR="00AE5558" w:rsidRPr="009E3BC3">
        <w:rPr>
          <w:rFonts w:asciiTheme="majorBidi" w:hAnsiTheme="majorBidi" w:cstheme="majorBidi"/>
          <w:sz w:val="30"/>
          <w:szCs w:val="30"/>
          <w:cs/>
        </w:rPr>
        <w:t xml:space="preserve"> ซอยสุขุมวิท </w:t>
      </w:r>
      <w:r w:rsidR="008852A1" w:rsidRPr="009E3BC3">
        <w:rPr>
          <w:rFonts w:asciiTheme="majorBidi" w:hAnsiTheme="majorBidi" w:cstheme="majorBidi"/>
          <w:sz w:val="30"/>
          <w:szCs w:val="30"/>
        </w:rPr>
        <w:t>40</w:t>
      </w:r>
      <w:r w:rsidR="00AE5558" w:rsidRPr="009E3BC3">
        <w:rPr>
          <w:rFonts w:asciiTheme="majorBidi" w:hAnsiTheme="majorBidi" w:cstheme="majorBidi"/>
          <w:sz w:val="30"/>
          <w:szCs w:val="30"/>
          <w:cs/>
        </w:rPr>
        <w:t xml:space="preserve"> แขวงพระโขนง เขตคลองเตย กรุงเทพมหานคร </w:t>
      </w:r>
      <w:r w:rsidR="008852A1" w:rsidRPr="009E3BC3">
        <w:rPr>
          <w:rFonts w:asciiTheme="majorBidi" w:hAnsiTheme="majorBidi" w:cstheme="majorBidi"/>
          <w:sz w:val="30"/>
          <w:szCs w:val="30"/>
        </w:rPr>
        <w:t>10110</w:t>
      </w:r>
      <w:r w:rsidR="00AE5558" w:rsidRPr="009E3BC3">
        <w:rPr>
          <w:rFonts w:asciiTheme="majorBidi" w:hAnsiTheme="majorBidi" w:cstheme="majorBidi"/>
          <w:sz w:val="30"/>
          <w:szCs w:val="30"/>
          <w:cs/>
        </w:rPr>
        <w:t xml:space="preserve"> ประเทศไทย</w:t>
      </w:r>
      <w:r w:rsidR="00BC5F4C" w:rsidRPr="009E3BC3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7C140BE" w14:textId="77777777" w:rsidR="00097C35" w:rsidRPr="009E3BC3" w:rsidRDefault="00097C35" w:rsidP="00293C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BDD9111" w14:textId="2C1ED9E2" w:rsidR="00097C35" w:rsidRPr="009E3BC3" w:rsidRDefault="00362F94" w:rsidP="00293C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 xml:space="preserve">สำนักงานสาขาตั้งอยู่เลขที่ </w:t>
      </w:r>
      <w:r w:rsidR="008852A1" w:rsidRPr="009E3BC3">
        <w:rPr>
          <w:rFonts w:asciiTheme="majorBidi" w:hAnsiTheme="majorBidi" w:cstheme="majorBidi"/>
          <w:sz w:val="30"/>
          <w:szCs w:val="30"/>
        </w:rPr>
        <w:t>111</w:t>
      </w:r>
      <w:r w:rsidRPr="009E3BC3">
        <w:rPr>
          <w:rFonts w:asciiTheme="majorBidi" w:hAnsiTheme="majorBidi" w:cstheme="majorBidi"/>
          <w:sz w:val="30"/>
          <w:szCs w:val="30"/>
        </w:rPr>
        <w:t>/</w:t>
      </w:r>
      <w:r w:rsidR="008852A1" w:rsidRPr="009E3BC3">
        <w:rPr>
          <w:rFonts w:asciiTheme="majorBidi" w:hAnsiTheme="majorBidi" w:cstheme="majorBidi"/>
          <w:sz w:val="30"/>
          <w:szCs w:val="30"/>
        </w:rPr>
        <w:t>1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 หมู่ที่ </w:t>
      </w:r>
      <w:r w:rsidR="008852A1" w:rsidRPr="009E3BC3">
        <w:rPr>
          <w:rFonts w:asciiTheme="majorBidi" w:hAnsiTheme="majorBidi" w:cstheme="majorBidi"/>
          <w:sz w:val="30"/>
          <w:szCs w:val="30"/>
        </w:rPr>
        <w:t>4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66901" w:rsidRPr="009E3BC3">
        <w:rPr>
          <w:rFonts w:asciiTheme="majorBidi" w:hAnsiTheme="majorBidi" w:cstheme="majorBidi"/>
          <w:sz w:val="30"/>
          <w:szCs w:val="30"/>
          <w:cs/>
        </w:rPr>
        <w:t xml:space="preserve">สวนอุตสาหกรรมโรจนะ </w:t>
      </w:r>
      <w:r w:rsidRPr="009E3BC3">
        <w:rPr>
          <w:rFonts w:asciiTheme="majorBidi" w:hAnsiTheme="majorBidi" w:cstheme="majorBidi"/>
          <w:sz w:val="30"/>
          <w:szCs w:val="30"/>
          <w:cs/>
        </w:rPr>
        <w:t>ตำบลอุทัย อำเภออุทัย จังหวัดพระนครศรีอยุธยา</w:t>
      </w:r>
      <w:r w:rsidR="00866901" w:rsidRPr="009E3B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852A1" w:rsidRPr="009E3BC3">
        <w:rPr>
          <w:rFonts w:asciiTheme="majorBidi" w:hAnsiTheme="majorBidi" w:cstheme="majorBidi"/>
          <w:sz w:val="30"/>
          <w:szCs w:val="30"/>
        </w:rPr>
        <w:t>13120</w:t>
      </w:r>
      <w:r w:rsidR="00866901" w:rsidRPr="009E3BC3">
        <w:rPr>
          <w:rFonts w:asciiTheme="majorBidi" w:hAnsiTheme="majorBidi" w:cstheme="majorBidi"/>
          <w:sz w:val="30"/>
          <w:szCs w:val="30"/>
          <w:cs/>
        </w:rPr>
        <w:t xml:space="preserve"> ประเทศไทย</w:t>
      </w:r>
    </w:p>
    <w:p w14:paraId="4E12FD0F" w14:textId="77777777" w:rsidR="00A32433" w:rsidRPr="009E3BC3" w:rsidRDefault="00A32433" w:rsidP="00293C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9831804" w14:textId="2E65419E" w:rsidR="00F87FFB" w:rsidRPr="009E3BC3" w:rsidRDefault="00F87FFB" w:rsidP="00F87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15E91">
        <w:rPr>
          <w:rFonts w:asciiTheme="majorBidi" w:hAnsiTheme="majorBidi" w:cstheme="majorBidi"/>
          <w:sz w:val="30"/>
          <w:szCs w:val="30"/>
          <w:cs/>
        </w:rPr>
        <w:t>ผู้</w:t>
      </w:r>
      <w:r w:rsidR="008D6760" w:rsidRPr="00E15E91">
        <w:rPr>
          <w:rFonts w:asciiTheme="majorBidi" w:hAnsiTheme="majorBidi" w:cstheme="majorBidi"/>
          <w:sz w:val="30"/>
          <w:szCs w:val="30"/>
          <w:cs/>
        </w:rPr>
        <w:t>ถือหุ้นรายใหญ่ในระหว่างปีได้แก่</w:t>
      </w:r>
      <w:r w:rsidR="00696D40" w:rsidRPr="00E15E91">
        <w:rPr>
          <w:rFonts w:asciiTheme="majorBidi" w:hAnsiTheme="majorBidi" w:cstheme="majorBidi"/>
          <w:sz w:val="30"/>
          <w:szCs w:val="30"/>
          <w:cs/>
        </w:rPr>
        <w:t>ครอบครัว</w:t>
      </w:r>
      <w:r w:rsidRPr="00E15E91">
        <w:rPr>
          <w:rFonts w:asciiTheme="majorBidi" w:hAnsiTheme="majorBidi" w:cstheme="majorBidi"/>
          <w:sz w:val="30"/>
          <w:szCs w:val="30"/>
          <w:cs/>
        </w:rPr>
        <w:t>ภาสกรนที</w:t>
      </w:r>
      <w:r w:rsidRPr="00E15E91">
        <w:rPr>
          <w:rFonts w:asciiTheme="majorBidi" w:hAnsiTheme="majorBidi" w:cstheme="majorBidi"/>
          <w:sz w:val="30"/>
          <w:szCs w:val="30"/>
        </w:rPr>
        <w:t xml:space="preserve"> </w:t>
      </w:r>
      <w:r w:rsidR="00866901" w:rsidRPr="00E15E91">
        <w:rPr>
          <w:rFonts w:asciiTheme="majorBidi" w:hAnsiTheme="majorBidi" w:cstheme="majorBidi"/>
          <w:sz w:val="30"/>
          <w:szCs w:val="30"/>
          <w:cs/>
        </w:rPr>
        <w:t>ซึ่ง</w:t>
      </w:r>
      <w:r w:rsidRPr="00E15E91">
        <w:rPr>
          <w:rFonts w:asciiTheme="majorBidi" w:hAnsiTheme="majorBidi" w:cstheme="majorBidi"/>
          <w:sz w:val="30"/>
          <w:szCs w:val="30"/>
          <w:cs/>
        </w:rPr>
        <w:t>ถือหุ้น</w:t>
      </w:r>
      <w:r w:rsidR="00866901" w:rsidRPr="00E15E91">
        <w:rPr>
          <w:rFonts w:asciiTheme="majorBidi" w:hAnsiTheme="majorBidi" w:cstheme="majorBidi"/>
          <w:sz w:val="30"/>
          <w:szCs w:val="30"/>
          <w:cs/>
        </w:rPr>
        <w:t>ของบริษัท ณ วันที่</w:t>
      </w:r>
      <w:r w:rsidR="00481274" w:rsidRPr="00E15E91">
        <w:rPr>
          <w:rFonts w:asciiTheme="majorBidi" w:hAnsiTheme="majorBidi" w:cstheme="majorBidi"/>
          <w:sz w:val="30"/>
          <w:szCs w:val="30"/>
        </w:rPr>
        <w:t xml:space="preserve"> </w:t>
      </w:r>
      <w:r w:rsidR="008852A1" w:rsidRPr="00E15E91">
        <w:rPr>
          <w:rFonts w:asciiTheme="majorBidi" w:hAnsiTheme="majorBidi" w:cstheme="majorBidi"/>
          <w:sz w:val="30"/>
          <w:szCs w:val="30"/>
        </w:rPr>
        <w:t>31</w:t>
      </w:r>
      <w:r w:rsidR="00866901" w:rsidRPr="00E15E91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8852A1" w:rsidRPr="00E15E91">
        <w:rPr>
          <w:rFonts w:asciiTheme="majorBidi" w:hAnsiTheme="majorBidi" w:cstheme="majorBidi"/>
          <w:sz w:val="30"/>
          <w:szCs w:val="30"/>
        </w:rPr>
        <w:t>256</w:t>
      </w:r>
      <w:r w:rsidR="005969F8">
        <w:rPr>
          <w:rFonts w:asciiTheme="majorBidi" w:hAnsiTheme="majorBidi" w:cstheme="majorBidi"/>
          <w:sz w:val="30"/>
          <w:szCs w:val="30"/>
        </w:rPr>
        <w:t>8</w:t>
      </w:r>
      <w:r w:rsidR="00866901" w:rsidRPr="00E15E91">
        <w:rPr>
          <w:rFonts w:asciiTheme="majorBidi" w:hAnsiTheme="majorBidi" w:cstheme="majorBidi"/>
          <w:sz w:val="30"/>
          <w:szCs w:val="30"/>
          <w:cs/>
        </w:rPr>
        <w:t xml:space="preserve"> ในอัตรา</w:t>
      </w:r>
      <w:r w:rsidRPr="00E15E91">
        <w:rPr>
          <w:rFonts w:asciiTheme="majorBidi" w:hAnsiTheme="majorBidi" w:cstheme="majorBidi"/>
          <w:sz w:val="30"/>
          <w:szCs w:val="30"/>
          <w:cs/>
        </w:rPr>
        <w:t>ร้อยละ</w:t>
      </w:r>
      <w:r w:rsidR="00820C6F" w:rsidRPr="00E15E91">
        <w:rPr>
          <w:rFonts w:asciiTheme="majorBidi" w:hAnsiTheme="majorBidi" w:cstheme="majorBidi"/>
          <w:sz w:val="30"/>
          <w:szCs w:val="30"/>
        </w:rPr>
        <w:t xml:space="preserve"> </w:t>
      </w:r>
      <w:r w:rsidR="00FC6A4D" w:rsidRPr="00E15E91">
        <w:rPr>
          <w:rFonts w:asciiTheme="majorBidi" w:hAnsiTheme="majorBidi" w:cstheme="majorBidi"/>
          <w:sz w:val="30"/>
          <w:szCs w:val="30"/>
        </w:rPr>
        <w:t>42</w:t>
      </w:r>
    </w:p>
    <w:p w14:paraId="453D3D0D" w14:textId="77777777" w:rsidR="00F87FFB" w:rsidRPr="009E3BC3" w:rsidRDefault="00F87FFB" w:rsidP="00F87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95BEF44" w14:textId="77777777" w:rsidR="00F87FFB" w:rsidRPr="009E3BC3" w:rsidRDefault="00F87FFB" w:rsidP="00F87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บริษัทดำเนินธุรกิจหลักเกี่ยวกับการผลิตและจำหน</w:t>
      </w:r>
      <w:r w:rsidR="006D6C75" w:rsidRPr="009E3BC3">
        <w:rPr>
          <w:rFonts w:asciiTheme="majorBidi" w:hAnsiTheme="majorBidi" w:cstheme="majorBidi"/>
          <w:sz w:val="30"/>
          <w:szCs w:val="30"/>
          <w:cs/>
        </w:rPr>
        <w:t>่ายเครื่องดื่ม</w:t>
      </w:r>
    </w:p>
    <w:p w14:paraId="36F6F1D9" w14:textId="77777777" w:rsidR="00ED1533" w:rsidRPr="009E3BC3" w:rsidRDefault="00ED1533" w:rsidP="00F87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AA8EC1F" w14:textId="0F63F858" w:rsidR="00ED1533" w:rsidRPr="009E3BC3" w:rsidRDefault="00ED1533" w:rsidP="00F87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รายละเอียดของการร่วม</w:t>
      </w:r>
      <w:r w:rsidR="00834F97" w:rsidRPr="009E3BC3">
        <w:rPr>
          <w:rFonts w:asciiTheme="majorBidi" w:hAnsiTheme="majorBidi" w:cstheme="majorBidi"/>
          <w:sz w:val="30"/>
          <w:szCs w:val="30"/>
          <w:cs/>
        </w:rPr>
        <w:t>ค้า</w:t>
      </w:r>
      <w:r w:rsidR="00225AE3" w:rsidRPr="009E3BC3">
        <w:rPr>
          <w:rFonts w:asciiTheme="majorBidi" w:hAnsiTheme="majorBidi" w:cstheme="majorBidi"/>
          <w:sz w:val="30"/>
          <w:szCs w:val="30"/>
          <w:cs/>
        </w:rPr>
        <w:t>และบริษัทย่อย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 ณ วันที่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="008852A1" w:rsidRPr="009E3BC3">
        <w:rPr>
          <w:rFonts w:asciiTheme="majorBidi" w:hAnsiTheme="majorBidi" w:cstheme="majorBidi"/>
          <w:sz w:val="30"/>
          <w:szCs w:val="30"/>
        </w:rPr>
        <w:t>31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5D532C"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="008852A1" w:rsidRPr="009E3BC3">
        <w:rPr>
          <w:rFonts w:asciiTheme="majorBidi" w:hAnsiTheme="majorBidi" w:cstheme="majorBidi"/>
          <w:sz w:val="30"/>
          <w:szCs w:val="30"/>
        </w:rPr>
        <w:t>256</w:t>
      </w:r>
      <w:r w:rsidR="007F72B6">
        <w:rPr>
          <w:rFonts w:asciiTheme="majorBidi" w:hAnsiTheme="majorBidi" w:cstheme="majorBidi"/>
          <w:sz w:val="30"/>
          <w:szCs w:val="30"/>
        </w:rPr>
        <w:t>8</w:t>
      </w:r>
      <w:r w:rsidR="00834F97" w:rsidRPr="009E3BC3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8852A1" w:rsidRPr="009E3BC3">
        <w:rPr>
          <w:rFonts w:asciiTheme="majorBidi" w:hAnsiTheme="majorBidi" w:cstheme="majorBidi"/>
          <w:sz w:val="30"/>
          <w:szCs w:val="30"/>
        </w:rPr>
        <w:t>256</w:t>
      </w:r>
      <w:r w:rsidR="007F72B6">
        <w:rPr>
          <w:rFonts w:asciiTheme="majorBidi" w:hAnsiTheme="majorBidi" w:cstheme="majorBidi"/>
          <w:sz w:val="30"/>
          <w:szCs w:val="30"/>
        </w:rPr>
        <w:t>7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 ได้เปิดเผยไว้ในหมายเหตุประกอบงบการเงินข้อ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="009A0C66">
        <w:rPr>
          <w:rFonts w:asciiTheme="majorBidi" w:hAnsiTheme="majorBidi" w:cstheme="majorBidi"/>
          <w:sz w:val="30"/>
          <w:szCs w:val="30"/>
        </w:rPr>
        <w:t>10</w:t>
      </w:r>
      <w:r w:rsidR="00225AE3" w:rsidRPr="009E3BC3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9A0C66">
        <w:rPr>
          <w:rFonts w:asciiTheme="majorBidi" w:hAnsiTheme="majorBidi" w:cstheme="majorBidi"/>
          <w:sz w:val="30"/>
          <w:szCs w:val="30"/>
        </w:rPr>
        <w:t>11</w:t>
      </w:r>
      <w:r w:rsidR="00225AE3"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="00225AE3" w:rsidRPr="009E3BC3">
        <w:rPr>
          <w:rFonts w:asciiTheme="majorBidi" w:hAnsiTheme="majorBidi" w:cstheme="majorBidi"/>
          <w:sz w:val="30"/>
          <w:szCs w:val="30"/>
          <w:cs/>
        </w:rPr>
        <w:t>ตามลำดับ</w:t>
      </w:r>
    </w:p>
    <w:p w14:paraId="7D773660" w14:textId="77777777" w:rsidR="00F87FFB" w:rsidRPr="009E3BC3" w:rsidRDefault="00F87FFB" w:rsidP="00F87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16E0E43" w14:textId="77777777" w:rsidR="004D4FDD" w:rsidRPr="009E3BC3" w:rsidRDefault="006034AB" w:rsidP="00662FB8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9E3BC3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เกณฑ์การจัดทำงบการเงิน</w:t>
      </w:r>
    </w:p>
    <w:p w14:paraId="34646E92" w14:textId="77777777" w:rsidR="00794629" w:rsidRPr="009E3BC3" w:rsidRDefault="00794629" w:rsidP="001710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19C12A9B" w14:textId="0480C9C8" w:rsidR="005B7DD4" w:rsidRDefault="004D4FDD" w:rsidP="001710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</w:t>
      </w:r>
      <w:r w:rsidR="009E6D6C"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="00DC19B2" w:rsidRPr="009E3BC3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</w:t>
      </w:r>
      <w:r w:rsidR="00542A5D" w:rsidRPr="009E3BC3">
        <w:rPr>
          <w:rFonts w:asciiTheme="majorBidi" w:hAnsiTheme="majorBidi" w:cstheme="majorBidi"/>
          <w:sz w:val="30"/>
          <w:szCs w:val="30"/>
        </w:rPr>
        <w:br/>
      </w:r>
      <w:r w:rsidRPr="009E3BC3">
        <w:rPr>
          <w:rFonts w:asciiTheme="majorBidi" w:hAnsiTheme="majorBidi" w:cstheme="majorBidi"/>
          <w:sz w:val="30"/>
          <w:szCs w:val="30"/>
          <w:cs/>
        </w:rPr>
        <w:t>สภาวิชาชีพบัญชีฯ</w:t>
      </w:r>
      <w:r w:rsidR="00BE5C19"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="00673249" w:rsidRPr="009E3BC3">
        <w:rPr>
          <w:rFonts w:asciiTheme="majorBidi" w:hAnsiTheme="majorBidi" w:cstheme="majorBidi"/>
          <w:sz w:val="30"/>
          <w:szCs w:val="30"/>
          <w:cs/>
        </w:rPr>
        <w:t>กฎระเบียบ</w:t>
      </w:r>
      <w:r w:rsidR="00B43A60" w:rsidRPr="009E3BC3">
        <w:rPr>
          <w:rFonts w:asciiTheme="majorBidi" w:hAnsiTheme="majorBidi" w:cstheme="majorBidi"/>
          <w:sz w:val="30"/>
          <w:szCs w:val="30"/>
          <w:cs/>
        </w:rPr>
        <w:t>และประกาศคณะกรรมการกำกับหลักทรัพย์และตลาดหลักทรัพย์ที่เกี่ยวข้อง</w:t>
      </w:r>
      <w:r w:rsidR="00171086">
        <w:rPr>
          <w:rFonts w:asciiTheme="majorBidi" w:hAnsiTheme="majorBidi" w:cstheme="majorBidi"/>
          <w:sz w:val="30"/>
          <w:szCs w:val="30"/>
        </w:rPr>
        <w:t xml:space="preserve">            </w:t>
      </w:r>
      <w:r w:rsidR="006D44F7" w:rsidRPr="001B6824">
        <w:rPr>
          <w:rFonts w:asciiTheme="majorBidi" w:hAnsiTheme="majorBidi" w:cstheme="majorBidi"/>
          <w:spacing w:val="-2"/>
          <w:sz w:val="30"/>
          <w:szCs w:val="30"/>
          <w:cs/>
        </w:rPr>
        <w:t>งบการเงินนี้</w:t>
      </w:r>
      <w:r w:rsidR="008D6CA2" w:rsidRPr="001B6824">
        <w:rPr>
          <w:rFonts w:asciiTheme="majorBidi" w:hAnsiTheme="majorBidi" w:cstheme="majorBidi"/>
          <w:spacing w:val="-2"/>
          <w:sz w:val="30"/>
          <w:szCs w:val="30"/>
          <w:cs/>
        </w:rPr>
        <w:t>นำเสนอ</w:t>
      </w:r>
      <w:r w:rsidR="006D44F7" w:rsidRPr="001B6824">
        <w:rPr>
          <w:rFonts w:asciiTheme="majorBidi" w:hAnsiTheme="majorBidi" w:cstheme="majorBidi"/>
          <w:spacing w:val="-2"/>
          <w:sz w:val="30"/>
          <w:szCs w:val="30"/>
          <w:cs/>
        </w:rPr>
        <w:t>เป็นเงินบาท</w:t>
      </w:r>
      <w:r w:rsidR="00ED092D" w:rsidRPr="001B6824">
        <w:rPr>
          <w:rFonts w:asciiTheme="majorBidi" w:hAnsiTheme="majorBidi" w:cstheme="majorBidi"/>
          <w:spacing w:val="-2"/>
          <w:sz w:val="30"/>
          <w:szCs w:val="30"/>
          <w:cs/>
        </w:rPr>
        <w:t>ซึ่งเป็นสกุลเงินที่ใช้ในการดำเนินงานของบริษัท</w:t>
      </w:r>
    </w:p>
    <w:p w14:paraId="05143D40" w14:textId="085493CB" w:rsidR="00052C4C" w:rsidRDefault="00052C4C" w:rsidP="001710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7"/>
        <w:jc w:val="thaiDistribute"/>
        <w:rPr>
          <w:rFonts w:asciiTheme="majorBidi" w:hAnsiTheme="majorBidi" w:cs="Angsana New"/>
          <w:spacing w:val="-2"/>
          <w:sz w:val="30"/>
          <w:szCs w:val="30"/>
        </w:rPr>
      </w:pPr>
      <w:r>
        <w:rPr>
          <w:rFonts w:asciiTheme="majorBidi" w:hAnsiTheme="majorBidi" w:cs="Angsana New"/>
          <w:spacing w:val="-2"/>
          <w:sz w:val="30"/>
          <w:szCs w:val="30"/>
        </w:rPr>
        <w:br w:type="page"/>
      </w:r>
    </w:p>
    <w:p w14:paraId="4D7D1EC6" w14:textId="7A384BBC" w:rsidR="002E1C1F" w:rsidRPr="002E1C1F" w:rsidRDefault="002E1C1F" w:rsidP="006B4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E1C1F">
        <w:rPr>
          <w:rFonts w:asciiTheme="majorBidi" w:hAnsiTheme="majorBidi" w:cs="Angsana New" w:hint="cs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</w:t>
      </w:r>
      <w:r w:rsidRPr="002E1C1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E1C1F">
        <w:rPr>
          <w:rFonts w:asciiTheme="majorBidi" w:hAnsiTheme="majorBidi" w:cs="Angsana New" w:hint="cs"/>
          <w:sz w:val="30"/>
          <w:szCs w:val="30"/>
          <w:cs/>
        </w:rPr>
        <w:t>ผู้บริหารใช้วิจารณญาณ</w:t>
      </w:r>
      <w:r w:rsidRPr="002E1C1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E1C1F">
        <w:rPr>
          <w:rFonts w:asciiTheme="majorBidi" w:hAnsiTheme="majorBidi" w:cs="Angsana New" w:hint="cs"/>
          <w:sz w:val="30"/>
          <w:szCs w:val="30"/>
          <w:cs/>
        </w:rPr>
        <w:t>การประมาณการ</w:t>
      </w:r>
      <w:r w:rsidRPr="006B420F">
        <w:rPr>
          <w:rFonts w:asciiTheme="majorBidi" w:hAnsiTheme="majorBidi" w:cs="Angsana New" w:hint="cs"/>
          <w:spacing w:val="-2"/>
          <w:sz w:val="30"/>
          <w:szCs w:val="30"/>
          <w:cs/>
        </w:rPr>
        <w:t>และข้อสมมติหลายประการ</w:t>
      </w:r>
      <w:r w:rsidRPr="006B420F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6B420F">
        <w:rPr>
          <w:rFonts w:asciiTheme="majorBidi" w:hAnsiTheme="majorBidi" w:cs="Angsana New" w:hint="cs"/>
          <w:spacing w:val="-2"/>
          <w:sz w:val="30"/>
          <w:szCs w:val="30"/>
          <w:cs/>
        </w:rPr>
        <w:t>ซึ่งมีผลกระทบต่อการปฏิบัติตามนโยบายการบัญชีของกลุ่มบริษัท</w:t>
      </w:r>
      <w:r w:rsidRPr="006B420F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6B420F">
        <w:rPr>
          <w:rFonts w:asciiTheme="majorBidi" w:hAnsiTheme="majorBidi" w:cs="Angsana New" w:hint="cs"/>
          <w:spacing w:val="-2"/>
          <w:sz w:val="30"/>
          <w:szCs w:val="30"/>
          <w:cs/>
        </w:rPr>
        <w:t>ทั้งนี้</w:t>
      </w:r>
      <w:r w:rsidRPr="006B420F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6B420F">
        <w:rPr>
          <w:rFonts w:asciiTheme="majorBidi" w:hAnsiTheme="majorBidi" w:cs="Angsana New" w:hint="cs"/>
          <w:spacing w:val="-2"/>
          <w:sz w:val="30"/>
          <w:szCs w:val="30"/>
          <w:cs/>
        </w:rPr>
        <w:t>ผลที่เกิดขึ้นจริง</w:t>
      </w:r>
      <w:r w:rsidRPr="002E1C1F">
        <w:rPr>
          <w:rFonts w:asciiTheme="majorBidi" w:hAnsiTheme="majorBidi" w:cs="Angsana New" w:hint="cs"/>
          <w:sz w:val="30"/>
          <w:szCs w:val="30"/>
          <w:cs/>
        </w:rPr>
        <w:t>อาจแตกต่างจากที่ประมาณการไว้</w:t>
      </w:r>
      <w:r w:rsidRPr="002E1C1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E1C1F">
        <w:rPr>
          <w:rFonts w:asciiTheme="majorBidi" w:hAnsiTheme="majorBidi" w:cs="Angsana New" w:hint="cs"/>
          <w:sz w:val="30"/>
          <w:szCs w:val="30"/>
          <w:cs/>
        </w:rPr>
        <w:t>ประมาณการและข้อสมมติที่ใช้ในการจัดทำงบการเงินจะได้รับการทบทวน</w:t>
      </w:r>
      <w:r w:rsidR="006B420F">
        <w:rPr>
          <w:rFonts w:asciiTheme="majorBidi" w:hAnsiTheme="majorBidi" w:cs="Angsana New"/>
          <w:sz w:val="30"/>
          <w:szCs w:val="30"/>
          <w:cs/>
        </w:rPr>
        <w:br/>
      </w:r>
      <w:r w:rsidRPr="002E1C1F">
        <w:rPr>
          <w:rFonts w:asciiTheme="majorBidi" w:hAnsiTheme="majorBidi" w:cs="Angsana New" w:hint="cs"/>
          <w:sz w:val="30"/>
          <w:szCs w:val="30"/>
          <w:cs/>
        </w:rPr>
        <w:t>อย่างต่อเนื่อง</w:t>
      </w:r>
      <w:r w:rsidRPr="002E1C1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E1C1F">
        <w:rPr>
          <w:rFonts w:asciiTheme="majorBidi" w:hAnsiTheme="majorBidi" w:cs="Angsana New" w:hint="cs"/>
          <w:sz w:val="30"/>
          <w:szCs w:val="30"/>
          <w:cs/>
        </w:rPr>
        <w:t>การปรับประมาณการทางบัญชีจะบันทึกโดยวิธีเปลี่ยนทันทีเป็นต้นไป</w:t>
      </w:r>
    </w:p>
    <w:p w14:paraId="7BBB917D" w14:textId="63233E42" w:rsidR="00DC6B6D" w:rsidRPr="00DC6B6D" w:rsidRDefault="002E1C1F" w:rsidP="009A0C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2E1C1F">
        <w:rPr>
          <w:rFonts w:asciiTheme="majorBidi" w:hAnsiTheme="majorBidi" w:cstheme="majorBidi"/>
          <w:sz w:val="30"/>
          <w:szCs w:val="30"/>
        </w:rPr>
        <w:t> </w:t>
      </w:r>
    </w:p>
    <w:p w14:paraId="7AE7BE58" w14:textId="7B0145AF" w:rsidR="00411A21" w:rsidRPr="009E3BC3" w:rsidRDefault="00B814D7" w:rsidP="00214992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t>นโยบายการบัญชีที่มีสาระสำคัญ</w:t>
      </w:r>
    </w:p>
    <w:p w14:paraId="277E2A7C" w14:textId="77777777" w:rsidR="00C46E60" w:rsidRPr="009469A9" w:rsidRDefault="00C46E60" w:rsidP="00710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E309BE8" w14:textId="6EE979E5" w:rsidR="00BC6240" w:rsidRPr="009E3BC3" w:rsidRDefault="00411A21" w:rsidP="00BC62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</w:t>
      </w:r>
      <w:r w:rsidR="00F0220E" w:rsidRPr="009E3BC3">
        <w:rPr>
          <w:rFonts w:asciiTheme="majorBidi" w:hAnsiTheme="majorBidi" w:cstheme="majorBidi"/>
          <w:sz w:val="30"/>
          <w:szCs w:val="30"/>
          <w:cs/>
        </w:rPr>
        <w:t>ที่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รายงาน </w:t>
      </w:r>
    </w:p>
    <w:p w14:paraId="19D9EA5A" w14:textId="77777777" w:rsidR="005E30EE" w:rsidRPr="009469A9" w:rsidRDefault="005E30EE" w:rsidP="009469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80034B8" w14:textId="77777777" w:rsidR="003F6E5B" w:rsidRPr="009E3BC3" w:rsidRDefault="004536E9" w:rsidP="0055045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เกณฑ์ในการจัดทำงบการเงินรวม</w:t>
      </w:r>
    </w:p>
    <w:p w14:paraId="1AF34F43" w14:textId="77777777" w:rsidR="00AB6DB0" w:rsidRPr="009469A9" w:rsidRDefault="00AB6DB0" w:rsidP="00710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3347DB5" w14:textId="01AFAFC5" w:rsidR="003F6E5B" w:rsidRPr="009E3BC3" w:rsidRDefault="003F6E5B" w:rsidP="00AB6DB0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4536E9" w:rsidRPr="009E3BC3">
        <w:rPr>
          <w:rFonts w:asciiTheme="majorBidi" w:hAnsiTheme="majorBidi" w:cstheme="majorBidi"/>
          <w:sz w:val="30"/>
          <w:szCs w:val="30"/>
          <w:cs/>
        </w:rPr>
        <w:t>รวม</w:t>
      </w:r>
      <w:r w:rsidRPr="009E3BC3">
        <w:rPr>
          <w:rFonts w:asciiTheme="majorBidi" w:hAnsiTheme="majorBidi" w:cstheme="majorBidi"/>
          <w:sz w:val="30"/>
          <w:szCs w:val="30"/>
          <w:cs/>
        </w:rPr>
        <w:t>ประกอบด้วยงบการเงินของบริษัท</w:t>
      </w:r>
      <w:r w:rsidR="004536E9" w:rsidRPr="009E3BC3">
        <w:rPr>
          <w:rFonts w:asciiTheme="majorBidi" w:hAnsiTheme="majorBidi" w:cstheme="majorBidi"/>
          <w:sz w:val="30"/>
          <w:szCs w:val="30"/>
          <w:cs/>
        </w:rPr>
        <w:t xml:space="preserve">และบริษัทย่อย (รวมกันเรียกว่า “กลุ่มบริษัท”) </w:t>
      </w:r>
      <w:r w:rsidRPr="009E3BC3">
        <w:rPr>
          <w:rFonts w:asciiTheme="majorBidi" w:hAnsiTheme="majorBidi" w:cstheme="majorBidi"/>
          <w:sz w:val="30"/>
          <w:szCs w:val="30"/>
          <w:cs/>
        </w:rPr>
        <w:t>และ</w:t>
      </w:r>
      <w:r w:rsidR="008E4C73" w:rsidRPr="009E3BC3">
        <w:rPr>
          <w:rFonts w:asciiTheme="majorBidi" w:hAnsiTheme="majorBidi" w:cstheme="majorBidi"/>
          <w:sz w:val="30"/>
          <w:szCs w:val="30"/>
          <w:cs/>
        </w:rPr>
        <w:t>ส่วนได้เสียของ</w:t>
      </w:r>
      <w:r w:rsidR="004536E9" w:rsidRPr="009E3BC3">
        <w:rPr>
          <w:rFonts w:asciiTheme="majorBidi" w:hAnsiTheme="majorBidi" w:cstheme="majorBidi"/>
          <w:sz w:val="30"/>
          <w:szCs w:val="30"/>
          <w:cs/>
        </w:rPr>
        <w:t>กลุ่ม</w:t>
      </w:r>
      <w:r w:rsidR="008E4C73" w:rsidRPr="009E3BC3">
        <w:rPr>
          <w:rFonts w:asciiTheme="majorBidi" w:hAnsiTheme="majorBidi" w:cstheme="majorBidi"/>
          <w:sz w:val="30"/>
          <w:szCs w:val="30"/>
          <w:cs/>
        </w:rPr>
        <w:t>บริษัทใน</w:t>
      </w:r>
      <w:r w:rsidRPr="009E3BC3">
        <w:rPr>
          <w:rFonts w:asciiTheme="majorBidi" w:hAnsiTheme="majorBidi" w:cstheme="majorBidi"/>
          <w:sz w:val="30"/>
          <w:szCs w:val="30"/>
          <w:cs/>
        </w:rPr>
        <w:t>การ</w:t>
      </w:r>
      <w:r w:rsidR="005E30EE" w:rsidRPr="009E3BC3">
        <w:rPr>
          <w:rFonts w:asciiTheme="majorBidi" w:hAnsiTheme="majorBidi" w:cstheme="majorBidi"/>
          <w:sz w:val="30"/>
          <w:szCs w:val="30"/>
          <w:cs/>
        </w:rPr>
        <w:t>ร่วมค้า</w:t>
      </w:r>
    </w:p>
    <w:p w14:paraId="0FC73D5B" w14:textId="77777777" w:rsidR="003F6E5B" w:rsidRPr="009469A9" w:rsidRDefault="003F6E5B" w:rsidP="00710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989932A" w14:textId="77777777" w:rsidR="006C1CA3" w:rsidRPr="009E3BC3" w:rsidRDefault="006C1CA3" w:rsidP="006C1CA3">
      <w:pPr>
        <w:pStyle w:val="BodyText2"/>
        <w:spacing w:line="240" w:lineRule="atLeast"/>
        <w:ind w:left="540" w:right="47" w:firstLine="0"/>
        <w:rPr>
          <w:rFonts w:asciiTheme="majorBidi" w:hAnsiTheme="majorBidi" w:cstheme="majorBidi"/>
          <w:i/>
          <w:iCs/>
          <w:sz w:val="30"/>
          <w:szCs w:val="30"/>
        </w:rPr>
      </w:pPr>
      <w:r w:rsidRPr="009E3BC3">
        <w:rPr>
          <w:rFonts w:asciiTheme="majorBidi" w:hAnsiTheme="majorBidi" w:cstheme="majorBidi"/>
          <w:i/>
          <w:iCs/>
          <w:sz w:val="30"/>
          <w:szCs w:val="30"/>
          <w:cs/>
        </w:rPr>
        <w:t>บริษัทย่อย</w:t>
      </w:r>
    </w:p>
    <w:p w14:paraId="5DDFB18F" w14:textId="77777777" w:rsidR="006C1CA3" w:rsidRPr="009469A9" w:rsidRDefault="006C1CA3" w:rsidP="00710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9ABAC17" w14:textId="77777777" w:rsidR="006C1CA3" w:rsidRPr="009E3BC3" w:rsidRDefault="006C1CA3" w:rsidP="006C1CA3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 xml:space="preserve">บริษัทย่อยเป็นกิจการที่อยู่ภายใต้การควบคุมของกลุ่มบริษัท 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 งบการเงินของบริษัทย่อยได้รวมอยู่ในงบการเงินรวม </w:t>
      </w:r>
      <w:r w:rsidR="00651B89" w:rsidRPr="009E3BC3">
        <w:rPr>
          <w:rFonts w:asciiTheme="majorBidi" w:hAnsiTheme="majorBidi" w:cstheme="majorBidi"/>
          <w:sz w:val="30"/>
          <w:szCs w:val="30"/>
          <w:cs/>
        </w:rPr>
        <w:br/>
      </w:r>
      <w:r w:rsidRPr="009E3BC3">
        <w:rPr>
          <w:rFonts w:asciiTheme="majorBidi" w:hAnsiTheme="majorBidi" w:cstheme="majorBidi"/>
          <w:sz w:val="30"/>
          <w:szCs w:val="30"/>
          <w:cs/>
        </w:rPr>
        <w:t>นับแต่วันที่มีการควบคุมจนถึงวันที่การควบคุมสิ้นสุดลง</w:t>
      </w:r>
    </w:p>
    <w:p w14:paraId="1B1BD16A" w14:textId="77777777" w:rsidR="00171086" w:rsidRPr="009469A9" w:rsidRDefault="00171086" w:rsidP="001710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66A62578" w14:textId="17185259" w:rsidR="00651B89" w:rsidRPr="009E3BC3" w:rsidRDefault="00651B89" w:rsidP="001710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9E3BC3">
        <w:rPr>
          <w:rFonts w:asciiTheme="majorBidi" w:hAnsiTheme="majorBidi" w:cstheme="majorBidi"/>
          <w:i/>
          <w:iCs/>
          <w:sz w:val="30"/>
          <w:szCs w:val="30"/>
          <w:cs/>
        </w:rPr>
        <w:t>การสูญเสียการควบคุม</w:t>
      </w:r>
    </w:p>
    <w:p w14:paraId="0EF8629C" w14:textId="77777777" w:rsidR="00651B89" w:rsidRPr="009469A9" w:rsidRDefault="00651B89" w:rsidP="00F605CE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9EBB15E" w14:textId="798E9FFD" w:rsidR="00651B89" w:rsidRPr="009E3BC3" w:rsidRDefault="00651B89" w:rsidP="00651B89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</w:t>
      </w:r>
      <w:r w:rsidR="0039123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</w:t>
      </w:r>
      <w:r w:rsidR="0039123D">
        <w:rPr>
          <w:rFonts w:asciiTheme="majorBidi" w:hAnsiTheme="majorBidi" w:cstheme="majorBidi" w:hint="cs"/>
          <w:sz w:val="30"/>
          <w:szCs w:val="30"/>
          <w:cs/>
        </w:rPr>
        <w:t>ผล</w:t>
      </w:r>
      <w:r w:rsidRPr="009E3BC3">
        <w:rPr>
          <w:rFonts w:asciiTheme="majorBidi" w:hAnsiTheme="majorBidi" w:cstheme="majorBidi"/>
          <w:sz w:val="30"/>
          <w:szCs w:val="30"/>
          <w:cs/>
        </w:rPr>
        <w:t>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120053EB" w14:textId="77777777" w:rsidR="006C1CA3" w:rsidRPr="009469A9" w:rsidRDefault="006C1CA3" w:rsidP="00F605CE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31A02002" w14:textId="182C4DAA" w:rsidR="00152E97" w:rsidRPr="009E3BC3" w:rsidRDefault="00B21A4E" w:rsidP="00152E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9E3BC3">
        <w:rPr>
          <w:rFonts w:asciiTheme="majorBidi" w:hAnsiTheme="majorBidi" w:cstheme="majorBidi"/>
          <w:i/>
          <w:iCs/>
          <w:sz w:val="30"/>
          <w:szCs w:val="30"/>
          <w:cs/>
        </w:rPr>
        <w:t>การร่วมค้า</w:t>
      </w:r>
    </w:p>
    <w:p w14:paraId="66F8CB0F" w14:textId="77777777" w:rsidR="00152E97" w:rsidRPr="009469A9" w:rsidRDefault="00152E97" w:rsidP="00F605CE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7192F296" w14:textId="615F1E04" w:rsidR="00152E97" w:rsidRPr="009E3BC3" w:rsidRDefault="00BD6D94" w:rsidP="00152E97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9E3BC3">
        <w:rPr>
          <w:rFonts w:asciiTheme="majorBidi" w:hAnsiTheme="majorBidi" w:cstheme="majorBidi"/>
          <w:spacing w:val="-4"/>
          <w:sz w:val="30"/>
          <w:szCs w:val="30"/>
          <w:cs/>
        </w:rPr>
        <w:t>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ร่วมกันในสินทรัพย์และภาระผูกพันร่วมกันในหนี้สินที่เกี่ยวข้องกับการร่วมการงานนั้น</w:t>
      </w:r>
    </w:p>
    <w:p w14:paraId="1A2FD012" w14:textId="77777777" w:rsidR="00E41FA9" w:rsidRDefault="00E41FA9" w:rsidP="00B92AFC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  <w:sectPr w:rsidR="00E41FA9" w:rsidSect="00E02AD6">
          <w:headerReference w:type="default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pgNumType w:start="18"/>
          <w:cols w:space="720"/>
        </w:sectPr>
      </w:pPr>
    </w:p>
    <w:p w14:paraId="7B62F979" w14:textId="374DF92A" w:rsidR="00F605CE" w:rsidRDefault="0039123D" w:rsidP="00B92AFC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E7AB0">
        <w:rPr>
          <w:rFonts w:asciiTheme="majorBidi" w:hAnsiTheme="majorBidi" w:cstheme="majorBidi" w:hint="cs"/>
          <w:spacing w:val="-2"/>
          <w:sz w:val="30"/>
          <w:szCs w:val="30"/>
          <w:cs/>
        </w:rPr>
        <w:t>กลุ่มบริษัทรับรู้เงินลงทุนใน</w:t>
      </w:r>
      <w:r w:rsidR="00152E97" w:rsidRPr="007E7AB0">
        <w:rPr>
          <w:rFonts w:asciiTheme="majorBidi" w:hAnsiTheme="majorBidi" w:cstheme="majorBidi"/>
          <w:spacing w:val="-2"/>
          <w:sz w:val="30"/>
          <w:szCs w:val="30"/>
          <w:cs/>
        </w:rPr>
        <w:t>การร่วมค้า</w:t>
      </w:r>
      <w:r w:rsidRPr="007E7AB0">
        <w:rPr>
          <w:rFonts w:asciiTheme="majorBidi" w:hAnsiTheme="majorBidi" w:cstheme="majorBidi" w:hint="cs"/>
          <w:spacing w:val="-2"/>
          <w:sz w:val="30"/>
          <w:szCs w:val="30"/>
          <w:cs/>
        </w:rPr>
        <w:t>ในงบการเงินรวมด้วย</w:t>
      </w:r>
      <w:r w:rsidR="00152E97" w:rsidRPr="007E7AB0">
        <w:rPr>
          <w:rFonts w:asciiTheme="majorBidi" w:hAnsiTheme="majorBidi" w:cstheme="majorBidi"/>
          <w:spacing w:val="-2"/>
          <w:sz w:val="30"/>
          <w:szCs w:val="30"/>
          <w:cs/>
        </w:rPr>
        <w:t>วิธีส่วนได้เสีย</w:t>
      </w:r>
      <w:r w:rsidR="00152E97" w:rsidRPr="007E7AB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152E97" w:rsidRPr="007E7AB0">
        <w:rPr>
          <w:rFonts w:asciiTheme="majorBidi" w:hAnsiTheme="majorBidi" w:cstheme="majorBidi"/>
          <w:spacing w:val="-2"/>
          <w:sz w:val="30"/>
          <w:szCs w:val="30"/>
          <w:cs/>
        </w:rPr>
        <w:t>โดยรับรู้รายการเมื่อเริ่มแรกด้วยราคาทุน</w:t>
      </w:r>
      <w:r w:rsidR="00152E97" w:rsidRPr="009E3BC3">
        <w:rPr>
          <w:rFonts w:asciiTheme="majorBidi" w:hAnsiTheme="majorBidi" w:cstheme="majorBidi"/>
          <w:sz w:val="30"/>
          <w:szCs w:val="30"/>
          <w:cs/>
        </w:rPr>
        <w:t>ซึ่งรวมถึงต้นทุน</w:t>
      </w:r>
      <w:r w:rsidR="00152E97" w:rsidRPr="009E3BC3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การทำรายการ ภายหลังการรับรู้รายการเริ่มแรก </w:t>
      </w:r>
      <w:r w:rsidR="00B92AFC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เงินปันผลรับ </w:t>
      </w:r>
      <w:r w:rsidR="00152E97" w:rsidRPr="009E3BC3">
        <w:rPr>
          <w:rFonts w:asciiTheme="majorBidi" w:hAnsiTheme="majorBidi" w:cstheme="majorBidi"/>
          <w:spacing w:val="-2"/>
          <w:sz w:val="30"/>
          <w:szCs w:val="30"/>
          <w:cs/>
        </w:rPr>
        <w:t>ส่วนแบ่งกำไรหรือขาดทุนและกำไรขาดทุนเบ็ดเสร็จอื่นของเงินลงทุน</w:t>
      </w:r>
      <w:r w:rsidR="00152E97" w:rsidRPr="009E3BC3">
        <w:rPr>
          <w:rFonts w:asciiTheme="majorBidi" w:hAnsiTheme="majorBidi" w:cstheme="majorBidi"/>
          <w:sz w:val="30"/>
          <w:szCs w:val="30"/>
          <w:cs/>
        </w:rPr>
        <w:t>ที่บันทึกตามวิธีส่วนได้เสียของกลุ่มบริษัท จะถูกบันทึกในงบการเงินรวมจนถึงวันที่การควบคุมร่วม</w:t>
      </w:r>
      <w:r>
        <w:rPr>
          <w:rFonts w:asciiTheme="majorBidi" w:hAnsiTheme="majorBidi" w:cstheme="majorBidi" w:hint="cs"/>
          <w:sz w:val="30"/>
          <w:szCs w:val="30"/>
          <w:cs/>
        </w:rPr>
        <w:t>สิ้นสุดลง</w:t>
      </w:r>
    </w:p>
    <w:p w14:paraId="455C83B1" w14:textId="77777777" w:rsidR="00E41FA9" w:rsidRPr="009E3BC3" w:rsidRDefault="00E41FA9" w:rsidP="00B92AFC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A81C17" w14:textId="6CD6140F" w:rsidR="00152E97" w:rsidRPr="009E3BC3" w:rsidRDefault="00152E97" w:rsidP="00CC1193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E3BC3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9E3BC3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การตัดรายการในงบการเงินรวม</w:t>
      </w:r>
    </w:p>
    <w:p w14:paraId="114A5D86" w14:textId="77777777" w:rsidR="00152E97" w:rsidRPr="009E3BC3" w:rsidRDefault="00152E97" w:rsidP="00F605CE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6CF295E0" w14:textId="3C146612" w:rsidR="00152E97" w:rsidRPr="009E3BC3" w:rsidRDefault="00152E97" w:rsidP="00152E97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9E3BC3">
        <w:rPr>
          <w:rFonts w:asciiTheme="majorBidi" w:hAnsiTheme="majorBidi" w:cstheme="majorBidi"/>
          <w:spacing w:val="-2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</w:t>
      </w:r>
      <w:r w:rsidR="00AF68A6" w:rsidRPr="009E3BC3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Pr="009E3BC3">
        <w:rPr>
          <w:rFonts w:asciiTheme="majorBidi" w:hAnsiTheme="majorBidi" w:cstheme="majorBidi"/>
          <w:spacing w:val="-2"/>
          <w:sz w:val="30"/>
          <w:szCs w:val="30"/>
          <w:cs/>
        </w:rPr>
        <w:t>ซึ่งเป็นผลมาจาก</w:t>
      </w:r>
      <w:r w:rsidRPr="009E3BC3">
        <w:rPr>
          <w:rFonts w:asciiTheme="majorBidi" w:hAnsiTheme="majorBidi" w:cstheme="majorBidi"/>
          <w:spacing w:val="-4"/>
          <w:sz w:val="30"/>
          <w:szCs w:val="30"/>
          <w:cs/>
        </w:rPr>
        <w:t>รายการระหว่างกิจการในกลุ่มถูก</w:t>
      </w:r>
      <w:r w:rsidR="00651B89" w:rsidRPr="009E3BC3">
        <w:rPr>
          <w:rFonts w:asciiTheme="majorBidi" w:hAnsiTheme="majorBidi" w:cstheme="majorBidi"/>
          <w:spacing w:val="-4"/>
          <w:sz w:val="30"/>
          <w:szCs w:val="30"/>
          <w:cs/>
        </w:rPr>
        <w:t>ตัดรายการในการจัดทำงบการเงินรวม</w:t>
      </w:r>
      <w:r w:rsidRPr="009E3BC3">
        <w:rPr>
          <w:rFonts w:asciiTheme="majorBidi" w:hAnsiTheme="majorBidi" w:cstheme="majorBidi"/>
          <w:spacing w:val="-4"/>
          <w:sz w:val="30"/>
          <w:szCs w:val="30"/>
          <w:cs/>
        </w:rPr>
        <w:t xml:space="preserve"> กำไรที่ยังไม่เกิดขึ้นจริงซึ่งเป็นผลมาจาก</w:t>
      </w:r>
      <w:r w:rsidRPr="009E3BC3">
        <w:rPr>
          <w:rFonts w:asciiTheme="majorBidi" w:hAnsiTheme="majorBidi" w:cstheme="majorBidi"/>
          <w:sz w:val="30"/>
          <w:szCs w:val="30"/>
          <w:cs/>
        </w:rPr>
        <w:t>รายการกับ</w:t>
      </w:r>
      <w:r w:rsidR="00651B89" w:rsidRPr="009E3BC3">
        <w:rPr>
          <w:rFonts w:asciiTheme="majorBidi" w:hAnsiTheme="majorBidi" w:cstheme="majorBidi"/>
          <w:sz w:val="30"/>
          <w:szCs w:val="30"/>
          <w:cs/>
        </w:rPr>
        <w:t>การร่วมค้า</w:t>
      </w:r>
      <w:r w:rsidRPr="009E3BC3">
        <w:rPr>
          <w:rFonts w:asciiTheme="majorBidi" w:hAnsiTheme="majorBidi" w:cstheme="majorBidi"/>
          <w:sz w:val="30"/>
          <w:szCs w:val="30"/>
          <w:cs/>
        </w:rPr>
        <w:t>ถูกตัดรายการกับเงินลงทุนเท่าที่กลุ่มบริษัทมีส่วน</w:t>
      </w:r>
      <w:r w:rsidR="00651B89" w:rsidRPr="009E3BC3">
        <w:rPr>
          <w:rFonts w:asciiTheme="majorBidi" w:hAnsiTheme="majorBidi" w:cstheme="majorBidi"/>
          <w:sz w:val="30"/>
          <w:szCs w:val="30"/>
          <w:cs/>
        </w:rPr>
        <w:t xml:space="preserve">ได้เสียในกิจการที่ถูกลงทุนนั้น </w:t>
      </w:r>
      <w:r w:rsidRPr="009E3BC3">
        <w:rPr>
          <w:rFonts w:asciiTheme="majorBidi" w:hAnsiTheme="majorBidi" w:cstheme="majorBidi"/>
          <w:sz w:val="30"/>
          <w:szCs w:val="30"/>
          <w:cs/>
        </w:rPr>
        <w:t>ขาดทุนที่ยังไม่เกิดขึ้นจริงถูกตัดรายการในลักษณะเดียวกับกำไรที่ยังไม่เกิดขึ้นจริง แต่เท่าที่</w:t>
      </w:r>
      <w:r w:rsidRPr="009E3BC3">
        <w:rPr>
          <w:rFonts w:asciiTheme="majorBidi" w:eastAsia="EucrosiaUPCBold" w:hAnsiTheme="majorBidi" w:cstheme="majorBidi"/>
          <w:sz w:val="30"/>
          <w:szCs w:val="30"/>
          <w:cs/>
        </w:rPr>
        <w:t>เมื่อไม่มีหลักฐานการด้อยค่าเกิดขึ้น</w:t>
      </w:r>
    </w:p>
    <w:p w14:paraId="316C950F" w14:textId="77777777" w:rsidR="00DE5D0C" w:rsidRPr="002E230C" w:rsidRDefault="00DE5D0C" w:rsidP="00F605CE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0D6C6AA2" w14:textId="64E51B63" w:rsidR="001B6824" w:rsidRPr="001B6824" w:rsidRDefault="001B6824" w:rsidP="001B6824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1B6824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th-TH"/>
        </w:rPr>
        <w:t>เงินลงทุนในบริษัท</w:t>
      </w:r>
      <w:r w:rsidRPr="00BA35C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th-TH"/>
        </w:rPr>
        <w:t>ย่อยและการร่วมค้า</w:t>
      </w:r>
    </w:p>
    <w:p w14:paraId="11AFBFB7" w14:textId="1F7B40E9" w:rsidR="0074420D" w:rsidRDefault="0074420D" w:rsidP="00744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43901C6E" w14:textId="3C460488" w:rsidR="001B6824" w:rsidRPr="002E1C1F" w:rsidRDefault="001B6824" w:rsidP="002E1C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pacing w:val="-4"/>
          <w:sz w:val="30"/>
          <w:szCs w:val="30"/>
          <w:lang w:val="th-TH"/>
        </w:rPr>
      </w:pPr>
      <w:r w:rsidRPr="002E1C1F">
        <w:rPr>
          <w:rFonts w:asciiTheme="majorBidi" w:hAnsiTheme="majorBidi" w:cs="Angsana New" w:hint="cs"/>
          <w:spacing w:val="-4"/>
          <w:sz w:val="30"/>
          <w:szCs w:val="30"/>
          <w:cs/>
          <w:lang w:val="th-TH"/>
        </w:rPr>
        <w:t>เงินลงทุนในบริษัทย่อยและการร่วมค้าในงบการเงินเฉพาะกิจการของบริษัท</w:t>
      </w:r>
      <w:r w:rsidRPr="002E1C1F">
        <w:rPr>
          <w:rFonts w:asciiTheme="majorBidi" w:hAnsiTheme="majorBidi" w:cs="Angsana New"/>
          <w:spacing w:val="-4"/>
          <w:sz w:val="30"/>
          <w:szCs w:val="30"/>
          <w:cs/>
          <w:lang w:val="th-TH"/>
        </w:rPr>
        <w:t xml:space="preserve"> </w:t>
      </w:r>
      <w:r w:rsidRPr="002E1C1F">
        <w:rPr>
          <w:rFonts w:asciiTheme="majorBidi" w:hAnsiTheme="majorBidi" w:cs="Angsana New" w:hint="cs"/>
          <w:spacing w:val="-4"/>
          <w:sz w:val="30"/>
          <w:szCs w:val="30"/>
          <w:cs/>
          <w:lang w:val="th-TH"/>
        </w:rPr>
        <w:t>วัดมูลค่าด้วยราคาทุนหักค่าเผื่อการด้อยค่า</w:t>
      </w:r>
      <w:r w:rsidR="007F40A6">
        <w:rPr>
          <w:rFonts w:asciiTheme="majorBidi" w:hAnsiTheme="majorBidi" w:cs="Angsana New" w:hint="cs"/>
          <w:spacing w:val="-4"/>
          <w:sz w:val="30"/>
          <w:szCs w:val="30"/>
          <w:cs/>
          <w:lang w:val="th-TH"/>
        </w:rPr>
        <w:t xml:space="preserve"> </w:t>
      </w:r>
      <w:r w:rsidR="007F40A6" w:rsidRPr="007F40A6">
        <w:rPr>
          <w:rFonts w:asciiTheme="majorBidi" w:hAnsiTheme="majorBidi" w:cs="Angsana New" w:hint="cs"/>
          <w:spacing w:val="-4"/>
          <w:sz w:val="30"/>
          <w:szCs w:val="30"/>
          <w:cs/>
          <w:lang w:val="th-TH"/>
        </w:rPr>
        <w:t>เงินปันผลรับบันทึกในกำไรหรือขาดทุน</w:t>
      </w:r>
      <w:r w:rsidR="007F40A6" w:rsidRPr="00234E11">
        <w:rPr>
          <w:rFonts w:asciiTheme="majorBidi" w:hAnsiTheme="majorBidi" w:cs="Angsana New" w:hint="cs"/>
          <w:spacing w:val="-4"/>
          <w:sz w:val="30"/>
          <w:szCs w:val="30"/>
          <w:cs/>
          <w:lang w:val="th-TH"/>
        </w:rPr>
        <w:t>ในวันที่บริษัทมีสิทธิได้รับ</w:t>
      </w:r>
      <w:r w:rsidR="007F40A6" w:rsidRPr="007F40A6">
        <w:rPr>
          <w:rFonts w:asciiTheme="majorBidi" w:hAnsiTheme="majorBidi" w:cs="Angsana New" w:hint="cs"/>
          <w:spacing w:val="-4"/>
          <w:sz w:val="30"/>
          <w:szCs w:val="30"/>
          <w:cs/>
          <w:lang w:val="th-TH"/>
        </w:rPr>
        <w:t>เงินปันผล</w:t>
      </w:r>
      <w:r w:rsidR="007F40A6" w:rsidRPr="007F40A6">
        <w:rPr>
          <w:rFonts w:asciiTheme="majorBidi" w:hAnsiTheme="majorBidi" w:cs="Angsana New"/>
          <w:spacing w:val="-4"/>
          <w:sz w:val="30"/>
          <w:szCs w:val="30"/>
          <w:cs/>
          <w:lang w:val="th-TH"/>
        </w:rPr>
        <w:t xml:space="preserve"> </w:t>
      </w:r>
      <w:r w:rsidR="007F40A6" w:rsidRPr="007F40A6">
        <w:rPr>
          <w:rFonts w:asciiTheme="majorBidi" w:hAnsiTheme="majorBidi" w:cs="Angsana New" w:hint="cs"/>
          <w:spacing w:val="-4"/>
          <w:sz w:val="30"/>
          <w:szCs w:val="30"/>
          <w:cs/>
          <w:lang w:val="th-TH"/>
        </w:rPr>
        <w:t>กรณีที่บริษัทจำหน่ายเงินลงทุนบางส่วน</w:t>
      </w:r>
      <w:r w:rsidR="00A64B14">
        <w:rPr>
          <w:rFonts w:asciiTheme="majorBidi" w:hAnsiTheme="majorBidi" w:cs="Angsana New" w:hint="cs"/>
          <w:spacing w:val="-4"/>
          <w:sz w:val="30"/>
          <w:szCs w:val="30"/>
          <w:cs/>
          <w:lang w:val="th-TH"/>
        </w:rPr>
        <w:t xml:space="preserve"> </w:t>
      </w:r>
      <w:r w:rsidR="007F40A6" w:rsidRPr="007F40A6">
        <w:rPr>
          <w:rFonts w:asciiTheme="majorBidi" w:hAnsiTheme="majorBidi" w:cs="Angsana New" w:hint="cs"/>
          <w:spacing w:val="-4"/>
          <w:sz w:val="30"/>
          <w:szCs w:val="30"/>
          <w:cs/>
          <w:lang w:val="th-TH"/>
        </w:rPr>
        <w:t>ต้นทุนเงินลงทุนคำนวณโดยวิธีถัวเฉลี่ยถ่วงน้ำหนัก</w:t>
      </w:r>
      <w:r w:rsidR="007F40A6" w:rsidRPr="007F40A6">
        <w:rPr>
          <w:rFonts w:asciiTheme="majorBidi" w:hAnsiTheme="majorBidi" w:cs="Angsana New"/>
          <w:spacing w:val="-4"/>
          <w:sz w:val="30"/>
          <w:szCs w:val="30"/>
          <w:cs/>
          <w:lang w:val="th-TH"/>
        </w:rPr>
        <w:t xml:space="preserve"> </w:t>
      </w:r>
      <w:r w:rsidR="007F40A6" w:rsidRPr="007F40A6">
        <w:rPr>
          <w:rFonts w:asciiTheme="majorBidi" w:hAnsiTheme="majorBidi" w:cs="Angsana New" w:hint="cs"/>
          <w:spacing w:val="-4"/>
          <w:sz w:val="30"/>
          <w:szCs w:val="30"/>
          <w:cs/>
          <w:lang w:val="th-TH"/>
        </w:rPr>
        <w:t>กำไรหรือขาดทุนจากการขายเงินลงทุนบันทึกในกำไรหรือขาดทุน</w:t>
      </w:r>
    </w:p>
    <w:p w14:paraId="0A9F7D4F" w14:textId="77777777" w:rsidR="001B6824" w:rsidRPr="001B6824" w:rsidRDefault="001B6824" w:rsidP="001B6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lang w:val="th-TH"/>
        </w:rPr>
      </w:pPr>
    </w:p>
    <w:p w14:paraId="40E52E65" w14:textId="77777777" w:rsidR="00D80AAE" w:rsidRPr="009E3BC3" w:rsidRDefault="00D80AAE" w:rsidP="0055045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เงินตราต่างประเทศ</w:t>
      </w:r>
    </w:p>
    <w:p w14:paraId="3331B0F5" w14:textId="77777777" w:rsidR="00D80AAE" w:rsidRPr="009B5EFC" w:rsidRDefault="00D80AAE" w:rsidP="00BC62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45E7FCC" w14:textId="77777777" w:rsidR="00D169EF" w:rsidRPr="009E3BC3" w:rsidRDefault="00D169EF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9E3BC3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รายการบัญชีที่เป็นเงินตราต่างประเทศ</w:t>
      </w:r>
    </w:p>
    <w:p w14:paraId="085971F4" w14:textId="77777777" w:rsidR="00D921E4" w:rsidRPr="009B5EFC" w:rsidRDefault="00D921E4" w:rsidP="00BC62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48A1CFB" w14:textId="77083875" w:rsidR="00D169EF" w:rsidRDefault="007F40A6" w:rsidP="00BC62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lang w:val="x-none" w:eastAsia="x-none"/>
        </w:rPr>
      </w:pPr>
      <w:r w:rsidRPr="007F40A6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รายการบัญชีที่เป็นเงินตราต่างประเทศ</w:t>
      </w:r>
      <w:r w:rsidRPr="007F40A6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Pr="007F40A6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7F40A6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Pr="007F40A6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แปลงค่าเป็นสกุลเงินที่ใช้ในการดำเนินงานของแต่ละบริษัทในกลุ่มบริษัท</w:t>
      </w:r>
      <w:r w:rsidRPr="007F40A6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Pr="007F40A6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โดยใช้อัตราแลกเปลี่ยน</w:t>
      </w:r>
      <w:r w:rsidRPr="007F40A6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Pr="007F40A6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ณ</w:t>
      </w:r>
      <w:r w:rsidRPr="007F40A6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Pr="007F40A6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วันที่เกิดรายการ</w:t>
      </w:r>
      <w:r w:rsidRPr="007F40A6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Pr="007F40A6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สำหรับสินทรัพย์และหนี้สินที่เป็นตัวเงินและเป็นเงินตราต่างประเทศแปลงค่าโดยใช้อัตราแลกเปลี่ยน</w:t>
      </w:r>
      <w:r w:rsidRPr="007F40A6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Pr="007F40A6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ณ</w:t>
      </w:r>
      <w:r w:rsidRPr="007F40A6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Pr="007F40A6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วันที่รายงาน</w:t>
      </w:r>
      <w:r w:rsidRPr="007F40A6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 </w:t>
      </w:r>
    </w:p>
    <w:p w14:paraId="1CCA6C30" w14:textId="77777777" w:rsidR="007F40A6" w:rsidRPr="001A01D1" w:rsidRDefault="007F40A6" w:rsidP="00BC62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897F234" w14:textId="20F33A9F" w:rsidR="00D169EF" w:rsidRDefault="008F6ACB" w:rsidP="00B1694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ผลต่างของอัตราแลกเปลี่ยนที่เกิดขึ้นจากการแปลงค่ารับรู้เป็นกำไรหรือขาดทุนในงวดบัญชีนั้น</w:t>
      </w:r>
    </w:p>
    <w:p w14:paraId="30A0E561" w14:textId="77777777" w:rsidR="005B7DD4" w:rsidRDefault="005B7DD4" w:rsidP="00B1694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  <w:sectPr w:rsidR="005B7DD4" w:rsidSect="001D6007">
          <w:headerReference w:type="default" r:id="rId15"/>
          <w:footerReference w:type="default" r:id="rId16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0A064F7E" w14:textId="1D430EF1" w:rsidR="00D169EF" w:rsidRPr="009E3BC3" w:rsidRDefault="00D169EF" w:rsidP="00B1694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9E3BC3">
        <w:rPr>
          <w:rFonts w:asciiTheme="majorBidi" w:hAnsiTheme="majorBidi" w:cstheme="majorBidi"/>
          <w:i/>
          <w:iCs/>
          <w:sz w:val="30"/>
          <w:szCs w:val="30"/>
          <w:cs/>
        </w:rPr>
        <w:t>หน่วยงานในต่างประเทศ</w:t>
      </w:r>
    </w:p>
    <w:p w14:paraId="2F244D58" w14:textId="77777777" w:rsidR="003569AB" w:rsidRPr="009E3BC3" w:rsidRDefault="003569AB" w:rsidP="00BC62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0759F2A4" w14:textId="3915CEF8" w:rsidR="00D169EF" w:rsidRPr="009E3BC3" w:rsidRDefault="00D169EF" w:rsidP="00F36DE0">
      <w:pPr>
        <w:pStyle w:val="BodyText2"/>
        <w:tabs>
          <w:tab w:val="left" w:pos="540"/>
          <w:tab w:val="left" w:pos="945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36DE0">
        <w:rPr>
          <w:rFonts w:asciiTheme="majorBidi" w:hAnsiTheme="majorBidi" w:cstheme="majorBidi"/>
          <w:spacing w:val="4"/>
          <w:sz w:val="30"/>
          <w:szCs w:val="30"/>
          <w:cs/>
        </w:rPr>
        <w:t>สินทรัพย์และหนี้สินของหน่วยงานในต่างประเทศแปลงค่าเป็นเงินบาทโดยใช้อัตราแลกเปลี่ยน ณ วันที่รายงาน</w:t>
      </w:r>
      <w:r w:rsidRPr="009E3BC3">
        <w:rPr>
          <w:rFonts w:asciiTheme="majorBidi" w:hAnsiTheme="majorBidi" w:cstheme="majorBidi"/>
          <w:sz w:val="30"/>
          <w:szCs w:val="30"/>
          <w:cs/>
        </w:rPr>
        <w:t>รายได้และค่าใช้จ่ายของหน่วยงานในต่างประเทศแปลงค่าเป็นเงินบาทโดยใช้อัตราแลกเปลี่ยนที่ใกล้เคียงกับอัตรา</w:t>
      </w:r>
      <w:r w:rsidR="00052C4C">
        <w:rPr>
          <w:rFonts w:asciiTheme="majorBidi" w:hAnsiTheme="majorBidi" w:cstheme="majorBidi" w:hint="cs"/>
          <w:sz w:val="30"/>
          <w:szCs w:val="30"/>
          <w:cs/>
        </w:rPr>
        <w:t>แลกเปลี่ยน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 ณ วันที่เกิดรายการ</w:t>
      </w:r>
    </w:p>
    <w:p w14:paraId="20BE400B" w14:textId="77777777" w:rsidR="00E66892" w:rsidRPr="009E3BC3" w:rsidRDefault="00E66892" w:rsidP="00357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3DAB9DE5" w14:textId="2100AFD7" w:rsidR="00D169EF" w:rsidRPr="009E3BC3" w:rsidRDefault="00D169EF" w:rsidP="00D169EF">
      <w:pPr>
        <w:pStyle w:val="BodyText2"/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052C4C">
        <w:rPr>
          <w:rFonts w:asciiTheme="majorBidi" w:hAnsiTheme="majorBidi" w:cstheme="majorBidi"/>
          <w:sz w:val="30"/>
          <w:szCs w:val="30"/>
          <w:cs/>
        </w:rPr>
        <w:t>ผลต่างจากอัตร</w:t>
      </w:r>
      <w:r w:rsidR="00651B89" w:rsidRPr="00052C4C">
        <w:rPr>
          <w:rFonts w:asciiTheme="majorBidi" w:hAnsiTheme="majorBidi" w:cstheme="majorBidi"/>
          <w:sz w:val="30"/>
          <w:szCs w:val="30"/>
          <w:cs/>
        </w:rPr>
        <w:t>าแลกเปลี่ยนที่เกิดจากการแปลงค่า</w:t>
      </w:r>
      <w:r w:rsidR="00837C15">
        <w:rPr>
          <w:rFonts w:asciiTheme="majorBidi" w:hAnsiTheme="majorBidi" w:cstheme="majorBidi" w:hint="cs"/>
          <w:sz w:val="30"/>
          <w:szCs w:val="30"/>
          <w:cs/>
        </w:rPr>
        <w:t>จะรับรู้</w:t>
      </w:r>
      <w:r w:rsidRPr="00052C4C">
        <w:rPr>
          <w:rFonts w:asciiTheme="majorBidi" w:hAnsiTheme="majorBidi" w:cstheme="majorBidi"/>
          <w:sz w:val="30"/>
          <w:szCs w:val="30"/>
          <w:cs/>
        </w:rPr>
        <w:t>ในกำไรขาดทุนเบ็ดเสร็จอื่น และแสดงเป็นรายการผลต่าง</w:t>
      </w:r>
      <w:r w:rsidR="006256E3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Pr="00052C4C">
        <w:rPr>
          <w:rFonts w:asciiTheme="majorBidi" w:hAnsiTheme="majorBidi" w:cstheme="majorBidi"/>
          <w:sz w:val="30"/>
          <w:szCs w:val="30"/>
          <w:cs/>
        </w:rPr>
        <w:t>อัตราแลกเปลี่ยน</w:t>
      </w:r>
      <w:r w:rsidR="00EA0D76" w:rsidRPr="00052C4C">
        <w:rPr>
          <w:rFonts w:asciiTheme="majorBidi" w:hAnsiTheme="majorBidi" w:cstheme="majorBidi" w:hint="cs"/>
          <w:sz w:val="30"/>
          <w:szCs w:val="30"/>
          <w:cs/>
        </w:rPr>
        <w:t>จากการแปลงค่าหน่วยงานต่างประเทศ</w:t>
      </w:r>
      <w:r w:rsidRPr="00052C4C">
        <w:rPr>
          <w:rFonts w:asciiTheme="majorBidi" w:hAnsiTheme="majorBidi" w:cstheme="majorBidi"/>
          <w:sz w:val="30"/>
          <w:szCs w:val="30"/>
          <w:cs/>
        </w:rPr>
        <w:t>ในส่วนของผู้ถือหุ้น จนกว่ามีการจำหน่ายเงินลงทุนนั้นออกไป</w:t>
      </w:r>
    </w:p>
    <w:p w14:paraId="7BD520FF" w14:textId="77777777" w:rsidR="005377F1" w:rsidRPr="009E3BC3" w:rsidRDefault="005377F1" w:rsidP="00357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3A5FC96D" w14:textId="47870E02" w:rsidR="00FF7B4D" w:rsidRDefault="00FF7B4D" w:rsidP="00D169EF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460239">
        <w:rPr>
          <w:rFonts w:asciiTheme="majorBidi" w:hAnsiTheme="majorBidi" w:cstheme="majorBidi"/>
          <w:sz w:val="30"/>
          <w:szCs w:val="30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ร่วมกัน</w:t>
      </w:r>
      <w:r w:rsidR="00E751E4" w:rsidRPr="00460239">
        <w:rPr>
          <w:rFonts w:asciiTheme="majorBidi" w:hAnsiTheme="majorBidi" w:cstheme="majorBidi"/>
          <w:sz w:val="30"/>
          <w:szCs w:val="30"/>
          <w:lang w:val="en-US"/>
        </w:rPr>
        <w:t xml:space="preserve">     </w:t>
      </w:r>
      <w:r w:rsidRPr="0046023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751E4" w:rsidRPr="0046023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E169C6" w:rsidRPr="00460239">
        <w:rPr>
          <w:rFonts w:asciiTheme="majorBidi" w:hAnsiTheme="majorBidi" w:hint="cs"/>
          <w:sz w:val="30"/>
          <w:szCs w:val="30"/>
          <w:cs/>
          <w:lang w:val="en-US"/>
        </w:rPr>
        <w:t>ผลสะสมของสำรองการแปลงค่างบการเงินที่เกี่ยวข้องกับหน่วยงานต่างประเทศ</w:t>
      </w:r>
      <w:r w:rsidRPr="00460239">
        <w:rPr>
          <w:rFonts w:asciiTheme="majorBidi" w:hAnsiTheme="majorBidi" w:cstheme="majorBidi"/>
          <w:sz w:val="30"/>
          <w:szCs w:val="30"/>
          <w:cs/>
        </w:rPr>
        <w:t>นั้นต้องถูกจัดประเภทเป็นกำไรหรือขาดทุนโดยเป็นส่วนหนึ่งของกำไรขาดทุนจากการจำหน่าย หาก</w:t>
      </w:r>
      <w:r w:rsidR="003F27D6" w:rsidRPr="00460239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460239">
        <w:rPr>
          <w:rFonts w:asciiTheme="majorBidi" w:hAnsiTheme="majorBidi" w:cstheme="majorBidi"/>
          <w:sz w:val="30"/>
          <w:szCs w:val="30"/>
          <w:cs/>
        </w:rPr>
        <w:t>บริษัทจำหน่ายเงินลงทุนในการร่วมค้าเพียงบางส่วนโดยที่</w:t>
      </w:r>
      <w:r w:rsidR="00C43838" w:rsidRPr="00460239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460239">
        <w:rPr>
          <w:rFonts w:asciiTheme="majorBidi" w:hAnsiTheme="majorBidi" w:cstheme="majorBidi"/>
          <w:sz w:val="30"/>
          <w:szCs w:val="30"/>
          <w:cs/>
        </w:rPr>
        <w:t xml:space="preserve">บริษัทยังคงมีการควบคุมร่วมที่มีสาระสำคัญอยู่ </w:t>
      </w:r>
      <w:r w:rsidR="00C43838" w:rsidRPr="00460239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460239">
        <w:rPr>
          <w:rFonts w:asciiTheme="majorBidi" w:hAnsiTheme="majorBidi" w:cstheme="majorBidi"/>
          <w:sz w:val="30"/>
          <w:szCs w:val="30"/>
          <w:cs/>
        </w:rPr>
        <w:t>บริษัทต้องจัดประเภทยอดสะสมบางส่วนที่เกี่ยวข้องเป็นกำไรหรือขาดทุน</w:t>
      </w:r>
    </w:p>
    <w:p w14:paraId="409F27F3" w14:textId="77777777" w:rsidR="001B6824" w:rsidRPr="009E3BC3" w:rsidRDefault="001B6824" w:rsidP="00D169EF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EDDEC41" w14:textId="2DEC7C52" w:rsidR="00D169EF" w:rsidRDefault="00D169EF" w:rsidP="00D169EF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และแสดงเป็นรายการผลต่าง</w:t>
      </w:r>
      <w:r w:rsidR="00B66FF3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Pr="009E3BC3">
        <w:rPr>
          <w:rFonts w:asciiTheme="majorBidi" w:hAnsiTheme="majorBidi" w:cstheme="majorBidi"/>
          <w:sz w:val="30"/>
          <w:szCs w:val="30"/>
          <w:cs/>
        </w:rPr>
        <w:t>อัตราแลกเปลี่ยน</w:t>
      </w:r>
      <w:r w:rsidR="00EA0D76">
        <w:rPr>
          <w:rFonts w:asciiTheme="majorBidi" w:hAnsiTheme="majorBidi" w:cstheme="majorBidi" w:hint="cs"/>
          <w:sz w:val="30"/>
          <w:szCs w:val="30"/>
          <w:cs/>
        </w:rPr>
        <w:t>จากการแปลงค่าหน่วยงานต่างประเทศ</w:t>
      </w:r>
      <w:r w:rsidRPr="009E3BC3">
        <w:rPr>
          <w:rFonts w:asciiTheme="majorBidi" w:hAnsiTheme="majorBidi" w:cstheme="majorBidi"/>
          <w:sz w:val="30"/>
          <w:szCs w:val="30"/>
          <w:cs/>
        </w:rPr>
        <w:t>ในส่วนของ</w:t>
      </w:r>
      <w:r w:rsidR="007C4596" w:rsidRPr="009E3BC3">
        <w:rPr>
          <w:rFonts w:asciiTheme="majorBidi" w:hAnsiTheme="majorBidi" w:cstheme="majorBidi"/>
          <w:sz w:val="30"/>
          <w:szCs w:val="30"/>
          <w:cs/>
        </w:rPr>
        <w:t>ผู้ถือหุ้น</w:t>
      </w:r>
      <w:r w:rsidRPr="009E3BC3">
        <w:rPr>
          <w:rFonts w:asciiTheme="majorBidi" w:hAnsiTheme="majorBidi" w:cstheme="majorBidi"/>
          <w:sz w:val="30"/>
          <w:szCs w:val="30"/>
          <w:cs/>
        </w:rPr>
        <w:t>จนกว่ามีการจำหน่ายเงินลงทุนนั้นออกไป</w:t>
      </w:r>
    </w:p>
    <w:p w14:paraId="2BFB9291" w14:textId="77777777" w:rsidR="008A2250" w:rsidRDefault="008A2250" w:rsidP="00D169EF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3EC9E2D" w14:textId="726885B9" w:rsidR="005377F1" w:rsidRPr="009E3BC3" w:rsidRDefault="005377F1" w:rsidP="0055045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เครื่องมือทางการเงิน</w:t>
      </w:r>
    </w:p>
    <w:p w14:paraId="477CF5CB" w14:textId="77777777" w:rsidR="005377F1" w:rsidRPr="009E3BC3" w:rsidRDefault="005377F1" w:rsidP="00357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02A9741" w14:textId="1E54AF21" w:rsidR="000A7499" w:rsidRPr="009E3BC3" w:rsidRDefault="000A7499" w:rsidP="000A7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00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lang w:val="en-GB"/>
        </w:rPr>
      </w:pPr>
      <w:r w:rsidRPr="009E3BC3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1B6824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9E3BC3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A64E5B">
        <w:rPr>
          <w:rFonts w:asciiTheme="majorBidi" w:eastAsia="EucrosiaUPCBold" w:hAnsiTheme="majorBidi" w:cstheme="majorBidi"/>
          <w:i/>
          <w:iCs/>
          <w:sz w:val="30"/>
          <w:szCs w:val="30"/>
        </w:rPr>
        <w:t>1</w:t>
      </w:r>
      <w:r w:rsidRPr="009E3BC3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9E3BC3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การจัดประเภทและการวัดมูลค่า </w:t>
      </w:r>
    </w:p>
    <w:p w14:paraId="5CF97CDE" w14:textId="77777777" w:rsidR="000A7499" w:rsidRPr="009E3BC3" w:rsidRDefault="000A7499" w:rsidP="00C226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D2679BA" w14:textId="14A405B2" w:rsidR="00D97D06" w:rsidRDefault="00D97D06" w:rsidP="00995263">
      <w:pPr>
        <w:shd w:val="clear" w:color="auto" w:fill="FFFFFF"/>
        <w:tabs>
          <w:tab w:val="clear" w:pos="907"/>
          <w:tab w:val="left" w:pos="1080"/>
        </w:tabs>
        <w:spacing w:line="240" w:lineRule="auto"/>
        <w:ind w:left="990"/>
        <w:jc w:val="thaiDistribute"/>
        <w:rPr>
          <w:rFonts w:asciiTheme="majorBidi" w:eastAsia="Calibri" w:hAnsiTheme="majorBidi" w:cs="Angsana New"/>
          <w:color w:val="000000"/>
          <w:sz w:val="30"/>
          <w:szCs w:val="30"/>
        </w:rPr>
      </w:pPr>
      <w:r w:rsidRPr="007E7AB0">
        <w:rPr>
          <w:rFonts w:asciiTheme="majorBidi" w:eastAsia="Calibri" w:hAnsiTheme="majorBidi" w:cs="Angsana New" w:hint="cs"/>
          <w:color w:val="000000"/>
          <w:spacing w:val="-6"/>
          <w:sz w:val="30"/>
          <w:szCs w:val="30"/>
          <w:cs/>
        </w:rPr>
        <w:t>สินทรัพย์ทางการเงินและหนี้สินทางการเงิน</w:t>
      </w:r>
      <w:r w:rsidRPr="007E7AB0">
        <w:rPr>
          <w:rFonts w:asciiTheme="majorBidi" w:eastAsia="Calibri" w:hAnsiTheme="majorBidi" w:cs="Angsana New"/>
          <w:color w:val="000000"/>
          <w:spacing w:val="-6"/>
          <w:sz w:val="30"/>
          <w:szCs w:val="30"/>
          <w:cs/>
        </w:rPr>
        <w:t xml:space="preserve"> (</w:t>
      </w:r>
      <w:r w:rsidRPr="007E7AB0">
        <w:rPr>
          <w:rFonts w:asciiTheme="majorBidi" w:eastAsia="Calibri" w:hAnsiTheme="majorBidi" w:cs="Angsana New" w:hint="cs"/>
          <w:color w:val="000000"/>
          <w:spacing w:val="-6"/>
          <w:sz w:val="30"/>
          <w:szCs w:val="30"/>
          <w:cs/>
        </w:rPr>
        <w:t>นอกเหนือจากลูกหนี้การค้า</w:t>
      </w:r>
      <w:r w:rsidRPr="007E7AB0">
        <w:rPr>
          <w:rFonts w:asciiTheme="majorBidi" w:eastAsia="Calibri" w:hAnsiTheme="majorBidi" w:cs="Angsana New"/>
          <w:color w:val="000000"/>
          <w:spacing w:val="-6"/>
          <w:sz w:val="30"/>
          <w:szCs w:val="30"/>
          <w:cs/>
        </w:rPr>
        <w:t xml:space="preserve"> (</w:t>
      </w:r>
      <w:r w:rsidRPr="007E7AB0">
        <w:rPr>
          <w:rFonts w:asciiTheme="majorBidi" w:eastAsia="Calibri" w:hAnsiTheme="majorBidi" w:cs="Angsana New" w:hint="cs"/>
          <w:color w:val="000000"/>
          <w:spacing w:val="-6"/>
          <w:sz w:val="30"/>
          <w:szCs w:val="30"/>
          <w:cs/>
        </w:rPr>
        <w:t>ดูหมายเหตุ</w:t>
      </w:r>
      <w:r w:rsidR="007E7AB0" w:rsidRPr="007E7AB0">
        <w:rPr>
          <w:rFonts w:asciiTheme="majorBidi" w:eastAsia="Calibri" w:hAnsiTheme="majorBidi" w:cs="Angsana New" w:hint="cs"/>
          <w:color w:val="000000"/>
          <w:spacing w:val="-6"/>
          <w:sz w:val="30"/>
          <w:szCs w:val="30"/>
          <w:cs/>
        </w:rPr>
        <w:t>ประกอบงบการเงิน</w:t>
      </w:r>
      <w:r w:rsidRPr="007E7AB0">
        <w:rPr>
          <w:rFonts w:asciiTheme="majorBidi" w:eastAsia="Calibri" w:hAnsiTheme="majorBidi" w:cs="Angsana New" w:hint="cs"/>
          <w:color w:val="000000"/>
          <w:spacing w:val="-6"/>
          <w:sz w:val="30"/>
          <w:szCs w:val="30"/>
          <w:cs/>
        </w:rPr>
        <w:t>ข้อ</w:t>
      </w:r>
      <w:r w:rsidRPr="007E7AB0">
        <w:rPr>
          <w:rFonts w:asciiTheme="majorBidi" w:eastAsia="Calibri" w:hAnsiTheme="majorBidi" w:cs="Angsana New"/>
          <w:color w:val="000000"/>
          <w:spacing w:val="-6"/>
          <w:sz w:val="30"/>
          <w:szCs w:val="30"/>
          <w:cs/>
        </w:rPr>
        <w:t xml:space="preserve"> </w:t>
      </w:r>
      <w:r w:rsidR="00773C80">
        <w:rPr>
          <w:rFonts w:asciiTheme="majorBidi" w:eastAsia="Calibri" w:hAnsiTheme="majorBidi" w:cs="Angsana New"/>
          <w:color w:val="000000"/>
          <w:spacing w:val="-6"/>
          <w:sz w:val="30"/>
          <w:szCs w:val="30"/>
        </w:rPr>
        <w:t>3</w:t>
      </w:r>
      <w:r w:rsidRPr="007E7AB0">
        <w:rPr>
          <w:rFonts w:asciiTheme="majorBidi" w:eastAsia="Calibri" w:hAnsiTheme="majorBidi" w:cs="Angsana New"/>
          <w:color w:val="000000"/>
          <w:spacing w:val="-6"/>
          <w:sz w:val="30"/>
          <w:szCs w:val="30"/>
          <w:cs/>
        </w:rPr>
        <w:t>(</w:t>
      </w:r>
      <w:r w:rsidRPr="007E7AB0">
        <w:rPr>
          <w:rFonts w:asciiTheme="majorBidi" w:eastAsia="Calibri" w:hAnsiTheme="majorBidi" w:cs="Angsana New" w:hint="cs"/>
          <w:color w:val="000000"/>
          <w:spacing w:val="-6"/>
          <w:sz w:val="30"/>
          <w:szCs w:val="30"/>
          <w:cs/>
        </w:rPr>
        <w:t>ฉ</w:t>
      </w:r>
      <w:r w:rsidRPr="007E7AB0">
        <w:rPr>
          <w:rFonts w:asciiTheme="majorBidi" w:eastAsia="Calibri" w:hAnsiTheme="majorBidi" w:cs="Angsana New"/>
          <w:color w:val="000000"/>
          <w:spacing w:val="-6"/>
          <w:sz w:val="30"/>
          <w:szCs w:val="30"/>
          <w:cs/>
        </w:rPr>
        <w:t>))</w:t>
      </w:r>
      <w:r w:rsidR="000215D1">
        <w:rPr>
          <w:rFonts w:asciiTheme="majorBidi" w:eastAsia="Calibri" w:hAnsiTheme="majorBidi" w:cs="Angsana New"/>
          <w:color w:val="000000"/>
          <w:spacing w:val="-6"/>
          <w:sz w:val="30"/>
          <w:szCs w:val="30"/>
        </w:rPr>
        <w:t>)</w:t>
      </w:r>
      <w:r w:rsidRPr="00D97D06">
        <w:rPr>
          <w:rFonts w:asciiTheme="majorBidi" w:eastAsia="Calibri" w:hAnsiTheme="majorBidi" w:cs="Angsana New"/>
          <w:color w:val="000000"/>
          <w:sz w:val="30"/>
          <w:szCs w:val="30"/>
          <w:cs/>
        </w:rPr>
        <w:t xml:space="preserve"> </w:t>
      </w:r>
      <w:r w:rsidRPr="00D97D06">
        <w:rPr>
          <w:rFonts w:asciiTheme="majorBidi" w:eastAsia="Calibri" w:hAnsiTheme="majorBidi" w:cs="Angsana New" w:hint="cs"/>
          <w:color w:val="000000"/>
          <w:sz w:val="30"/>
          <w:szCs w:val="30"/>
          <w:cs/>
        </w:rPr>
        <w:t>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D97D06">
        <w:rPr>
          <w:rFonts w:asciiTheme="majorBidi" w:eastAsia="Calibri" w:hAnsiTheme="majorBidi" w:cs="Angsana New"/>
          <w:color w:val="000000"/>
          <w:sz w:val="30"/>
          <w:szCs w:val="30"/>
          <w:cs/>
        </w:rPr>
        <w:t xml:space="preserve"> </w:t>
      </w:r>
      <w:r w:rsidRPr="00D97D06">
        <w:rPr>
          <w:rFonts w:asciiTheme="majorBidi" w:eastAsia="Calibri" w:hAnsiTheme="majorBidi" w:cs="Angsana New" w:hint="cs"/>
          <w:color w:val="000000"/>
          <w:sz w:val="30"/>
          <w:szCs w:val="30"/>
          <w:cs/>
        </w:rPr>
        <w:t>และวัดมูลค่า</w:t>
      </w:r>
      <w:r w:rsidR="00AD2334" w:rsidRPr="00AD2334">
        <w:rPr>
          <w:rFonts w:asciiTheme="majorBidi" w:eastAsia="Calibri" w:hAnsiTheme="majorBidi" w:cs="Angsana New"/>
          <w:color w:val="000000"/>
          <w:sz w:val="30"/>
          <w:szCs w:val="30"/>
          <w:cs/>
        </w:rPr>
        <w:t>เมื่อเริ่มแรก</w:t>
      </w:r>
      <w:r w:rsidRPr="00D97D06">
        <w:rPr>
          <w:rFonts w:asciiTheme="majorBidi" w:eastAsia="Calibri" w:hAnsiTheme="majorBidi" w:cs="Angsana New" w:hint="cs"/>
          <w:color w:val="000000"/>
          <w:sz w:val="30"/>
          <w:szCs w:val="30"/>
          <w:cs/>
        </w:rPr>
        <w:t>ด้วยมูลค่ายุติธรรม</w:t>
      </w:r>
      <w:r w:rsidR="00AD2334">
        <w:rPr>
          <w:rFonts w:asciiTheme="majorBidi" w:eastAsia="Calibri" w:hAnsiTheme="majorBidi" w:cs="Angsana New" w:hint="cs"/>
          <w:color w:val="000000"/>
          <w:sz w:val="30"/>
          <w:szCs w:val="30"/>
          <w:cs/>
        </w:rPr>
        <w:t xml:space="preserve"> </w:t>
      </w:r>
      <w:r w:rsidR="00AD2334" w:rsidRPr="00AD2334">
        <w:rPr>
          <w:rFonts w:asciiTheme="majorBidi" w:eastAsia="Calibri" w:hAnsiTheme="majorBidi" w:cs="Angsana New"/>
          <w:color w:val="000000"/>
          <w:sz w:val="30"/>
          <w:szCs w:val="30"/>
          <w:cs/>
        </w:rPr>
        <w:t>ทั้งนี้ 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</w:t>
      </w:r>
      <w:r w:rsidR="00AD2334" w:rsidRPr="00AD2334">
        <w:rPr>
          <w:rFonts w:asciiTheme="majorBidi" w:eastAsia="Calibri" w:hAnsiTheme="majorBidi" w:cs="Angsana New" w:hint="cs"/>
          <w:color w:val="000000"/>
          <w:sz w:val="30"/>
          <w:szCs w:val="30"/>
          <w:cs/>
        </w:rPr>
        <w:t>หรือหัก</w:t>
      </w:r>
      <w:r w:rsidRPr="00D97D06">
        <w:rPr>
          <w:rFonts w:asciiTheme="majorBidi" w:eastAsia="Calibri" w:hAnsiTheme="majorBidi" w:cs="Angsana New" w:hint="cs"/>
          <w:color w:val="000000"/>
          <w:sz w:val="30"/>
          <w:szCs w:val="30"/>
          <w:cs/>
        </w:rPr>
        <w:t>ต้นทุนการทำรายการที่เกี่ยวข้องโดยตรงกับการได้มา</w:t>
      </w:r>
      <w:r w:rsidR="006A1C49">
        <w:rPr>
          <w:rFonts w:asciiTheme="majorBidi" w:eastAsia="Calibri" w:hAnsiTheme="majorBidi" w:cs="Angsana New" w:hint="cs"/>
          <w:color w:val="000000"/>
          <w:sz w:val="30"/>
          <w:szCs w:val="30"/>
          <w:cs/>
        </w:rPr>
        <w:t>ด้วย</w:t>
      </w:r>
      <w:r w:rsidRPr="00D97D06">
        <w:rPr>
          <w:rFonts w:asciiTheme="majorBidi" w:eastAsia="Calibri" w:hAnsiTheme="majorBidi" w:cs="Angsana New"/>
          <w:color w:val="000000"/>
          <w:sz w:val="30"/>
          <w:szCs w:val="30"/>
          <w:cs/>
        </w:rPr>
        <w:t xml:space="preserve"> </w:t>
      </w:r>
    </w:p>
    <w:p w14:paraId="4250090F" w14:textId="77777777" w:rsidR="00D97D06" w:rsidRDefault="00D97D06" w:rsidP="00995263">
      <w:pPr>
        <w:shd w:val="clear" w:color="auto" w:fill="FFFFFF"/>
        <w:tabs>
          <w:tab w:val="clear" w:pos="907"/>
          <w:tab w:val="left" w:pos="1080"/>
        </w:tabs>
        <w:spacing w:line="240" w:lineRule="auto"/>
        <w:ind w:left="99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2EB66E64" w14:textId="2E998328" w:rsidR="000A7499" w:rsidRDefault="000A7499" w:rsidP="00995263">
      <w:pPr>
        <w:shd w:val="clear" w:color="auto" w:fill="FFFFFF"/>
        <w:tabs>
          <w:tab w:val="clear" w:pos="907"/>
          <w:tab w:val="left" w:pos="1080"/>
        </w:tabs>
        <w:spacing w:line="240" w:lineRule="auto"/>
        <w:ind w:left="99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9E3BC3">
        <w:rPr>
          <w:rFonts w:asciiTheme="majorBidi" w:eastAsia="Calibri" w:hAnsiTheme="majorBidi" w:cstheme="majorBidi"/>
          <w:color w:val="000000"/>
          <w:sz w:val="30"/>
          <w:szCs w:val="30"/>
          <w:cs/>
        </w:rPr>
        <w:t xml:space="preserve"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</w:t>
      </w:r>
      <w:r w:rsidR="00B15BC0" w:rsidRPr="009E3BC3">
        <w:rPr>
          <w:rFonts w:asciiTheme="majorBidi" w:eastAsia="Calibri" w:hAnsiTheme="majorBidi" w:cstheme="majorBidi"/>
          <w:color w:val="000000"/>
          <w:sz w:val="30"/>
          <w:szCs w:val="30"/>
        </w:rPr>
        <w:br/>
      </w:r>
      <w:r w:rsidRPr="009E3BC3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การวัดมูลค่าด้วยราคาทุนตัดจำหน่าย มูลค่ายุติธรรมผ่านกำไรขาดทุนเบ็ดเสร็จอื่นหรือมูลค่ายุติธรรมผ่าน</w:t>
      </w:r>
      <w:r w:rsidR="00B15BC0" w:rsidRPr="009E3BC3">
        <w:rPr>
          <w:rFonts w:asciiTheme="majorBidi" w:eastAsia="Calibri" w:hAnsiTheme="majorBidi" w:cstheme="majorBidi"/>
          <w:color w:val="000000"/>
          <w:sz w:val="30"/>
          <w:szCs w:val="30"/>
        </w:rPr>
        <w:br/>
      </w:r>
      <w:r w:rsidRPr="009E3BC3">
        <w:rPr>
          <w:rFonts w:asciiTheme="majorBidi" w:eastAsia="Calibri" w:hAnsiTheme="majorBidi" w:cstheme="majorBidi"/>
          <w:color w:val="000000"/>
          <w:sz w:val="30"/>
          <w:szCs w:val="30"/>
          <w:cs/>
        </w:rPr>
        <w:t xml:space="preserve">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52496721" w14:textId="77777777" w:rsidR="008E70A5" w:rsidRDefault="008E70A5" w:rsidP="00995263">
      <w:pPr>
        <w:shd w:val="clear" w:color="auto" w:fill="FFFFFF"/>
        <w:tabs>
          <w:tab w:val="clear" w:pos="907"/>
          <w:tab w:val="left" w:pos="1080"/>
        </w:tabs>
        <w:spacing w:line="240" w:lineRule="auto"/>
        <w:ind w:left="99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76DC7A97" w14:textId="65A114BC" w:rsidR="007E7AB0" w:rsidRDefault="007E7AB0" w:rsidP="00995263">
      <w:pPr>
        <w:shd w:val="clear" w:color="auto" w:fill="FFFFFF"/>
        <w:tabs>
          <w:tab w:val="clear" w:pos="907"/>
          <w:tab w:val="left" w:pos="1080"/>
        </w:tabs>
        <w:spacing w:line="240" w:lineRule="auto"/>
        <w:ind w:left="990"/>
        <w:jc w:val="thaiDistribute"/>
        <w:rPr>
          <w:rFonts w:asciiTheme="majorBidi" w:eastAsia="Calibri" w:hAnsiTheme="majorBidi" w:cs="Angsana New"/>
          <w:color w:val="000000"/>
          <w:sz w:val="30"/>
          <w:szCs w:val="30"/>
        </w:rPr>
      </w:pPr>
      <w:r w:rsidRPr="007E7AB0">
        <w:rPr>
          <w:rFonts w:asciiTheme="majorBidi" w:eastAsia="Calibri" w:hAnsiTheme="majorBidi" w:cs="Angsana New" w:hint="cs"/>
          <w:color w:val="000000"/>
          <w:sz w:val="30"/>
          <w:szCs w:val="30"/>
          <w:cs/>
        </w:rPr>
        <w:t>ณ</w:t>
      </w:r>
      <w:r w:rsidRPr="007E7AB0">
        <w:rPr>
          <w:rFonts w:asciiTheme="majorBidi" w:eastAsia="Calibri" w:hAnsiTheme="majorBidi" w:cs="Angsana New"/>
          <w:color w:val="000000"/>
          <w:sz w:val="30"/>
          <w:szCs w:val="30"/>
          <w:cs/>
        </w:rPr>
        <w:t xml:space="preserve"> </w:t>
      </w:r>
      <w:r w:rsidRPr="007E7AB0">
        <w:rPr>
          <w:rFonts w:asciiTheme="majorBidi" w:eastAsia="Calibri" w:hAnsiTheme="majorBidi" w:cs="Angsana New" w:hint="cs"/>
          <w:color w:val="000000"/>
          <w:sz w:val="30"/>
          <w:szCs w:val="30"/>
          <w:cs/>
        </w:rPr>
        <w:t>วันที่รับรู้รายการเมื่อเริ่มแรก</w:t>
      </w:r>
      <w:r w:rsidRPr="007E7AB0">
        <w:rPr>
          <w:rFonts w:asciiTheme="majorBidi" w:eastAsia="Calibri" w:hAnsiTheme="majorBidi" w:cs="Angsana New"/>
          <w:color w:val="000000"/>
          <w:sz w:val="30"/>
          <w:szCs w:val="30"/>
          <w:cs/>
        </w:rPr>
        <w:t xml:space="preserve"> </w:t>
      </w:r>
      <w:r w:rsidRPr="007E7AB0">
        <w:rPr>
          <w:rFonts w:asciiTheme="majorBidi" w:eastAsia="Calibri" w:hAnsiTheme="majorBidi" w:cs="Angsana New" w:hint="cs"/>
          <w:color w:val="000000"/>
          <w:sz w:val="30"/>
          <w:szCs w:val="30"/>
          <w:cs/>
        </w:rPr>
        <w:t>หนี้สินทางการเงินจัดประเภทด้วยราคาทุนตัดจำหน่ายตามวิธีดอกเบี้ยที่แท้จริง</w:t>
      </w:r>
      <w:r w:rsidRPr="007E7AB0">
        <w:rPr>
          <w:rFonts w:asciiTheme="majorBidi" w:eastAsia="Calibri" w:hAnsiTheme="majorBidi" w:cs="Angsana New"/>
          <w:color w:val="000000"/>
          <w:sz w:val="30"/>
          <w:szCs w:val="30"/>
          <w:cs/>
        </w:rPr>
        <w:t xml:space="preserve"> </w:t>
      </w:r>
      <w:r w:rsidRPr="007E7AB0">
        <w:rPr>
          <w:rFonts w:asciiTheme="majorBidi" w:eastAsia="Calibri" w:hAnsiTheme="majorBidi" w:cs="Angsana New" w:hint="cs"/>
          <w:color w:val="000000"/>
          <w:sz w:val="30"/>
          <w:szCs w:val="30"/>
          <w:cs/>
        </w:rPr>
        <w:t>ดอกเบี้ยจ่าย</w:t>
      </w:r>
      <w:r w:rsidRPr="007E7AB0">
        <w:rPr>
          <w:rFonts w:asciiTheme="majorBidi" w:eastAsia="Calibri" w:hAnsiTheme="majorBidi" w:cs="Angsana New"/>
          <w:color w:val="000000"/>
          <w:sz w:val="30"/>
          <w:szCs w:val="30"/>
          <w:cs/>
        </w:rPr>
        <w:t xml:space="preserve"> </w:t>
      </w:r>
      <w:r w:rsidRPr="007E7AB0">
        <w:rPr>
          <w:rFonts w:asciiTheme="majorBidi" w:eastAsia="Calibri" w:hAnsiTheme="majorBidi" w:cs="Angsana New" w:hint="cs"/>
          <w:color w:val="000000"/>
          <w:sz w:val="30"/>
          <w:szCs w:val="30"/>
          <w:cs/>
        </w:rPr>
        <w:t>กำไรและขาดทุนจากอัตราแลกเปลี่ยน</w:t>
      </w:r>
      <w:r w:rsidRPr="007E7AB0">
        <w:rPr>
          <w:rFonts w:asciiTheme="majorBidi" w:eastAsia="Calibri" w:hAnsiTheme="majorBidi" w:cs="Angsana New"/>
          <w:color w:val="000000"/>
          <w:sz w:val="30"/>
          <w:szCs w:val="30"/>
          <w:cs/>
        </w:rPr>
        <w:t xml:space="preserve"> </w:t>
      </w:r>
      <w:r w:rsidRPr="007E7AB0">
        <w:rPr>
          <w:rFonts w:asciiTheme="majorBidi" w:eastAsia="Calibri" w:hAnsiTheme="majorBidi" w:cs="Angsana New" w:hint="cs"/>
          <w:color w:val="000000"/>
          <w:sz w:val="30"/>
          <w:szCs w:val="30"/>
          <w:cs/>
        </w:rPr>
        <w:t>และกำไรหรือขาดทุนที่เกิดจากการตัดรายการออกจากบัญชีรับรู้ในกำไรหรือขาดทุน</w:t>
      </w:r>
    </w:p>
    <w:p w14:paraId="60FA4DD9" w14:textId="77777777" w:rsidR="007E7AB0" w:rsidRDefault="007E7AB0" w:rsidP="00995263">
      <w:pPr>
        <w:shd w:val="clear" w:color="auto" w:fill="FFFFFF"/>
        <w:tabs>
          <w:tab w:val="clear" w:pos="907"/>
          <w:tab w:val="left" w:pos="1080"/>
        </w:tabs>
        <w:spacing w:line="240" w:lineRule="auto"/>
        <w:ind w:left="990"/>
        <w:jc w:val="thaiDistribute"/>
        <w:rPr>
          <w:rFonts w:asciiTheme="majorBidi" w:eastAsia="Calibri" w:hAnsiTheme="majorBidi" w:cs="Angsana New"/>
          <w:color w:val="000000"/>
          <w:sz w:val="30"/>
          <w:szCs w:val="30"/>
        </w:rPr>
      </w:pPr>
    </w:p>
    <w:p w14:paraId="2495369F" w14:textId="32669FDA" w:rsidR="00995263" w:rsidRDefault="00995263" w:rsidP="00995263">
      <w:pPr>
        <w:shd w:val="clear" w:color="auto" w:fill="FFFFFF"/>
        <w:tabs>
          <w:tab w:val="clear" w:pos="907"/>
          <w:tab w:val="left" w:pos="1080"/>
        </w:tabs>
        <w:spacing w:line="240" w:lineRule="auto"/>
        <w:ind w:left="990"/>
        <w:jc w:val="thaiDistribute"/>
        <w:rPr>
          <w:rFonts w:asciiTheme="majorBidi" w:eastAsia="Calibri" w:hAnsiTheme="majorBidi" w:cs="Angsana New"/>
          <w:color w:val="000000"/>
          <w:sz w:val="30"/>
          <w:szCs w:val="30"/>
        </w:rPr>
      </w:pPr>
      <w:r w:rsidRPr="001B6824">
        <w:rPr>
          <w:rFonts w:asciiTheme="majorBidi" w:eastAsia="Calibri" w:hAnsiTheme="majorBidi" w:cs="Angsana New" w:hint="cs"/>
          <w:color w:val="000000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</w:t>
      </w:r>
      <w:r w:rsidRPr="001B6824">
        <w:rPr>
          <w:rFonts w:asciiTheme="majorBidi" w:eastAsia="Calibri" w:hAnsiTheme="majorBidi" w:cs="Angsana New"/>
          <w:color w:val="000000"/>
          <w:sz w:val="30"/>
          <w:szCs w:val="30"/>
          <w:cs/>
        </w:rPr>
        <w:t xml:space="preserve"> </w:t>
      </w:r>
      <w:r w:rsidRPr="001B6824">
        <w:rPr>
          <w:rFonts w:asciiTheme="majorBidi" w:eastAsia="Calibri" w:hAnsiTheme="majorBidi" w:cs="Angsana New" w:hint="cs"/>
          <w:color w:val="000000"/>
          <w:sz w:val="30"/>
          <w:szCs w:val="30"/>
          <w:cs/>
        </w:rPr>
        <w:t>ราคาทุนตัดจำหน่ายลดลงด้วยผลขาดทุนด้านเครดิตที่คาดว่าจะเกิดขึ้น</w:t>
      </w:r>
      <w:r w:rsidRPr="001B6824">
        <w:rPr>
          <w:rFonts w:asciiTheme="majorBidi" w:eastAsia="Calibri" w:hAnsiTheme="majorBidi" w:cs="Angsana New"/>
          <w:color w:val="000000"/>
          <w:sz w:val="30"/>
          <w:szCs w:val="30"/>
          <w:cs/>
        </w:rPr>
        <w:t xml:space="preserve"> </w:t>
      </w:r>
      <w:r w:rsidRPr="001B6824">
        <w:rPr>
          <w:rFonts w:asciiTheme="majorBidi" w:eastAsia="Calibri" w:hAnsiTheme="majorBidi" w:cs="Angsana New" w:hint="cs"/>
          <w:color w:val="000000"/>
          <w:sz w:val="30"/>
          <w:szCs w:val="30"/>
          <w:cs/>
        </w:rPr>
        <w:t>รายได้ดอกเบี้ย</w:t>
      </w:r>
      <w:r w:rsidRPr="001B6824">
        <w:rPr>
          <w:rFonts w:asciiTheme="majorBidi" w:eastAsia="Calibri" w:hAnsiTheme="majorBidi" w:cs="Angsana New"/>
          <w:color w:val="000000"/>
          <w:sz w:val="30"/>
          <w:szCs w:val="30"/>
          <w:cs/>
        </w:rPr>
        <w:t xml:space="preserve"> </w:t>
      </w:r>
      <w:r w:rsidRPr="001B6824">
        <w:rPr>
          <w:rFonts w:asciiTheme="majorBidi" w:eastAsia="Calibri" w:hAnsiTheme="majorBidi" w:cs="Angsana New" w:hint="cs"/>
          <w:color w:val="000000"/>
          <w:sz w:val="30"/>
          <w:szCs w:val="30"/>
          <w:cs/>
        </w:rPr>
        <w:t>กำไรและขาดทุนจากอัตราแลกเปลี่ยน</w:t>
      </w:r>
      <w:r w:rsidRPr="001B6824">
        <w:rPr>
          <w:rFonts w:asciiTheme="majorBidi" w:eastAsia="Calibri" w:hAnsiTheme="majorBidi" w:cs="Angsana New"/>
          <w:color w:val="000000"/>
          <w:sz w:val="30"/>
          <w:szCs w:val="30"/>
          <w:cs/>
        </w:rPr>
        <w:t xml:space="preserve"> </w:t>
      </w:r>
      <w:r w:rsidRPr="001B6824">
        <w:rPr>
          <w:rFonts w:asciiTheme="majorBidi" w:eastAsia="Calibri" w:hAnsiTheme="majorBidi" w:cs="Angsana New" w:hint="cs"/>
          <w:color w:val="000000"/>
          <w:sz w:val="30"/>
          <w:szCs w:val="30"/>
          <w:cs/>
        </w:rPr>
        <w:t>ผลขาดทุนด้านเครดิตที่คาดว่าจะเกิดขึ้น</w:t>
      </w:r>
      <w:r w:rsidRPr="001B6824">
        <w:rPr>
          <w:rFonts w:asciiTheme="majorBidi" w:eastAsia="Calibri" w:hAnsiTheme="majorBidi" w:cs="Angsana New"/>
          <w:color w:val="000000"/>
          <w:sz w:val="30"/>
          <w:szCs w:val="30"/>
          <w:cs/>
        </w:rPr>
        <w:t xml:space="preserve"> </w:t>
      </w:r>
      <w:r w:rsidRPr="001B6824">
        <w:rPr>
          <w:rFonts w:asciiTheme="majorBidi" w:eastAsia="Calibri" w:hAnsiTheme="majorBidi" w:cs="Angsana New" w:hint="cs"/>
          <w:color w:val="000000"/>
          <w:sz w:val="30"/>
          <w:szCs w:val="30"/>
          <w:cs/>
        </w:rPr>
        <w:t>กำไรหรือขาดทุนที่เกิดจากการ</w:t>
      </w:r>
      <w:r w:rsidR="00837C15">
        <w:rPr>
          <w:rFonts w:asciiTheme="majorBidi" w:eastAsia="Calibri" w:hAnsiTheme="majorBidi" w:cs="Angsana New"/>
          <w:color w:val="000000"/>
          <w:sz w:val="30"/>
          <w:szCs w:val="30"/>
          <w:cs/>
        </w:rPr>
        <w:br/>
      </w:r>
      <w:r w:rsidRPr="001B6824">
        <w:rPr>
          <w:rFonts w:asciiTheme="majorBidi" w:eastAsia="Calibri" w:hAnsiTheme="majorBidi" w:cs="Angsana New" w:hint="cs"/>
          <w:color w:val="000000"/>
          <w:sz w:val="30"/>
          <w:szCs w:val="30"/>
          <w:cs/>
        </w:rPr>
        <w:t>ตัดรายการออกจากบัญชีรับรู้ในกำไรหรือขาดทุน</w:t>
      </w:r>
    </w:p>
    <w:p w14:paraId="52AE3417" w14:textId="00114B3F" w:rsidR="001B6824" w:rsidRDefault="001B6824" w:rsidP="00995263">
      <w:pPr>
        <w:shd w:val="clear" w:color="auto" w:fill="FFFFFF"/>
        <w:tabs>
          <w:tab w:val="clear" w:pos="907"/>
          <w:tab w:val="left" w:pos="1080"/>
        </w:tabs>
        <w:spacing w:line="240" w:lineRule="auto"/>
        <w:ind w:left="990"/>
        <w:jc w:val="thaiDistribute"/>
        <w:rPr>
          <w:rFonts w:asciiTheme="majorBidi" w:eastAsia="Calibri" w:hAnsiTheme="majorBidi" w:cs="Angsana New"/>
          <w:color w:val="000000"/>
          <w:sz w:val="30"/>
          <w:szCs w:val="30"/>
        </w:rPr>
      </w:pPr>
    </w:p>
    <w:p w14:paraId="3510F190" w14:textId="024A132D" w:rsidR="000A7499" w:rsidRPr="009E3BC3" w:rsidRDefault="000A7499" w:rsidP="003F39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00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995263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726807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995263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995263">
        <w:rPr>
          <w:rFonts w:asciiTheme="majorBidi" w:eastAsia="EucrosiaUPCBold" w:hAnsiTheme="majorBidi" w:cstheme="majorBidi"/>
          <w:i/>
          <w:iCs/>
          <w:sz w:val="30"/>
          <w:szCs w:val="30"/>
        </w:rPr>
        <w:t>2</w:t>
      </w:r>
      <w:r w:rsidRPr="009E3BC3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9E3BC3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</w:t>
      </w:r>
      <w:r w:rsidRPr="00726807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บัญชี</w:t>
      </w:r>
      <w:r w:rsidR="00995263" w:rsidRPr="00726807">
        <w:rPr>
          <w:rFonts w:asciiTheme="majorBidi" w:eastAsia="EucrosiaUPCBold" w:hAnsiTheme="majorBidi" w:cs="Angsana New" w:hint="cs"/>
          <w:i/>
          <w:iCs/>
          <w:sz w:val="30"/>
          <w:szCs w:val="30"/>
          <w:cs/>
        </w:rPr>
        <w:t>และการหักกลบ</w:t>
      </w:r>
    </w:p>
    <w:p w14:paraId="660FE426" w14:textId="77777777" w:rsidR="000A7499" w:rsidRPr="009E3BC3" w:rsidRDefault="000A7499" w:rsidP="0048057A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 w:hanging="45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31546D1D" w14:textId="2EC3143F" w:rsidR="000A7499" w:rsidRDefault="000A7499" w:rsidP="00AD7818">
      <w:pPr>
        <w:tabs>
          <w:tab w:val="clear" w:pos="907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9E3BC3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="007D6DCF" w:rsidRPr="009E3BC3">
        <w:rPr>
          <w:rFonts w:asciiTheme="majorBidi" w:hAnsiTheme="majorBidi" w:cstheme="majorBidi"/>
          <w:color w:val="000000"/>
          <w:sz w:val="30"/>
          <w:szCs w:val="30"/>
        </w:rPr>
        <w:br/>
      </w:r>
      <w:r w:rsidRPr="009E3BC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0CEC8789" w14:textId="77777777" w:rsidR="0020045A" w:rsidRPr="009E3BC3" w:rsidRDefault="0020045A" w:rsidP="00AD7818">
      <w:pPr>
        <w:tabs>
          <w:tab w:val="clear" w:pos="907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761E8C4" w14:textId="77777777" w:rsidR="000A7499" w:rsidRPr="009E3BC3" w:rsidRDefault="000A7499" w:rsidP="003F3963">
      <w:pPr>
        <w:tabs>
          <w:tab w:val="clear" w:pos="907"/>
          <w:tab w:val="left" w:pos="1080"/>
          <w:tab w:val="left" w:pos="1530"/>
        </w:tabs>
        <w:spacing w:line="240" w:lineRule="auto"/>
        <w:ind w:left="99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9E3BC3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</w:t>
      </w:r>
      <w:r w:rsidR="00D058E8" w:rsidRPr="009E3BC3">
        <w:rPr>
          <w:rFonts w:asciiTheme="majorBidi" w:eastAsia="Calibri" w:hAnsiTheme="majorBidi" w:cstheme="majorBidi"/>
          <w:color w:val="000000"/>
          <w:sz w:val="30"/>
          <w:szCs w:val="30"/>
          <w:cs/>
        </w:rPr>
        <w:br/>
      </w:r>
      <w:r w:rsidRPr="009E3BC3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9E3BC3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</w:p>
    <w:p w14:paraId="622B9605" w14:textId="77777777" w:rsidR="003B51B7" w:rsidRPr="009E3BC3" w:rsidRDefault="003B51B7" w:rsidP="004832DF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99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1F10A6A4" w14:textId="194DFCCB" w:rsidR="00995263" w:rsidRPr="00995263" w:rsidRDefault="00995263" w:rsidP="00995263">
      <w:pPr>
        <w:tabs>
          <w:tab w:val="clear" w:pos="907"/>
          <w:tab w:val="left" w:pos="1080"/>
          <w:tab w:val="left" w:pos="1530"/>
        </w:tabs>
        <w:spacing w:line="240" w:lineRule="auto"/>
        <w:ind w:left="99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995263">
        <w:rPr>
          <w:rFonts w:asciiTheme="majorBidi" w:eastAsia="Calibri" w:hAnsiTheme="majorBidi" w:cstheme="majorBidi" w:hint="cs"/>
          <w:color w:val="000000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</w:t>
      </w:r>
      <w:r w:rsidRPr="00995263">
        <w:rPr>
          <w:rFonts w:asciiTheme="majorBidi" w:eastAsia="Calibri" w:hAnsiTheme="majorBidi" w:cstheme="majorBidi"/>
          <w:color w:val="000000"/>
          <w:sz w:val="30"/>
          <w:szCs w:val="30"/>
          <w:cs/>
        </w:rPr>
        <w:t xml:space="preserve"> </w:t>
      </w:r>
      <w:r w:rsidRPr="00995263">
        <w:rPr>
          <w:rFonts w:asciiTheme="majorBidi" w:eastAsia="Calibri" w:hAnsiTheme="majorBidi" w:cstheme="majorBidi" w:hint="cs"/>
          <w:color w:val="000000"/>
          <w:sz w:val="30"/>
          <w:szCs w:val="30"/>
          <w:cs/>
        </w:rPr>
        <w:t>รับรู้ในกำไรหรือขาดทุน</w:t>
      </w:r>
      <w:r w:rsidRPr="00995263">
        <w:rPr>
          <w:rFonts w:asciiTheme="majorBidi" w:eastAsia="Calibri" w:hAnsiTheme="majorBidi" w:cstheme="majorBidi"/>
          <w:color w:val="000000"/>
          <w:sz w:val="30"/>
          <w:szCs w:val="30"/>
          <w:cs/>
        </w:rPr>
        <w:t xml:space="preserve"> </w:t>
      </w:r>
    </w:p>
    <w:p w14:paraId="5CD5980D" w14:textId="77777777" w:rsidR="00995263" w:rsidRPr="00995263" w:rsidRDefault="00995263" w:rsidP="00995263">
      <w:pPr>
        <w:tabs>
          <w:tab w:val="clear" w:pos="907"/>
          <w:tab w:val="left" w:pos="1080"/>
          <w:tab w:val="left" w:pos="1530"/>
        </w:tabs>
        <w:spacing w:line="240" w:lineRule="auto"/>
        <w:ind w:left="99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4ADE1F3E" w14:textId="0607FADB" w:rsidR="00391CA4" w:rsidRDefault="00995263" w:rsidP="00995263">
      <w:pPr>
        <w:tabs>
          <w:tab w:val="clear" w:pos="907"/>
          <w:tab w:val="left" w:pos="1080"/>
          <w:tab w:val="left" w:pos="1530"/>
        </w:tabs>
        <w:spacing w:line="240" w:lineRule="auto"/>
        <w:ind w:left="99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995263">
        <w:rPr>
          <w:rFonts w:asciiTheme="majorBidi" w:eastAsia="Calibri" w:hAnsiTheme="majorBidi" w:cstheme="majorBidi" w:hint="cs"/>
          <w:color w:val="000000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</w:t>
      </w:r>
      <w:r w:rsidRPr="00995263">
        <w:rPr>
          <w:rFonts w:asciiTheme="majorBidi" w:eastAsia="Calibri" w:hAnsiTheme="majorBidi" w:cstheme="majorBidi"/>
          <w:color w:val="000000"/>
          <w:sz w:val="30"/>
          <w:szCs w:val="30"/>
          <w:cs/>
        </w:rPr>
        <w:t xml:space="preserve"> </w:t>
      </w:r>
      <w:r w:rsidRPr="00995263">
        <w:rPr>
          <w:rFonts w:asciiTheme="majorBidi" w:eastAsia="Calibri" w:hAnsiTheme="majorBidi" w:cstheme="majorBidi" w:hint="cs"/>
          <w:color w:val="000000"/>
          <w:sz w:val="30"/>
          <w:szCs w:val="30"/>
          <w:cs/>
        </w:rPr>
        <w:t>หรือตั้งใจที่จะรับสินทรัพย์และชำระหนี้สินพร้อมกัน</w:t>
      </w:r>
    </w:p>
    <w:p w14:paraId="52685ECA" w14:textId="21D4E7C8" w:rsidR="00942A03" w:rsidRDefault="00942A03" w:rsidP="00995263">
      <w:pPr>
        <w:tabs>
          <w:tab w:val="clear" w:pos="907"/>
          <w:tab w:val="left" w:pos="1080"/>
          <w:tab w:val="left" w:pos="1530"/>
        </w:tabs>
        <w:spacing w:line="240" w:lineRule="auto"/>
        <w:ind w:left="99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36DC9F41" w14:textId="7902745D" w:rsidR="00365E5D" w:rsidRDefault="00365E5D" w:rsidP="00365E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00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726807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726807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726807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.3) </w:t>
      </w:r>
      <w:r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อนุพันธ์</w:t>
      </w:r>
    </w:p>
    <w:p w14:paraId="6E3711F6" w14:textId="77777777" w:rsidR="00365E5D" w:rsidRDefault="00365E5D" w:rsidP="00365E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00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4B899ABF" w14:textId="60766A33" w:rsidR="00365E5D" w:rsidRDefault="00365E5D" w:rsidP="00365E5D">
      <w:pPr>
        <w:tabs>
          <w:tab w:val="clear" w:pos="454"/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>อนุพันธ์รับรู้ด้วยมูลค่ายุติธรรมและวัดมูลค่ายุติธรรมทุกวันสิ้นรอบระยะเวลารายงาน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</w:t>
      </w:r>
      <w:r w:rsidRPr="009E3BC3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</w:p>
    <w:p w14:paraId="70C77C4F" w14:textId="77777777" w:rsidR="00365E5D" w:rsidRDefault="00365E5D" w:rsidP="00365E5D">
      <w:pPr>
        <w:tabs>
          <w:tab w:val="clear" w:pos="454"/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8E56CF7" w14:textId="7EA3B3EC" w:rsidR="00942A03" w:rsidRDefault="00942A03" w:rsidP="00942A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00" w:right="47" w:hanging="367"/>
        <w:jc w:val="thaiDistribute"/>
        <w:rPr>
          <w:rFonts w:asciiTheme="majorBidi" w:eastAsia="EucrosiaUPCBold" w:hAnsiTheme="majorBidi" w:cs="Angsana New"/>
          <w:i/>
          <w:iCs/>
          <w:sz w:val="30"/>
          <w:szCs w:val="30"/>
        </w:rPr>
      </w:pPr>
      <w:r w:rsidRPr="00726807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726807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726807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365E5D">
        <w:rPr>
          <w:rFonts w:asciiTheme="majorBidi" w:eastAsia="EucrosiaUPCBold" w:hAnsiTheme="majorBidi" w:cstheme="majorBidi"/>
          <w:i/>
          <w:iCs/>
          <w:sz w:val="30"/>
          <w:szCs w:val="30"/>
        </w:rPr>
        <w:t>4</w:t>
      </w:r>
      <w:r w:rsidRPr="00726807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942A03">
        <w:rPr>
          <w:rFonts w:asciiTheme="majorBidi" w:eastAsia="EucrosiaUPCBold" w:hAnsiTheme="majorBidi" w:cs="Angsana New" w:hint="cs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071D4335" w14:textId="77777777" w:rsidR="007E7AB0" w:rsidRPr="00726807" w:rsidRDefault="007E7AB0" w:rsidP="00942A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00" w:right="47" w:hanging="367"/>
        <w:jc w:val="thaiDistribute"/>
        <w:rPr>
          <w:rFonts w:asciiTheme="majorBidi" w:eastAsia="EucrosiaUPCBold" w:hAnsiTheme="majorBidi" w:cs="Angsana New"/>
          <w:i/>
          <w:iCs/>
          <w:sz w:val="30"/>
          <w:szCs w:val="30"/>
        </w:rPr>
      </w:pPr>
    </w:p>
    <w:p w14:paraId="2CD8FD80" w14:textId="233F982F" w:rsidR="001549A8" w:rsidRDefault="001549A8" w:rsidP="001549A8">
      <w:pPr>
        <w:tabs>
          <w:tab w:val="clear" w:pos="454"/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35720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</w:t>
      </w:r>
      <w:r w:rsidRPr="009E3BC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ด้วยราคาทุนตัดจำหน่าย </w:t>
      </w:r>
    </w:p>
    <w:p w14:paraId="59BE0995" w14:textId="77777777" w:rsidR="00FD02D0" w:rsidRDefault="00FD02D0" w:rsidP="001549A8">
      <w:pPr>
        <w:tabs>
          <w:tab w:val="clear" w:pos="454"/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F79B1CA" w14:textId="7E0FB5E0" w:rsidR="001549A8" w:rsidRPr="00E40214" w:rsidRDefault="001549A8" w:rsidP="001549A8">
      <w:pPr>
        <w:tabs>
          <w:tab w:val="clear" w:pos="454"/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40214">
        <w:rPr>
          <w:rFonts w:asciiTheme="majorBidi" w:hAnsiTheme="majorBidi" w:cs="Angsana New" w:hint="cs"/>
          <w:color w:val="000000"/>
          <w:sz w:val="30"/>
          <w:szCs w:val="30"/>
          <w:cs/>
        </w:rPr>
        <w:t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</w:t>
      </w:r>
      <w:r w:rsidR="00D77F40">
        <w:rPr>
          <w:rFonts w:asciiTheme="majorBidi" w:hAnsiTheme="majorBidi" w:cs="Angsana New"/>
          <w:color w:val="000000"/>
          <w:sz w:val="30"/>
          <w:szCs w:val="30"/>
        </w:rPr>
        <w:t xml:space="preserve"> </w:t>
      </w:r>
      <w:r w:rsidR="00D77F40">
        <w:rPr>
          <w:rFonts w:asciiTheme="majorBidi" w:hAnsiTheme="majorBidi" w:cstheme="majorBidi"/>
          <w:color w:val="000000"/>
          <w:sz w:val="30"/>
          <w:szCs w:val="30"/>
        </w:rPr>
        <w:t xml:space="preserve">12 </w:t>
      </w:r>
      <w:r w:rsidRPr="00E40214">
        <w:rPr>
          <w:rFonts w:asciiTheme="majorBidi" w:hAnsiTheme="majorBidi" w:cs="Angsana New" w:hint="cs"/>
          <w:color w:val="000000"/>
          <w:sz w:val="30"/>
          <w:szCs w:val="30"/>
          <w:cs/>
        </w:rPr>
        <w:t>เดือนข้างหน้า</w:t>
      </w:r>
      <w:r w:rsidRPr="00E40214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E40214">
        <w:rPr>
          <w:rFonts w:asciiTheme="majorBidi" w:hAnsiTheme="majorBidi" w:cs="Angsana New" w:hint="cs"/>
          <w:color w:val="000000"/>
          <w:sz w:val="30"/>
          <w:szCs w:val="30"/>
          <w:cs/>
        </w:rPr>
        <w:t>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</w:t>
      </w:r>
      <w:r w:rsidRPr="00E40214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E40214">
        <w:rPr>
          <w:rFonts w:asciiTheme="majorBidi" w:hAnsiTheme="majorBidi" w:cs="Angsana New" w:hint="cs"/>
          <w:color w:val="000000"/>
          <w:sz w:val="30"/>
          <w:szCs w:val="30"/>
          <w:cs/>
        </w:rPr>
        <w:t>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5AA67E47" w14:textId="77777777" w:rsidR="001549A8" w:rsidRPr="00E40214" w:rsidRDefault="001549A8" w:rsidP="001549A8">
      <w:pPr>
        <w:spacing w:line="240" w:lineRule="auto"/>
        <w:ind w:left="540"/>
        <w:jc w:val="thaiDistribute"/>
        <w:rPr>
          <w:rFonts w:asciiTheme="majorBidi" w:eastAsia="Calibri" w:hAnsiTheme="majorBidi" w:cstheme="majorBidi"/>
          <w:b/>
          <w:bCs/>
          <w:color w:val="0000FF"/>
          <w:sz w:val="30"/>
          <w:szCs w:val="30"/>
        </w:rPr>
      </w:pPr>
    </w:p>
    <w:p w14:paraId="40475936" w14:textId="77777777" w:rsidR="001549A8" w:rsidRDefault="001549A8" w:rsidP="001549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990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  <w:r w:rsidRPr="00E40214">
        <w:rPr>
          <w:rFonts w:asciiTheme="majorBidi" w:hAnsiTheme="majorBidi" w:cs="Angsana New" w:hint="cs"/>
          <w:color w:val="000000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</w:t>
      </w:r>
      <w:r w:rsidRPr="00E40214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E40214">
        <w:rPr>
          <w:rFonts w:asciiTheme="majorBidi" w:hAnsiTheme="majorBidi" w:cs="Angsana New" w:hint="cs"/>
          <w:color w:val="000000"/>
          <w:sz w:val="30"/>
          <w:szCs w:val="30"/>
          <w:cs/>
        </w:rPr>
        <w:t>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0C364A48" w14:textId="77777777" w:rsidR="001549A8" w:rsidRDefault="001549A8" w:rsidP="001549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990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</w:p>
    <w:p w14:paraId="19CC6195" w14:textId="7B87A4E8" w:rsidR="001549A8" w:rsidRDefault="001549A8" w:rsidP="001549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990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  <w:r w:rsidRPr="007E7AB0">
        <w:rPr>
          <w:rFonts w:asciiTheme="majorBidi" w:hAnsiTheme="majorBidi" w:cs="Angsana New" w:hint="cs"/>
          <w:color w:val="000000"/>
          <w:spacing w:val="-4"/>
          <w:sz w:val="30"/>
          <w:szCs w:val="30"/>
          <w:cs/>
        </w:rPr>
        <w:t>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</w:t>
      </w:r>
      <w:r w:rsidRPr="00E40214">
        <w:rPr>
          <w:rFonts w:asciiTheme="majorBidi" w:hAnsiTheme="majorBidi" w:cs="Angsana New" w:hint="cs"/>
          <w:color w:val="000000"/>
          <w:sz w:val="30"/>
          <w:szCs w:val="30"/>
          <w:cs/>
        </w:rPr>
        <w:t>ด้วยผลขาดทุนด้านเครดิตที่คาดว่าจะเกิดขึ้นในอีก</w:t>
      </w:r>
      <w:r w:rsidRPr="00E40214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="00052C4C">
        <w:rPr>
          <w:rFonts w:asciiTheme="majorBidi" w:hAnsiTheme="majorBidi" w:cstheme="majorBidi"/>
          <w:color w:val="000000"/>
          <w:sz w:val="30"/>
          <w:szCs w:val="30"/>
        </w:rPr>
        <w:t>12</w:t>
      </w:r>
      <w:r w:rsidRPr="00E40214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E40214">
        <w:rPr>
          <w:rFonts w:asciiTheme="majorBidi" w:hAnsiTheme="majorBidi" w:cs="Angsana New" w:hint="cs"/>
          <w:color w:val="000000"/>
          <w:sz w:val="30"/>
          <w:szCs w:val="30"/>
          <w:cs/>
        </w:rPr>
        <w:t>เดือนข้างหน้า</w:t>
      </w:r>
    </w:p>
    <w:p w14:paraId="50C85829" w14:textId="77777777" w:rsidR="001549A8" w:rsidRPr="009E3BC3" w:rsidRDefault="001549A8" w:rsidP="001549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30EAFE3A" w14:textId="77777777" w:rsidR="001549A8" w:rsidRPr="00E40214" w:rsidRDefault="001549A8" w:rsidP="001549A8">
      <w:pPr>
        <w:tabs>
          <w:tab w:val="left" w:pos="630"/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40214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กลุ่มบริษัทพิจารณาว่าสินทรัพย์ทางการเงินจะเกิดการผิดสัญญาเมื่อ</w:t>
      </w:r>
      <w:r w:rsidRPr="00E402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</w:p>
    <w:p w14:paraId="4227CF09" w14:textId="22A1FC92" w:rsidR="001549A8" w:rsidRPr="00E40214" w:rsidRDefault="001549A8" w:rsidP="00054F94">
      <w:pPr>
        <w:tabs>
          <w:tab w:val="clear" w:pos="1644"/>
          <w:tab w:val="left" w:pos="630"/>
          <w:tab w:val="left" w:pos="720"/>
          <w:tab w:val="left" w:pos="1170"/>
        </w:tabs>
        <w:spacing w:line="240" w:lineRule="auto"/>
        <w:ind w:left="1170" w:hanging="1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40214">
        <w:rPr>
          <w:rFonts w:asciiTheme="majorBidi" w:hAnsiTheme="majorBidi" w:cstheme="majorBidi"/>
          <w:color w:val="000000"/>
          <w:sz w:val="30"/>
          <w:szCs w:val="30"/>
          <w:cs/>
        </w:rPr>
        <w:t>-</w:t>
      </w:r>
      <w:r w:rsidRPr="00E40214">
        <w:rPr>
          <w:rFonts w:asciiTheme="majorBidi" w:hAnsiTheme="majorBidi" w:cstheme="majorBidi"/>
          <w:color w:val="000000"/>
          <w:sz w:val="30"/>
          <w:szCs w:val="30"/>
        </w:rPr>
        <w:t xml:space="preserve">  </w:t>
      </w:r>
      <w:r w:rsidRPr="00E40214">
        <w:rPr>
          <w:rFonts w:asciiTheme="majorBidi" w:hAnsiTheme="majorBidi" w:cstheme="majorBidi"/>
          <w:color w:val="000000"/>
          <w:sz w:val="30"/>
          <w:szCs w:val="30"/>
          <w:cs/>
        </w:rPr>
        <w:tab/>
      </w:r>
      <w:r w:rsidRPr="00E40214">
        <w:rPr>
          <w:rFonts w:asciiTheme="majorBidi" w:hAnsiTheme="majorBidi" w:cstheme="majorBidi" w:hint="cs"/>
          <w:color w:val="000000"/>
          <w:sz w:val="30"/>
          <w:szCs w:val="30"/>
          <w:cs/>
        </w:rPr>
        <w:t>ผู้กู้ไม่สามารถจ่ายชำระภาระผูกพันด้านเครดิตให้แก่กลุ่มบริษัทได้เต็มจำนวน</w:t>
      </w:r>
      <w:r w:rsidRPr="00E402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E40214">
        <w:rPr>
          <w:rFonts w:asciiTheme="majorBidi" w:hAnsiTheme="majorBidi" w:cstheme="majorBidi" w:hint="cs"/>
          <w:color w:val="000000"/>
          <w:sz w:val="30"/>
          <w:szCs w:val="30"/>
          <w:cs/>
        </w:rPr>
        <w:t>อีกทั้งกลุ่มบริษัทไม่มีสิทธิใน</w:t>
      </w:r>
      <w:r w:rsidR="00054F94">
        <w:rPr>
          <w:rFonts w:asciiTheme="majorBidi" w:hAnsiTheme="majorBidi" w:cstheme="majorBidi"/>
          <w:color w:val="000000"/>
          <w:sz w:val="30"/>
          <w:szCs w:val="30"/>
        </w:rPr>
        <w:t xml:space="preserve">  </w:t>
      </w:r>
      <w:r w:rsidRPr="00E40214">
        <w:rPr>
          <w:rFonts w:asciiTheme="majorBidi" w:hAnsiTheme="majorBidi" w:cstheme="majorBidi" w:hint="cs"/>
          <w:color w:val="000000"/>
          <w:sz w:val="30"/>
          <w:szCs w:val="30"/>
          <w:cs/>
        </w:rPr>
        <w:t>การไล่เบี้ย</w:t>
      </w:r>
      <w:r w:rsidRPr="00E402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E40214">
        <w:rPr>
          <w:rFonts w:asciiTheme="majorBidi" w:hAnsiTheme="majorBidi" w:cstheme="majorBidi" w:hint="cs"/>
          <w:color w:val="000000"/>
          <w:sz w:val="30"/>
          <w:szCs w:val="30"/>
          <w:cs/>
        </w:rPr>
        <w:t>เช่น</w:t>
      </w:r>
      <w:r w:rsidRPr="00E402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E40214">
        <w:rPr>
          <w:rFonts w:asciiTheme="majorBidi" w:hAnsiTheme="majorBidi" w:cstheme="majorBidi" w:hint="cs"/>
          <w:color w:val="000000"/>
          <w:sz w:val="30"/>
          <w:szCs w:val="30"/>
          <w:cs/>
        </w:rPr>
        <w:t>การยึดหลักประกัน</w:t>
      </w:r>
      <w:r w:rsidRPr="00E402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(</w:t>
      </w:r>
      <w:r w:rsidRPr="00E40214">
        <w:rPr>
          <w:rFonts w:asciiTheme="majorBidi" w:hAnsiTheme="majorBidi" w:cstheme="majorBidi" w:hint="cs"/>
          <w:color w:val="000000"/>
          <w:sz w:val="30"/>
          <w:szCs w:val="30"/>
          <w:cs/>
        </w:rPr>
        <w:t>หากมีการวางหลักประกัน</w:t>
      </w:r>
      <w:r w:rsidRPr="00E402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) </w:t>
      </w:r>
      <w:r w:rsidRPr="00E40214">
        <w:rPr>
          <w:rFonts w:asciiTheme="majorBidi" w:hAnsiTheme="majorBidi" w:cstheme="majorBidi" w:hint="cs"/>
          <w:color w:val="000000"/>
          <w:sz w:val="30"/>
          <w:szCs w:val="30"/>
          <w:cs/>
        </w:rPr>
        <w:t>หรือ</w:t>
      </w:r>
      <w:r w:rsidRPr="00E402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</w:p>
    <w:p w14:paraId="0C3E6F8E" w14:textId="122BC203" w:rsidR="001549A8" w:rsidRDefault="001549A8" w:rsidP="001549A8">
      <w:pPr>
        <w:tabs>
          <w:tab w:val="clear" w:pos="1644"/>
          <w:tab w:val="left" w:pos="630"/>
          <w:tab w:val="left" w:pos="720"/>
          <w:tab w:val="left" w:pos="1080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40214">
        <w:rPr>
          <w:rFonts w:asciiTheme="majorBidi" w:hAnsiTheme="majorBidi" w:cstheme="majorBidi"/>
          <w:color w:val="000000"/>
          <w:sz w:val="30"/>
          <w:szCs w:val="30"/>
          <w:cs/>
        </w:rPr>
        <w:t>-</w:t>
      </w:r>
      <w:r w:rsidRPr="00E40214">
        <w:rPr>
          <w:rFonts w:asciiTheme="majorBidi" w:hAnsiTheme="majorBidi" w:cstheme="majorBidi"/>
          <w:color w:val="000000"/>
          <w:sz w:val="30"/>
          <w:szCs w:val="30"/>
          <w:cs/>
        </w:rPr>
        <w:tab/>
      </w:r>
      <w:r w:rsidRPr="00E40214">
        <w:rPr>
          <w:rFonts w:asciiTheme="majorBidi" w:hAnsiTheme="majorBidi" w:cstheme="majorBidi"/>
          <w:color w:val="000000"/>
          <w:sz w:val="30"/>
          <w:szCs w:val="30"/>
        </w:rPr>
        <w:t xml:space="preserve">  </w:t>
      </w:r>
      <w:r w:rsidRPr="00E40214">
        <w:rPr>
          <w:rFonts w:asciiTheme="majorBidi" w:hAnsiTheme="majorBidi" w:cstheme="majorBidi" w:hint="cs"/>
          <w:color w:val="000000"/>
          <w:sz w:val="30"/>
          <w:szCs w:val="30"/>
          <w:cs/>
        </w:rPr>
        <w:t>สินทรัพย์ทางการเงินค้างชำระเกินกว่า</w:t>
      </w:r>
      <w:r w:rsidRPr="00E402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E40214">
        <w:rPr>
          <w:rFonts w:asciiTheme="majorBidi" w:hAnsiTheme="majorBidi" w:cstheme="majorBidi"/>
          <w:color w:val="000000"/>
          <w:sz w:val="30"/>
          <w:szCs w:val="30"/>
        </w:rPr>
        <w:t>365</w:t>
      </w:r>
      <w:r w:rsidRPr="00E402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E40214">
        <w:rPr>
          <w:rFonts w:asciiTheme="majorBidi" w:hAnsiTheme="majorBidi" w:cstheme="majorBidi" w:hint="cs"/>
          <w:color w:val="000000"/>
          <w:sz w:val="30"/>
          <w:szCs w:val="30"/>
          <w:cs/>
        </w:rPr>
        <w:t>วัน</w:t>
      </w:r>
    </w:p>
    <w:p w14:paraId="33BE9DDF" w14:textId="16EC1905" w:rsidR="001549A8" w:rsidRDefault="001549A8" w:rsidP="001549A8">
      <w:pPr>
        <w:tabs>
          <w:tab w:val="clear" w:pos="1644"/>
          <w:tab w:val="left" w:pos="630"/>
          <w:tab w:val="left" w:pos="720"/>
          <w:tab w:val="left" w:pos="1080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A888CEF" w14:textId="77777777" w:rsidR="00365E5D" w:rsidRPr="00971DBF" w:rsidRDefault="00365E5D" w:rsidP="001549A8">
      <w:pPr>
        <w:tabs>
          <w:tab w:val="clear" w:pos="1644"/>
          <w:tab w:val="left" w:pos="630"/>
          <w:tab w:val="left" w:pos="720"/>
          <w:tab w:val="left" w:pos="1080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849B376" w14:textId="7E7EB11B" w:rsidR="00E04524" w:rsidRPr="00726807" w:rsidRDefault="00E04524" w:rsidP="00942A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00" w:right="47" w:hanging="367"/>
        <w:jc w:val="thaiDistribute"/>
        <w:rPr>
          <w:rFonts w:asciiTheme="majorBidi" w:eastAsia="EucrosiaUPCBold" w:hAnsiTheme="majorBidi" w:cs="Angsana New"/>
          <w:i/>
          <w:iCs/>
          <w:sz w:val="30"/>
          <w:szCs w:val="30"/>
        </w:rPr>
      </w:pPr>
      <w:r w:rsidRPr="00726807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726807" w:rsidRPr="00726807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726807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365E5D">
        <w:rPr>
          <w:rFonts w:asciiTheme="majorBidi" w:eastAsia="EucrosiaUPCBold" w:hAnsiTheme="majorBidi" w:cstheme="majorBidi"/>
          <w:i/>
          <w:iCs/>
          <w:sz w:val="30"/>
          <w:szCs w:val="30"/>
        </w:rPr>
        <w:t>5</w:t>
      </w:r>
      <w:r w:rsidRPr="00726807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726807">
        <w:rPr>
          <w:rFonts w:asciiTheme="majorBidi" w:eastAsia="EucrosiaUPCBold" w:hAnsiTheme="majorBidi" w:cs="Angsana New" w:hint="cs"/>
          <w:i/>
          <w:iCs/>
          <w:sz w:val="30"/>
          <w:szCs w:val="30"/>
          <w:cs/>
        </w:rPr>
        <w:t>การตัดจำหน่าย</w:t>
      </w:r>
    </w:p>
    <w:p w14:paraId="48413DDC" w14:textId="09EEECFA" w:rsidR="00E04524" w:rsidRPr="00726807" w:rsidRDefault="00E04524" w:rsidP="00E04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00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2E05F44F" w14:textId="2C36EC03" w:rsidR="00E04524" w:rsidRDefault="00E04524" w:rsidP="00E04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170"/>
        </w:tabs>
        <w:spacing w:line="240" w:lineRule="auto"/>
        <w:ind w:left="990" w:right="47"/>
        <w:jc w:val="thaiDistribute"/>
        <w:rPr>
          <w:rFonts w:asciiTheme="majorBidi" w:eastAsia="EucrosiaUPCBold" w:hAnsiTheme="majorBidi" w:cs="Angsana New"/>
          <w:sz w:val="30"/>
          <w:szCs w:val="30"/>
        </w:rPr>
      </w:pP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</w:t>
      </w:r>
      <w:r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หากมีการรับเงินคืนในภายหลังจากสินทรัพย์ที่มีการตัดจำหน่ายแล้ว</w:t>
      </w:r>
      <w:r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จะรับรู้เป็นการกลับรายการการด้อยค่าในกำไรหรือขาดทุนในงวดที่ได้รับคืน</w:t>
      </w:r>
    </w:p>
    <w:p w14:paraId="008E2974" w14:textId="77777777" w:rsidR="00726807" w:rsidRDefault="00726807" w:rsidP="007268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="Angsana New"/>
          <w:sz w:val="30"/>
          <w:szCs w:val="30"/>
        </w:rPr>
      </w:pPr>
    </w:p>
    <w:p w14:paraId="0C353593" w14:textId="60C23EB2" w:rsidR="00E04524" w:rsidRPr="00726807" w:rsidRDefault="00726807" w:rsidP="007268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40" w:right="47" w:hanging="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726807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ab/>
      </w:r>
      <w:r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726807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="00E04524" w:rsidRPr="00726807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365E5D">
        <w:rPr>
          <w:rFonts w:asciiTheme="majorBidi" w:eastAsia="EucrosiaUPCBold" w:hAnsiTheme="majorBidi" w:cstheme="majorBidi"/>
          <w:i/>
          <w:iCs/>
          <w:sz w:val="30"/>
          <w:szCs w:val="30"/>
        </w:rPr>
        <w:t>6</w:t>
      </w:r>
      <w:r w:rsidR="00E04524" w:rsidRPr="00726807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="00E04524" w:rsidRPr="00726807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ดอกเบี้ย</w:t>
      </w:r>
    </w:p>
    <w:p w14:paraId="4CDF4A80" w14:textId="76887700" w:rsidR="00E04524" w:rsidRPr="00726807" w:rsidRDefault="00E04524" w:rsidP="00E04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00" w:right="47" w:hanging="367"/>
        <w:jc w:val="thaiDistribute"/>
        <w:rPr>
          <w:rFonts w:asciiTheme="majorBidi" w:eastAsia="EucrosiaUPCBold" w:hAnsiTheme="majorBidi" w:cs="Angsana New"/>
          <w:i/>
          <w:iCs/>
          <w:sz w:val="30"/>
          <w:szCs w:val="30"/>
        </w:rPr>
      </w:pPr>
    </w:p>
    <w:p w14:paraId="6C4A3249" w14:textId="74740CC5" w:rsidR="00E04524" w:rsidRDefault="00E04524" w:rsidP="00E04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 w:right="47"/>
        <w:jc w:val="thaiDistribute"/>
        <w:rPr>
          <w:rFonts w:asciiTheme="majorBidi" w:eastAsia="EucrosiaUPCBold" w:hAnsiTheme="majorBidi" w:cs="Angsana New"/>
          <w:sz w:val="30"/>
          <w:szCs w:val="30"/>
        </w:rPr>
      </w:pP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</w:t>
      </w:r>
      <w:r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ในการคำนวณดอกเบี้ยรับและดอกเบี้ยจ่าย</w:t>
      </w:r>
      <w:r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อัตราดอกเบี้ยที่แท้จริงจะนำมาใช้กับมูลค่าตามบัญชีขั้นต้นของสินทรัพย์</w:t>
      </w:r>
      <w:r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 (</w:t>
      </w: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เมื่อสินทรัพย์ไม่มีการด้อยค่าด้านเครดิต</w:t>
      </w:r>
      <w:r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) </w:t>
      </w: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หรือราคาทุนตัดจำหน่ายของหนี้สิน</w:t>
      </w:r>
    </w:p>
    <w:p w14:paraId="17247890" w14:textId="558B5FF8" w:rsidR="00052C4C" w:rsidRDefault="00052C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="Angsana New"/>
          <w:sz w:val="30"/>
          <w:szCs w:val="30"/>
        </w:rPr>
      </w:pPr>
    </w:p>
    <w:p w14:paraId="0854BD92" w14:textId="77777777" w:rsidR="00926C99" w:rsidRPr="001549A8" w:rsidRDefault="00926C99" w:rsidP="0055045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เงินสด</w:t>
      </w:r>
      <w:r w:rsidRPr="001549A8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และรายการเทียบเท่าเงินสด</w:t>
      </w:r>
    </w:p>
    <w:p w14:paraId="35F94AC7" w14:textId="77777777" w:rsidR="00926C99" w:rsidRPr="009E3BC3" w:rsidRDefault="00926C99" w:rsidP="004235A7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990"/>
        <w:jc w:val="thaiDistribute"/>
        <w:rPr>
          <w:rFonts w:asciiTheme="majorBidi" w:eastAsia="Calibri" w:hAnsiTheme="majorBidi" w:cstheme="majorBidi"/>
          <w:i/>
          <w:iCs/>
          <w:sz w:val="26"/>
          <w:szCs w:val="26"/>
          <w:cs/>
        </w:rPr>
      </w:pPr>
    </w:p>
    <w:p w14:paraId="37B68BBC" w14:textId="333C3A0C" w:rsidR="003569AB" w:rsidRPr="009E3BC3" w:rsidRDefault="00C037D0" w:rsidP="00B1694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เงินสดและรายการเทียบเท่าเงินสดประกอ</w:t>
      </w:r>
      <w:r w:rsidR="00A517BD" w:rsidRPr="009E3BC3">
        <w:rPr>
          <w:rFonts w:asciiTheme="majorBidi" w:hAnsiTheme="majorBidi" w:cstheme="majorBidi"/>
          <w:sz w:val="30"/>
          <w:szCs w:val="30"/>
          <w:cs/>
        </w:rPr>
        <w:t>บด้วย ยอดเงินสด ยอดเงินฝากสถาบันการเงิน</w:t>
      </w:r>
      <w:r w:rsidRPr="009E3BC3">
        <w:rPr>
          <w:rFonts w:asciiTheme="majorBidi" w:hAnsiTheme="majorBidi" w:cstheme="majorBidi"/>
          <w:sz w:val="30"/>
          <w:szCs w:val="30"/>
          <w:cs/>
        </w:rPr>
        <w:t>และเงินลงทุนระยะสั้นที่มีสภาพคล่องสูง</w:t>
      </w:r>
      <w:r w:rsidR="006D7E2B" w:rsidRPr="006D7E2B">
        <w:rPr>
          <w:rFonts w:asciiTheme="majorBidi" w:hAnsiTheme="majorBidi" w:hint="cs"/>
          <w:sz w:val="30"/>
          <w:szCs w:val="30"/>
          <w:cs/>
        </w:rPr>
        <w:t>ซึ่งมีระยะเวลาครบกำหนดไม่เกินสามเดือนนับแต่วันที่ได้มาเป็นรายการเทียบเท่าเงินสด</w:t>
      </w:r>
    </w:p>
    <w:p w14:paraId="711B8429" w14:textId="77777777" w:rsidR="005377F1" w:rsidRPr="009E3BC3" w:rsidRDefault="005377F1" w:rsidP="004235A7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990"/>
        <w:jc w:val="thaiDistribute"/>
        <w:rPr>
          <w:rFonts w:asciiTheme="majorBidi" w:eastAsia="Calibri" w:hAnsiTheme="majorBidi" w:cstheme="majorBidi"/>
          <w:i/>
          <w:iCs/>
          <w:sz w:val="26"/>
          <w:szCs w:val="26"/>
          <w:cs/>
        </w:rPr>
      </w:pPr>
      <w:r w:rsidRPr="009E3BC3">
        <w:rPr>
          <w:rFonts w:asciiTheme="majorBidi" w:eastAsia="Calibri" w:hAnsiTheme="majorBidi" w:cstheme="majorBidi"/>
          <w:i/>
          <w:iCs/>
          <w:sz w:val="26"/>
          <w:szCs w:val="26"/>
          <w:cs/>
        </w:rPr>
        <w:tab/>
      </w:r>
    </w:p>
    <w:p w14:paraId="47AA0311" w14:textId="77777777" w:rsidR="00377FA6" w:rsidRPr="009E3BC3" w:rsidRDefault="00377FA6" w:rsidP="0055045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ลูกหนี้การค้าและลูกหนี้อื่น</w:t>
      </w:r>
    </w:p>
    <w:p w14:paraId="60448BD9" w14:textId="77777777" w:rsidR="00377FA6" w:rsidRPr="009E3BC3" w:rsidRDefault="00377FA6" w:rsidP="004235A7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990"/>
        <w:jc w:val="thaiDistribute"/>
        <w:rPr>
          <w:rFonts w:asciiTheme="majorBidi" w:eastAsia="Calibri" w:hAnsiTheme="majorBidi" w:cstheme="majorBidi"/>
          <w:i/>
          <w:iCs/>
          <w:sz w:val="26"/>
          <w:szCs w:val="26"/>
          <w:cs/>
        </w:rPr>
      </w:pPr>
    </w:p>
    <w:p w14:paraId="0080D4D5" w14:textId="7FE18019" w:rsidR="00A70F3C" w:rsidRPr="00726807" w:rsidRDefault="00C45C20" w:rsidP="009D1001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30"/>
          <w:szCs w:val="30"/>
        </w:rPr>
      </w:pPr>
      <w:r w:rsidRPr="008C7715">
        <w:rPr>
          <w:rFonts w:asciiTheme="majorBidi" w:hAnsiTheme="majorBidi" w:cstheme="majorBidi"/>
          <w:sz w:val="30"/>
          <w:szCs w:val="30"/>
          <w:cs/>
        </w:rPr>
        <w:t xml:space="preserve">ลูกหนี้รับรู้เมื่อกลุ่มบริษัทมีสิทธิที่ปราศจากเงื่อนไขในการได้รับสิ่งตอบแทนตามสัญญา </w:t>
      </w:r>
      <w:r w:rsidR="009D1001" w:rsidRPr="008C7715">
        <w:rPr>
          <w:rFonts w:asciiTheme="majorBidi" w:hAnsiTheme="majorBidi" w:hint="cs"/>
          <w:sz w:val="30"/>
          <w:szCs w:val="30"/>
          <w:cs/>
        </w:rPr>
        <w:t>ลูกหนี้วัดมูลค่าด้วยราคาของรายการหักค่าเผื่อผลขาดทุนด้านเครดิตที่คาดว่าจะเกิดขึ้น</w:t>
      </w:r>
      <w:r w:rsidR="009D1001" w:rsidRPr="008C7715">
        <w:rPr>
          <w:rFonts w:asciiTheme="majorBidi" w:hAnsiTheme="majorBidi"/>
          <w:sz w:val="30"/>
          <w:szCs w:val="30"/>
          <w:cs/>
        </w:rPr>
        <w:t xml:space="preserve"> </w:t>
      </w:r>
      <w:r w:rsidR="009D1001" w:rsidRPr="008C7715">
        <w:rPr>
          <w:rFonts w:asciiTheme="majorBidi" w:hAnsiTheme="majorBidi" w:hint="cs"/>
          <w:sz w:val="30"/>
          <w:szCs w:val="30"/>
          <w:cs/>
        </w:rPr>
        <w:t>หนี้สูญจะถูกตัดจำหน่ายเมื่อ</w:t>
      </w:r>
      <w:r w:rsidR="00EF18E7" w:rsidRPr="008C7715">
        <w:rPr>
          <w:rFonts w:asciiTheme="majorBidi" w:hAnsiTheme="majorBidi" w:hint="cs"/>
          <w:sz w:val="30"/>
          <w:szCs w:val="30"/>
          <w:cs/>
        </w:rPr>
        <w:t>กลุ่มบริษัทไม่สามารถคาดการณ์ได้อย่างสมเหตุสมผลว่าจะได้รับคืนเงิน</w:t>
      </w:r>
      <w:r w:rsidR="00EF18E7" w:rsidRPr="00EF18E7">
        <w:rPr>
          <w:rFonts w:asciiTheme="majorBidi" w:hAnsiTheme="majorBidi"/>
          <w:sz w:val="30"/>
          <w:szCs w:val="30"/>
          <w:cs/>
        </w:rPr>
        <w:t xml:space="preserve">  </w:t>
      </w:r>
      <w:r w:rsidR="009D1001" w:rsidRPr="00726807">
        <w:rPr>
          <w:rFonts w:asciiTheme="majorBidi" w:hAnsiTheme="majorBidi"/>
          <w:sz w:val="30"/>
          <w:szCs w:val="30"/>
          <w:cs/>
        </w:rPr>
        <w:t xml:space="preserve">  </w:t>
      </w:r>
    </w:p>
    <w:p w14:paraId="28F8E0C6" w14:textId="77777777" w:rsidR="009D1001" w:rsidRPr="00726807" w:rsidRDefault="009D1001" w:rsidP="009D1001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eastAsia="Calibri" w:hAnsiTheme="majorBidi" w:cstheme="majorBidi"/>
          <w:i/>
          <w:iCs/>
          <w:sz w:val="26"/>
          <w:szCs w:val="26"/>
        </w:rPr>
      </w:pPr>
    </w:p>
    <w:p w14:paraId="0296E426" w14:textId="448AEBDC" w:rsidR="00184FB7" w:rsidRDefault="009D1001" w:rsidP="009D1001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726807">
        <w:rPr>
          <w:rFonts w:asciiTheme="majorBidi" w:hAnsiTheme="majorBidi" w:cstheme="majorBidi" w:hint="cs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โดยนำข้อมูลผลขาดทุนที่เกิดขึ้นในอดีต                   การปรับปรุงปัจจัยที่มีความเฉพาะเจาะจงกับลูกหนี้นั้นๆ</w:t>
      </w:r>
      <w:r w:rsidRPr="0072680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26807">
        <w:rPr>
          <w:rFonts w:asciiTheme="majorBidi" w:hAnsiTheme="majorBidi" w:cstheme="majorBidi" w:hint="cs"/>
          <w:sz w:val="30"/>
          <w:szCs w:val="30"/>
          <w:cs/>
        </w:rPr>
        <w:t>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</w:t>
      </w:r>
      <w:r w:rsidRPr="0072680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26807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72680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26807">
        <w:rPr>
          <w:rFonts w:asciiTheme="majorBidi" w:hAnsiTheme="majorBidi" w:cstheme="majorBidi" w:hint="cs"/>
          <w:sz w:val="30"/>
          <w:szCs w:val="30"/>
          <w:cs/>
        </w:rPr>
        <w:t>วันที่รายงาน</w:t>
      </w:r>
    </w:p>
    <w:p w14:paraId="20872B25" w14:textId="56160199" w:rsidR="00E02AD6" w:rsidRDefault="00E02AD6" w:rsidP="009D1001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5483CED" w14:textId="5F560A9D" w:rsidR="0054109E" w:rsidRDefault="0054109E" w:rsidP="009D1001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2E223EC" w14:textId="3888C404" w:rsidR="0054109E" w:rsidRDefault="0054109E" w:rsidP="009D1001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1D49888" w14:textId="03EC8A67" w:rsidR="0054109E" w:rsidRDefault="0054109E" w:rsidP="009D1001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4864199" w14:textId="4D8F5C8E" w:rsidR="0054109E" w:rsidRDefault="0054109E" w:rsidP="009D1001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D3727B0" w14:textId="42B7B652" w:rsidR="00134A68" w:rsidRPr="009E3BC3" w:rsidRDefault="00ED6FB8" w:rsidP="0055045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สินค้าคงเหลือ</w:t>
      </w:r>
    </w:p>
    <w:p w14:paraId="17FA35B9" w14:textId="77777777" w:rsidR="00134A68" w:rsidRPr="009E3BC3" w:rsidRDefault="00134A68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8F07EE1" w14:textId="36DA3AF4" w:rsidR="007D6D5A" w:rsidRDefault="009E3293" w:rsidP="00726807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สินค้าคงเหลือ</w:t>
      </w: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>วัดมูลค่าด้วย</w:t>
      </w:r>
      <w:r w:rsidR="00C037D0" w:rsidRPr="009E3BC3">
        <w:rPr>
          <w:rFonts w:asciiTheme="majorBidi" w:hAnsiTheme="majorBidi" w:cstheme="majorBidi"/>
          <w:sz w:val="30"/>
          <w:szCs w:val="30"/>
          <w:cs/>
        </w:rPr>
        <w:t>ราคาทุ</w:t>
      </w:r>
      <w:r w:rsidR="002B7512" w:rsidRPr="009E3BC3">
        <w:rPr>
          <w:rFonts w:asciiTheme="majorBidi" w:hAnsiTheme="majorBidi" w:cstheme="majorBidi"/>
          <w:sz w:val="30"/>
          <w:szCs w:val="30"/>
          <w:cs/>
        </w:rPr>
        <w:t>นหรือมูลค่าสุทธิที่</w:t>
      </w:r>
      <w:r w:rsidR="00C037D0" w:rsidRPr="009E3BC3">
        <w:rPr>
          <w:rFonts w:asciiTheme="majorBidi" w:hAnsiTheme="majorBidi" w:cstheme="majorBidi"/>
          <w:sz w:val="30"/>
          <w:szCs w:val="30"/>
          <w:cs/>
        </w:rPr>
        <w:t>จะได้รับแล้วแต่ราคาใดจะต่ำกว่า</w:t>
      </w:r>
      <w:r w:rsidR="0072680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037D0" w:rsidRPr="009E3BC3">
        <w:rPr>
          <w:rFonts w:asciiTheme="majorBidi" w:hAnsiTheme="majorBidi" w:cstheme="majorBidi"/>
          <w:sz w:val="30"/>
          <w:szCs w:val="30"/>
          <w:cs/>
        </w:rPr>
        <w:t>ต้นทุนของสินค้าคำนวณโดย</w:t>
      </w:r>
      <w:r w:rsidR="0033214D" w:rsidRPr="009E3BC3">
        <w:rPr>
          <w:rFonts w:asciiTheme="majorBidi" w:hAnsiTheme="majorBidi" w:cstheme="majorBidi"/>
          <w:sz w:val="30"/>
          <w:szCs w:val="30"/>
          <w:cs/>
        </w:rPr>
        <w:t>ใช้</w:t>
      </w:r>
      <w:r w:rsidR="00C037D0" w:rsidRPr="009E3BC3">
        <w:rPr>
          <w:rFonts w:asciiTheme="majorBidi" w:hAnsiTheme="majorBidi" w:cstheme="majorBidi"/>
          <w:sz w:val="30"/>
          <w:szCs w:val="30"/>
          <w:cs/>
        </w:rPr>
        <w:t>วิธีถัวเฉลี่ยถ่วงน้ำหนัก</w:t>
      </w:r>
      <w:r w:rsidR="0033214D" w:rsidRPr="009E3B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26807" w:rsidRPr="00726807">
        <w:rPr>
          <w:rFonts w:asciiTheme="majorBidi" w:hAnsiTheme="majorBidi" w:hint="cs"/>
          <w:sz w:val="30"/>
          <w:szCs w:val="30"/>
          <w:cs/>
        </w:rPr>
        <w:t>ราคาทุนรวมถึงต้นทุนทางตรงที่เกี่ยวข้องกับการได้มาของสินค้าคงเหลือ</w:t>
      </w:r>
      <w:r w:rsidR="00726807" w:rsidRPr="00726807">
        <w:rPr>
          <w:rFonts w:asciiTheme="majorBidi" w:hAnsiTheme="majorBidi"/>
          <w:sz w:val="30"/>
          <w:szCs w:val="30"/>
          <w:cs/>
        </w:rPr>
        <w:t xml:space="preserve"> </w:t>
      </w:r>
      <w:r w:rsidR="00726807" w:rsidRPr="00726807">
        <w:rPr>
          <w:rFonts w:asciiTheme="majorBidi" w:hAnsiTheme="majorBidi" w:hint="cs"/>
          <w:sz w:val="30"/>
          <w:szCs w:val="30"/>
          <w:cs/>
        </w:rPr>
        <w:t>สำหรับสินค้าสำเร็จรูปและสินค้าระหว่างผลิตที่ผลิตเอง</w:t>
      </w:r>
      <w:r w:rsidR="00726807" w:rsidRPr="00726807">
        <w:rPr>
          <w:rFonts w:asciiTheme="majorBidi" w:hAnsiTheme="majorBidi"/>
          <w:sz w:val="30"/>
          <w:szCs w:val="30"/>
          <w:cs/>
        </w:rPr>
        <w:t xml:space="preserve"> </w:t>
      </w:r>
      <w:r w:rsidR="00726807" w:rsidRPr="00726807">
        <w:rPr>
          <w:rFonts w:asciiTheme="majorBidi" w:hAnsiTheme="majorBidi" w:hint="cs"/>
          <w:sz w:val="30"/>
          <w:szCs w:val="30"/>
          <w:cs/>
        </w:rPr>
        <w:t>ต้นทุนสินค้ารวมการปันส่วนของค่าโสหุ้ยการผลิตอย่างเหมาะสมโดยคำนึงถึงระดับกำลังการผลิตตามปกติ</w:t>
      </w:r>
      <w:r w:rsidR="00726807" w:rsidRPr="00726807">
        <w:rPr>
          <w:rFonts w:asciiTheme="majorBidi" w:hAnsiTheme="majorBidi"/>
          <w:sz w:val="30"/>
          <w:szCs w:val="30"/>
          <w:cs/>
        </w:rPr>
        <w:t xml:space="preserve"> </w:t>
      </w:r>
      <w:r w:rsidR="00726807" w:rsidRPr="00726807">
        <w:rPr>
          <w:rFonts w:asciiTheme="majorBidi" w:hAnsiTheme="majorBidi" w:hint="cs"/>
          <w:sz w:val="30"/>
          <w:szCs w:val="30"/>
          <w:cs/>
        </w:rPr>
        <w:t>ทั้งนี้</w:t>
      </w:r>
      <w:r w:rsidR="00726807" w:rsidRPr="00726807">
        <w:rPr>
          <w:rFonts w:asciiTheme="majorBidi" w:hAnsiTheme="majorBidi"/>
          <w:sz w:val="30"/>
          <w:szCs w:val="30"/>
          <w:cs/>
        </w:rPr>
        <w:t xml:space="preserve"> </w:t>
      </w:r>
      <w:r w:rsidR="00726807" w:rsidRPr="00726807">
        <w:rPr>
          <w:rFonts w:asciiTheme="majorBidi" w:hAnsiTheme="majorBidi" w:hint="cs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ประมาณการต้นทุนในการผลิตสินค้าให้เสร็จและค่าใช้จ่ายที่จำเป็นโดยประมาณในการขาย</w:t>
      </w:r>
    </w:p>
    <w:p w14:paraId="4462FE97" w14:textId="77777777" w:rsidR="00B272C2" w:rsidRDefault="00B272C2" w:rsidP="00B272C2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4CDC5F1" w14:textId="46D57298" w:rsidR="00B272C2" w:rsidRPr="00B272C2" w:rsidRDefault="00B272C2" w:rsidP="00B272C2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B272C2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  <w:lang w:val="th-TH"/>
        </w:rPr>
        <w:t>สินทรัพย์ไม่หมุนเวียนที่จัดประเภทเป็นสินทรัพย์ที่ถือไว้เพื่อขาย</w:t>
      </w:r>
    </w:p>
    <w:p w14:paraId="6D1471EA" w14:textId="50B6D484" w:rsidR="00B272C2" w:rsidRDefault="00B272C2" w:rsidP="00726807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30"/>
          <w:szCs w:val="30"/>
        </w:rPr>
      </w:pPr>
    </w:p>
    <w:p w14:paraId="11039A68" w14:textId="209E5A48" w:rsidR="00B272C2" w:rsidRPr="00443A16" w:rsidRDefault="00FB7DFE" w:rsidP="009A3209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30"/>
          <w:szCs w:val="30"/>
        </w:rPr>
      </w:pPr>
      <w:r w:rsidRPr="00443A16">
        <w:rPr>
          <w:rFonts w:asciiTheme="majorBidi" w:hAnsiTheme="majorBidi" w:hint="cs"/>
          <w:sz w:val="30"/>
          <w:szCs w:val="30"/>
          <w:cs/>
        </w:rPr>
        <w:t>สินทรัพย์ไม่หมุนเวียนที่จัดประเภทเป็นสินทรัพย์ที่ถือไว้เพื่อขายเมื่อมีความเป็นไปได้ค่อนข้างแน่ในระดับสูงมากที่มูลค่าที่จะได้รับคืนส่วนใหญ่มาจากการขายมากกว่ามาจากการใช้สินทรัพย์นั้นต่อไป</w:t>
      </w:r>
      <w:r w:rsidRPr="00443A16">
        <w:rPr>
          <w:rFonts w:asciiTheme="majorBidi" w:hAnsiTheme="majorBidi"/>
          <w:sz w:val="30"/>
          <w:szCs w:val="30"/>
          <w:cs/>
        </w:rPr>
        <w:t xml:space="preserve"> </w:t>
      </w:r>
      <w:r w:rsidRPr="00443A16">
        <w:rPr>
          <w:rFonts w:asciiTheme="majorBidi" w:hAnsiTheme="majorBidi" w:hint="cs"/>
          <w:sz w:val="30"/>
          <w:szCs w:val="30"/>
          <w:cs/>
        </w:rPr>
        <w:t>สินทรัพย์วัดมูลค่าด้วยจำนวนที่ต่ำกว่าระหว่างมูลค่าตามบัญชีกับมูลค่ายุติธรรมหักต้นทุนในการขาย</w:t>
      </w:r>
      <w:r w:rsidR="009A3209">
        <w:rPr>
          <w:rFonts w:asciiTheme="majorBidi" w:hAnsiTheme="majorBidi" w:hint="cs"/>
          <w:sz w:val="30"/>
          <w:szCs w:val="30"/>
          <w:cs/>
        </w:rPr>
        <w:t xml:space="preserve"> </w:t>
      </w:r>
      <w:r w:rsidR="009A3209" w:rsidRPr="00443A16">
        <w:rPr>
          <w:rFonts w:asciiTheme="majorBidi" w:hAnsiTheme="majorBidi" w:hint="cs"/>
          <w:sz w:val="30"/>
          <w:szCs w:val="30"/>
          <w:cs/>
        </w:rPr>
        <w:t>ขาดทุนจากการด้อยค่าสำหรับการจัดประเภทเป็นสินทรัพย์ที่ถือไว้เพื่อขายในครั้งแรกและผลกำไรและขาดทุนจากการวัดมูลค่าในภายหลังรับรู้ในกำไรหรือขาดทุน</w:t>
      </w:r>
      <w:r w:rsidRPr="00443A16">
        <w:rPr>
          <w:rFonts w:asciiTheme="majorBidi" w:hAnsiTheme="majorBidi" w:hint="cs"/>
          <w:sz w:val="30"/>
          <w:szCs w:val="30"/>
          <w:cs/>
        </w:rPr>
        <w:t xml:space="preserve"> </w:t>
      </w:r>
    </w:p>
    <w:p w14:paraId="4ABA3B08" w14:textId="77777777" w:rsidR="00FB7DFE" w:rsidRPr="00443A16" w:rsidRDefault="00FB7DFE" w:rsidP="00726807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30"/>
          <w:szCs w:val="30"/>
        </w:rPr>
      </w:pPr>
    </w:p>
    <w:p w14:paraId="6DAF3647" w14:textId="7D1F9F29" w:rsidR="00FB7DFE" w:rsidRPr="00B272C2" w:rsidRDefault="00FB7DFE" w:rsidP="00726807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30"/>
          <w:szCs w:val="30"/>
          <w:cs/>
          <w:lang w:val="en-US"/>
        </w:rPr>
      </w:pPr>
      <w:r w:rsidRPr="00443A16">
        <w:rPr>
          <w:rFonts w:asciiTheme="majorBidi" w:hAnsiTheme="majorBidi" w:hint="cs"/>
          <w:sz w:val="30"/>
          <w:szCs w:val="30"/>
          <w:cs/>
          <w:lang w:val="en-US"/>
        </w:rPr>
        <w:t>สินทรัพย์ไม่มีตัวตนและอาคารและอุปกรณ์ที่ถูกจัดประเภทเป็นสินทรัพย์ที่ถือไว้เพื่อขายจะหยุดบันทึกค่าตัดจำหน่ายหรือค่าเสื่อมราคา</w:t>
      </w:r>
      <w:r w:rsidRPr="00443A16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Pr="00443A16">
        <w:rPr>
          <w:rFonts w:asciiTheme="majorBidi" w:hAnsiTheme="majorBidi" w:hint="cs"/>
          <w:sz w:val="30"/>
          <w:szCs w:val="30"/>
          <w:cs/>
          <w:lang w:val="en-US"/>
        </w:rPr>
        <w:t>รวมถึงเงินลงทุนตามวิธีส่วนได้เสียก็จะหยุดบันทึกตามวิธีส่วนได้เสีย</w:t>
      </w:r>
    </w:p>
    <w:p w14:paraId="44926C50" w14:textId="77777777" w:rsidR="001549A8" w:rsidRDefault="001549A8" w:rsidP="00726807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30"/>
          <w:szCs w:val="30"/>
        </w:rPr>
      </w:pPr>
    </w:p>
    <w:p w14:paraId="3D407E64" w14:textId="7C8EE435" w:rsidR="00F412C4" w:rsidRPr="009E3BC3" w:rsidRDefault="001D03FA" w:rsidP="0055045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ที่ดิน อาคารและอุปกรณ์</w:t>
      </w:r>
    </w:p>
    <w:p w14:paraId="6E3D9785" w14:textId="77777777" w:rsidR="00F412C4" w:rsidRPr="00357CB1" w:rsidRDefault="00F412C4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328AE89D" w14:textId="5ECCF7C5" w:rsidR="00BC004B" w:rsidRDefault="00C037D0" w:rsidP="00B16945">
      <w:pPr>
        <w:pStyle w:val="BodyText2"/>
        <w:tabs>
          <w:tab w:val="left" w:pos="540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ที่ดิน</w:t>
      </w:r>
      <w:r w:rsidR="007D088E" w:rsidRPr="009E3BC3">
        <w:rPr>
          <w:rFonts w:asciiTheme="majorBidi" w:hAnsiTheme="majorBidi" w:cstheme="majorBidi"/>
          <w:sz w:val="30"/>
          <w:szCs w:val="30"/>
          <w:cs/>
        </w:rPr>
        <w:t xml:space="preserve"> อาคารและอุปกรณ์</w:t>
      </w:r>
      <w:r w:rsidR="00C07CAC" w:rsidRPr="009E3BC3">
        <w:rPr>
          <w:rFonts w:asciiTheme="majorBidi" w:hAnsiTheme="majorBidi" w:cstheme="majorBidi"/>
          <w:sz w:val="30"/>
          <w:szCs w:val="30"/>
          <w:cs/>
        </w:rPr>
        <w:t>วัดมูลค่า</w:t>
      </w:r>
      <w:r w:rsidR="007D088E" w:rsidRPr="009E3BC3">
        <w:rPr>
          <w:rFonts w:asciiTheme="majorBidi" w:hAnsiTheme="majorBidi" w:cstheme="majorBidi"/>
          <w:sz w:val="30"/>
          <w:szCs w:val="30"/>
          <w:cs/>
        </w:rPr>
        <w:t>ด้วย</w:t>
      </w:r>
      <w:r w:rsidR="00B757D8" w:rsidRPr="009E3BC3">
        <w:rPr>
          <w:rFonts w:asciiTheme="majorBidi" w:hAnsiTheme="majorBidi" w:cstheme="majorBidi"/>
          <w:sz w:val="30"/>
          <w:szCs w:val="30"/>
          <w:cs/>
        </w:rPr>
        <w:t>ราคาทุนหักค่าเสื่</w:t>
      </w:r>
      <w:r w:rsidRPr="009E3BC3">
        <w:rPr>
          <w:rFonts w:asciiTheme="majorBidi" w:hAnsiTheme="majorBidi" w:cstheme="majorBidi"/>
          <w:sz w:val="30"/>
          <w:szCs w:val="30"/>
          <w:cs/>
        </w:rPr>
        <w:t>อมราคาสะสม</w:t>
      </w:r>
      <w:r w:rsidR="007D088E" w:rsidRPr="009E3BC3">
        <w:rPr>
          <w:rFonts w:asciiTheme="majorBidi" w:hAnsiTheme="majorBidi" w:cstheme="majorBidi"/>
          <w:sz w:val="30"/>
          <w:szCs w:val="30"/>
          <w:cs/>
        </w:rPr>
        <w:t>และ</w:t>
      </w:r>
      <w:r w:rsidR="00F45CE1" w:rsidRPr="009E3BC3">
        <w:rPr>
          <w:rFonts w:asciiTheme="majorBidi" w:hAnsiTheme="majorBidi" w:cstheme="majorBidi"/>
          <w:sz w:val="30"/>
          <w:szCs w:val="30"/>
          <w:cs/>
        </w:rPr>
        <w:t>ผล</w:t>
      </w:r>
      <w:r w:rsidR="007D088E" w:rsidRPr="009E3BC3">
        <w:rPr>
          <w:rFonts w:asciiTheme="majorBidi" w:hAnsiTheme="majorBidi" w:cstheme="majorBidi"/>
          <w:sz w:val="30"/>
          <w:szCs w:val="30"/>
          <w:cs/>
        </w:rPr>
        <w:t>ขาดทุนจากการด้อยค่า</w:t>
      </w:r>
      <w:r w:rsidR="001549A8">
        <w:rPr>
          <w:rFonts w:asciiTheme="majorBidi" w:hAnsiTheme="majorBidi" w:cstheme="majorBidi" w:hint="cs"/>
          <w:sz w:val="30"/>
          <w:szCs w:val="30"/>
          <w:cs/>
        </w:rPr>
        <w:t>สะสม</w:t>
      </w:r>
    </w:p>
    <w:p w14:paraId="784A2F02" w14:textId="77777777" w:rsidR="00397504" w:rsidRPr="00357CB1" w:rsidRDefault="00397504" w:rsidP="00B16945">
      <w:pPr>
        <w:pStyle w:val="BodyText2"/>
        <w:tabs>
          <w:tab w:val="left" w:pos="540"/>
        </w:tabs>
        <w:ind w:left="547" w:hanging="7"/>
        <w:jc w:val="thaiDistribute"/>
        <w:rPr>
          <w:rFonts w:asciiTheme="majorBidi" w:hAnsiTheme="majorBidi" w:cstheme="majorBidi"/>
          <w:sz w:val="28"/>
          <w:szCs w:val="28"/>
        </w:rPr>
      </w:pPr>
    </w:p>
    <w:p w14:paraId="32E360B4" w14:textId="7BDB654F" w:rsidR="007D088E" w:rsidRDefault="007D088E" w:rsidP="00B16945">
      <w:pPr>
        <w:pStyle w:val="BodyText2"/>
        <w:tabs>
          <w:tab w:val="left" w:pos="540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ราคาทุนรวมถึงต้นทุนทางตรงที่เกี่ย</w:t>
      </w:r>
      <w:r w:rsidR="00080C6B" w:rsidRPr="009E3BC3">
        <w:rPr>
          <w:rFonts w:asciiTheme="majorBidi" w:hAnsiTheme="majorBidi" w:cstheme="majorBidi"/>
          <w:sz w:val="30"/>
          <w:szCs w:val="30"/>
          <w:cs/>
        </w:rPr>
        <w:t>วข้องกับการได้มาของสินทรัพย์</w:t>
      </w:r>
      <w:r w:rsidR="00052C4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055FF7" w:rsidRPr="00055FF7">
        <w:rPr>
          <w:rFonts w:asciiTheme="majorBidi" w:hAnsiTheme="majorBidi" w:hint="cs"/>
          <w:sz w:val="30"/>
          <w:szCs w:val="30"/>
          <w:cs/>
        </w:rPr>
        <w:t>ต้นทุนของการก่อสร้างสินทรัพย์ที่กิจการก่อสร้างเอง</w:t>
      </w:r>
      <w:r w:rsidR="00055FF7" w:rsidRPr="00055FF7">
        <w:rPr>
          <w:rFonts w:asciiTheme="majorBidi" w:hAnsiTheme="majorBidi"/>
          <w:sz w:val="30"/>
          <w:szCs w:val="30"/>
          <w:cs/>
        </w:rPr>
        <w:t xml:space="preserve"> </w:t>
      </w:r>
      <w:r w:rsidR="00055FF7" w:rsidRPr="00055FF7">
        <w:rPr>
          <w:rFonts w:asciiTheme="majorBidi" w:hAnsiTheme="majorBidi" w:hint="cs"/>
          <w:sz w:val="30"/>
          <w:szCs w:val="30"/>
          <w:cs/>
        </w:rPr>
        <w:t>รวมถึงต้นทุนการกู้ยืม</w:t>
      </w:r>
      <w:r w:rsidR="00080C6B" w:rsidRPr="009E3B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F29E7" w:rsidRPr="009E3BC3">
        <w:rPr>
          <w:rFonts w:asciiTheme="majorBidi" w:hAnsiTheme="majorBidi" w:cstheme="majorBidi"/>
          <w:sz w:val="30"/>
          <w:szCs w:val="30"/>
          <w:cs/>
        </w:rPr>
        <w:t>และ</w:t>
      </w:r>
      <w:r w:rsidR="00080C6B" w:rsidRPr="009E3BC3">
        <w:rPr>
          <w:rFonts w:asciiTheme="majorBidi" w:hAnsiTheme="majorBidi" w:cstheme="majorBidi"/>
          <w:sz w:val="30"/>
          <w:szCs w:val="30"/>
          <w:cs/>
        </w:rPr>
        <w:t>ต้นทุนในการรื้อถอน การขนย้าย การบูรณะสถานที่ตั้งของสินทรัพย์</w:t>
      </w:r>
      <w:r w:rsidR="00376028" w:rsidRPr="009E3BC3">
        <w:rPr>
          <w:rFonts w:asciiTheme="majorBidi" w:hAnsiTheme="majorBidi" w:cstheme="majorBidi"/>
          <w:sz w:val="30"/>
          <w:szCs w:val="30"/>
          <w:cs/>
        </w:rPr>
        <w:t xml:space="preserve"> สำหรับเครื</w:t>
      </w:r>
      <w:r w:rsidR="00A55A61" w:rsidRPr="009E3BC3">
        <w:rPr>
          <w:rFonts w:asciiTheme="majorBidi" w:hAnsiTheme="majorBidi" w:cstheme="majorBidi"/>
          <w:sz w:val="30"/>
          <w:szCs w:val="30"/>
          <w:cs/>
        </w:rPr>
        <w:t>่องมือที่ควบคุมโดยลิขสิทธิ์ซอฟต์</w:t>
      </w:r>
      <w:r w:rsidR="00376028" w:rsidRPr="009E3BC3">
        <w:rPr>
          <w:rFonts w:asciiTheme="majorBidi" w:hAnsiTheme="majorBidi" w:cstheme="majorBidi"/>
          <w:sz w:val="30"/>
          <w:szCs w:val="30"/>
          <w:cs/>
        </w:rPr>
        <w:t>แวร์ซึ่งไม่สามารถ</w:t>
      </w:r>
      <w:r w:rsidR="00A55A61" w:rsidRPr="009E3BC3">
        <w:rPr>
          <w:rFonts w:asciiTheme="majorBidi" w:hAnsiTheme="majorBidi" w:cstheme="majorBidi"/>
          <w:sz w:val="30"/>
          <w:szCs w:val="30"/>
          <w:cs/>
        </w:rPr>
        <w:t>ทำงานได้โดยปราศจากลิขสิทธิ์ซอฟต์</w:t>
      </w:r>
      <w:r w:rsidR="00376028" w:rsidRPr="009E3BC3">
        <w:rPr>
          <w:rFonts w:asciiTheme="majorBidi" w:hAnsiTheme="majorBidi" w:cstheme="majorBidi"/>
          <w:sz w:val="30"/>
          <w:szCs w:val="30"/>
          <w:cs/>
        </w:rPr>
        <w:t>แวร์นั้นให้</w:t>
      </w:r>
      <w:r w:rsidR="00A219A1" w:rsidRPr="009E3BC3">
        <w:rPr>
          <w:rFonts w:asciiTheme="majorBidi" w:hAnsiTheme="majorBidi" w:cstheme="majorBidi"/>
          <w:sz w:val="30"/>
          <w:szCs w:val="30"/>
          <w:cs/>
        </w:rPr>
        <w:t>ถือว่า</w:t>
      </w:r>
      <w:r w:rsidR="00A55A61" w:rsidRPr="009E3BC3">
        <w:rPr>
          <w:rFonts w:asciiTheme="majorBidi" w:hAnsiTheme="majorBidi" w:cstheme="majorBidi"/>
          <w:sz w:val="30"/>
          <w:szCs w:val="30"/>
          <w:cs/>
        </w:rPr>
        <w:t>ลิขสิทธิ์ซอฟต์</w:t>
      </w:r>
      <w:r w:rsidR="00376028" w:rsidRPr="009E3BC3">
        <w:rPr>
          <w:rFonts w:asciiTheme="majorBidi" w:hAnsiTheme="majorBidi" w:cstheme="majorBidi"/>
          <w:sz w:val="30"/>
          <w:szCs w:val="30"/>
          <w:cs/>
        </w:rPr>
        <w:t>แวร์ดังกล่าวเป็นส่วนหนึ่งของอุปกรณ์</w:t>
      </w:r>
    </w:p>
    <w:p w14:paraId="2ACA76AB" w14:textId="77777777" w:rsidR="00F82598" w:rsidRPr="00357CB1" w:rsidRDefault="00F82598" w:rsidP="00B16945">
      <w:pPr>
        <w:pStyle w:val="BodyText2"/>
        <w:tabs>
          <w:tab w:val="left" w:pos="540"/>
        </w:tabs>
        <w:ind w:left="547" w:hanging="7"/>
        <w:jc w:val="thaiDistribute"/>
        <w:rPr>
          <w:rFonts w:asciiTheme="majorBidi" w:hAnsiTheme="majorBidi" w:cstheme="majorBidi"/>
          <w:sz w:val="28"/>
          <w:szCs w:val="28"/>
        </w:rPr>
      </w:pPr>
    </w:p>
    <w:p w14:paraId="4E70D0AA" w14:textId="6FE731D3" w:rsidR="00184FB7" w:rsidRDefault="009D1001" w:rsidP="009D1001">
      <w:pPr>
        <w:pStyle w:val="BodyText2"/>
        <w:tabs>
          <w:tab w:val="left" w:pos="540"/>
        </w:tabs>
        <w:ind w:left="547" w:hanging="7"/>
        <w:jc w:val="thaiDistribute"/>
        <w:rPr>
          <w:rFonts w:asciiTheme="majorBidi" w:hAnsiTheme="majorBidi"/>
          <w:sz w:val="30"/>
          <w:szCs w:val="30"/>
        </w:rPr>
      </w:pPr>
      <w:r w:rsidRPr="00726807">
        <w:rPr>
          <w:rFonts w:asciiTheme="majorBidi" w:hAnsiTheme="majorBidi" w:cstheme="majorBidi" w:hint="cs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</w:t>
      </w:r>
      <w:r w:rsidRPr="0072680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26807">
        <w:rPr>
          <w:rFonts w:asciiTheme="majorBidi" w:hAnsiTheme="majorBidi" w:cstheme="majorBidi" w:hint="cs"/>
          <w:sz w:val="30"/>
          <w:szCs w:val="30"/>
          <w:cs/>
        </w:rPr>
        <w:t>อาคาร</w:t>
      </w:r>
      <w:r w:rsidRPr="0072680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26807">
        <w:rPr>
          <w:rFonts w:asciiTheme="majorBidi" w:hAnsiTheme="majorBidi" w:cstheme="majorBidi" w:hint="cs"/>
          <w:sz w:val="30"/>
          <w:szCs w:val="30"/>
          <w:cs/>
        </w:rPr>
        <w:t>และอุปกรณ์</w:t>
      </w:r>
      <w:r w:rsidRPr="0072680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26807">
        <w:rPr>
          <w:rFonts w:asciiTheme="majorBidi" w:hAnsiTheme="majorBidi" w:cstheme="majorBidi" w:hint="cs"/>
          <w:sz w:val="30"/>
          <w:szCs w:val="30"/>
          <w:cs/>
        </w:rPr>
        <w:t>รับรู้ในกำไรหรือขาดทุน</w:t>
      </w:r>
      <w:r w:rsidRPr="009D1001">
        <w:rPr>
          <w:rFonts w:asciiTheme="majorBidi" w:hAnsiTheme="majorBidi"/>
          <w:sz w:val="30"/>
          <w:szCs w:val="30"/>
          <w:cs/>
        </w:rPr>
        <w:t xml:space="preserve"> </w:t>
      </w:r>
    </w:p>
    <w:p w14:paraId="136F68A3" w14:textId="4F546920" w:rsidR="009D1001" w:rsidRDefault="009D1001" w:rsidP="009D1001">
      <w:pPr>
        <w:pStyle w:val="BodyText2"/>
        <w:tabs>
          <w:tab w:val="left" w:pos="540"/>
        </w:tabs>
        <w:ind w:left="547" w:hanging="7"/>
        <w:jc w:val="thaiDistribute"/>
        <w:rPr>
          <w:rFonts w:asciiTheme="majorBidi" w:hAnsiTheme="majorBidi" w:cstheme="majorBidi"/>
          <w:sz w:val="28"/>
          <w:szCs w:val="28"/>
        </w:rPr>
      </w:pPr>
    </w:p>
    <w:p w14:paraId="293FAAFF" w14:textId="77777777" w:rsidR="0054109E" w:rsidRPr="00357CB1" w:rsidRDefault="0054109E" w:rsidP="00640115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37D331A1" w14:textId="40A27C6A" w:rsidR="00873FB4" w:rsidRPr="009E3BC3" w:rsidRDefault="00873FB4" w:rsidP="00B16945">
      <w:pPr>
        <w:pStyle w:val="BodyText2"/>
        <w:tabs>
          <w:tab w:val="left" w:pos="540"/>
        </w:tabs>
        <w:ind w:left="547" w:hanging="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E3BC3">
        <w:rPr>
          <w:rFonts w:asciiTheme="majorBidi" w:hAnsiTheme="majorBidi" w:cstheme="majorBidi"/>
          <w:i/>
          <w:iCs/>
          <w:sz w:val="30"/>
          <w:szCs w:val="30"/>
          <w:cs/>
        </w:rPr>
        <w:t>ต้นทุนที่เกิดขึ้นในภายหลัง</w:t>
      </w:r>
    </w:p>
    <w:p w14:paraId="3C23C920" w14:textId="77777777" w:rsidR="007D088E" w:rsidRPr="00357CB1" w:rsidRDefault="007D088E" w:rsidP="00B16945">
      <w:pPr>
        <w:pStyle w:val="BodyText2"/>
        <w:tabs>
          <w:tab w:val="left" w:pos="540"/>
        </w:tabs>
        <w:ind w:left="547" w:hanging="7"/>
        <w:jc w:val="thaiDistribute"/>
        <w:rPr>
          <w:rFonts w:asciiTheme="majorBidi" w:hAnsiTheme="majorBidi" w:cstheme="majorBidi"/>
          <w:sz w:val="28"/>
          <w:szCs w:val="28"/>
        </w:rPr>
      </w:pPr>
    </w:p>
    <w:p w14:paraId="535B5A50" w14:textId="6B93638A" w:rsidR="003C1DE7" w:rsidRDefault="003C1DE7" w:rsidP="0058651E">
      <w:pPr>
        <w:pStyle w:val="BodyText2"/>
        <w:tabs>
          <w:tab w:val="left" w:pos="540"/>
        </w:tabs>
        <w:ind w:left="547" w:hanging="7"/>
        <w:jc w:val="thaiDistribute"/>
        <w:rPr>
          <w:rFonts w:asciiTheme="majorBidi" w:hAnsiTheme="majorBidi"/>
          <w:sz w:val="30"/>
          <w:szCs w:val="30"/>
        </w:rPr>
      </w:pPr>
      <w:r w:rsidRPr="00726807">
        <w:rPr>
          <w:rFonts w:asciiTheme="majorBidi" w:hAnsiTheme="majorBidi" w:hint="cs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726807">
        <w:rPr>
          <w:rFonts w:asciiTheme="majorBidi" w:hAnsiTheme="majorBidi"/>
          <w:sz w:val="30"/>
          <w:szCs w:val="30"/>
          <w:cs/>
        </w:rPr>
        <w:t xml:space="preserve"> </w:t>
      </w:r>
      <w:r w:rsidRPr="00726807">
        <w:rPr>
          <w:rFonts w:asciiTheme="majorBidi" w:hAnsiTheme="majorBidi" w:hint="cs"/>
          <w:sz w:val="30"/>
          <w:szCs w:val="30"/>
          <w:cs/>
        </w:rPr>
        <w:t>อาคารและอุปกรณ์</w:t>
      </w:r>
      <w:r w:rsidRPr="00726807">
        <w:rPr>
          <w:rFonts w:asciiTheme="majorBidi" w:hAnsiTheme="majorBidi"/>
          <w:sz w:val="30"/>
          <w:szCs w:val="30"/>
          <w:cs/>
        </w:rPr>
        <w:t xml:space="preserve"> </w:t>
      </w:r>
      <w:r w:rsidRPr="00726807">
        <w:rPr>
          <w:rFonts w:asciiTheme="majorBidi" w:hAnsiTheme="majorBidi" w:hint="cs"/>
          <w:sz w:val="30"/>
          <w:szCs w:val="30"/>
          <w:cs/>
        </w:rPr>
        <w:t>เมื่อกลุ่มบริษัทจะได้รับประโยชน์เชิงเศรษฐกิจในอนาคตจากรายการนั้น</w:t>
      </w:r>
      <w:r w:rsidRPr="00726807">
        <w:rPr>
          <w:rFonts w:asciiTheme="majorBidi" w:hAnsiTheme="majorBidi"/>
          <w:sz w:val="30"/>
          <w:szCs w:val="30"/>
          <w:cs/>
        </w:rPr>
        <w:t xml:space="preserve"> </w:t>
      </w:r>
      <w:r w:rsidRPr="00055FF7">
        <w:rPr>
          <w:rFonts w:asciiTheme="majorBidi" w:hAnsiTheme="majorBidi" w:hint="cs"/>
          <w:spacing w:val="-10"/>
          <w:sz w:val="30"/>
          <w:szCs w:val="30"/>
          <w:cs/>
        </w:rPr>
        <w:t>และสามารถวัดมูลค่าต้นทุนของ</w:t>
      </w:r>
      <w:r w:rsidRPr="00055FF7">
        <w:rPr>
          <w:rFonts w:asciiTheme="majorBidi" w:hAnsiTheme="majorBidi" w:hint="cs"/>
          <w:spacing w:val="10"/>
          <w:sz w:val="30"/>
          <w:szCs w:val="30"/>
          <w:cs/>
        </w:rPr>
        <w:t>รายการนั้น</w:t>
      </w:r>
      <w:r w:rsidRPr="00726807">
        <w:rPr>
          <w:rFonts w:asciiTheme="majorBidi" w:hAnsiTheme="majorBidi" w:hint="cs"/>
          <w:sz w:val="30"/>
          <w:szCs w:val="30"/>
          <w:cs/>
        </w:rPr>
        <w:t>ได้อย่างน่าเชื่อถือ</w:t>
      </w:r>
      <w:r w:rsidRPr="00726807">
        <w:rPr>
          <w:rFonts w:asciiTheme="majorBidi" w:hAnsiTheme="majorBidi"/>
          <w:sz w:val="30"/>
          <w:szCs w:val="30"/>
          <w:cs/>
        </w:rPr>
        <w:t xml:space="preserve"> </w:t>
      </w:r>
      <w:r w:rsidRPr="00726807">
        <w:rPr>
          <w:rFonts w:asciiTheme="majorBidi" w:hAnsiTheme="majorBidi" w:hint="cs"/>
          <w:sz w:val="30"/>
          <w:szCs w:val="30"/>
          <w:cs/>
        </w:rPr>
        <w:t>ชิ้นส่วนที่ถูกเปลี่ยนแทนจะถูกตัดจำหน่ายตามมูลค่าตามบัญชี</w:t>
      </w:r>
      <w:r w:rsidRPr="00726807">
        <w:rPr>
          <w:rFonts w:asciiTheme="majorBidi" w:hAnsiTheme="majorBidi"/>
          <w:sz w:val="30"/>
          <w:szCs w:val="30"/>
          <w:cs/>
        </w:rPr>
        <w:t xml:space="preserve"> </w:t>
      </w:r>
      <w:r w:rsidRPr="00726807">
        <w:rPr>
          <w:rFonts w:asciiTheme="majorBidi" w:hAnsiTheme="majorBidi" w:hint="cs"/>
          <w:sz w:val="30"/>
          <w:szCs w:val="30"/>
          <w:cs/>
        </w:rPr>
        <w:t>ต้นทุนที่เกิดขึ้นเป็นประจำในการซ่อมบำรุงที่ดิน</w:t>
      </w:r>
      <w:r w:rsidRPr="00726807">
        <w:rPr>
          <w:rFonts w:asciiTheme="majorBidi" w:hAnsiTheme="majorBidi"/>
          <w:sz w:val="30"/>
          <w:szCs w:val="30"/>
          <w:cs/>
        </w:rPr>
        <w:t xml:space="preserve"> </w:t>
      </w:r>
      <w:r w:rsidRPr="00726807">
        <w:rPr>
          <w:rFonts w:asciiTheme="majorBidi" w:hAnsiTheme="majorBidi" w:hint="cs"/>
          <w:sz w:val="30"/>
          <w:szCs w:val="30"/>
          <w:cs/>
        </w:rPr>
        <w:t>อาคารและอุปกรณ์จะรับรู้ในกำไรหรือขาดทุนเมื่อเกิดขึ้น</w:t>
      </w:r>
    </w:p>
    <w:p w14:paraId="352D7117" w14:textId="77777777" w:rsidR="003C1DE7" w:rsidRPr="00357CB1" w:rsidRDefault="003C1DE7" w:rsidP="0058651E">
      <w:pPr>
        <w:pStyle w:val="BodyText2"/>
        <w:tabs>
          <w:tab w:val="left" w:pos="540"/>
        </w:tabs>
        <w:ind w:left="547" w:hanging="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7FFD451B" w14:textId="77777777" w:rsidR="005D1629" w:rsidRPr="009E3BC3" w:rsidRDefault="005D1629" w:rsidP="00B16945">
      <w:pPr>
        <w:pStyle w:val="BodyText2"/>
        <w:tabs>
          <w:tab w:val="left" w:pos="540"/>
        </w:tabs>
        <w:ind w:left="547" w:hanging="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E3BC3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32510722" w14:textId="77777777" w:rsidR="005D1629" w:rsidRPr="00357CB1" w:rsidRDefault="005D1629" w:rsidP="00B16945">
      <w:pPr>
        <w:pStyle w:val="BodyText2"/>
        <w:tabs>
          <w:tab w:val="left" w:pos="540"/>
        </w:tabs>
        <w:ind w:left="547" w:hanging="7"/>
        <w:jc w:val="thaiDistribute"/>
        <w:rPr>
          <w:rFonts w:asciiTheme="majorBidi" w:hAnsiTheme="majorBidi" w:cstheme="majorBidi"/>
          <w:sz w:val="28"/>
          <w:szCs w:val="28"/>
        </w:rPr>
      </w:pPr>
    </w:p>
    <w:p w14:paraId="756CA93A" w14:textId="7EA8BF75" w:rsidR="00F0725C" w:rsidRDefault="003C1DE7" w:rsidP="00B16945">
      <w:pPr>
        <w:pStyle w:val="BodyText2"/>
        <w:tabs>
          <w:tab w:val="left" w:pos="540"/>
        </w:tabs>
        <w:ind w:left="547" w:hanging="7"/>
        <w:jc w:val="thaiDistribute"/>
        <w:rPr>
          <w:rFonts w:asciiTheme="majorBidi" w:hAnsiTheme="majorBidi"/>
          <w:sz w:val="30"/>
          <w:szCs w:val="30"/>
        </w:rPr>
      </w:pPr>
      <w:r w:rsidRPr="00726807">
        <w:rPr>
          <w:rFonts w:asciiTheme="majorBidi" w:hAnsiTheme="majorBidi" w:hint="cs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</w:t>
      </w:r>
      <w:r w:rsidRPr="00726807">
        <w:rPr>
          <w:rFonts w:asciiTheme="majorBidi" w:hAnsiTheme="majorBidi"/>
          <w:sz w:val="30"/>
          <w:szCs w:val="30"/>
          <w:cs/>
        </w:rPr>
        <w:t xml:space="preserve"> </w:t>
      </w:r>
      <w:r w:rsidRPr="00726807">
        <w:rPr>
          <w:rFonts w:asciiTheme="majorBidi" w:hAnsiTheme="majorBidi" w:hint="cs"/>
          <w:sz w:val="30"/>
          <w:szCs w:val="30"/>
          <w:cs/>
        </w:rPr>
        <w:t>และรับรู้ในกำไรหรือขาดทุน</w:t>
      </w:r>
      <w:r w:rsidRPr="00726807">
        <w:rPr>
          <w:rFonts w:asciiTheme="majorBidi" w:hAnsiTheme="majorBidi"/>
          <w:sz w:val="30"/>
          <w:szCs w:val="30"/>
          <w:cs/>
        </w:rPr>
        <w:t xml:space="preserve"> </w:t>
      </w:r>
      <w:r w:rsidRPr="00726807">
        <w:rPr>
          <w:rFonts w:asciiTheme="majorBidi" w:hAnsiTheme="majorBidi" w:hint="cs"/>
          <w:sz w:val="30"/>
          <w:szCs w:val="30"/>
          <w:cs/>
        </w:rPr>
        <w:t>ทั้งนี้กลุ่มบริษัทไม่คิดค่าเสื่อมราคาสำหรับที่ดินและสินทรัพย์ที่อยู่ระหว่างการก่อสร้าง</w:t>
      </w:r>
      <w:r w:rsidR="00055FF7">
        <w:rPr>
          <w:rFonts w:asciiTheme="majorBidi" w:hAnsiTheme="majorBidi" w:hint="cs"/>
          <w:sz w:val="30"/>
          <w:szCs w:val="30"/>
          <w:cs/>
        </w:rPr>
        <w:t>และติดตั้ง</w:t>
      </w:r>
      <w:r w:rsidRPr="00726807">
        <w:rPr>
          <w:rFonts w:asciiTheme="majorBidi" w:hAnsiTheme="majorBidi"/>
          <w:sz w:val="30"/>
          <w:szCs w:val="30"/>
          <w:cs/>
        </w:rPr>
        <w:t xml:space="preserve">  </w:t>
      </w:r>
    </w:p>
    <w:p w14:paraId="2AC5F12D" w14:textId="77777777" w:rsidR="00055FF7" w:rsidRPr="00357CB1" w:rsidRDefault="00055FF7" w:rsidP="00B16945">
      <w:pPr>
        <w:pStyle w:val="BodyText2"/>
        <w:tabs>
          <w:tab w:val="left" w:pos="540"/>
        </w:tabs>
        <w:ind w:left="547" w:hanging="7"/>
        <w:jc w:val="thaiDistribute"/>
        <w:rPr>
          <w:rFonts w:asciiTheme="majorBidi" w:hAnsiTheme="majorBidi"/>
          <w:sz w:val="28"/>
          <w:szCs w:val="28"/>
        </w:rPr>
      </w:pPr>
    </w:p>
    <w:p w14:paraId="69211357" w14:textId="6C825201" w:rsidR="00184FB7" w:rsidRDefault="003C1DE7" w:rsidP="003C1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="Angsana New"/>
          <w:sz w:val="30"/>
          <w:szCs w:val="30"/>
          <w:lang w:val="x-none" w:eastAsia="x-none"/>
        </w:rPr>
      </w:pPr>
      <w:r w:rsidRPr="00726807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ประมาณการอายุการให้ประโยชน์ของสินทรัพย์แสดงได้ดังนี้</w:t>
      </w:r>
    </w:p>
    <w:p w14:paraId="5E90E660" w14:textId="77777777" w:rsidR="003C1DE7" w:rsidRPr="00357CB1" w:rsidRDefault="003C1DE7" w:rsidP="003C1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  <w:lang w:val="x-none" w:eastAsia="x-none"/>
        </w:rPr>
      </w:pPr>
    </w:p>
    <w:tbl>
      <w:tblPr>
        <w:tblW w:w="0" w:type="auto"/>
        <w:tblInd w:w="450" w:type="dxa"/>
        <w:tblLook w:val="04A0" w:firstRow="1" w:lastRow="0" w:firstColumn="1" w:lastColumn="0" w:noHBand="0" w:noVBand="1"/>
      </w:tblPr>
      <w:tblGrid>
        <w:gridCol w:w="7290"/>
        <w:gridCol w:w="1080"/>
      </w:tblGrid>
      <w:tr w:rsidR="002F3E36" w:rsidRPr="009E3BC3" w14:paraId="589B6358" w14:textId="77777777" w:rsidTr="00F24C32">
        <w:tc>
          <w:tcPr>
            <w:tcW w:w="7290" w:type="dxa"/>
          </w:tcPr>
          <w:p w14:paraId="34EFDB9B" w14:textId="77777777" w:rsidR="002F3E36" w:rsidRPr="009E3BC3" w:rsidRDefault="002F3E36" w:rsidP="00B16945">
            <w:pPr>
              <w:pStyle w:val="BodyText2"/>
              <w:tabs>
                <w:tab w:val="left" w:pos="540"/>
              </w:tabs>
              <w:ind w:left="0" w:firstLin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ส่วนปรับปรุงที่ดิน</w:t>
            </w:r>
          </w:p>
        </w:tc>
        <w:tc>
          <w:tcPr>
            <w:tcW w:w="1080" w:type="dxa"/>
          </w:tcPr>
          <w:p w14:paraId="70C88B78" w14:textId="52431FC1" w:rsidR="002F3E36" w:rsidRPr="009E3BC3" w:rsidRDefault="008852A1" w:rsidP="00B16945">
            <w:pPr>
              <w:pStyle w:val="BodyText2"/>
              <w:tabs>
                <w:tab w:val="left" w:pos="540"/>
              </w:tabs>
              <w:ind w:left="0" w:firstLine="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  <w:r w:rsidR="00092DE2"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 xml:space="preserve"> </w:t>
            </w:r>
            <w:r w:rsidR="00413374" w:rsidRPr="009E3BC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  <w:r w:rsidR="00092DE2"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 xml:space="preserve"> </w:t>
            </w:r>
            <w:r w:rsidRPr="009E3BC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20</w:t>
            </w:r>
            <w:r w:rsidR="002F3E36"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 xml:space="preserve"> ปี</w:t>
            </w:r>
          </w:p>
        </w:tc>
      </w:tr>
      <w:tr w:rsidR="00DE6110" w:rsidRPr="009E3BC3" w14:paraId="2388C5E7" w14:textId="77777777" w:rsidTr="00F24C32">
        <w:trPr>
          <w:trHeight w:val="434"/>
        </w:trPr>
        <w:tc>
          <w:tcPr>
            <w:tcW w:w="7290" w:type="dxa"/>
          </w:tcPr>
          <w:p w14:paraId="5C3EFE69" w14:textId="77777777" w:rsidR="00DE6110" w:rsidRPr="009E3BC3" w:rsidRDefault="00DE6110" w:rsidP="00B16945">
            <w:pPr>
              <w:pStyle w:val="BodyText2"/>
              <w:tabs>
                <w:tab w:val="left" w:pos="540"/>
              </w:tabs>
              <w:ind w:left="0" w:firstLine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อาคาร</w:t>
            </w:r>
            <w:r w:rsidR="002F3E36"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และส่วนปรับปรุงอาคาร</w:t>
            </w:r>
          </w:p>
        </w:tc>
        <w:tc>
          <w:tcPr>
            <w:tcW w:w="1080" w:type="dxa"/>
          </w:tcPr>
          <w:p w14:paraId="77B2DB02" w14:textId="7257A8A1" w:rsidR="00DE6110" w:rsidRPr="009E3BC3" w:rsidRDefault="008852A1" w:rsidP="00B16945">
            <w:pPr>
              <w:pStyle w:val="BodyText2"/>
              <w:ind w:left="0" w:firstLine="0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  <w:r w:rsidR="00092DE2"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 xml:space="preserve"> </w:t>
            </w:r>
            <w:r w:rsidR="00110FCB" w:rsidRPr="009E3BC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  <w:r w:rsidR="00092DE2"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 xml:space="preserve"> </w:t>
            </w:r>
            <w:r w:rsidRPr="009E3BC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30</w:t>
            </w:r>
            <w:r w:rsidR="00DE6110"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 xml:space="preserve"> ปี</w:t>
            </w:r>
          </w:p>
        </w:tc>
      </w:tr>
      <w:tr w:rsidR="00DE6110" w:rsidRPr="009E3BC3" w14:paraId="0577C588" w14:textId="77777777" w:rsidTr="00F24C32">
        <w:tc>
          <w:tcPr>
            <w:tcW w:w="7290" w:type="dxa"/>
          </w:tcPr>
          <w:p w14:paraId="511CF13B" w14:textId="77777777" w:rsidR="00DE6110" w:rsidRPr="009E3BC3" w:rsidRDefault="00DE6110" w:rsidP="00B16945">
            <w:pPr>
              <w:pStyle w:val="BodyText2"/>
              <w:tabs>
                <w:tab w:val="left" w:pos="540"/>
              </w:tabs>
              <w:ind w:left="0" w:firstLine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เครื่องจักรและอุปกรณ์</w:t>
            </w:r>
            <w:r w:rsidR="00092DE2"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โรงงาน</w:t>
            </w:r>
          </w:p>
        </w:tc>
        <w:tc>
          <w:tcPr>
            <w:tcW w:w="1080" w:type="dxa"/>
          </w:tcPr>
          <w:p w14:paraId="5E5F34C1" w14:textId="7FF88C5B" w:rsidR="00DE6110" w:rsidRPr="009E3BC3" w:rsidRDefault="00A15499" w:rsidP="00B16945">
            <w:pPr>
              <w:pStyle w:val="BodyText2"/>
              <w:tabs>
                <w:tab w:val="left" w:pos="540"/>
              </w:tabs>
              <w:ind w:left="0" w:firstLine="0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</w:t>
            </w:r>
            <w:r w:rsidR="00092DE2"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 xml:space="preserve"> </w:t>
            </w:r>
            <w:r w:rsidR="00110FCB" w:rsidRPr="009E3BC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  <w:r w:rsidR="00092DE2"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 xml:space="preserve"> </w:t>
            </w:r>
            <w:r w:rsidR="008852A1" w:rsidRPr="009E3BC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15</w:t>
            </w:r>
            <w:r w:rsidR="00DE6110"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 xml:space="preserve"> ปี</w:t>
            </w:r>
          </w:p>
        </w:tc>
      </w:tr>
      <w:tr w:rsidR="00092DE2" w:rsidRPr="009E3BC3" w14:paraId="301977FC" w14:textId="77777777" w:rsidTr="00F24C32">
        <w:tc>
          <w:tcPr>
            <w:tcW w:w="7290" w:type="dxa"/>
          </w:tcPr>
          <w:p w14:paraId="5EE197B8" w14:textId="77777777" w:rsidR="00092DE2" w:rsidRPr="009E3BC3" w:rsidRDefault="00092DE2" w:rsidP="00B16945">
            <w:pPr>
              <w:pStyle w:val="BodyText2"/>
              <w:tabs>
                <w:tab w:val="left" w:pos="540"/>
              </w:tabs>
              <w:ind w:left="0" w:firstLin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080" w:type="dxa"/>
          </w:tcPr>
          <w:p w14:paraId="0F865938" w14:textId="4AA7F7A4" w:rsidR="00092DE2" w:rsidRPr="009E3BC3" w:rsidRDefault="008852A1" w:rsidP="00B16945">
            <w:pPr>
              <w:pStyle w:val="BodyText2"/>
              <w:tabs>
                <w:tab w:val="left" w:pos="540"/>
              </w:tabs>
              <w:ind w:left="0" w:firstLine="0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  <w:r w:rsidR="0098096C"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 xml:space="preserve"> -</w:t>
            </w:r>
            <w:r w:rsidR="008B7FD8" w:rsidRPr="009E3BC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</w:t>
            </w:r>
            <w:r w:rsidRPr="009E3BC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15</w:t>
            </w:r>
            <w:r w:rsidR="00092DE2"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 xml:space="preserve"> ปี</w:t>
            </w:r>
          </w:p>
        </w:tc>
      </w:tr>
      <w:tr w:rsidR="005739D4" w:rsidRPr="009E3BC3" w14:paraId="183119EB" w14:textId="77777777" w:rsidTr="00F24C32">
        <w:tc>
          <w:tcPr>
            <w:tcW w:w="7290" w:type="dxa"/>
          </w:tcPr>
          <w:p w14:paraId="5C1CD2B1" w14:textId="77777777" w:rsidR="005739D4" w:rsidRPr="009E3BC3" w:rsidRDefault="005739D4" w:rsidP="00B16945">
            <w:pPr>
              <w:pStyle w:val="BodyText2"/>
              <w:tabs>
                <w:tab w:val="left" w:pos="540"/>
              </w:tabs>
              <w:ind w:left="0" w:firstLin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เครื่องมือและเครื่องใช้</w:t>
            </w:r>
          </w:p>
        </w:tc>
        <w:tc>
          <w:tcPr>
            <w:tcW w:w="1080" w:type="dxa"/>
          </w:tcPr>
          <w:p w14:paraId="58CBA977" w14:textId="715E1D2A" w:rsidR="005739D4" w:rsidRPr="009E3BC3" w:rsidRDefault="008852A1" w:rsidP="00B16945">
            <w:pPr>
              <w:pStyle w:val="BodyText2"/>
              <w:tabs>
                <w:tab w:val="left" w:pos="540"/>
              </w:tabs>
              <w:ind w:left="0" w:firstLine="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  <w:r w:rsidR="00F5440C"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 xml:space="preserve"> ปี</w:t>
            </w:r>
          </w:p>
        </w:tc>
      </w:tr>
      <w:tr w:rsidR="00DE6110" w:rsidRPr="009E3BC3" w14:paraId="0AE71FC5" w14:textId="77777777" w:rsidTr="00F24C32">
        <w:tc>
          <w:tcPr>
            <w:tcW w:w="7290" w:type="dxa"/>
          </w:tcPr>
          <w:p w14:paraId="2EBBFE20" w14:textId="77777777" w:rsidR="00DE6110" w:rsidRPr="009E3BC3" w:rsidRDefault="00DE6110" w:rsidP="00B16945">
            <w:pPr>
              <w:pStyle w:val="BodyText2"/>
              <w:tabs>
                <w:tab w:val="left" w:pos="540"/>
              </w:tabs>
              <w:ind w:left="0" w:firstLin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ยานพาหนะ</w:t>
            </w:r>
          </w:p>
        </w:tc>
        <w:tc>
          <w:tcPr>
            <w:tcW w:w="1080" w:type="dxa"/>
          </w:tcPr>
          <w:p w14:paraId="7D10DC7A" w14:textId="6F3D2870" w:rsidR="00DE6110" w:rsidRPr="009E3BC3" w:rsidRDefault="008852A1" w:rsidP="00B16945">
            <w:pPr>
              <w:pStyle w:val="BodyText2"/>
              <w:tabs>
                <w:tab w:val="left" w:pos="540"/>
              </w:tabs>
              <w:ind w:left="0" w:firstLine="0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  <w:r w:rsidR="00DE6110" w:rsidRPr="009E3BC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</w:t>
            </w:r>
            <w:r w:rsidR="00DE6110"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ปี</w:t>
            </w:r>
          </w:p>
        </w:tc>
      </w:tr>
    </w:tbl>
    <w:p w14:paraId="49C03D52" w14:textId="77777777" w:rsidR="00397DF2" w:rsidRDefault="00397DF2" w:rsidP="00397D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</w:p>
    <w:p w14:paraId="0C0AA45D" w14:textId="7D373384" w:rsidR="00FE330A" w:rsidRPr="009E3BC3" w:rsidRDefault="006505C6" w:rsidP="0055045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สินทรัพย์ไม่มีตัวตน</w:t>
      </w:r>
    </w:p>
    <w:p w14:paraId="0F503B03" w14:textId="77777777" w:rsidR="00FE330A" w:rsidRPr="009E3BC3" w:rsidRDefault="00FE330A" w:rsidP="003E3610">
      <w:pPr>
        <w:pStyle w:val="BodyText2"/>
        <w:tabs>
          <w:tab w:val="left" w:pos="540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C113F45" w14:textId="77EE8E16" w:rsidR="003C1DE7" w:rsidRPr="00726807" w:rsidRDefault="003C1DE7" w:rsidP="003F118B">
      <w:pPr>
        <w:pStyle w:val="BodyText2"/>
        <w:tabs>
          <w:tab w:val="left" w:pos="540"/>
        </w:tabs>
        <w:ind w:left="547" w:hanging="7"/>
        <w:jc w:val="thaiDistribute"/>
        <w:rPr>
          <w:rFonts w:asciiTheme="majorBidi" w:hAnsiTheme="majorBidi"/>
          <w:sz w:val="30"/>
          <w:szCs w:val="30"/>
        </w:rPr>
      </w:pPr>
      <w:r w:rsidRPr="00726807">
        <w:rPr>
          <w:rFonts w:asciiTheme="majorBidi" w:hAnsiTheme="majorBidi" w:hint="cs"/>
          <w:sz w:val="30"/>
          <w:szCs w:val="30"/>
          <w:cs/>
        </w:rPr>
        <w:t>สินทรัพย์ไม่มีตัวตนที่มีอายุการใช้งานไม่จำกัดวัดมูลค่าด้วยวิธีราคาทุนหัก</w:t>
      </w:r>
      <w:r w:rsidR="00055FF7">
        <w:rPr>
          <w:rFonts w:asciiTheme="majorBidi" w:hAnsiTheme="majorBidi" w:hint="cs"/>
          <w:sz w:val="30"/>
          <w:szCs w:val="30"/>
          <w:cs/>
        </w:rPr>
        <w:t>ผล</w:t>
      </w:r>
      <w:r w:rsidRPr="00726807">
        <w:rPr>
          <w:rFonts w:asciiTheme="majorBidi" w:hAnsiTheme="majorBidi" w:hint="cs"/>
          <w:sz w:val="30"/>
          <w:szCs w:val="30"/>
          <w:cs/>
        </w:rPr>
        <w:t>ขาดทุนจากการด้อยค่า</w:t>
      </w:r>
      <w:r w:rsidR="00055FF7">
        <w:rPr>
          <w:rFonts w:asciiTheme="majorBidi" w:hAnsiTheme="majorBidi" w:hint="cs"/>
          <w:sz w:val="30"/>
          <w:szCs w:val="30"/>
          <w:cs/>
        </w:rPr>
        <w:t>สะสม</w:t>
      </w:r>
      <w:r w:rsidRPr="00726807">
        <w:rPr>
          <w:rFonts w:asciiTheme="majorBidi" w:hAnsiTheme="majorBidi"/>
          <w:sz w:val="30"/>
          <w:szCs w:val="30"/>
          <w:cs/>
        </w:rPr>
        <w:t xml:space="preserve"> </w:t>
      </w:r>
      <w:r w:rsidRPr="00726807">
        <w:rPr>
          <w:rFonts w:asciiTheme="majorBidi" w:hAnsiTheme="majorBidi" w:hint="cs"/>
          <w:sz w:val="30"/>
          <w:szCs w:val="30"/>
          <w:cs/>
        </w:rPr>
        <w:t>สินทรัพย์ไม่มีตัวตน</w:t>
      </w:r>
      <w:r w:rsidR="00055FF7">
        <w:rPr>
          <w:rFonts w:asciiTheme="majorBidi" w:hAnsiTheme="majorBidi" w:hint="cs"/>
          <w:sz w:val="30"/>
          <w:szCs w:val="30"/>
          <w:cs/>
        </w:rPr>
        <w:t>อื่นๆ</w:t>
      </w:r>
      <w:r w:rsidR="007E7AB0">
        <w:rPr>
          <w:rFonts w:asciiTheme="majorBidi" w:hAnsiTheme="majorBidi"/>
          <w:sz w:val="30"/>
          <w:szCs w:val="30"/>
          <w:lang w:val="en-US"/>
        </w:rPr>
        <w:t xml:space="preserve"> </w:t>
      </w:r>
      <w:r w:rsidRPr="00726807">
        <w:rPr>
          <w:rFonts w:asciiTheme="majorBidi" w:hAnsiTheme="majorBidi" w:hint="cs"/>
          <w:sz w:val="30"/>
          <w:szCs w:val="30"/>
          <w:cs/>
        </w:rPr>
        <w:t>วัดมูลค่าด้วยราคาทุนหักค่าตัดจำหน่ายสะสมและ</w:t>
      </w:r>
      <w:r w:rsidR="007E7AB0">
        <w:rPr>
          <w:rFonts w:asciiTheme="majorBidi" w:hAnsiTheme="majorBidi" w:hint="cs"/>
          <w:sz w:val="30"/>
          <w:szCs w:val="30"/>
          <w:cs/>
        </w:rPr>
        <w:t>ผล</w:t>
      </w:r>
      <w:r w:rsidRPr="00726807">
        <w:rPr>
          <w:rFonts w:asciiTheme="majorBidi" w:hAnsiTheme="majorBidi" w:hint="cs"/>
          <w:sz w:val="30"/>
          <w:szCs w:val="30"/>
          <w:cs/>
        </w:rPr>
        <w:t>ขาดทุนจากการด้อยค่า</w:t>
      </w:r>
      <w:r w:rsidR="007E7AB0">
        <w:rPr>
          <w:rFonts w:asciiTheme="majorBidi" w:hAnsiTheme="majorBidi" w:hint="cs"/>
          <w:sz w:val="30"/>
          <w:szCs w:val="30"/>
          <w:cs/>
        </w:rPr>
        <w:t>สะสม</w:t>
      </w:r>
      <w:r w:rsidRPr="00726807">
        <w:rPr>
          <w:rFonts w:asciiTheme="majorBidi" w:hAnsiTheme="majorBidi"/>
          <w:sz w:val="30"/>
          <w:szCs w:val="30"/>
          <w:cs/>
        </w:rPr>
        <w:t xml:space="preserve"> </w:t>
      </w:r>
      <w:r w:rsidRPr="00726807">
        <w:rPr>
          <w:rFonts w:asciiTheme="majorBidi" w:hAnsiTheme="majorBidi" w:hint="cs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Pr="00726807">
        <w:rPr>
          <w:rFonts w:asciiTheme="majorBidi" w:hAnsiTheme="majorBidi"/>
          <w:sz w:val="30"/>
          <w:szCs w:val="30"/>
          <w:cs/>
        </w:rPr>
        <w:t xml:space="preserve"> </w:t>
      </w:r>
    </w:p>
    <w:p w14:paraId="2936D5CD" w14:textId="77777777" w:rsidR="00397DF2" w:rsidRDefault="00397DF2" w:rsidP="00AF331D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/>
          <w:sz w:val="30"/>
          <w:szCs w:val="30"/>
        </w:rPr>
      </w:pPr>
    </w:p>
    <w:p w14:paraId="3BD9B005" w14:textId="3DB98863" w:rsidR="00055FF7" w:rsidRDefault="00055FF7" w:rsidP="003F118B">
      <w:pPr>
        <w:pStyle w:val="BodyText2"/>
        <w:tabs>
          <w:tab w:val="left" w:pos="540"/>
        </w:tabs>
        <w:ind w:left="547" w:hanging="7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055FF7">
        <w:rPr>
          <w:rFonts w:asciiTheme="majorBidi" w:hAnsiTheme="majorBidi" w:hint="cs"/>
          <w:i/>
          <w:iCs/>
          <w:sz w:val="30"/>
          <w:szCs w:val="30"/>
          <w:cs/>
        </w:rPr>
        <w:t>ค่าตัดจำหน่าย</w:t>
      </w:r>
    </w:p>
    <w:p w14:paraId="11B206F3" w14:textId="77777777" w:rsidR="00055FF7" w:rsidRPr="00055FF7" w:rsidRDefault="00055FF7" w:rsidP="003F118B">
      <w:pPr>
        <w:pStyle w:val="BodyText2"/>
        <w:tabs>
          <w:tab w:val="left" w:pos="540"/>
        </w:tabs>
        <w:ind w:left="547" w:hanging="7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3C681AAF" w14:textId="22BFE3A7" w:rsidR="00397DF2" w:rsidRDefault="003C1DE7" w:rsidP="00397DF2">
      <w:pPr>
        <w:pStyle w:val="BodyText2"/>
        <w:tabs>
          <w:tab w:val="left" w:pos="540"/>
        </w:tabs>
        <w:ind w:left="547" w:hanging="7"/>
        <w:jc w:val="thaiDistribute"/>
        <w:rPr>
          <w:rFonts w:asciiTheme="majorBidi" w:hAnsiTheme="majorBidi"/>
          <w:sz w:val="30"/>
          <w:szCs w:val="30"/>
        </w:rPr>
      </w:pPr>
      <w:r w:rsidRPr="00726807">
        <w:rPr>
          <w:rFonts w:asciiTheme="majorBidi" w:hAnsiTheme="majorBidi" w:hint="cs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  <w:r w:rsidRPr="00726807">
        <w:rPr>
          <w:rFonts w:asciiTheme="majorBidi" w:hAnsiTheme="majorBidi"/>
          <w:sz w:val="30"/>
          <w:szCs w:val="30"/>
          <w:cs/>
        </w:rPr>
        <w:t xml:space="preserve"> </w:t>
      </w:r>
    </w:p>
    <w:p w14:paraId="308F94DB" w14:textId="7BA8371B" w:rsidR="00184FB7" w:rsidRPr="00726807" w:rsidRDefault="003C1DE7" w:rsidP="003F118B">
      <w:pPr>
        <w:pStyle w:val="BodyText2"/>
        <w:tabs>
          <w:tab w:val="left" w:pos="540"/>
        </w:tabs>
        <w:ind w:left="547" w:hanging="7"/>
        <w:jc w:val="thaiDistribute"/>
        <w:rPr>
          <w:rFonts w:asciiTheme="majorBidi" w:hAnsiTheme="majorBidi"/>
          <w:sz w:val="30"/>
          <w:szCs w:val="30"/>
        </w:rPr>
      </w:pPr>
      <w:r w:rsidRPr="00726807">
        <w:rPr>
          <w:rFonts w:asciiTheme="majorBidi" w:hAnsiTheme="majorBidi" w:hint="cs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591F1F39" w14:textId="77777777" w:rsidR="003F118B" w:rsidRPr="003F118B" w:rsidRDefault="003F118B" w:rsidP="003F118B">
      <w:pPr>
        <w:pStyle w:val="BodyText2"/>
        <w:tabs>
          <w:tab w:val="left" w:pos="540"/>
        </w:tabs>
        <w:ind w:left="547" w:hanging="7"/>
        <w:jc w:val="thaiDistribute"/>
        <w:rPr>
          <w:rFonts w:asciiTheme="majorBidi" w:hAnsiTheme="majorBidi"/>
          <w:sz w:val="30"/>
          <w:szCs w:val="30"/>
          <w:highlight w:val="cyan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670"/>
        <w:gridCol w:w="1620"/>
        <w:gridCol w:w="1080"/>
        <w:gridCol w:w="810"/>
      </w:tblGrid>
      <w:tr w:rsidR="00520992" w:rsidRPr="009E3BC3" w14:paraId="74045ED6" w14:textId="77777777" w:rsidTr="00A159C7">
        <w:trPr>
          <w:gridAfter w:val="1"/>
          <w:wAfter w:w="810" w:type="dxa"/>
          <w:trHeight w:val="434"/>
        </w:trPr>
        <w:tc>
          <w:tcPr>
            <w:tcW w:w="7290" w:type="dxa"/>
            <w:gridSpan w:val="2"/>
          </w:tcPr>
          <w:p w14:paraId="0F4E5780" w14:textId="77777777" w:rsidR="00520992" w:rsidRPr="009E3BC3" w:rsidRDefault="00A55A61" w:rsidP="00B16945">
            <w:pPr>
              <w:pStyle w:val="BodyText2"/>
              <w:tabs>
                <w:tab w:val="left" w:pos="540"/>
              </w:tabs>
              <w:ind w:left="0" w:firstLine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ค่าลิขสิทธิ์ซอฟต์</w:t>
            </w:r>
            <w:r w:rsidR="00520992"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แวร์</w:t>
            </w:r>
          </w:p>
        </w:tc>
        <w:tc>
          <w:tcPr>
            <w:tcW w:w="1080" w:type="dxa"/>
          </w:tcPr>
          <w:p w14:paraId="4B7F76FB" w14:textId="37CA99C0" w:rsidR="00520992" w:rsidRPr="009E3BC3" w:rsidRDefault="008852A1" w:rsidP="00906591">
            <w:pPr>
              <w:pStyle w:val="BodyText2"/>
              <w:tabs>
                <w:tab w:val="left" w:pos="336"/>
              </w:tabs>
              <w:ind w:left="0" w:firstLine="43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10</w:t>
            </w:r>
            <w:r w:rsidR="00520992"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 xml:space="preserve"> ปี</w:t>
            </w:r>
          </w:p>
        </w:tc>
      </w:tr>
      <w:tr w:rsidR="005C5D2A" w:rsidRPr="009E3BC3" w14:paraId="08B17F27" w14:textId="77777777" w:rsidTr="00A159C7">
        <w:trPr>
          <w:trHeight w:val="434"/>
        </w:trPr>
        <w:tc>
          <w:tcPr>
            <w:tcW w:w="5670" w:type="dxa"/>
          </w:tcPr>
          <w:p w14:paraId="66B727E8" w14:textId="77777777" w:rsidR="005C5D2A" w:rsidRPr="009E3BC3" w:rsidRDefault="000F53F6" w:rsidP="000F53F6">
            <w:pPr>
              <w:pStyle w:val="BodyText2"/>
              <w:tabs>
                <w:tab w:val="left" w:pos="540"/>
              </w:tabs>
              <w:ind w:left="0" w:firstLin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สิทธิในการใช้</w:t>
            </w:r>
            <w:r w:rsidR="00906591"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เ</w:t>
            </w: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ครื่องหมายการค้า</w:t>
            </w:r>
          </w:p>
        </w:tc>
        <w:tc>
          <w:tcPr>
            <w:tcW w:w="3510" w:type="dxa"/>
            <w:gridSpan w:val="3"/>
          </w:tcPr>
          <w:p w14:paraId="1B82EC57" w14:textId="77777777" w:rsidR="005C5D2A" w:rsidRPr="009E3BC3" w:rsidRDefault="005C5D2A" w:rsidP="005C5D2A">
            <w:pPr>
              <w:pStyle w:val="BodyText2"/>
              <w:ind w:left="0" w:firstLine="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อายุการให้ประโยชน์ไม่ทราบแน่นอน</w:t>
            </w:r>
          </w:p>
        </w:tc>
      </w:tr>
      <w:tr w:rsidR="000F53F6" w:rsidRPr="009E3BC3" w14:paraId="7BB1616E" w14:textId="77777777" w:rsidTr="00A159C7">
        <w:trPr>
          <w:trHeight w:val="434"/>
        </w:trPr>
        <w:tc>
          <w:tcPr>
            <w:tcW w:w="5670" w:type="dxa"/>
          </w:tcPr>
          <w:p w14:paraId="1C67C1D4" w14:textId="77777777" w:rsidR="000F53F6" w:rsidRPr="009E3BC3" w:rsidRDefault="000F53F6" w:rsidP="00B16945">
            <w:pPr>
              <w:pStyle w:val="BodyText2"/>
              <w:tabs>
                <w:tab w:val="left" w:pos="540"/>
              </w:tabs>
              <w:ind w:left="0" w:firstLin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สูตรการผลิต</w:t>
            </w:r>
          </w:p>
        </w:tc>
        <w:tc>
          <w:tcPr>
            <w:tcW w:w="3510" w:type="dxa"/>
            <w:gridSpan w:val="3"/>
          </w:tcPr>
          <w:p w14:paraId="5383A081" w14:textId="77777777" w:rsidR="000F53F6" w:rsidRPr="009E3BC3" w:rsidRDefault="000F53F6" w:rsidP="005C5D2A">
            <w:pPr>
              <w:pStyle w:val="BodyText2"/>
              <w:ind w:left="0" w:firstLine="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อายุการให้ประโยชน์ไม่ทราบแน่นอน</w:t>
            </w:r>
          </w:p>
        </w:tc>
      </w:tr>
    </w:tbl>
    <w:p w14:paraId="5EF3C0BB" w14:textId="18BAA8C4" w:rsidR="00916F0C" w:rsidRDefault="00916F0C" w:rsidP="00B1694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BE927DE" w14:textId="1A0629E0" w:rsidR="00D3133E" w:rsidRDefault="00D3133E" w:rsidP="00B1694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30"/>
          <w:szCs w:val="30"/>
        </w:rPr>
      </w:pPr>
      <w:r w:rsidRPr="00D3133E">
        <w:rPr>
          <w:rFonts w:asciiTheme="majorBidi" w:hAnsiTheme="majorBidi" w:hint="cs"/>
          <w:sz w:val="30"/>
          <w:szCs w:val="30"/>
          <w:cs/>
        </w:rPr>
        <w:t>ค่าตัดจำหน่ายของสินทรัพย์ไม่มีตัวตนบันทึกในค่าใช้จ่ายในการบริหาร</w:t>
      </w:r>
    </w:p>
    <w:p w14:paraId="5BBE45D4" w14:textId="77777777" w:rsidR="00D3133E" w:rsidRDefault="00D3133E" w:rsidP="00B1694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C524DE6" w14:textId="77777777" w:rsidR="00137B46" w:rsidRPr="009E3BC3" w:rsidRDefault="00137B46" w:rsidP="0055045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 xml:space="preserve">สัญญาเช่า </w:t>
      </w:r>
    </w:p>
    <w:p w14:paraId="7C835841" w14:textId="77777777" w:rsidR="00137B46" w:rsidRPr="009E3BC3" w:rsidRDefault="00137B46" w:rsidP="00137B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</w:p>
    <w:p w14:paraId="1637D8A1" w14:textId="16B2F1FB" w:rsidR="00184FB7" w:rsidRPr="00726807" w:rsidRDefault="003F118B" w:rsidP="003F118B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  <w:r w:rsidRPr="00726807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72680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26807">
        <w:rPr>
          <w:rFonts w:asciiTheme="majorBidi" w:hAnsiTheme="majorBidi" w:cstheme="majorBidi" w:hint="cs"/>
          <w:sz w:val="30"/>
          <w:szCs w:val="30"/>
          <w:cs/>
        </w:rPr>
        <w:t>วันเริ่มต้นของสัญญา</w:t>
      </w:r>
      <w:r w:rsidRPr="0072680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26807">
        <w:rPr>
          <w:rFonts w:asciiTheme="majorBidi" w:hAnsiTheme="majorBidi" w:cstheme="majorBidi" w:hint="cs"/>
          <w:sz w:val="30"/>
          <w:szCs w:val="30"/>
          <w:cs/>
        </w:rPr>
        <w:t>กลุ่มบริษัทจะประเมินว่าสัญญาเป็นสัญญาเช่าหรือประกอบด้วยสัญญาเช่า</w:t>
      </w:r>
      <w:r w:rsidRPr="0072680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26807">
        <w:rPr>
          <w:rFonts w:asciiTheme="majorBidi" w:hAnsiTheme="majorBidi" w:cstheme="majorBidi" w:hint="cs"/>
          <w:sz w:val="30"/>
          <w:szCs w:val="30"/>
          <w:cs/>
        </w:rPr>
        <w:t>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1C30100E" w14:textId="77777777" w:rsidR="00137B46" w:rsidRPr="00726807" w:rsidRDefault="00137B46" w:rsidP="00152B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</w:p>
    <w:p w14:paraId="7AE4AC5E" w14:textId="037BE5A3" w:rsidR="00137B46" w:rsidRPr="009E3BC3" w:rsidRDefault="00137B46" w:rsidP="00137B46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26807">
        <w:rPr>
          <w:rFonts w:asciiTheme="majorBidi" w:hAnsiTheme="majorBidi" w:cstheme="majorBidi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เกณฑ์ราคาขายที่เป็นเอกเทศ</w:t>
      </w:r>
      <w:r w:rsidR="00AB2B6F" w:rsidRPr="00726807">
        <w:rPr>
          <w:rFonts w:asciiTheme="majorBidi" w:hAnsiTheme="majorBidi" w:cs="Angsana New" w:hint="cs"/>
          <w:sz w:val="30"/>
          <w:szCs w:val="30"/>
          <w:cs/>
        </w:rPr>
        <w:t>ของแต่ละส่วนประกอบ</w:t>
      </w:r>
      <w:r w:rsidRPr="0072680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91CA4" w:rsidRPr="00726807">
        <w:rPr>
          <w:rFonts w:asciiTheme="majorBidi" w:hAnsiTheme="majorBidi" w:cstheme="majorBidi"/>
          <w:sz w:val="30"/>
          <w:szCs w:val="30"/>
          <w:cs/>
        </w:rPr>
        <w:t>สำหรับสัญญาเช่าอสังหาริมทรัพย์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</w:t>
      </w:r>
      <w:r w:rsidR="00344E9D">
        <w:rPr>
          <w:rFonts w:asciiTheme="majorBidi" w:hAnsiTheme="majorBidi" w:cstheme="majorBidi" w:hint="cs"/>
          <w:sz w:val="30"/>
          <w:szCs w:val="30"/>
          <w:cs/>
        </w:rPr>
        <w:t>ทั้งหมด</w:t>
      </w:r>
    </w:p>
    <w:p w14:paraId="31B596B3" w14:textId="77777777" w:rsidR="00137B46" w:rsidRPr="009E3BC3" w:rsidRDefault="00137B46" w:rsidP="00152B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  <w:cs/>
        </w:rPr>
      </w:pPr>
    </w:p>
    <w:p w14:paraId="1E6310F2" w14:textId="0ED9379E" w:rsidR="00137B46" w:rsidRDefault="00137B46" w:rsidP="00137B4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67AB1E9E" w14:textId="77777777" w:rsidR="00FF3B01" w:rsidRDefault="00FF3B01" w:rsidP="00137B46">
      <w:pPr>
        <w:ind w:left="540"/>
        <w:jc w:val="thaiDistribute"/>
        <w:rPr>
          <w:rFonts w:asciiTheme="majorBidi" w:eastAsia="Calibri" w:hAnsiTheme="majorBidi" w:cstheme="majorBidi"/>
          <w:b/>
          <w:sz w:val="30"/>
          <w:szCs w:val="30"/>
        </w:rPr>
      </w:pPr>
    </w:p>
    <w:p w14:paraId="2F701BC8" w14:textId="543DF349" w:rsidR="00137B46" w:rsidRDefault="00137B46" w:rsidP="00137B46">
      <w:pPr>
        <w:ind w:left="540"/>
        <w:jc w:val="thaiDistribute"/>
        <w:rPr>
          <w:rFonts w:asciiTheme="majorBidi" w:eastAsia="Calibri" w:hAnsiTheme="majorBidi" w:cstheme="majorBidi"/>
          <w:b/>
          <w:sz w:val="30"/>
          <w:szCs w:val="30"/>
        </w:rPr>
      </w:pPr>
      <w:r w:rsidRPr="009E3BC3">
        <w:rPr>
          <w:rFonts w:asciiTheme="majorBidi" w:eastAsia="Calibri" w:hAnsiTheme="majorBidi" w:cstheme="majorBidi"/>
          <w:b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</w:t>
      </w:r>
      <w:r w:rsidR="001148AE" w:rsidRPr="009E3BC3">
        <w:rPr>
          <w:rFonts w:asciiTheme="majorBidi" w:eastAsia="Calibri" w:hAnsiTheme="majorBidi" w:cstheme="majorBidi"/>
          <w:b/>
          <w:sz w:val="30"/>
          <w:szCs w:val="30"/>
          <w:cs/>
        </w:rPr>
        <w:t>สะสม</w:t>
      </w:r>
      <w:r w:rsidRPr="009E3BC3">
        <w:rPr>
          <w:rFonts w:asciiTheme="majorBidi" w:eastAsia="Calibri" w:hAnsiTheme="majorBidi" w:cstheme="majorBidi"/>
          <w:b/>
          <w:sz w:val="30"/>
          <w:szCs w:val="30"/>
          <w:cs/>
        </w:rPr>
        <w:t xml:space="preserve"> และปรับปรุง</w:t>
      </w:r>
      <w:r w:rsidR="00637E6D" w:rsidRPr="009E3BC3">
        <w:rPr>
          <w:rFonts w:asciiTheme="majorBidi" w:eastAsia="Calibri" w:hAnsiTheme="majorBidi" w:cstheme="majorBidi"/>
          <w:b/>
          <w:sz w:val="30"/>
          <w:szCs w:val="30"/>
          <w:cs/>
        </w:rPr>
        <w:br/>
      </w:r>
      <w:r w:rsidRPr="009E3BC3">
        <w:rPr>
          <w:rFonts w:asciiTheme="majorBidi" w:eastAsia="Calibri" w:hAnsiTheme="majorBidi" w:cstheme="majorBidi"/>
          <w:b/>
          <w:sz w:val="30"/>
          <w:szCs w:val="30"/>
          <w:cs/>
        </w:rPr>
        <w:t>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</w:t>
      </w:r>
      <w:r w:rsidR="00637E6D" w:rsidRPr="009E3BC3">
        <w:rPr>
          <w:rFonts w:asciiTheme="majorBidi" w:eastAsia="Calibri" w:hAnsiTheme="majorBidi" w:cstheme="majorBidi"/>
          <w:b/>
          <w:sz w:val="30"/>
          <w:szCs w:val="30"/>
          <w:cs/>
        </w:rPr>
        <w:br/>
      </w:r>
      <w:r w:rsidRPr="009E3BC3">
        <w:rPr>
          <w:rFonts w:asciiTheme="majorBidi" w:eastAsia="Calibri" w:hAnsiTheme="majorBidi" w:cstheme="majorBidi"/>
          <w:b/>
          <w:sz w:val="30"/>
          <w:szCs w:val="30"/>
          <w:cs/>
        </w:rPr>
        <w:t>เมื่อเริ่มแรกของหนี้สินตามสัญญาเช่าปรับปรุงด้วย</w:t>
      </w:r>
      <w:r w:rsidR="00344E9D">
        <w:rPr>
          <w:rFonts w:asciiTheme="majorBidi" w:eastAsia="Calibri" w:hAnsiTheme="majorBidi" w:cstheme="majorBidi" w:hint="cs"/>
          <w:b/>
          <w:sz w:val="30"/>
          <w:szCs w:val="30"/>
          <w:cs/>
        </w:rPr>
        <w:t>เงินจ่ายล่วงหน้ากับต้นทุนทางตรงเริ่มแรก</w:t>
      </w:r>
      <w:r w:rsidR="002819A0">
        <w:rPr>
          <w:rFonts w:asciiTheme="majorBidi" w:eastAsia="Calibri" w:hAnsiTheme="majorBidi" w:cstheme="majorBidi"/>
          <w:b/>
          <w:sz w:val="30"/>
          <w:szCs w:val="30"/>
        </w:rPr>
        <w:t xml:space="preserve"> </w:t>
      </w:r>
      <w:r w:rsidRPr="009E3BC3">
        <w:rPr>
          <w:rFonts w:asciiTheme="majorBidi" w:eastAsia="Calibri" w:hAnsiTheme="majorBidi" w:cstheme="majorBidi"/>
          <w:b/>
          <w:sz w:val="30"/>
          <w:szCs w:val="30"/>
          <w:cs/>
        </w:rPr>
        <w:t>ประมาณการต้นทุนในการบูรณะและสุทธิจากสิ่งจูงใจในสัญญาเช่าที่ได้รับ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 เว้นแต่สัญญาเช่าดังกล่าวมีการโอนกรรมสิทธิ์ในสินทรัพย์ที่เช่าให้กับกลุ่มบริษัทเมื่อสิ้นสุดสัญญาเช่า</w:t>
      </w:r>
      <w:r w:rsidR="00344E9D">
        <w:rPr>
          <w:rFonts w:asciiTheme="majorBidi" w:eastAsia="Calibri" w:hAnsiTheme="majorBidi" w:cstheme="majorBidi" w:hint="cs"/>
          <w:b/>
          <w:sz w:val="30"/>
          <w:szCs w:val="30"/>
          <w:cs/>
        </w:rPr>
        <w:t>หรือกลุ่มบริษัทจะใช้สิทธิในการซื้อสินทรัพย์</w:t>
      </w:r>
      <w:r w:rsidR="00052C4C">
        <w:rPr>
          <w:rFonts w:asciiTheme="majorBidi" w:eastAsia="Calibri" w:hAnsiTheme="majorBidi" w:cstheme="majorBidi"/>
          <w:b/>
          <w:sz w:val="30"/>
          <w:szCs w:val="30"/>
        </w:rPr>
        <w:t xml:space="preserve"> </w:t>
      </w:r>
      <w:r w:rsidR="00344E9D">
        <w:rPr>
          <w:rFonts w:asciiTheme="majorBidi" w:eastAsia="Calibri" w:hAnsiTheme="majorBidi" w:cstheme="majorBidi" w:hint="cs"/>
          <w:b/>
          <w:sz w:val="30"/>
          <w:szCs w:val="30"/>
          <w:cs/>
        </w:rPr>
        <w:t>ในกรณี</w:t>
      </w:r>
      <w:r w:rsidR="00052C4C">
        <w:rPr>
          <w:rFonts w:asciiTheme="majorBidi" w:eastAsia="Calibri" w:hAnsiTheme="majorBidi" w:cstheme="majorBidi" w:hint="cs"/>
          <w:b/>
          <w:sz w:val="30"/>
          <w:szCs w:val="30"/>
          <w:cs/>
        </w:rPr>
        <w:t>นี้</w:t>
      </w:r>
      <w:r w:rsidR="00344E9D">
        <w:rPr>
          <w:rFonts w:asciiTheme="majorBidi" w:eastAsia="Calibri" w:hAnsiTheme="majorBidi" w:cstheme="majorBidi" w:hint="cs"/>
          <w:b/>
          <w:sz w:val="30"/>
          <w:szCs w:val="30"/>
          <w:cs/>
        </w:rPr>
        <w:t>จะบันทึก</w:t>
      </w:r>
      <w:r w:rsidRPr="009E3BC3">
        <w:rPr>
          <w:rFonts w:asciiTheme="majorBidi" w:eastAsia="Calibri" w:hAnsiTheme="majorBidi" w:cstheme="majorBidi"/>
          <w:b/>
          <w:sz w:val="30"/>
          <w:szCs w:val="30"/>
          <w:cs/>
        </w:rPr>
        <w:t xml:space="preserve">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 </w:t>
      </w:r>
    </w:p>
    <w:p w14:paraId="0BBFD3D0" w14:textId="368D34F7" w:rsidR="00C36696" w:rsidRDefault="00C36696" w:rsidP="00137B46">
      <w:pPr>
        <w:ind w:left="540"/>
        <w:jc w:val="thaiDistribute"/>
        <w:rPr>
          <w:rFonts w:asciiTheme="majorBidi" w:eastAsia="Calibri" w:hAnsiTheme="majorBidi" w:cstheme="majorBidi"/>
          <w:b/>
          <w:sz w:val="30"/>
          <w:szCs w:val="30"/>
        </w:rPr>
      </w:pPr>
    </w:p>
    <w:p w14:paraId="6235C384" w14:textId="439A8C59" w:rsidR="00397DF2" w:rsidRDefault="00397DF2" w:rsidP="00137B46">
      <w:pPr>
        <w:ind w:left="540"/>
        <w:jc w:val="thaiDistribute"/>
        <w:rPr>
          <w:rFonts w:asciiTheme="majorBidi" w:eastAsia="Calibri" w:hAnsiTheme="majorBidi" w:cstheme="majorBidi"/>
          <w:b/>
          <w:sz w:val="30"/>
          <w:szCs w:val="30"/>
        </w:rPr>
      </w:pPr>
    </w:p>
    <w:p w14:paraId="1B0713AB" w14:textId="77777777" w:rsidR="00397DF2" w:rsidRDefault="00397DF2" w:rsidP="00137B46">
      <w:pPr>
        <w:ind w:left="540"/>
        <w:jc w:val="thaiDistribute"/>
        <w:rPr>
          <w:rFonts w:asciiTheme="majorBidi" w:eastAsia="Calibri" w:hAnsiTheme="majorBidi" w:cstheme="majorBidi"/>
          <w:b/>
          <w:sz w:val="30"/>
          <w:szCs w:val="30"/>
        </w:rPr>
      </w:pPr>
    </w:p>
    <w:p w14:paraId="79533EE5" w14:textId="1C7B8C92" w:rsidR="00137B46" w:rsidRPr="009E3BC3" w:rsidRDefault="00137B46" w:rsidP="000D5229">
      <w:pPr>
        <w:tabs>
          <w:tab w:val="clear" w:pos="680"/>
          <w:tab w:val="clear" w:pos="907"/>
        </w:tabs>
        <w:ind w:left="540"/>
        <w:contextualSpacing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9E3BC3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</w:t>
      </w:r>
      <w:r w:rsidRPr="00726807">
        <w:rPr>
          <w:rFonts w:asciiTheme="majorBidi" w:hAnsiTheme="majorBidi" w:cstheme="majorBidi"/>
          <w:b/>
          <w:sz w:val="30"/>
          <w:szCs w:val="30"/>
          <w:cs/>
        </w:rPr>
        <w:t>เช่าที่</w:t>
      </w:r>
      <w:r w:rsidR="002B3214" w:rsidRPr="00726807">
        <w:rPr>
          <w:rFonts w:asciiTheme="majorBidi" w:hAnsiTheme="majorBidi" w:cs="Angsana New" w:hint="cs"/>
          <w:b/>
          <w:sz w:val="30"/>
          <w:szCs w:val="30"/>
          <w:cs/>
        </w:rPr>
        <w:t>ต้องจ่ายทั้งหมดตามสัญญา</w:t>
      </w:r>
      <w:r w:rsidR="002B3214" w:rsidRPr="00726807">
        <w:rPr>
          <w:rFonts w:asciiTheme="majorBidi" w:hAnsiTheme="majorBidi" w:cs="Angsana New"/>
          <w:b/>
          <w:sz w:val="30"/>
          <w:szCs w:val="30"/>
          <w:cs/>
        </w:rPr>
        <w:t xml:space="preserve"> </w:t>
      </w:r>
      <w:r w:rsidR="002B3214" w:rsidRPr="00726807">
        <w:rPr>
          <w:rFonts w:asciiTheme="majorBidi" w:hAnsiTheme="majorBidi" w:cs="Angsana New" w:hint="cs"/>
          <w:b/>
          <w:sz w:val="30"/>
          <w:szCs w:val="30"/>
          <w:cs/>
        </w:rPr>
        <w:t>ทั้งนี้กลุ่มบริษัท</w:t>
      </w:r>
      <w:r w:rsidR="002B3214" w:rsidRPr="002B3214">
        <w:rPr>
          <w:rFonts w:asciiTheme="majorBidi" w:hAnsiTheme="majorBidi" w:cs="Angsana New" w:hint="cs"/>
          <w:b/>
          <w:sz w:val="30"/>
          <w:szCs w:val="30"/>
          <w:cs/>
        </w:rPr>
        <w:t xml:space="preserve"> ใช้</w:t>
      </w:r>
      <w:r w:rsidRPr="009E3BC3">
        <w:rPr>
          <w:rFonts w:asciiTheme="majorBidi" w:hAnsiTheme="majorBidi" w:cstheme="majorBidi"/>
          <w:b/>
          <w:sz w:val="30"/>
          <w:szCs w:val="30"/>
          <w:cs/>
        </w:rPr>
        <w:t>อัตราดอกเบี้ยตามนัยของสัญญาเช่า</w:t>
      </w:r>
      <w:r w:rsidR="000D5229">
        <w:rPr>
          <w:rFonts w:asciiTheme="majorBidi" w:hAnsiTheme="majorBidi" w:cstheme="majorBidi" w:hint="cs"/>
          <w:b/>
          <w:sz w:val="30"/>
          <w:szCs w:val="30"/>
          <w:cs/>
        </w:rPr>
        <w:t>หรือ</w:t>
      </w:r>
      <w:r w:rsidRPr="009E3BC3">
        <w:rPr>
          <w:rFonts w:asciiTheme="majorBidi" w:hAnsiTheme="majorBidi" w:cstheme="majorBidi"/>
          <w:b/>
          <w:sz w:val="30"/>
          <w:szCs w:val="30"/>
          <w:cs/>
        </w:rPr>
        <w:t>อัตราดอกเบี้ยเงินกู้ยืมส่วนเพิ่มของกลุ่มบริษัท</w:t>
      </w:r>
      <w:r w:rsidR="00E24EEE">
        <w:rPr>
          <w:rFonts w:asciiTheme="majorBidi" w:hAnsiTheme="majorBidi" w:cstheme="majorBidi" w:hint="cs"/>
          <w:b/>
          <w:sz w:val="30"/>
          <w:szCs w:val="30"/>
          <w:cs/>
        </w:rPr>
        <w:t>ในการคิดลดเป็นมูลค่าปัจจุบัน</w:t>
      </w:r>
      <w:r w:rsidRPr="009E3BC3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344E9D" w:rsidRPr="00344E9D">
        <w:rPr>
          <w:rFonts w:asciiTheme="majorBidi" w:hAnsiTheme="majorBidi" w:cs="Angsana New" w:hint="cs"/>
          <w:b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6EDE55DD" w14:textId="77777777" w:rsidR="002B3214" w:rsidRDefault="002B3214" w:rsidP="00137B46">
      <w:pPr>
        <w:ind w:left="540"/>
        <w:jc w:val="thaiDistribute"/>
        <w:rPr>
          <w:rFonts w:asciiTheme="majorBidi" w:eastAsia="Calibri" w:hAnsiTheme="majorBidi" w:cstheme="majorBidi"/>
          <w:b/>
          <w:sz w:val="30"/>
          <w:szCs w:val="30"/>
        </w:rPr>
      </w:pPr>
    </w:p>
    <w:p w14:paraId="350F3D84" w14:textId="3E07FFE1" w:rsidR="00E530E7" w:rsidRDefault="00137B46" w:rsidP="00C36696">
      <w:pPr>
        <w:ind w:left="540"/>
        <w:jc w:val="thaiDistribute"/>
        <w:rPr>
          <w:rFonts w:asciiTheme="majorBidi" w:hAnsiTheme="majorBidi" w:cs="Angsana New"/>
          <w:b/>
          <w:sz w:val="30"/>
          <w:szCs w:val="30"/>
        </w:rPr>
      </w:pPr>
      <w:r w:rsidRPr="00344E9D">
        <w:rPr>
          <w:rFonts w:asciiTheme="majorBidi" w:hAnsiTheme="majorBidi" w:cs="Angsana New"/>
          <w:b/>
          <w:sz w:val="30"/>
          <w:szCs w:val="30"/>
          <w:cs/>
        </w:rPr>
        <w:t xml:space="preserve"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          </w:t>
      </w:r>
      <w:r w:rsidRPr="000E56D4">
        <w:rPr>
          <w:rFonts w:asciiTheme="majorBidi" w:hAnsiTheme="majorBidi" w:cs="Angsana New"/>
          <w:b/>
          <w:spacing w:val="-2"/>
          <w:sz w:val="30"/>
          <w:szCs w:val="30"/>
          <w:cs/>
        </w:rPr>
        <w:t>วัดมูลค่าใหม่เมื่อมีการเปลี่ยนแปลงอายุสัญญาเช่า หรือ</w:t>
      </w:r>
      <w:r w:rsidR="00344E9D" w:rsidRPr="000E56D4">
        <w:rPr>
          <w:rFonts w:asciiTheme="majorBidi" w:hAnsiTheme="majorBidi" w:cs="Angsana New" w:hint="cs"/>
          <w:b/>
          <w:spacing w:val="-2"/>
          <w:sz w:val="30"/>
          <w:szCs w:val="30"/>
          <w:cs/>
        </w:rPr>
        <w:t>มี</w:t>
      </w:r>
      <w:r w:rsidRPr="000E56D4">
        <w:rPr>
          <w:rFonts w:asciiTheme="majorBidi" w:hAnsiTheme="majorBidi" w:cs="Angsana New"/>
          <w:b/>
          <w:spacing w:val="-2"/>
          <w:sz w:val="30"/>
          <w:szCs w:val="30"/>
          <w:cs/>
        </w:rPr>
        <w:t>การเปลี่ยนแปลงการประเมินการใช้สิทธิ</w:t>
      </w:r>
      <w:r w:rsidR="00344E9D" w:rsidRPr="000E56D4">
        <w:rPr>
          <w:rFonts w:asciiTheme="majorBidi" w:hAnsiTheme="majorBidi" w:cs="Angsana New" w:hint="cs"/>
          <w:b/>
          <w:spacing w:val="-2"/>
          <w:sz w:val="30"/>
          <w:szCs w:val="30"/>
          <w:cs/>
        </w:rPr>
        <w:t>ที่ระบุในสัญญาเช่า</w:t>
      </w:r>
      <w:r w:rsidRPr="00344E9D">
        <w:rPr>
          <w:rFonts w:asciiTheme="majorBidi" w:hAnsiTheme="majorBidi" w:cs="Angsana New"/>
          <w:b/>
          <w:sz w:val="30"/>
          <w:szCs w:val="30"/>
          <w:cs/>
        </w:rPr>
        <w:t xml:space="preserve">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3AB7B63D" w14:textId="77777777" w:rsidR="00C36696" w:rsidRDefault="00C36696" w:rsidP="00C36696">
      <w:pPr>
        <w:ind w:left="540"/>
        <w:jc w:val="thaiDistribute"/>
        <w:rPr>
          <w:rFonts w:asciiTheme="majorBidi" w:hAnsiTheme="majorBidi" w:cs="Angsana New"/>
          <w:b/>
          <w:sz w:val="30"/>
          <w:szCs w:val="30"/>
        </w:rPr>
      </w:pPr>
    </w:p>
    <w:p w14:paraId="787E23B0" w14:textId="3879BB8A" w:rsidR="0085019E" w:rsidRPr="009E3BC3" w:rsidRDefault="0085019E" w:rsidP="0055045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การด้อยค่าสินทรัพย์ที่ไม่ใช่สินทรัพย์ทางการเงิน</w:t>
      </w:r>
    </w:p>
    <w:p w14:paraId="1A2C148F" w14:textId="77777777" w:rsidR="0085019E" w:rsidRPr="009E3BC3" w:rsidRDefault="0085019E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</w:p>
    <w:p w14:paraId="25C3029A" w14:textId="77777777" w:rsidR="00F26384" w:rsidRPr="009E3BC3" w:rsidRDefault="00920D18" w:rsidP="00920D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9E3BC3">
        <w:rPr>
          <w:rFonts w:asciiTheme="majorBidi" w:hAnsiTheme="majorBidi" w:cstheme="majorBidi"/>
          <w:sz w:val="30"/>
          <w:szCs w:val="30"/>
          <w:cs/>
          <w:lang w:val="th-TH"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</w:t>
      </w:r>
      <w:r w:rsidRPr="009E3BC3">
        <w:rPr>
          <w:rFonts w:asciiTheme="majorBidi" w:hAnsiTheme="majorBidi" w:cstheme="majorBidi"/>
          <w:sz w:val="30"/>
          <w:szCs w:val="30"/>
          <w:cs/>
          <w:lang w:val="th-TH"/>
        </w:rPr>
        <w:br/>
        <w:t>ในกรณีที่มีข้อบ่งชี้จะทำการประมาณมูลค่าสินทรัพย์ที่คาดว่าจะได้รับคืน สำหรับสินทรัพย์ไม่มีตัวตนที่มีอายุการ</w:t>
      </w:r>
      <w:r w:rsidRPr="009E3BC3">
        <w:rPr>
          <w:rFonts w:asciiTheme="majorBidi" w:hAnsiTheme="majorBidi" w:cstheme="majorBidi"/>
          <w:sz w:val="30"/>
          <w:szCs w:val="30"/>
          <w:cs/>
          <w:lang w:val="th-TH"/>
        </w:rPr>
        <w:br/>
        <w:t>ให้ประโยชน์ไม่ทราบแน่นอนจะประมาณมูลค่าที่คาดว่าจะได้รับคืนทุกปีในช่วงเวลาเดียวกัน</w:t>
      </w:r>
    </w:p>
    <w:p w14:paraId="281D6653" w14:textId="7BBD3C66" w:rsidR="00920D18" w:rsidRPr="009E3BC3" w:rsidRDefault="00920D18" w:rsidP="00920D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9E3BC3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</w:p>
    <w:p w14:paraId="016A9F26" w14:textId="4FAB41EC" w:rsidR="00920D18" w:rsidRPr="009E3BC3" w:rsidRDefault="00920D18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9E3BC3">
        <w:rPr>
          <w:rFonts w:asciiTheme="majorBidi" w:hAnsiTheme="majorBidi" w:cstheme="majorBidi"/>
          <w:sz w:val="30"/>
          <w:szCs w:val="30"/>
          <w:cs/>
          <w:lang w:val="th-TH"/>
        </w:rPr>
        <w:t>ขาดทุนจากการด้อยค่ารับรู้</w:t>
      </w:r>
      <w:r w:rsidR="00344E9D">
        <w:rPr>
          <w:rFonts w:asciiTheme="majorBidi" w:hAnsiTheme="majorBidi" w:cstheme="majorBidi" w:hint="cs"/>
          <w:sz w:val="30"/>
          <w:szCs w:val="30"/>
          <w:cs/>
          <w:lang w:val="th-TH"/>
        </w:rPr>
        <w:t>ในกำไรหรือขาดทุน</w:t>
      </w:r>
      <w:r w:rsidRPr="009E3BC3">
        <w:rPr>
          <w:rFonts w:asciiTheme="majorBidi" w:hAnsiTheme="majorBidi" w:cstheme="majorBidi"/>
          <w:sz w:val="30"/>
          <w:szCs w:val="30"/>
          <w:cs/>
          <w:lang w:val="th-TH"/>
        </w:rPr>
        <w:t>เมื่อมูลค่าตามบัญชีของสินทรัพย์</w:t>
      </w:r>
      <w:r w:rsidRPr="009E3BC3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  <w:lang w:val="th-TH"/>
        </w:rPr>
        <w:t xml:space="preserve">หรือมูลค่าตามบัญชีของหน่วยสินทรัพย์ที่ก่อให้เกิดเงินสดสูงกว่ามูลค่าที่จะได้รับคืน </w:t>
      </w:r>
      <w:r w:rsidR="00B633BB" w:rsidRPr="00B633BB">
        <w:rPr>
          <w:rFonts w:asciiTheme="majorBidi" w:hAnsiTheme="majorBidi" w:cs="Angsana New" w:hint="cs"/>
          <w:sz w:val="30"/>
          <w:szCs w:val="30"/>
          <w:cs/>
          <w:lang w:val="th-TH"/>
        </w:rPr>
        <w:t>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</w:t>
      </w:r>
      <w:r w:rsidR="00B633BB" w:rsidRPr="00B633BB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="00B633BB" w:rsidRPr="00B633BB">
        <w:rPr>
          <w:rFonts w:asciiTheme="majorBidi" w:hAnsiTheme="majorBidi" w:cs="Angsana New" w:hint="cs"/>
          <w:sz w:val="30"/>
          <w:szCs w:val="30"/>
          <w:cs/>
          <w:lang w:val="th-TH"/>
        </w:rPr>
        <w:t>ในกรณีนี้จะรับรู้ในส่วนของผู้ถือหุ้น</w:t>
      </w:r>
    </w:p>
    <w:p w14:paraId="087F4477" w14:textId="77777777" w:rsidR="00D323F5" w:rsidRDefault="00D323F5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</w:p>
    <w:p w14:paraId="18F01569" w14:textId="18EAF32A" w:rsidR="00A1424F" w:rsidRPr="009E3BC3" w:rsidRDefault="00A1424F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9E3BC3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การคำนวณมูลค่าที่คาดว่าจะได้รับคืน</w:t>
      </w:r>
    </w:p>
    <w:p w14:paraId="4D720DB3" w14:textId="77777777" w:rsidR="00A1424F" w:rsidRPr="009E3BC3" w:rsidRDefault="00A1424F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2B845A7B" w14:textId="6761402F" w:rsidR="00A1424F" w:rsidRDefault="00A1424F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9E3BC3">
        <w:rPr>
          <w:rFonts w:asciiTheme="majorBidi" w:hAnsiTheme="majorBidi" w:cstheme="majorBidi"/>
          <w:sz w:val="30"/>
          <w:szCs w:val="30"/>
          <w:cs/>
          <w:lang w:val="th-TH"/>
        </w:rPr>
        <w:t>มูลค่าที่คาดว่าจะได้รับคืน</w:t>
      </w:r>
      <w:r w:rsidR="00DF33D4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  <w:lang w:val="th-TH"/>
        </w:rPr>
        <w:t>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</w:t>
      </w:r>
      <w:r w:rsidR="00FD7518">
        <w:rPr>
          <w:rFonts w:asciiTheme="majorBidi" w:hAnsiTheme="majorBidi" w:cstheme="majorBidi"/>
          <w:sz w:val="30"/>
          <w:szCs w:val="30"/>
          <w:cs/>
          <w:lang w:val="th-TH"/>
        </w:rPr>
        <w:br/>
      </w:r>
      <w:r w:rsidRPr="00FD7518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>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</w:t>
      </w:r>
      <w:r w:rsidRPr="009E3BC3">
        <w:rPr>
          <w:rFonts w:asciiTheme="majorBidi" w:hAnsiTheme="majorBidi" w:cstheme="majorBidi"/>
          <w:sz w:val="30"/>
          <w:szCs w:val="30"/>
          <w:cs/>
          <w:lang w:val="th-TH"/>
        </w:rPr>
        <w:t>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22DF882C" w14:textId="1572312C" w:rsidR="00E453AE" w:rsidRDefault="00E453AE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DC10955" w14:textId="77777777" w:rsidR="004B48A4" w:rsidRDefault="004B48A4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388DA92" w14:textId="77777777" w:rsidR="004B48A4" w:rsidRDefault="004B48A4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CD08ECD" w14:textId="02E3C98C" w:rsidR="00FD3ED3" w:rsidRPr="009E3BC3" w:rsidRDefault="00FD3ED3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9E3BC3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การกลับรายการด้อยค่า</w:t>
      </w:r>
    </w:p>
    <w:p w14:paraId="08030A1F" w14:textId="77777777" w:rsidR="00FD3ED3" w:rsidRPr="009E3BC3" w:rsidRDefault="00FD3ED3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77A7EAD9" w14:textId="34217FB8" w:rsidR="00A84055" w:rsidRDefault="00A84055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9E3BC3">
        <w:rPr>
          <w:rFonts w:asciiTheme="majorBidi" w:hAnsiTheme="majorBidi" w:cstheme="majorBidi"/>
          <w:sz w:val="30"/>
          <w:szCs w:val="30"/>
          <w:cs/>
          <w:lang w:val="th-TH"/>
        </w:rPr>
        <w:t>ขาดทุนจากการด้อยค่าของสินทรัพย์ที่เคยรับรู้ในงวดก่อน</w:t>
      </w:r>
      <w:r w:rsidR="00622F5D">
        <w:rPr>
          <w:rFonts w:asciiTheme="majorBidi" w:hAnsiTheme="majorBidi" w:cstheme="majorBidi" w:hint="cs"/>
          <w:sz w:val="30"/>
          <w:szCs w:val="30"/>
          <w:cs/>
          <w:lang w:val="th-TH"/>
        </w:rPr>
        <w:t>จะถูกกลับรายการ</w:t>
      </w:r>
      <w:r w:rsidRPr="009E3BC3">
        <w:rPr>
          <w:rFonts w:asciiTheme="majorBidi" w:hAnsiTheme="majorBidi" w:cstheme="majorBidi"/>
          <w:sz w:val="30"/>
          <w:szCs w:val="30"/>
          <w:cs/>
          <w:lang w:val="th-TH"/>
        </w:rPr>
        <w:t xml:space="preserve">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042D90D0" w14:textId="77777777" w:rsidR="00123033" w:rsidRDefault="00123033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3E894399" w14:textId="26101066" w:rsidR="00B35646" w:rsidRPr="009E3BC3" w:rsidRDefault="00B35646" w:rsidP="0055045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ผลประโยชน์</w:t>
      </w:r>
      <w:r w:rsidR="00B633BB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th-TH"/>
        </w:rPr>
        <w:t>ของ</w:t>
      </w: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พนักงาน</w:t>
      </w:r>
    </w:p>
    <w:p w14:paraId="32F31E1F" w14:textId="77777777" w:rsidR="00B35646" w:rsidRPr="009E3BC3" w:rsidRDefault="00B35646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33D7676D" w14:textId="77777777" w:rsidR="00B35646" w:rsidRPr="009E3BC3" w:rsidRDefault="00E74E98" w:rsidP="00E74E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9E3BC3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ab/>
      </w:r>
      <w:r w:rsidR="00B35646" w:rsidRPr="009E3BC3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โครงการสมทบเงิน</w:t>
      </w:r>
    </w:p>
    <w:p w14:paraId="69A7841B" w14:textId="77777777" w:rsidR="00B35646" w:rsidRPr="009E3BC3" w:rsidRDefault="00B35646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130A3B66" w14:textId="493B4AE5" w:rsidR="000C5232" w:rsidRPr="00E40214" w:rsidRDefault="00971DBF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i/>
          <w:sz w:val="30"/>
          <w:szCs w:val="30"/>
        </w:rPr>
      </w:pPr>
      <w:r w:rsidRPr="00E40214">
        <w:rPr>
          <w:rFonts w:asciiTheme="majorBidi" w:hAnsiTheme="majorBidi" w:cs="Angsana New" w:hint="cs"/>
          <w:i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02B4FD86" w14:textId="77777777" w:rsidR="00E40214" w:rsidRPr="00E40214" w:rsidRDefault="00E40214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0A95635E" w14:textId="77777777" w:rsidR="00BA3AB4" w:rsidRPr="00E40214" w:rsidRDefault="00BA3AB4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E4021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โครงการผลประโยชน์ที่กำหนดไว้</w:t>
      </w:r>
    </w:p>
    <w:p w14:paraId="2011C02D" w14:textId="77777777" w:rsidR="00C832F4" w:rsidRPr="00E40214" w:rsidRDefault="00C832F4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</w:p>
    <w:p w14:paraId="6678B8A9" w14:textId="2551524C" w:rsidR="00F26384" w:rsidRDefault="00971DBF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i/>
          <w:sz w:val="30"/>
          <w:szCs w:val="30"/>
        </w:rPr>
      </w:pPr>
      <w:r w:rsidRPr="00E40214">
        <w:rPr>
          <w:rFonts w:asciiTheme="majorBidi" w:hAnsiTheme="majorBidi" w:cs="Angsana New" w:hint="cs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</w:t>
      </w:r>
      <w:r w:rsidR="00B633BB">
        <w:rPr>
          <w:rFonts w:asciiTheme="majorBidi" w:hAnsiTheme="majorBidi" w:cs="Angsana New" w:hint="cs"/>
          <w:i/>
          <w:sz w:val="30"/>
          <w:szCs w:val="30"/>
          <w:cs/>
        </w:rPr>
        <w:t xml:space="preserve">  </w:t>
      </w:r>
      <w:r w:rsidRPr="00E40214">
        <w:rPr>
          <w:rFonts w:asciiTheme="majorBidi" w:hAnsiTheme="majorBidi" w:cs="Angsana New" w:hint="cs"/>
          <w:i/>
          <w:sz w:val="30"/>
          <w:szCs w:val="30"/>
          <w:cs/>
        </w:rPr>
        <w:t>ในอนาคตที่เกิดจากการทำงานของพนักงานในงวดปัจจุบันและงวดก่อนๆ</w:t>
      </w:r>
      <w:r w:rsidRPr="00E40214">
        <w:rPr>
          <w:rFonts w:asciiTheme="majorBidi" w:hAnsiTheme="majorBidi" w:cs="Angsana New"/>
          <w:i/>
          <w:sz w:val="30"/>
          <w:szCs w:val="30"/>
          <w:cs/>
        </w:rPr>
        <w:t xml:space="preserve">  </w:t>
      </w:r>
      <w:r w:rsidRPr="00E40214">
        <w:rPr>
          <w:rFonts w:asciiTheme="majorBidi" w:hAnsiTheme="majorBidi" w:cs="Angsana New" w:hint="cs"/>
          <w:i/>
          <w:sz w:val="30"/>
          <w:szCs w:val="30"/>
          <w:cs/>
        </w:rPr>
        <w:t>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โดยวิธี</w:t>
      </w:r>
      <w:r w:rsidR="0039318F">
        <w:rPr>
          <w:rFonts w:asciiTheme="majorBidi" w:hAnsiTheme="majorBidi" w:cs="Angsana New"/>
          <w:i/>
          <w:sz w:val="30"/>
          <w:szCs w:val="30"/>
          <w:cs/>
        </w:rPr>
        <w:br/>
      </w:r>
      <w:r w:rsidRPr="00E40214">
        <w:rPr>
          <w:rFonts w:asciiTheme="majorBidi" w:hAnsiTheme="majorBidi" w:cs="Angsana New" w:hint="cs"/>
          <w:i/>
          <w:sz w:val="30"/>
          <w:szCs w:val="30"/>
          <w:cs/>
        </w:rPr>
        <w:t>คิดลดแต่ละหน่วยที่ประมาณการไว้</w:t>
      </w:r>
      <w:r w:rsidRPr="00971DBF">
        <w:rPr>
          <w:rFonts w:asciiTheme="majorBidi" w:hAnsiTheme="majorBidi" w:cs="Angsana New"/>
          <w:i/>
          <w:sz w:val="30"/>
          <w:szCs w:val="30"/>
          <w:cs/>
        </w:rPr>
        <w:t xml:space="preserve">  </w:t>
      </w:r>
    </w:p>
    <w:p w14:paraId="196F80B4" w14:textId="77777777" w:rsidR="00A479B1" w:rsidRPr="009E3BC3" w:rsidRDefault="00A479B1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2F8DE51C" w14:textId="63191C4E" w:rsidR="0019311B" w:rsidRPr="009E3BC3" w:rsidRDefault="0019311B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9E3BC3">
        <w:rPr>
          <w:rFonts w:asciiTheme="majorBidi" w:hAnsiTheme="majorBidi" w:cstheme="majorBidi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9E3BC3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9E3BC3">
        <w:rPr>
          <w:rFonts w:asciiTheme="majorBidi" w:hAnsiTheme="majorBidi" w:cstheme="majorBidi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9E3BC3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="003F27D6" w:rsidRPr="009E3BC3">
        <w:rPr>
          <w:rFonts w:asciiTheme="majorBidi" w:hAnsiTheme="majorBidi" w:cstheme="majorBidi"/>
          <w:i/>
          <w:sz w:val="30"/>
          <w:szCs w:val="30"/>
          <w:cs/>
        </w:rPr>
        <w:t>กลุ่ม</w:t>
      </w:r>
      <w:r w:rsidRPr="009E3BC3">
        <w:rPr>
          <w:rFonts w:asciiTheme="majorBidi" w:hAnsiTheme="majorBidi" w:cstheme="majorBidi"/>
          <w:i/>
          <w:sz w:val="30"/>
          <w:szCs w:val="30"/>
          <w:cs/>
        </w:rPr>
        <w:t>บริษัทกำหนดดอกเบี้ยจ่ายของ</w:t>
      </w:r>
      <w:r w:rsidRPr="009E3BC3">
        <w:rPr>
          <w:rFonts w:asciiTheme="majorBidi" w:hAnsiTheme="majorBidi" w:cstheme="majorBidi"/>
          <w:i/>
          <w:spacing w:val="-2"/>
          <w:sz w:val="30"/>
          <w:szCs w:val="30"/>
          <w:cs/>
        </w:rPr>
        <w:t xml:space="preserve"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</w:t>
      </w:r>
      <w:r w:rsidRPr="009E3BC3">
        <w:rPr>
          <w:rFonts w:asciiTheme="majorBidi" w:hAnsiTheme="majorBidi" w:cstheme="majorBidi"/>
          <w:i/>
          <w:sz w:val="30"/>
          <w:szCs w:val="30"/>
          <w:cs/>
        </w:rPr>
        <w:t>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</w:t>
      </w:r>
    </w:p>
    <w:p w14:paraId="719B37B0" w14:textId="77777777" w:rsidR="00EA1D76" w:rsidRPr="009E3BC3" w:rsidRDefault="00EA1D76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  <w:shd w:val="clear" w:color="auto" w:fill="D9D9D9"/>
        </w:rPr>
      </w:pPr>
    </w:p>
    <w:p w14:paraId="6AB456F1" w14:textId="77777777" w:rsidR="0019311B" w:rsidRPr="009E3BC3" w:rsidRDefault="0019311B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9E3BC3">
        <w:rPr>
          <w:rFonts w:asciiTheme="majorBidi" w:hAnsiTheme="majorBidi" w:cstheme="majorBidi"/>
          <w:i/>
          <w:sz w:val="30"/>
          <w:szCs w:val="30"/>
          <w:cs/>
        </w:rPr>
        <w:t xml:space="preserve"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</w:t>
      </w:r>
      <w:r w:rsidR="003F27D6" w:rsidRPr="009E3BC3">
        <w:rPr>
          <w:rFonts w:asciiTheme="majorBidi" w:hAnsiTheme="majorBidi" w:cstheme="majorBidi"/>
          <w:i/>
          <w:sz w:val="30"/>
          <w:szCs w:val="30"/>
          <w:cs/>
        </w:rPr>
        <w:t>กลุ่ม</w:t>
      </w:r>
      <w:r w:rsidRPr="009E3BC3">
        <w:rPr>
          <w:rFonts w:asciiTheme="majorBidi" w:hAnsiTheme="majorBidi" w:cstheme="majorBidi"/>
          <w:i/>
          <w:sz w:val="30"/>
          <w:szCs w:val="30"/>
          <w:cs/>
        </w:rPr>
        <w:t>บริษัทรับรู้กำไรและขาดทุนจากการจ่ายชำระผลประโยชน์พนักงานเมื่อเกิดขึ้น</w:t>
      </w:r>
    </w:p>
    <w:p w14:paraId="23784D12" w14:textId="77777777" w:rsidR="00CF01D6" w:rsidRPr="009E3BC3" w:rsidRDefault="00CF01D6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  <w:shd w:val="clear" w:color="auto" w:fill="D9D9D9"/>
        </w:rPr>
      </w:pPr>
    </w:p>
    <w:p w14:paraId="59316622" w14:textId="77777777" w:rsidR="00D67FD3" w:rsidRPr="009E3BC3" w:rsidRDefault="00D67FD3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9E3BC3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ผลประโยชน์ระยะสั้นของพนักงาน</w:t>
      </w:r>
    </w:p>
    <w:p w14:paraId="572801D7" w14:textId="77777777" w:rsidR="00D67FD3" w:rsidRPr="009E3BC3" w:rsidRDefault="00D67FD3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  <w:shd w:val="clear" w:color="auto" w:fill="D9D9D9"/>
          <w:cs/>
        </w:rPr>
      </w:pPr>
    </w:p>
    <w:p w14:paraId="34DB66A1" w14:textId="5607750F" w:rsidR="00D67FD3" w:rsidRDefault="0019311B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9E3BC3">
        <w:rPr>
          <w:rFonts w:asciiTheme="majorBidi" w:hAnsiTheme="majorBidi" w:cstheme="majorBidi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9E3BC3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9E3BC3">
        <w:rPr>
          <w:rFonts w:asciiTheme="majorBidi" w:hAnsiTheme="majorBidi" w:cstheme="majorBidi"/>
          <w:i/>
          <w:sz w:val="30"/>
          <w:szCs w:val="30"/>
          <w:cs/>
        </w:rPr>
        <w:t>หนี้สินรับรู้ด้วยมูลค่าที่คาดว่าจะจ่ายชำระ หาก</w:t>
      </w:r>
      <w:r w:rsidR="003F27D6" w:rsidRPr="009E3BC3">
        <w:rPr>
          <w:rFonts w:asciiTheme="majorBidi" w:hAnsiTheme="majorBidi" w:cstheme="majorBidi"/>
          <w:i/>
          <w:sz w:val="30"/>
          <w:szCs w:val="30"/>
          <w:cs/>
        </w:rPr>
        <w:t>กลุ่ม</w:t>
      </w:r>
      <w:r w:rsidRPr="009E3BC3">
        <w:rPr>
          <w:rFonts w:asciiTheme="majorBidi" w:hAnsiTheme="majorBidi" w:cstheme="majorBidi"/>
          <w:i/>
          <w:sz w:val="30"/>
          <w:szCs w:val="30"/>
          <w:cs/>
        </w:rPr>
        <w:t>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692682BA" w14:textId="77777777" w:rsidR="00123033" w:rsidRDefault="00123033" w:rsidP="00713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</w:p>
    <w:p w14:paraId="070D6906" w14:textId="06FE699E" w:rsidR="007132F9" w:rsidRPr="009E3BC3" w:rsidRDefault="007132F9" w:rsidP="00713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9E3BC3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การจ่ายโดยใช้หุ้นเป็นเกณฑ์</w:t>
      </w:r>
    </w:p>
    <w:p w14:paraId="2882AFD2" w14:textId="77777777" w:rsidR="007132F9" w:rsidRPr="009E3BC3" w:rsidRDefault="007132F9" w:rsidP="00713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24"/>
          <w:szCs w:val="24"/>
          <w:shd w:val="clear" w:color="auto" w:fill="D9D9D9"/>
        </w:rPr>
      </w:pPr>
    </w:p>
    <w:p w14:paraId="389FDE4F" w14:textId="6D645C0B" w:rsidR="007132F9" w:rsidRDefault="00F347B3" w:rsidP="00406B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มูลค่ายุติธรรมของสิทธิซื้อหุ้น ณ วันที่ให้สิทธิแก่พนักงานรับรู้เป็นค่าใช้จ่ายพนักงานพร้อมๆ ไปกับการเพิ่มขึ้นในส่วนของผู้ถือหุ้น ตลอดระยะเวลาที่พนักงานสามารถเข้าใช้สิทธิได้อย่างไม่มีเงื่อนไข จำนวนที่รับรู้เป็น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ที่เกี่ยวข้องและเงื่อนไขการได้รับสิทธิที่ไม่ใช่เงื่อนไขเรื่องตลาดทุน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>สำหรับคู่ค้าซึ่งให้สิทธิและใช้สิทธิทันที รับรู้เป็นค่าใช้จ่ายทันที</w:t>
      </w:r>
    </w:p>
    <w:p w14:paraId="3E2C0277" w14:textId="39675B6F" w:rsidR="000D431F" w:rsidRDefault="000D431F" w:rsidP="00406B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8F70DE9" w14:textId="77777777" w:rsidR="000D431F" w:rsidRPr="009E3BC3" w:rsidRDefault="000D431F" w:rsidP="000D431F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ประมาณการหนี้สิน</w:t>
      </w:r>
    </w:p>
    <w:p w14:paraId="58DD540C" w14:textId="77777777" w:rsidR="000D431F" w:rsidRPr="003352E6" w:rsidRDefault="000D431F" w:rsidP="000D43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  <w:shd w:val="clear" w:color="auto" w:fill="D9D9D9"/>
          <w:cs/>
        </w:rPr>
      </w:pPr>
    </w:p>
    <w:p w14:paraId="3DEE373D" w14:textId="225CE78B" w:rsidR="000D431F" w:rsidRPr="009E3BC3" w:rsidRDefault="000D431F" w:rsidP="000D431F">
      <w:pPr>
        <w:pStyle w:val="BodyText2"/>
        <w:tabs>
          <w:tab w:val="left" w:pos="540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pacing w:val="-4"/>
          <w:sz w:val="30"/>
          <w:szCs w:val="30"/>
          <w:cs/>
        </w:rPr>
        <w:t>ประมาณการ</w:t>
      </w:r>
      <w:r w:rsidRPr="009E3BC3">
        <w:rPr>
          <w:rFonts w:asciiTheme="majorBidi" w:hAnsiTheme="majorBidi" w:cstheme="majorBidi"/>
          <w:sz w:val="30"/>
          <w:szCs w:val="30"/>
          <w:cs/>
        </w:rPr>
        <w:t>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4D2B80BF" w14:textId="77777777" w:rsidR="000D431F" w:rsidRDefault="000D431F" w:rsidP="00406B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3807EEC" w14:textId="77777777" w:rsidR="001549A8" w:rsidRPr="001549A8" w:rsidRDefault="001549A8" w:rsidP="001549A8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1549A8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th-TH"/>
        </w:rPr>
        <w:t>การวัดมูลค่ายุติธรรม</w:t>
      </w:r>
    </w:p>
    <w:p w14:paraId="1391D976" w14:textId="77777777" w:rsidR="001549A8" w:rsidRPr="003352E6" w:rsidRDefault="001549A8" w:rsidP="001549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00" w:right="47" w:hanging="367"/>
        <w:jc w:val="thaiDistribute"/>
        <w:rPr>
          <w:rFonts w:asciiTheme="majorBidi" w:eastAsia="EucrosiaUPCBold" w:hAnsiTheme="majorBidi" w:cs="Angsana New"/>
          <w:i/>
          <w:iCs/>
          <w:sz w:val="24"/>
          <w:szCs w:val="24"/>
        </w:rPr>
      </w:pPr>
    </w:p>
    <w:p w14:paraId="5D504068" w14:textId="4ABBDE9A" w:rsidR="001549A8" w:rsidRDefault="001549A8" w:rsidP="001549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Theme="majorBidi" w:eastAsia="EucrosiaUPCBold" w:hAnsiTheme="majorBidi" w:cs="Angsana New"/>
          <w:sz w:val="30"/>
          <w:szCs w:val="30"/>
        </w:rPr>
      </w:pP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</w:t>
      </w:r>
      <w:r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ณ</w:t>
      </w:r>
      <w:r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วันที่วัดมูลค่าในตลาดหลัก</w:t>
      </w:r>
      <w:r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หรือตลาดที่ให้ประโยชน์สูงสุด</w:t>
      </w:r>
      <w:r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 (</w:t>
      </w: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หากไม่มีตลาดหลัก</w:t>
      </w:r>
      <w:r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) </w:t>
      </w: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ที่กลุ่มบริษัทสามารถเข้าถึงได้ในวันดังกล่าว</w:t>
      </w:r>
      <w:r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  <w:r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</w:p>
    <w:p w14:paraId="2C557B5A" w14:textId="77777777" w:rsidR="00D323F5" w:rsidRDefault="00D323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theme="minorBidi"/>
          <w:sz w:val="24"/>
          <w:szCs w:val="24"/>
        </w:rPr>
      </w:pPr>
    </w:p>
    <w:p w14:paraId="32518738" w14:textId="77777777" w:rsidR="003352E6" w:rsidRDefault="003352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theme="minorBidi"/>
          <w:sz w:val="24"/>
          <w:szCs w:val="24"/>
        </w:rPr>
      </w:pPr>
    </w:p>
    <w:p w14:paraId="022F3E76" w14:textId="77777777" w:rsidR="003352E6" w:rsidRDefault="003352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theme="minorBidi"/>
          <w:sz w:val="24"/>
          <w:szCs w:val="24"/>
        </w:rPr>
      </w:pPr>
    </w:p>
    <w:p w14:paraId="509BD481" w14:textId="77777777" w:rsidR="003352E6" w:rsidRDefault="003352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theme="minorBidi"/>
          <w:sz w:val="24"/>
          <w:szCs w:val="24"/>
        </w:rPr>
      </w:pPr>
    </w:p>
    <w:p w14:paraId="420DAC95" w14:textId="77777777" w:rsidR="003352E6" w:rsidRDefault="003352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theme="minorBidi"/>
          <w:sz w:val="24"/>
          <w:szCs w:val="24"/>
        </w:rPr>
      </w:pPr>
    </w:p>
    <w:p w14:paraId="7A78E894" w14:textId="77777777" w:rsidR="003352E6" w:rsidRDefault="003352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theme="minorBidi"/>
          <w:sz w:val="24"/>
          <w:szCs w:val="24"/>
        </w:rPr>
      </w:pPr>
    </w:p>
    <w:p w14:paraId="334AE35D" w14:textId="77777777" w:rsidR="003352E6" w:rsidRDefault="003352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theme="minorBidi"/>
          <w:sz w:val="24"/>
          <w:szCs w:val="24"/>
        </w:rPr>
      </w:pPr>
    </w:p>
    <w:p w14:paraId="57084F1A" w14:textId="77777777" w:rsidR="003352E6" w:rsidRPr="003352E6" w:rsidRDefault="003352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theme="minorBidi"/>
          <w:sz w:val="24"/>
          <w:szCs w:val="24"/>
        </w:rPr>
      </w:pPr>
    </w:p>
    <w:p w14:paraId="749C05BC" w14:textId="77777777" w:rsidR="001549A8" w:rsidRPr="00726807" w:rsidRDefault="001549A8" w:rsidP="001549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Theme="majorBidi" w:eastAsia="EucrosiaUPCBold" w:hAnsiTheme="majorBidi" w:cs="Angsana New"/>
          <w:sz w:val="30"/>
          <w:szCs w:val="30"/>
        </w:rPr>
      </w:pP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กลุ่มบริษัทใช้ข้อมูลที่สามารถสังเกตได้ให้มากที่สุดเท่าที่จะทำได้</w:t>
      </w:r>
      <w:r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ดังนี้</w:t>
      </w:r>
      <w:r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</w:p>
    <w:p w14:paraId="2094F8DB" w14:textId="77777777" w:rsidR="001549A8" w:rsidRPr="003352E6" w:rsidRDefault="001549A8" w:rsidP="001549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Theme="majorBidi" w:eastAsia="EucrosiaUPCBold" w:hAnsiTheme="majorBidi"/>
          <w:sz w:val="24"/>
          <w:szCs w:val="24"/>
        </w:rPr>
      </w:pPr>
    </w:p>
    <w:p w14:paraId="0E1BB145" w14:textId="77777777" w:rsidR="001549A8" w:rsidRPr="00726807" w:rsidRDefault="001549A8" w:rsidP="001549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Theme="majorBidi" w:eastAsia="EucrosiaUPCBold" w:hAnsiTheme="majorBidi"/>
          <w:sz w:val="30"/>
          <w:szCs w:val="30"/>
        </w:rPr>
      </w:pPr>
      <w:r w:rsidRPr="00726807">
        <w:rPr>
          <w:rFonts w:asciiTheme="majorBidi" w:eastAsia="EucrosiaUPCBold" w:hAnsiTheme="majorBidi"/>
          <w:sz w:val="30"/>
          <w:szCs w:val="30"/>
        </w:rPr>
        <w:t>-</w:t>
      </w:r>
      <w:r w:rsidRPr="00726807">
        <w:rPr>
          <w:rFonts w:asciiTheme="majorBidi" w:eastAsia="EucrosiaUPCBold" w:hAnsiTheme="majorBidi"/>
          <w:sz w:val="30"/>
          <w:szCs w:val="30"/>
        </w:rPr>
        <w:tab/>
      </w: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ข้อมูลระดับ</w:t>
      </w:r>
      <w:r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proofErr w:type="gramStart"/>
      <w:r w:rsidRPr="00726807">
        <w:rPr>
          <w:rFonts w:asciiTheme="majorBidi" w:eastAsia="EucrosiaUPCBold" w:hAnsiTheme="majorBidi"/>
          <w:sz w:val="30"/>
          <w:szCs w:val="30"/>
        </w:rPr>
        <w:t>1</w:t>
      </w:r>
      <w:r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  </w:t>
      </w: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  <w:proofErr w:type="gramEnd"/>
    </w:p>
    <w:p w14:paraId="5508DC2A" w14:textId="77777777" w:rsidR="009E5FF5" w:rsidRDefault="001549A8" w:rsidP="009E5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Theme="majorBidi" w:eastAsia="EucrosiaUPCBold" w:hAnsiTheme="majorBidi" w:cs="Angsana New"/>
          <w:sz w:val="30"/>
          <w:szCs w:val="30"/>
        </w:rPr>
      </w:pPr>
      <w:r w:rsidRPr="00726807">
        <w:rPr>
          <w:rFonts w:asciiTheme="majorBidi" w:eastAsia="EucrosiaUPCBold" w:hAnsiTheme="majorBidi"/>
          <w:sz w:val="30"/>
          <w:szCs w:val="30"/>
        </w:rPr>
        <w:t>-</w:t>
      </w:r>
      <w:r w:rsidRPr="00726807">
        <w:rPr>
          <w:rFonts w:asciiTheme="majorBidi" w:eastAsia="EucrosiaUPCBold" w:hAnsiTheme="majorBidi"/>
          <w:sz w:val="30"/>
          <w:szCs w:val="30"/>
        </w:rPr>
        <w:tab/>
      </w: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ข้อมูลระดับ</w:t>
      </w:r>
      <w:r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proofErr w:type="gramStart"/>
      <w:r w:rsidRPr="00726807">
        <w:rPr>
          <w:rFonts w:asciiTheme="majorBidi" w:eastAsia="EucrosiaUPCBold" w:hAnsiTheme="majorBidi"/>
          <w:sz w:val="30"/>
          <w:szCs w:val="30"/>
        </w:rPr>
        <w:t>2</w:t>
      </w:r>
      <w:r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  </w:t>
      </w: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เป็นข้อมูลอื่นที่สังเกตได้โดยตรงหรือโดยอ้อมสำหรับสินทรัพย์นั้นหรือหนี้สินนั้น</w:t>
      </w:r>
      <w:proofErr w:type="gramEnd"/>
      <w:r w:rsidR="009E5FF5">
        <w:rPr>
          <w:rFonts w:asciiTheme="majorBidi" w:eastAsia="EucrosiaUPCBold" w:hAnsiTheme="majorBidi" w:cs="Angsana New" w:hint="cs"/>
          <w:sz w:val="30"/>
          <w:szCs w:val="30"/>
          <w:cs/>
        </w:rPr>
        <w:t xml:space="preserve"> </w:t>
      </w: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นอกเหนือจาก</w:t>
      </w:r>
      <w:r w:rsidR="009E5FF5">
        <w:rPr>
          <w:rFonts w:asciiTheme="majorBidi" w:eastAsia="EucrosiaUPCBold" w:hAnsiTheme="majorBidi" w:cs="Angsana New" w:hint="cs"/>
          <w:sz w:val="30"/>
          <w:szCs w:val="30"/>
          <w:cs/>
        </w:rPr>
        <w:t xml:space="preserve">  </w:t>
      </w:r>
    </w:p>
    <w:p w14:paraId="716D2C6B" w14:textId="52588E8A" w:rsidR="001549A8" w:rsidRPr="009E5FF5" w:rsidRDefault="009E5FF5" w:rsidP="00D072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720"/>
          <w:tab w:val="left" w:pos="810"/>
        </w:tabs>
        <w:spacing w:line="240" w:lineRule="auto"/>
        <w:ind w:left="540" w:right="47"/>
        <w:jc w:val="thaiDistribute"/>
        <w:rPr>
          <w:rFonts w:asciiTheme="majorBidi" w:eastAsia="EucrosiaUPCBold" w:hAnsiTheme="majorBidi" w:cs="Angsana New"/>
          <w:sz w:val="30"/>
          <w:szCs w:val="30"/>
        </w:rPr>
      </w:pPr>
      <w:r w:rsidRPr="00D072CE">
        <w:rPr>
          <w:rFonts w:asciiTheme="majorBidi" w:eastAsia="EucrosiaUPCBold" w:hAnsiTheme="majorBidi" w:hint="cs"/>
          <w:sz w:val="30"/>
          <w:szCs w:val="30"/>
          <w:cs/>
        </w:rPr>
        <w:t xml:space="preserve">  </w:t>
      </w:r>
      <w:r w:rsidR="001549A8" w:rsidRPr="00D072CE">
        <w:rPr>
          <w:rFonts w:ascii="Angsana New" w:eastAsia="EucrosiaUPCBold" w:hAnsi="Angsana New" w:cs="Angsana New" w:hint="cs"/>
          <w:sz w:val="30"/>
          <w:szCs w:val="30"/>
          <w:cs/>
        </w:rPr>
        <w:t>ราคาเสนอ</w:t>
      </w:r>
      <w:r w:rsidR="001549A8"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ซื้อขายซึ่งรวมอยู่ในข้อมูลระดับ</w:t>
      </w:r>
      <w:r w:rsidR="001549A8"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="001549A8" w:rsidRPr="00726807">
        <w:rPr>
          <w:rFonts w:asciiTheme="majorBidi" w:eastAsia="EucrosiaUPCBold" w:hAnsiTheme="majorBidi"/>
          <w:sz w:val="30"/>
          <w:szCs w:val="30"/>
        </w:rPr>
        <w:t>1</w:t>
      </w:r>
    </w:p>
    <w:p w14:paraId="044DEB87" w14:textId="77777777" w:rsidR="001549A8" w:rsidRPr="00726807" w:rsidRDefault="001549A8" w:rsidP="001549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Theme="majorBidi" w:eastAsia="EucrosiaUPCBold" w:hAnsiTheme="majorBidi" w:cs="Angsana New"/>
          <w:sz w:val="30"/>
          <w:szCs w:val="30"/>
        </w:rPr>
      </w:pPr>
      <w:r w:rsidRPr="00726807">
        <w:rPr>
          <w:rFonts w:asciiTheme="majorBidi" w:eastAsia="EucrosiaUPCBold" w:hAnsiTheme="majorBidi"/>
          <w:sz w:val="30"/>
          <w:szCs w:val="30"/>
        </w:rPr>
        <w:t>-</w:t>
      </w:r>
      <w:r w:rsidRPr="00726807">
        <w:rPr>
          <w:rFonts w:asciiTheme="majorBidi" w:eastAsia="EucrosiaUPCBold" w:hAnsiTheme="majorBidi"/>
          <w:sz w:val="30"/>
          <w:szCs w:val="30"/>
        </w:rPr>
        <w:tab/>
      </w: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ข้อมูลระดับ</w:t>
      </w:r>
      <w:r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proofErr w:type="gramStart"/>
      <w:r w:rsidRPr="00726807">
        <w:rPr>
          <w:rFonts w:asciiTheme="majorBidi" w:eastAsia="EucrosiaUPCBold" w:hAnsiTheme="majorBidi"/>
          <w:sz w:val="30"/>
          <w:szCs w:val="30"/>
        </w:rPr>
        <w:t>3</w:t>
      </w:r>
      <w:r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  </w:t>
      </w: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ข้อมูลที่ใช้เป็นข้อมูลที่ไม่สามารถสังเกตได้สำหรับสินทรัพย์หรือหนี้สินนั้น</w:t>
      </w:r>
      <w:proofErr w:type="gramEnd"/>
    </w:p>
    <w:p w14:paraId="01F06FFB" w14:textId="77777777" w:rsidR="00CB135A" w:rsidRDefault="00CB135A" w:rsidP="00CB13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thaiDistribute"/>
        <w:rPr>
          <w:rFonts w:asciiTheme="majorBidi" w:eastAsia="EucrosiaUPCBold" w:hAnsiTheme="majorBidi" w:cs="Angsana New"/>
          <w:sz w:val="30"/>
          <w:szCs w:val="30"/>
        </w:rPr>
      </w:pPr>
      <w:r>
        <w:rPr>
          <w:rFonts w:asciiTheme="majorBidi" w:eastAsia="EucrosiaUPCBold" w:hAnsiTheme="majorBidi" w:cs="Angsana New"/>
          <w:sz w:val="30"/>
          <w:szCs w:val="30"/>
        </w:rPr>
        <w:tab/>
      </w:r>
    </w:p>
    <w:p w14:paraId="007CAA58" w14:textId="0004A3BD" w:rsidR="00123033" w:rsidRPr="00123033" w:rsidRDefault="00CB135A" w:rsidP="00CB13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thaiDistribute"/>
        <w:rPr>
          <w:rFonts w:asciiTheme="majorBidi" w:eastAsia="EucrosiaUPCBold" w:hAnsiTheme="majorBidi" w:cs="Angsana New"/>
          <w:sz w:val="30"/>
          <w:szCs w:val="30"/>
        </w:rPr>
      </w:pPr>
      <w:r>
        <w:rPr>
          <w:rFonts w:asciiTheme="majorBidi" w:eastAsia="EucrosiaUPCBold" w:hAnsiTheme="majorBidi" w:cs="Angsana New"/>
          <w:sz w:val="30"/>
          <w:szCs w:val="30"/>
        </w:rPr>
        <w:tab/>
      </w:r>
      <w:r w:rsidR="00123033" w:rsidRPr="00123033">
        <w:rPr>
          <w:rFonts w:asciiTheme="majorBidi" w:eastAsia="EucrosiaUPCBold" w:hAnsiTheme="majorBidi" w:cs="Angsana New" w:hint="cs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7248A775" w14:textId="77777777" w:rsidR="00123033" w:rsidRPr="00726807" w:rsidRDefault="00123033" w:rsidP="001549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Theme="majorBidi" w:eastAsia="EucrosiaUPCBold" w:hAnsiTheme="majorBidi" w:cs="Angsana New"/>
          <w:sz w:val="30"/>
          <w:szCs w:val="30"/>
        </w:rPr>
      </w:pPr>
    </w:p>
    <w:p w14:paraId="153D42D2" w14:textId="3A22FD37" w:rsidR="001549A8" w:rsidRDefault="001549A8" w:rsidP="001549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Theme="majorBidi" w:eastAsia="EucrosiaUPCBold" w:hAnsiTheme="majorBidi" w:cs="Angsana New"/>
          <w:sz w:val="30"/>
          <w:szCs w:val="30"/>
        </w:rPr>
      </w:pP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9379D2">
        <w:rPr>
          <w:rFonts w:asciiTheme="majorBidi" w:eastAsia="EucrosiaUPCBold" w:hAnsiTheme="majorBidi" w:cs="Angsana New" w:hint="cs"/>
          <w:sz w:val="30"/>
          <w:szCs w:val="30"/>
          <w:cs/>
        </w:rPr>
        <w:t xml:space="preserve"> </w:t>
      </w: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กลุ่มบริษัทวัดมูลค่าสินทรัพย์และสถานะการเป็นสินทรัพย์ด้วยราคาเสนอซื้อ</w:t>
      </w:r>
      <w:r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และวัดมูลค่าหนี้สินและสถานะการเป็นหนี้สินด้วยราคาเสนอขาย</w:t>
      </w:r>
      <w:r w:rsidRPr="00155BF5">
        <w:rPr>
          <w:rFonts w:asciiTheme="majorBidi" w:eastAsia="EucrosiaUPCBold" w:hAnsiTheme="majorBidi" w:cs="Angsana New"/>
          <w:sz w:val="30"/>
          <w:szCs w:val="30"/>
          <w:cs/>
        </w:rPr>
        <w:t xml:space="preserve">  </w:t>
      </w:r>
    </w:p>
    <w:p w14:paraId="6ED0E6F3" w14:textId="77777777" w:rsidR="000D431F" w:rsidRPr="00155BF5" w:rsidRDefault="000D431F" w:rsidP="001549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Theme="majorBidi" w:eastAsia="EucrosiaUPCBold" w:hAnsiTheme="majorBidi"/>
          <w:sz w:val="30"/>
          <w:szCs w:val="30"/>
        </w:rPr>
      </w:pPr>
    </w:p>
    <w:p w14:paraId="2E4AD7CA" w14:textId="437D0CD1" w:rsidR="001549A8" w:rsidRPr="00726807" w:rsidRDefault="001549A8" w:rsidP="001549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Theme="majorBidi" w:eastAsia="EucrosiaUPCBold" w:hAnsiTheme="majorBidi" w:cs="Angsana New"/>
          <w:sz w:val="30"/>
          <w:szCs w:val="30"/>
        </w:rPr>
      </w:pP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</w:t>
      </w:r>
      <w:r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ณ</w:t>
      </w:r>
      <w:r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วันที่รับรู้รายการเมื่อเริ่มแรกคือราคาของการทำรายการ</w:t>
      </w:r>
      <w:r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เช่น</w:t>
      </w:r>
      <w:r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มูลค่ายุติธรรมของผลตอบแทนที่ให้หรือได้รับ</w:t>
      </w:r>
      <w:r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1549A8">
        <w:rPr>
          <w:rFonts w:asciiTheme="majorBidi" w:eastAsia="EucrosiaUPCBold" w:hAnsiTheme="majorBidi" w:cs="Angsana New" w:hint="cs"/>
          <w:sz w:val="30"/>
          <w:szCs w:val="30"/>
          <w:cs/>
        </w:rPr>
        <w:t>หากกลุ่มบริษัทพิจารณาว่ามูลค่ายุติธรรมของเครื่องมือ</w:t>
      </w:r>
      <w:r w:rsidRPr="001549A8">
        <w:rPr>
          <w:rFonts w:asciiTheme="majorBidi" w:eastAsia="EucrosiaUPCBold" w:hAnsiTheme="majorBidi" w:cs="Angsana New"/>
          <w:sz w:val="30"/>
          <w:szCs w:val="30"/>
          <w:cs/>
        </w:rPr>
        <w:t xml:space="preserve">        </w:t>
      </w:r>
      <w:r w:rsidRPr="001549A8">
        <w:rPr>
          <w:rFonts w:asciiTheme="majorBidi" w:eastAsia="EucrosiaUPCBold" w:hAnsiTheme="majorBidi" w:cs="Angsana New" w:hint="cs"/>
          <w:sz w:val="30"/>
          <w:szCs w:val="30"/>
          <w:cs/>
        </w:rPr>
        <w:t>ทางการเงิน</w:t>
      </w:r>
      <w:r w:rsidRPr="001549A8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1549A8">
        <w:rPr>
          <w:rFonts w:asciiTheme="majorBidi" w:eastAsia="EucrosiaUPCBold" w:hAnsiTheme="majorBidi" w:cs="Angsana New" w:hint="cs"/>
          <w:sz w:val="30"/>
          <w:szCs w:val="30"/>
          <w:cs/>
        </w:rPr>
        <w:t>ณ</w:t>
      </w:r>
      <w:r w:rsidRPr="001549A8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1549A8">
        <w:rPr>
          <w:rFonts w:asciiTheme="majorBidi" w:eastAsia="EucrosiaUPCBold" w:hAnsiTheme="majorBidi" w:cs="Angsana New" w:hint="cs"/>
          <w:sz w:val="30"/>
          <w:szCs w:val="30"/>
          <w:cs/>
        </w:rPr>
        <w:t>วันที่รับรู้รายการเมื่อเริ่มแรกแตกต่างจากราคาของการทำรายการ</w:t>
      </w:r>
      <w:r w:rsidRPr="001549A8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1549A8">
        <w:rPr>
          <w:rFonts w:asciiTheme="majorBidi" w:eastAsia="EucrosiaUPCBold" w:hAnsiTheme="majorBidi" w:cs="Angsana New" w:hint="cs"/>
          <w:sz w:val="30"/>
          <w:szCs w:val="30"/>
          <w:cs/>
        </w:rPr>
        <w:t>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</w:t>
      </w:r>
      <w:r w:rsidRPr="001549A8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1549A8">
        <w:rPr>
          <w:rFonts w:asciiTheme="majorBidi" w:eastAsia="EucrosiaUPCBold" w:hAnsiTheme="majorBidi" w:cs="Angsana New" w:hint="cs"/>
          <w:sz w:val="30"/>
          <w:szCs w:val="30"/>
          <w:cs/>
        </w:rPr>
        <w:t>ณ</w:t>
      </w:r>
      <w:r w:rsidRPr="001549A8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1549A8">
        <w:rPr>
          <w:rFonts w:asciiTheme="majorBidi" w:eastAsia="EucrosiaUPCBold" w:hAnsiTheme="majorBidi" w:cs="Angsana New" w:hint="cs"/>
          <w:sz w:val="30"/>
          <w:szCs w:val="30"/>
          <w:cs/>
        </w:rPr>
        <w:t>วันที่รับรู้รายการเมื่อเริ่มแรกและราคาของการทำรายการและรับรู้ในกำไรหรือขาดทุนทันที</w:t>
      </w:r>
      <w:r w:rsidRPr="001549A8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1549A8">
        <w:rPr>
          <w:rFonts w:asciiTheme="majorBidi" w:eastAsia="EucrosiaUPCBold" w:hAnsiTheme="majorBidi" w:cs="Angsana New" w:hint="cs"/>
          <w:sz w:val="30"/>
          <w:szCs w:val="30"/>
          <w:cs/>
        </w:rPr>
        <w:t>เว้นแต่มูลค่ายุติธรรมที่ได้มาถูกจัดลำดับชั้นการวัดมูลค่ายุติธรรมอยู่ในระดับ</w:t>
      </w:r>
      <w:r w:rsidR="005F5515">
        <w:rPr>
          <w:rFonts w:asciiTheme="majorBidi" w:eastAsia="EucrosiaUPCBold" w:hAnsiTheme="majorBidi" w:cs="Angsana New" w:hint="cs"/>
          <w:sz w:val="30"/>
          <w:szCs w:val="30"/>
          <w:cs/>
        </w:rPr>
        <w:t xml:space="preserve"> </w:t>
      </w:r>
      <w:r w:rsidR="005F5515" w:rsidRPr="00726807">
        <w:rPr>
          <w:rFonts w:asciiTheme="majorBidi" w:eastAsia="EucrosiaUPCBold" w:hAnsiTheme="majorBidi"/>
          <w:sz w:val="30"/>
          <w:szCs w:val="30"/>
        </w:rPr>
        <w:t>3</w:t>
      </w:r>
      <w:r w:rsidRPr="001549A8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1549A8">
        <w:rPr>
          <w:rFonts w:asciiTheme="majorBidi" w:eastAsia="EucrosiaUPCBold" w:hAnsiTheme="majorBidi" w:cs="Angsana New" w:hint="cs"/>
          <w:sz w:val="30"/>
          <w:szCs w:val="30"/>
          <w:cs/>
        </w:rPr>
        <w:t>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735F20F6" w14:textId="77777777" w:rsidR="001549A8" w:rsidRPr="009E3BC3" w:rsidRDefault="001549A8" w:rsidP="00406B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F4FAD68" w14:textId="77777777" w:rsidR="00753F61" w:rsidRDefault="00753F61" w:rsidP="0055045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sectPr w:rsidR="00753F61" w:rsidSect="002A07E1">
          <w:headerReference w:type="default" r:id="rId17"/>
          <w:footerReference w:type="default" r:id="rId18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42A44FA4" w14:textId="263CA341" w:rsidR="00384751" w:rsidRDefault="00384751" w:rsidP="0055045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รายได้</w:t>
      </w:r>
      <w:r w:rsidR="000D431F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th-TH"/>
        </w:rPr>
        <w:t>จากสัญญาที่ทำกับลูกค้า</w:t>
      </w:r>
    </w:p>
    <w:p w14:paraId="3A5E8E7D" w14:textId="588D2E8B" w:rsidR="000D431F" w:rsidRDefault="000D431F" w:rsidP="000D43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</w:p>
    <w:p w14:paraId="1196DCC6" w14:textId="7A01CFDB" w:rsidR="000D431F" w:rsidRPr="009E3BC3" w:rsidRDefault="000D431F" w:rsidP="000D43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9E3BC3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การ</w:t>
      </w:r>
      <w:r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>รับรู้รายได้</w:t>
      </w:r>
    </w:p>
    <w:p w14:paraId="349011CF" w14:textId="77777777" w:rsidR="00384751" w:rsidRPr="009E3BC3" w:rsidRDefault="00384751" w:rsidP="00F753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27"/>
        <w:jc w:val="thaiDistribute"/>
        <w:rPr>
          <w:rFonts w:asciiTheme="majorBidi" w:eastAsia="Calibri" w:hAnsiTheme="majorBidi" w:cstheme="majorBidi"/>
          <w:sz w:val="26"/>
          <w:szCs w:val="26"/>
        </w:rPr>
      </w:pPr>
    </w:p>
    <w:p w14:paraId="1607F3C4" w14:textId="4C0012F5" w:rsidR="00C45C20" w:rsidRDefault="00C45C20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9E3BC3">
        <w:rPr>
          <w:rFonts w:asciiTheme="majorBidi" w:hAnsiTheme="majorBidi" w:cstheme="majorBidi"/>
          <w:sz w:val="30"/>
          <w:szCs w:val="30"/>
          <w:cs/>
          <w:lang w:val="th-TH"/>
        </w:rPr>
        <w:t xml:space="preserve">รายได้รับรู้เมื่อลูกค้ามีอำนาจควบคุมในสินค้า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</w:t>
      </w:r>
      <w:r w:rsidR="000D431F">
        <w:rPr>
          <w:rFonts w:asciiTheme="majorBidi" w:hAnsiTheme="majorBidi" w:cstheme="majorBidi" w:hint="cs"/>
          <w:sz w:val="30"/>
          <w:szCs w:val="30"/>
          <w:cs/>
          <w:lang w:val="th-TH"/>
        </w:rPr>
        <w:t>รายได้ที่รับรู้ไม่รวม</w:t>
      </w:r>
      <w:r w:rsidRPr="009E3BC3">
        <w:rPr>
          <w:rFonts w:asciiTheme="majorBidi" w:hAnsiTheme="majorBidi" w:cstheme="majorBidi"/>
          <w:sz w:val="30"/>
          <w:szCs w:val="30"/>
          <w:cs/>
          <w:lang w:val="th-TH"/>
        </w:rPr>
        <w:t>ภาษีมูลค่าเพิ่มและแสดงสุทธิจากส่วนลดการค้าและส่วนลดตามปริมาณ</w:t>
      </w:r>
    </w:p>
    <w:p w14:paraId="461D0B42" w14:textId="490AA441" w:rsidR="000E56D4" w:rsidRDefault="000E56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th-TH"/>
        </w:rPr>
      </w:pPr>
    </w:p>
    <w:p w14:paraId="2F615E27" w14:textId="5E956AAC" w:rsidR="00C45C20" w:rsidRPr="009E3BC3" w:rsidRDefault="00C45C20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9E3BC3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การขายสินค้า</w:t>
      </w:r>
    </w:p>
    <w:p w14:paraId="4565C619" w14:textId="77777777" w:rsidR="00C45C20" w:rsidRPr="009E3BC3" w:rsidRDefault="00C45C20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6C6D954E" w14:textId="66B7B58F" w:rsidR="00C45C20" w:rsidRDefault="00C45C20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9E3BC3">
        <w:rPr>
          <w:rFonts w:asciiTheme="majorBidi" w:hAnsiTheme="majorBidi" w:cstheme="majorBidi"/>
          <w:sz w:val="30"/>
          <w:szCs w:val="30"/>
          <w:cs/>
          <w:lang w:val="th-TH"/>
        </w:rPr>
        <w:t>รายได้จากการขายสินค้ารับรู้</w:t>
      </w:r>
      <w:r w:rsidR="006561DE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ณ วันที่</w:t>
      </w:r>
      <w:r w:rsidRPr="009E3BC3">
        <w:rPr>
          <w:rFonts w:asciiTheme="majorBidi" w:hAnsiTheme="majorBidi" w:cstheme="majorBidi"/>
          <w:sz w:val="30"/>
          <w:szCs w:val="30"/>
          <w:cs/>
          <w:lang w:val="th-TH"/>
        </w:rPr>
        <w:t xml:space="preserve">มีการส่งมอบสินค้าให้กับลูกค้า </w:t>
      </w:r>
    </w:p>
    <w:p w14:paraId="39CCB8FA" w14:textId="77777777" w:rsidR="000E56D4" w:rsidRPr="009E3BC3" w:rsidRDefault="000E56D4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13637F57" w14:textId="32ACF26F" w:rsidR="007B2448" w:rsidRPr="009E3BC3" w:rsidRDefault="0090509B" w:rsidP="0055045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ภาษีเงินได้</w:t>
      </w:r>
    </w:p>
    <w:p w14:paraId="6B18DC08" w14:textId="77777777" w:rsidR="007B2448" w:rsidRPr="009E3BC3" w:rsidRDefault="007B2448" w:rsidP="000A7D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3BE1E49" w14:textId="543FCAA4" w:rsidR="005E734A" w:rsidRPr="009E3BC3" w:rsidRDefault="005E734A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  <w:lang w:val="th-TH"/>
        </w:rPr>
        <w:t>ค่าใช้จ่ายภาษีเงินได้</w:t>
      </w:r>
      <w:r w:rsidR="0090509B" w:rsidRPr="009E3BC3">
        <w:rPr>
          <w:rFonts w:asciiTheme="majorBidi" w:hAnsiTheme="majorBidi" w:cstheme="majorBidi"/>
          <w:sz w:val="30"/>
          <w:szCs w:val="30"/>
          <w:cs/>
          <w:lang w:val="th-TH"/>
        </w:rPr>
        <w:t>สำหรับปีประกอบด้วยภาษีเงินได้ของงวดปัจจุบัน</w:t>
      </w:r>
      <w:r w:rsidRPr="009E3BC3">
        <w:rPr>
          <w:rFonts w:asciiTheme="majorBidi" w:hAnsiTheme="majorBidi" w:cstheme="majorBidi"/>
          <w:sz w:val="30"/>
          <w:szCs w:val="30"/>
          <w:cs/>
          <w:lang w:val="th-TH"/>
        </w:rPr>
        <w:t xml:space="preserve">และภาษีเงินได้รอการตัดบัญชี </w:t>
      </w:r>
      <w:r w:rsidR="000D431F">
        <w:rPr>
          <w:rFonts w:asciiTheme="majorBidi" w:hAnsiTheme="majorBidi" w:cstheme="majorBidi" w:hint="cs"/>
          <w:sz w:val="30"/>
          <w:szCs w:val="30"/>
          <w:cs/>
          <w:lang w:val="th-TH"/>
        </w:rPr>
        <w:t>ซึ่ง</w:t>
      </w:r>
      <w:r w:rsidRPr="009E3BC3">
        <w:rPr>
          <w:rFonts w:asciiTheme="majorBidi" w:hAnsiTheme="majorBidi" w:cstheme="majorBidi"/>
          <w:sz w:val="30"/>
          <w:szCs w:val="30"/>
          <w:cs/>
          <w:lang w:val="th-TH"/>
        </w:rPr>
        <w:t>รับรู้ในกำไรหรือขาดทุน</w:t>
      </w:r>
      <w:r w:rsidR="000D431F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  <w:lang w:val="th-TH"/>
        </w:rPr>
        <w:t>เว้นแต่รายการที่รับรู้โดยตรงในส่วนของผู้ถือหุ้นหรือกำไรขาดทุนเบ็ดเสร็จอื่น</w:t>
      </w:r>
    </w:p>
    <w:p w14:paraId="1F9CA845" w14:textId="77777777" w:rsidR="002D48C1" w:rsidRPr="009E3BC3" w:rsidRDefault="002D48C1" w:rsidP="000A7D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0FE44EB" w14:textId="2E5E5050" w:rsidR="00A57443" w:rsidRDefault="006F30F7" w:rsidP="00C335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lang w:val="th-TH"/>
        </w:rPr>
      </w:pPr>
      <w:r w:rsidRPr="00E40214">
        <w:rPr>
          <w:rFonts w:asciiTheme="majorBidi" w:hAnsiTheme="majorBidi" w:cs="Angsana New" w:hint="cs"/>
          <w:sz w:val="30"/>
          <w:szCs w:val="30"/>
          <w:cs/>
          <w:lang w:val="th-TH"/>
        </w:rPr>
        <w:t>ภาษีเงินได้ของงวดปัจจุบันบันทึกโดยคำนวณจากกำไรหรือขาดทุนประจำปีที่ต้องเสียภาษี</w:t>
      </w:r>
      <w:r w:rsidRPr="00E40214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E40214">
        <w:rPr>
          <w:rFonts w:asciiTheme="majorBidi" w:hAnsiTheme="majorBidi" w:cs="Angsana New" w:hint="cs"/>
          <w:sz w:val="30"/>
          <w:szCs w:val="30"/>
          <w:cs/>
          <w:lang w:val="th-TH"/>
        </w:rPr>
        <w:t>โดยใช้อัตราภาษีที่ประกาศใช้หรือที่คาดว่ามีผลบังคับใช้</w:t>
      </w:r>
      <w:r w:rsidRPr="00E40214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E40214">
        <w:rPr>
          <w:rFonts w:asciiTheme="majorBidi" w:hAnsiTheme="majorBidi" w:cs="Angsana New" w:hint="cs"/>
          <w:sz w:val="30"/>
          <w:szCs w:val="30"/>
          <w:cs/>
          <w:lang w:val="th-TH"/>
        </w:rPr>
        <w:t>ณ</w:t>
      </w:r>
      <w:r w:rsidRPr="00E40214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E40214">
        <w:rPr>
          <w:rFonts w:asciiTheme="majorBidi" w:hAnsiTheme="majorBidi" w:cs="Angsana New" w:hint="cs"/>
          <w:sz w:val="30"/>
          <w:szCs w:val="30"/>
          <w:cs/>
          <w:lang w:val="th-TH"/>
        </w:rPr>
        <w:t>วันที่รายงาน</w:t>
      </w:r>
      <w:r w:rsidRPr="00E40214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E40214">
        <w:rPr>
          <w:rFonts w:asciiTheme="majorBidi" w:hAnsiTheme="majorBidi" w:cs="Angsana New" w:hint="cs"/>
          <w:sz w:val="30"/>
          <w:szCs w:val="30"/>
          <w:cs/>
          <w:lang w:val="th-TH"/>
        </w:rPr>
        <w:t>ตลอดจนการปรับปรุงทางภาษีที่เกี่ยวกับรายการในปีก่อนๆ</w:t>
      </w:r>
    </w:p>
    <w:p w14:paraId="733BD60A" w14:textId="77777777" w:rsidR="006F30F7" w:rsidRPr="00BF402A" w:rsidRDefault="006F30F7" w:rsidP="00C335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5A6B780" w14:textId="2850192D" w:rsidR="00634330" w:rsidRPr="00BF402A" w:rsidRDefault="00634330" w:rsidP="00BF40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87A35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</w:t>
      </w:r>
      <w:r w:rsidR="00BF402A" w:rsidRPr="00987A35">
        <w:rPr>
          <w:rFonts w:asciiTheme="majorBidi" w:hAnsiTheme="majorBidi" w:cstheme="majorBidi"/>
          <w:sz w:val="30"/>
          <w:szCs w:val="30"/>
        </w:rPr>
        <w:br/>
      </w:r>
      <w:r w:rsidRPr="00987A35">
        <w:rPr>
          <w:rFonts w:asciiTheme="majorBidi" w:hAnsiTheme="majorBidi" w:cstheme="majorBidi"/>
          <w:spacing w:val="-6"/>
          <w:sz w:val="30"/>
          <w:szCs w:val="30"/>
          <w:cs/>
        </w:rPr>
        <w:t>ผลแตกต่างชั่วคราว</w:t>
      </w:r>
      <w:r w:rsidR="000D431F" w:rsidRPr="00987A35">
        <w:rPr>
          <w:rFonts w:asciiTheme="majorBidi" w:hAnsiTheme="majorBidi" w:cstheme="majorBidi" w:hint="cs"/>
          <w:spacing w:val="-6"/>
          <w:sz w:val="30"/>
          <w:szCs w:val="30"/>
          <w:cs/>
        </w:rPr>
        <w:t>สำหรับ</w:t>
      </w:r>
      <w:r w:rsidRPr="00987A35">
        <w:rPr>
          <w:rFonts w:asciiTheme="majorBidi" w:hAnsiTheme="majorBidi" w:cstheme="majorBidi"/>
          <w:spacing w:val="-6"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</w:t>
      </w:r>
      <w:r w:rsidR="00EF18E7" w:rsidRPr="00987A35">
        <w:rPr>
          <w:rFonts w:asciiTheme="majorBidi" w:hAnsiTheme="majorBidi" w:cs="Angsana New" w:hint="cs"/>
          <w:spacing w:val="-6"/>
          <w:sz w:val="30"/>
          <w:szCs w:val="30"/>
          <w:cs/>
        </w:rPr>
        <w:t>หรือไม่ส่งผลกระทบต่อกำไรขาดทุนทางบัญชีและทางภาษี</w:t>
      </w:r>
      <w:r w:rsidR="00EF18E7" w:rsidRPr="00987A35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="00EF18E7" w:rsidRPr="00987A35">
        <w:rPr>
          <w:rFonts w:asciiTheme="majorBidi" w:hAnsiTheme="majorBidi" w:cs="Angsana New" w:hint="cs"/>
          <w:spacing w:val="-6"/>
          <w:sz w:val="30"/>
          <w:szCs w:val="30"/>
          <w:cs/>
        </w:rPr>
        <w:t>ณ</w:t>
      </w:r>
      <w:r w:rsidR="00EF18E7" w:rsidRPr="00987A35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="00EF18E7" w:rsidRPr="00987A35">
        <w:rPr>
          <w:rFonts w:asciiTheme="majorBidi" w:hAnsiTheme="majorBidi" w:cs="Angsana New" w:hint="cs"/>
          <w:spacing w:val="-6"/>
          <w:sz w:val="30"/>
          <w:szCs w:val="30"/>
          <w:cs/>
        </w:rPr>
        <w:t>วันที่เกิดรายการนั้น</w:t>
      </w:r>
      <w:r w:rsidR="00EF18E7" w:rsidRPr="00987A35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="00EF18E7" w:rsidRPr="00987A35">
        <w:rPr>
          <w:rFonts w:asciiTheme="majorBidi" w:hAnsiTheme="majorBidi" w:cs="Angsana New" w:hint="cs"/>
          <w:spacing w:val="-6"/>
          <w:sz w:val="30"/>
          <w:szCs w:val="30"/>
          <w:cs/>
        </w:rPr>
        <w:t>และ</w:t>
      </w:r>
      <w:r w:rsidR="0072192E">
        <w:rPr>
          <w:rFonts w:asciiTheme="majorBidi" w:hAnsiTheme="majorBidi" w:cs="Angsana New"/>
          <w:spacing w:val="-6"/>
          <w:sz w:val="30"/>
          <w:szCs w:val="30"/>
        </w:rPr>
        <w:t xml:space="preserve"> </w:t>
      </w:r>
      <w:r w:rsidR="00EF18E7" w:rsidRPr="00987A35">
        <w:rPr>
          <w:rFonts w:asciiTheme="majorBidi" w:hAnsiTheme="majorBidi" w:cs="Angsana New" w:hint="cs"/>
          <w:spacing w:val="-6"/>
          <w:sz w:val="30"/>
          <w:szCs w:val="30"/>
          <w:cs/>
        </w:rPr>
        <w:t>ไม่ทำให้ผลแตกต่างชั่วคราวที่ต้องเสียภาษีและผลแตกต่างชั่วคราวที่ใช้หักภาษีมีจำนวนเท่ากัน</w:t>
      </w:r>
      <w:r w:rsidR="00EF18E7" w:rsidRPr="00987A35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="00EF18E7" w:rsidRPr="00987A35">
        <w:rPr>
          <w:rFonts w:asciiTheme="majorBidi" w:hAnsiTheme="majorBidi" w:cs="Angsana New" w:hint="cs"/>
          <w:spacing w:val="-6"/>
          <w:sz w:val="30"/>
          <w:szCs w:val="30"/>
          <w:cs/>
        </w:rPr>
        <w:t>ณ</w:t>
      </w:r>
      <w:r w:rsidR="00EF18E7" w:rsidRPr="00987A35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="00EF18E7" w:rsidRPr="00987A35">
        <w:rPr>
          <w:rFonts w:asciiTheme="majorBidi" w:hAnsiTheme="majorBidi" w:cs="Angsana New" w:hint="cs"/>
          <w:spacing w:val="-6"/>
          <w:sz w:val="30"/>
          <w:szCs w:val="30"/>
          <w:cs/>
        </w:rPr>
        <w:t>วันที่เกิดรายการนั้น</w:t>
      </w:r>
      <w:r w:rsidR="00EF18E7" w:rsidRPr="00987A35">
        <w:rPr>
          <w:rFonts w:asciiTheme="majorBidi" w:hAnsiTheme="majorBidi" w:cs="Angsana New"/>
          <w:spacing w:val="-6"/>
          <w:sz w:val="30"/>
          <w:szCs w:val="30"/>
        </w:rPr>
        <w:t xml:space="preserve"> </w:t>
      </w:r>
      <w:r w:rsidR="00AF4A6D" w:rsidRPr="00987A35">
        <w:rPr>
          <w:rFonts w:asciiTheme="majorBidi" w:hAnsiTheme="majorBidi" w:cstheme="majorBidi"/>
          <w:sz w:val="30"/>
          <w:szCs w:val="30"/>
          <w:cs/>
        </w:rPr>
        <w:t>และผลแตกต่</w:t>
      </w:r>
      <w:r w:rsidR="001E7473" w:rsidRPr="00987A35">
        <w:rPr>
          <w:rFonts w:asciiTheme="majorBidi" w:hAnsiTheme="majorBidi" w:cstheme="majorBidi"/>
          <w:sz w:val="30"/>
          <w:szCs w:val="30"/>
          <w:cs/>
        </w:rPr>
        <w:t>างที่เกี่ยวข้องกับเงินลงทุนใน</w:t>
      </w:r>
      <w:r w:rsidR="00525411" w:rsidRPr="00987A35">
        <w:rPr>
          <w:rFonts w:asciiTheme="majorBidi" w:hAnsiTheme="majorBidi" w:cstheme="majorBidi"/>
          <w:sz w:val="30"/>
          <w:szCs w:val="30"/>
          <w:cs/>
        </w:rPr>
        <w:t>บริษัทย่อยและ</w:t>
      </w:r>
      <w:r w:rsidR="00AF4A6D" w:rsidRPr="00987A35">
        <w:rPr>
          <w:rFonts w:asciiTheme="majorBidi" w:hAnsiTheme="majorBidi" w:cstheme="majorBidi"/>
          <w:sz w:val="30"/>
          <w:szCs w:val="30"/>
          <w:cs/>
        </w:rPr>
        <w:t>การ</w:t>
      </w:r>
      <w:r w:rsidR="001E7473" w:rsidRPr="00987A35">
        <w:rPr>
          <w:rFonts w:asciiTheme="majorBidi" w:hAnsiTheme="majorBidi" w:cstheme="majorBidi"/>
          <w:sz w:val="30"/>
          <w:szCs w:val="30"/>
          <w:cs/>
        </w:rPr>
        <w:t>ร่วมค้า</w:t>
      </w:r>
      <w:r w:rsidR="00AF4A6D" w:rsidRPr="00987A35">
        <w:rPr>
          <w:rFonts w:asciiTheme="majorBidi" w:hAnsiTheme="majorBidi" w:cstheme="majorBidi"/>
          <w:sz w:val="30"/>
          <w:szCs w:val="30"/>
          <w:cs/>
        </w:rPr>
        <w:t>หากเป็นไปได้ว่าจะไม่มีการกลับรายการในอนาคตอันใกล้</w:t>
      </w:r>
    </w:p>
    <w:p w14:paraId="012283F0" w14:textId="77777777" w:rsidR="007052B8" w:rsidRDefault="007052B8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2529047" w14:textId="67D654DB" w:rsidR="00E37653" w:rsidRPr="009E3BC3" w:rsidRDefault="00E37653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525411" w:rsidRPr="009E3BC3">
        <w:rPr>
          <w:rFonts w:asciiTheme="majorBidi" w:hAnsiTheme="majorBidi" w:cstheme="majorBidi"/>
          <w:sz w:val="30"/>
          <w:szCs w:val="30"/>
          <w:cs/>
        </w:rPr>
        <w:br/>
      </w:r>
      <w:r w:rsidR="00FF2767" w:rsidRPr="009E3BC3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9E3BC3">
        <w:rPr>
          <w:rFonts w:asciiTheme="majorBidi" w:hAnsiTheme="majorBidi" w:cstheme="majorBidi"/>
          <w:sz w:val="30"/>
          <w:szCs w:val="30"/>
          <w:cs/>
        </w:rPr>
        <w:t>บริษัทคาดว่าจะได้รับประโยชน์จากสินทรัพย์หรือจะจ่ายชำระหนี้สินตามมูลค่าตามบัญชี ณ วันสิ้นรอบ</w:t>
      </w:r>
      <w:r w:rsidRPr="0001544F">
        <w:rPr>
          <w:rFonts w:asciiTheme="majorBidi" w:hAnsiTheme="majorBidi" w:cstheme="majorBidi"/>
          <w:spacing w:val="-2"/>
          <w:sz w:val="30"/>
          <w:szCs w:val="30"/>
          <w:cs/>
        </w:rPr>
        <w:t>ระยะเวลารายงาน</w:t>
      </w:r>
      <w:r w:rsidR="006F30F7" w:rsidRPr="0001544F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6F30F7" w:rsidRPr="0001544F">
        <w:rPr>
          <w:rFonts w:asciiTheme="majorBidi" w:hAnsiTheme="majorBidi" w:cs="Angsana New" w:hint="cs"/>
          <w:spacing w:val="-2"/>
          <w:sz w:val="30"/>
          <w:szCs w:val="30"/>
          <w:cs/>
        </w:rPr>
        <w:t>โดยใช้อัตราภาษีที่ประกาศใช้หรือที่คาดว่ามีผลบังคับใช้</w:t>
      </w:r>
      <w:r w:rsidR="006F30F7" w:rsidRPr="0001544F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6F30F7" w:rsidRPr="0001544F">
        <w:rPr>
          <w:rFonts w:asciiTheme="majorBidi" w:hAnsiTheme="majorBidi" w:cs="Angsana New" w:hint="cs"/>
          <w:spacing w:val="-2"/>
          <w:sz w:val="30"/>
          <w:szCs w:val="30"/>
          <w:cs/>
        </w:rPr>
        <w:t>ณ</w:t>
      </w:r>
      <w:r w:rsidR="006F30F7" w:rsidRPr="0001544F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6F30F7" w:rsidRPr="0001544F">
        <w:rPr>
          <w:rFonts w:asciiTheme="majorBidi" w:hAnsiTheme="majorBidi" w:cs="Angsana New" w:hint="cs"/>
          <w:spacing w:val="-2"/>
          <w:sz w:val="30"/>
          <w:szCs w:val="30"/>
          <w:cs/>
        </w:rPr>
        <w:t>วันที่รายงาน</w:t>
      </w:r>
      <w:r w:rsidR="006F30F7" w:rsidRPr="0001544F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6F30F7" w:rsidRPr="0001544F">
        <w:rPr>
          <w:rFonts w:asciiTheme="majorBidi" w:hAnsiTheme="majorBidi" w:cs="Angsana New" w:hint="cs"/>
          <w:spacing w:val="-2"/>
          <w:sz w:val="30"/>
          <w:szCs w:val="30"/>
          <w:cs/>
        </w:rPr>
        <w:t>ทั้งนี้</w:t>
      </w:r>
      <w:r w:rsidR="006F30F7" w:rsidRPr="0001544F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6F30F7" w:rsidRPr="0001544F">
        <w:rPr>
          <w:rFonts w:asciiTheme="majorBidi" w:hAnsiTheme="majorBidi" w:cs="Angsana New" w:hint="cs"/>
          <w:spacing w:val="-2"/>
          <w:sz w:val="30"/>
          <w:szCs w:val="30"/>
          <w:cs/>
        </w:rPr>
        <w:t>สินทรัพย์ภาษีเงินได้</w:t>
      </w:r>
      <w:r w:rsidR="006F30F7" w:rsidRPr="00E40214">
        <w:rPr>
          <w:rFonts w:asciiTheme="majorBidi" w:hAnsiTheme="majorBidi" w:cs="Angsana New" w:hint="cs"/>
          <w:sz w:val="30"/>
          <w:szCs w:val="30"/>
          <w:cs/>
        </w:rPr>
        <w:t>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04C99D24" w14:textId="77777777" w:rsidR="000A7D30" w:rsidRPr="009E3BC3" w:rsidRDefault="000A7D30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DF33D8" w14:textId="11C01397" w:rsidR="006266CB" w:rsidRDefault="006F30F7" w:rsidP="00F926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lang w:val="x-none" w:eastAsia="x-none"/>
        </w:rPr>
      </w:pPr>
      <w:r w:rsidRPr="00E40214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</w:t>
      </w:r>
      <w:r w:rsidRPr="00E40214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Pr="00E40214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สินทรัพย์ภาษีเงินได้รอการตัดบัญชีจะถูกทบทวน</w:t>
      </w:r>
      <w:r w:rsidRPr="00E40214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Pr="00E40214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ณ</w:t>
      </w:r>
      <w:r w:rsidRPr="00E40214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Pr="00E40214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ทุกวันที่รายงานและจะถูกปรับลดลงเท่าที่ประโยชน์ทางภาษีจะมีโอกาสถูกใช้จริง</w:t>
      </w:r>
    </w:p>
    <w:p w14:paraId="1ACDC62B" w14:textId="23EEB301" w:rsidR="000E56D4" w:rsidRDefault="000E56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</w:p>
    <w:p w14:paraId="15D4A5E9" w14:textId="77777777" w:rsidR="009A478F" w:rsidRPr="009E3BC3" w:rsidRDefault="009A478F" w:rsidP="0055045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กำไรต่อหุ้น</w:t>
      </w:r>
    </w:p>
    <w:p w14:paraId="19ED9737" w14:textId="77777777" w:rsidR="009A478F" w:rsidRPr="00C51F4E" w:rsidRDefault="009A478F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7CD97B67" w14:textId="40279224" w:rsidR="00FA4855" w:rsidRPr="00143C47" w:rsidRDefault="006F30F7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6F30F7">
        <w:rPr>
          <w:rFonts w:asciiTheme="majorBidi" w:hAnsiTheme="majorBidi" w:cs="Angsana New" w:hint="cs"/>
          <w:sz w:val="30"/>
          <w:szCs w:val="30"/>
          <w:cs/>
          <w:lang w:val="th-TH"/>
        </w:rPr>
        <w:t>กำไรต่อหุ้นขั้นพื้นฐานคำนวณโดยการหารกำไรหรือขาดทุนของผู้ถือหุ้นสามัญของบริษัท</w:t>
      </w:r>
      <w:r w:rsidRPr="006F30F7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6F30F7">
        <w:rPr>
          <w:rFonts w:asciiTheme="majorBidi" w:hAnsiTheme="majorBidi" w:cs="Angsana New" w:hint="cs"/>
          <w:sz w:val="30"/>
          <w:szCs w:val="30"/>
          <w:cs/>
          <w:lang w:val="th-TH"/>
        </w:rPr>
        <w:t>ด้วยจำนวนหุ้นสามัญ</w:t>
      </w:r>
      <w:r w:rsidR="000D165C">
        <w:rPr>
          <w:rFonts w:asciiTheme="majorBidi" w:hAnsiTheme="majorBidi" w:cs="Angsana New"/>
          <w:sz w:val="30"/>
          <w:szCs w:val="30"/>
          <w:cs/>
          <w:lang w:val="th-TH"/>
        </w:rPr>
        <w:br/>
      </w:r>
      <w:r w:rsidRPr="006F30F7">
        <w:rPr>
          <w:rFonts w:asciiTheme="majorBidi" w:hAnsiTheme="majorBidi" w:cs="Angsana New" w:hint="cs"/>
          <w:sz w:val="30"/>
          <w:szCs w:val="30"/>
          <w:cs/>
          <w:lang w:val="th-TH"/>
        </w:rPr>
        <w:t>ถัวเฉลี่ยถ่วงน้ำหนักที่ออกจำหน่ายระหว่างปี</w:t>
      </w:r>
    </w:p>
    <w:p w14:paraId="7180F2D9" w14:textId="32953A76" w:rsidR="00E40214" w:rsidRPr="00C51F4E" w:rsidRDefault="00E402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7AB46FA4" w14:textId="77777777" w:rsidR="00A63707" w:rsidRPr="009E3BC3" w:rsidRDefault="00A63707" w:rsidP="0055045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รายงานทางการเงินจำแนกตามส่วนงาน</w:t>
      </w:r>
    </w:p>
    <w:p w14:paraId="772BE115" w14:textId="77777777" w:rsidR="00A63707" w:rsidRPr="006E0AC3" w:rsidRDefault="00A63707" w:rsidP="00FD16F3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6966E23B" w14:textId="44437DAD" w:rsidR="00E30119" w:rsidRDefault="00E30119" w:rsidP="00BA56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9E3BC3">
        <w:rPr>
          <w:rFonts w:asciiTheme="majorBidi" w:hAnsiTheme="majorBidi" w:cstheme="majorBidi"/>
          <w:sz w:val="30"/>
          <w:szCs w:val="30"/>
          <w:cs/>
          <w:lang w:val="x-none" w:eastAsia="x-none"/>
        </w:rPr>
        <w:t>ผลการดำเนินงานของส่วนงานที่รายงานต่อประธานเจ้าหน้าที่บริหาร</w:t>
      </w:r>
      <w:r w:rsidR="003E17CE" w:rsidRPr="009E3BC3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ของกลุ่มบริษัท </w:t>
      </w:r>
      <w:r w:rsidRPr="009E3BC3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14:paraId="6C393561" w14:textId="77777777" w:rsidR="0012671E" w:rsidRPr="00C51F4E" w:rsidRDefault="0012671E" w:rsidP="00BA56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lang w:val="x-none" w:eastAsia="x-none"/>
        </w:rPr>
      </w:pPr>
    </w:p>
    <w:p w14:paraId="0BD8FA08" w14:textId="77777777" w:rsidR="001C7DF8" w:rsidRPr="009E3BC3" w:rsidRDefault="001C7DF8" w:rsidP="00B16945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9E3BC3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6B0C30E7" w14:textId="5304F2C1" w:rsidR="000D431F" w:rsidRDefault="000D431F" w:rsidP="000D431F">
      <w:pPr>
        <w:pStyle w:val="BodyText2"/>
        <w:tabs>
          <w:tab w:val="left" w:pos="540"/>
        </w:tabs>
        <w:spacing w:line="260" w:lineRule="atLeast"/>
        <w:ind w:left="0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7FE1C920" w14:textId="41A77A9C" w:rsidR="000D431F" w:rsidRPr="006E12FF" w:rsidRDefault="000D431F" w:rsidP="006E12FF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6E12FF">
        <w:rPr>
          <w:rFonts w:asciiTheme="majorBidi" w:hAnsiTheme="majorBidi" w:cstheme="majorBidi" w:hint="cs"/>
          <w:sz w:val="30"/>
          <w:szCs w:val="30"/>
          <w:cs/>
        </w:rPr>
        <w:t>บุคคลหรือกิจการที่เกี่ยวข้องกันหมายถึง</w:t>
      </w:r>
      <w:r w:rsidRPr="006E12F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E12FF">
        <w:rPr>
          <w:rFonts w:asciiTheme="majorBidi" w:hAnsiTheme="majorBidi" w:cstheme="majorBidi" w:hint="cs"/>
          <w:sz w:val="30"/>
          <w:szCs w:val="30"/>
          <w:cs/>
        </w:rPr>
        <w:t>บุคคลหรือกิจการที่มีอำนาจควบคุมหรือควบคุมร่วมกันทั้งทางตรงและทางอ้อม</w:t>
      </w:r>
      <w:r w:rsidRPr="006E12F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E12FF">
        <w:rPr>
          <w:rFonts w:asciiTheme="majorBidi" w:hAnsiTheme="majorBidi" w:cstheme="majorBidi" w:hint="cs"/>
          <w:sz w:val="30"/>
          <w:szCs w:val="30"/>
          <w:cs/>
        </w:rPr>
        <w:t>หรือมีอิทธิพลอย่างมีสาระสำคัญในการตัดสินใจทางการเงินและการบริหารของกลุ่มบริษัท</w:t>
      </w:r>
      <w:r w:rsidRPr="006E12F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E12FF">
        <w:rPr>
          <w:rFonts w:asciiTheme="majorBidi" w:hAnsiTheme="majorBidi" w:cstheme="majorBidi" w:hint="cs"/>
          <w:sz w:val="30"/>
          <w:szCs w:val="30"/>
          <w:cs/>
        </w:rPr>
        <w:t>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</w:t>
      </w:r>
      <w:r w:rsidRPr="006E12F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E12FF">
        <w:rPr>
          <w:rFonts w:asciiTheme="majorBidi" w:hAnsiTheme="majorBidi" w:cstheme="majorBidi" w:hint="cs"/>
          <w:sz w:val="30"/>
          <w:szCs w:val="30"/>
          <w:cs/>
        </w:rPr>
        <w:t>หรือ</w:t>
      </w:r>
      <w:r w:rsidR="006E12F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E12FF">
        <w:rPr>
          <w:rFonts w:asciiTheme="majorBidi" w:hAnsiTheme="majorBidi" w:cstheme="majorBidi" w:hint="cs"/>
          <w:sz w:val="30"/>
          <w:szCs w:val="30"/>
          <w:cs/>
        </w:rPr>
        <w:t>กลุ่มบริษัทมีอำนาจควบคุมหรือควบคุมร่วมกันทั้งทางตรงและทางอ้อม</w:t>
      </w:r>
      <w:r w:rsidRPr="006E12F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E12FF">
        <w:rPr>
          <w:rFonts w:asciiTheme="majorBidi" w:hAnsiTheme="majorBidi" w:cstheme="majorBidi" w:hint="cs"/>
          <w:sz w:val="30"/>
          <w:szCs w:val="30"/>
          <w:cs/>
        </w:rPr>
        <w:t>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2C095C25" w14:textId="77777777" w:rsidR="000D431F" w:rsidRPr="006E0AC3" w:rsidRDefault="000D431F" w:rsidP="000D431F">
      <w:pPr>
        <w:pStyle w:val="BodyText2"/>
        <w:tabs>
          <w:tab w:val="left" w:pos="540"/>
        </w:tabs>
        <w:spacing w:line="260" w:lineRule="atLeast"/>
        <w:ind w:left="0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474ABE50" w14:textId="1242AA3E" w:rsidR="008272B9" w:rsidRDefault="008272B9" w:rsidP="008272B9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AA48D4">
        <w:rPr>
          <w:rFonts w:asciiTheme="majorBidi" w:hAnsiTheme="majorBidi" w:cstheme="majorBidi"/>
          <w:sz w:val="30"/>
          <w:szCs w:val="30"/>
          <w:cs/>
          <w:lang w:val="en-US"/>
        </w:rPr>
        <w:t>ความสัมพันธ์ที่มีกับ</w:t>
      </w:r>
      <w:r w:rsidR="00FB7DFE" w:rsidRPr="00AA48D4">
        <w:rPr>
          <w:rFonts w:asciiTheme="majorBidi" w:hAnsiTheme="majorBidi" w:cstheme="majorBidi" w:hint="cs"/>
          <w:sz w:val="30"/>
          <w:szCs w:val="30"/>
          <w:cs/>
          <w:lang w:val="en-US"/>
        </w:rPr>
        <w:t>การร่วมค้าและบริษัทย่อย</w:t>
      </w:r>
      <w:r w:rsidRPr="00AA48D4">
        <w:rPr>
          <w:rFonts w:asciiTheme="majorBidi" w:hAnsiTheme="majorBidi" w:cstheme="majorBidi"/>
          <w:sz w:val="30"/>
          <w:szCs w:val="30"/>
          <w:cs/>
          <w:lang w:val="en-US"/>
        </w:rPr>
        <w:t>ได้เปิดเผยในหมายเหตุประกอบงบการเงินข้อ</w:t>
      </w:r>
      <w:r w:rsidRPr="00AA48D4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987A35" w:rsidRPr="00AA48D4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9A0C66" w:rsidRPr="00AA48D4">
        <w:rPr>
          <w:rFonts w:asciiTheme="majorBidi" w:hAnsiTheme="majorBidi" w:cstheme="majorBidi" w:hint="cs"/>
          <w:sz w:val="30"/>
          <w:szCs w:val="30"/>
          <w:cs/>
          <w:lang w:val="en-US"/>
        </w:rPr>
        <w:t>0</w:t>
      </w:r>
      <w:r w:rsidRPr="00AA48D4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AA48D4">
        <w:rPr>
          <w:rFonts w:asciiTheme="majorBidi" w:hAnsiTheme="majorBidi" w:cstheme="majorBidi"/>
          <w:sz w:val="30"/>
          <w:szCs w:val="30"/>
          <w:cs/>
          <w:lang w:val="en-US"/>
        </w:rPr>
        <w:t xml:space="preserve">และ </w:t>
      </w:r>
      <w:r w:rsidR="00987A35" w:rsidRPr="00AA48D4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9A0C66" w:rsidRPr="00AA48D4">
        <w:rPr>
          <w:rFonts w:asciiTheme="majorBidi" w:hAnsiTheme="majorBidi" w:cstheme="majorBidi" w:hint="cs"/>
          <w:sz w:val="30"/>
          <w:szCs w:val="30"/>
          <w:cs/>
          <w:lang w:val="en-US"/>
        </w:rPr>
        <w:t>1</w:t>
      </w:r>
      <w:r w:rsidRPr="00AA48D4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AA48D4">
        <w:rPr>
          <w:rFonts w:asciiTheme="majorBidi" w:hAnsiTheme="majorBidi" w:cstheme="majorBidi" w:hint="cs"/>
          <w:sz w:val="30"/>
          <w:szCs w:val="30"/>
          <w:cs/>
          <w:lang w:val="en-US"/>
        </w:rPr>
        <w:t>สำหรับ</w:t>
      </w:r>
      <w:r w:rsidRPr="00AA48D4">
        <w:rPr>
          <w:rFonts w:asciiTheme="majorBidi" w:hAnsiTheme="majorBidi" w:cstheme="majorBidi"/>
          <w:sz w:val="30"/>
          <w:szCs w:val="30"/>
          <w:cs/>
          <w:lang w:val="en-US"/>
        </w:rPr>
        <w:t>บุคคลหรือกิจการอื่นที่เกี่ยวข้องกัน</w:t>
      </w:r>
      <w:r w:rsidR="00FB7DFE" w:rsidRPr="00AA48D4">
        <w:rPr>
          <w:rFonts w:asciiTheme="majorBidi" w:hAnsiTheme="majorBidi" w:cstheme="majorBidi" w:hint="cs"/>
          <w:sz w:val="30"/>
          <w:szCs w:val="30"/>
          <w:cs/>
          <w:lang w:val="en-US"/>
        </w:rPr>
        <w:t>ที่มีนัยสำคัญกับกลุ่มบริษัทในระหว่างปีมีดังต่อไปนี้</w:t>
      </w:r>
    </w:p>
    <w:p w14:paraId="5B97CFC8" w14:textId="77777777" w:rsidR="00065BE2" w:rsidRDefault="00065BE2" w:rsidP="008272B9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tbl>
      <w:tblPr>
        <w:tblW w:w="9270" w:type="dxa"/>
        <w:tblInd w:w="360" w:type="dxa"/>
        <w:tblLook w:val="04A0" w:firstRow="1" w:lastRow="0" w:firstColumn="1" w:lastColumn="0" w:noHBand="0" w:noVBand="1"/>
      </w:tblPr>
      <w:tblGrid>
        <w:gridCol w:w="3420"/>
        <w:gridCol w:w="1440"/>
        <w:gridCol w:w="4410"/>
      </w:tblGrid>
      <w:tr w:rsidR="00065BE2" w:rsidRPr="009E3BC3" w14:paraId="767976C2" w14:textId="77777777" w:rsidTr="00241CC0">
        <w:trPr>
          <w:trHeight w:val="434"/>
          <w:tblHeader/>
        </w:trPr>
        <w:tc>
          <w:tcPr>
            <w:tcW w:w="3420" w:type="dxa"/>
          </w:tcPr>
          <w:p w14:paraId="44F2FF52" w14:textId="77777777" w:rsidR="00065BE2" w:rsidRPr="009E3BC3" w:rsidRDefault="00065BE2" w:rsidP="00241CC0">
            <w:pPr>
              <w:pStyle w:val="BodyText2"/>
              <w:tabs>
                <w:tab w:val="left" w:pos="540"/>
              </w:tabs>
              <w:spacing w:line="260" w:lineRule="atLeast"/>
              <w:ind w:left="90" w:firstLine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ชื่อกิจการ</w:t>
            </w:r>
          </w:p>
        </w:tc>
        <w:tc>
          <w:tcPr>
            <w:tcW w:w="1440" w:type="dxa"/>
          </w:tcPr>
          <w:p w14:paraId="3939B9F7" w14:textId="77777777" w:rsidR="00065BE2" w:rsidRPr="009E3BC3" w:rsidRDefault="00065BE2" w:rsidP="00241CC0">
            <w:pPr>
              <w:pStyle w:val="BodyText2"/>
              <w:spacing w:line="260" w:lineRule="atLeast"/>
              <w:ind w:left="-108" w:right="-108" w:firstLine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ประเทศที่จัดตั้ง</w:t>
            </w:r>
          </w:p>
        </w:tc>
        <w:tc>
          <w:tcPr>
            <w:tcW w:w="4410" w:type="dxa"/>
          </w:tcPr>
          <w:p w14:paraId="76A01603" w14:textId="77777777" w:rsidR="00065BE2" w:rsidRPr="009E3BC3" w:rsidRDefault="00065BE2" w:rsidP="00241CC0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ลักษณะความสัมพันธ์</w:t>
            </w:r>
          </w:p>
        </w:tc>
      </w:tr>
      <w:tr w:rsidR="00065BE2" w:rsidRPr="009E3BC3" w14:paraId="5F12CDE7" w14:textId="77777777" w:rsidTr="00241CC0">
        <w:trPr>
          <w:trHeight w:val="434"/>
          <w:tblHeader/>
        </w:trPr>
        <w:tc>
          <w:tcPr>
            <w:tcW w:w="3420" w:type="dxa"/>
          </w:tcPr>
          <w:p w14:paraId="2CCDF27B" w14:textId="77777777" w:rsidR="00065BE2" w:rsidRPr="009E3BC3" w:rsidRDefault="00065BE2" w:rsidP="00241CC0">
            <w:pPr>
              <w:pStyle w:val="BodyText2"/>
              <w:tabs>
                <w:tab w:val="left" w:pos="540"/>
              </w:tabs>
              <w:spacing w:line="260" w:lineRule="atLeast"/>
              <w:ind w:left="90" w:firstLine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40" w:type="dxa"/>
          </w:tcPr>
          <w:p w14:paraId="73DC11DA" w14:textId="77777777" w:rsidR="00065BE2" w:rsidRPr="009E3BC3" w:rsidRDefault="00065BE2" w:rsidP="00241CC0">
            <w:pPr>
              <w:pStyle w:val="BodyText2"/>
              <w:spacing w:line="260" w:lineRule="atLeast"/>
              <w:ind w:left="-108" w:right="-108" w:firstLine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/สัญชาติ</w:t>
            </w:r>
          </w:p>
        </w:tc>
        <w:tc>
          <w:tcPr>
            <w:tcW w:w="4410" w:type="dxa"/>
          </w:tcPr>
          <w:p w14:paraId="5CA5C8BC" w14:textId="77777777" w:rsidR="00065BE2" w:rsidRPr="009E3BC3" w:rsidRDefault="00065BE2" w:rsidP="00241CC0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</w:tr>
      <w:tr w:rsidR="00065BE2" w:rsidRPr="009E3BC3" w14:paraId="5AEC2298" w14:textId="77777777" w:rsidTr="00241CC0">
        <w:tc>
          <w:tcPr>
            <w:tcW w:w="3420" w:type="dxa"/>
          </w:tcPr>
          <w:p w14:paraId="6F720F8D" w14:textId="77777777" w:rsidR="00065BE2" w:rsidRPr="009E3BC3" w:rsidRDefault="00065BE2" w:rsidP="00241CC0">
            <w:pPr>
              <w:pStyle w:val="BodyText2"/>
              <w:tabs>
                <w:tab w:val="left" w:pos="540"/>
              </w:tabs>
              <w:spacing w:line="260" w:lineRule="atLeast"/>
              <w:ind w:left="90" w:firstLine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นายตัน ภาสกรนที</w:t>
            </w:r>
          </w:p>
        </w:tc>
        <w:tc>
          <w:tcPr>
            <w:tcW w:w="1440" w:type="dxa"/>
          </w:tcPr>
          <w:p w14:paraId="05CB7F00" w14:textId="77777777" w:rsidR="00065BE2" w:rsidRPr="009E3BC3" w:rsidRDefault="00065BE2" w:rsidP="00241CC0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ไทย</w:t>
            </w:r>
          </w:p>
        </w:tc>
        <w:tc>
          <w:tcPr>
            <w:tcW w:w="4410" w:type="dxa"/>
          </w:tcPr>
          <w:p w14:paraId="6AD3D054" w14:textId="77777777" w:rsidR="00065BE2" w:rsidRPr="009E3BC3" w:rsidRDefault="00065BE2" w:rsidP="00241CC0">
            <w:pPr>
              <w:pStyle w:val="BodyText2"/>
              <w:tabs>
                <w:tab w:val="left" w:pos="540"/>
                <w:tab w:val="left" w:pos="3882"/>
              </w:tabs>
              <w:spacing w:line="260" w:lineRule="atLeast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บุคคลที่มีอำนาจและความรับผิดชอบในการวางแผน สั่งการและควบคุมกิจกรรมต่างๆ</w:t>
            </w:r>
            <w:r w:rsidRPr="009E3BC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</w:t>
            </w: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ของกิจการไม่ว่า</w:t>
            </w:r>
            <w:r w:rsidRPr="009E3BC3">
              <w:rPr>
                <w:rFonts w:asciiTheme="majorBidi" w:hAnsiTheme="majorBidi" w:cstheme="majorBidi"/>
                <w:spacing w:val="-10"/>
                <w:sz w:val="30"/>
                <w:szCs w:val="30"/>
                <w:cs/>
                <w:lang w:val="en-US" w:eastAsia="en-US"/>
              </w:rPr>
              <w:t>ทางตรงหรือทางอ้อม ทั้งนี้รวมถึงเป็นผู้ถือหุ้นรายใหญ่</w:t>
            </w: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และเป็นกรรมการของบริษัท</w:t>
            </w:r>
          </w:p>
        </w:tc>
      </w:tr>
      <w:tr w:rsidR="00065BE2" w:rsidRPr="009E3BC3" w14:paraId="6525AD9F" w14:textId="77777777" w:rsidTr="00241CC0">
        <w:tc>
          <w:tcPr>
            <w:tcW w:w="3420" w:type="dxa"/>
          </w:tcPr>
          <w:p w14:paraId="2FF819A1" w14:textId="77777777" w:rsidR="00065BE2" w:rsidRPr="009E3BC3" w:rsidRDefault="00065BE2" w:rsidP="00241CC0">
            <w:pPr>
              <w:pStyle w:val="BodyText2"/>
              <w:tabs>
                <w:tab w:val="left" w:pos="540"/>
              </w:tabs>
              <w:spacing w:line="260" w:lineRule="atLeast"/>
              <w:ind w:left="90" w:firstLine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นางอิง ภาสกรนที</w:t>
            </w:r>
          </w:p>
        </w:tc>
        <w:tc>
          <w:tcPr>
            <w:tcW w:w="1440" w:type="dxa"/>
          </w:tcPr>
          <w:p w14:paraId="5BFC0B5B" w14:textId="77777777" w:rsidR="00065BE2" w:rsidRPr="009E3BC3" w:rsidRDefault="00065BE2" w:rsidP="00241CC0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ไทย</w:t>
            </w:r>
          </w:p>
        </w:tc>
        <w:tc>
          <w:tcPr>
            <w:tcW w:w="4410" w:type="dxa"/>
          </w:tcPr>
          <w:p w14:paraId="6F4C820A" w14:textId="77777777" w:rsidR="00065BE2" w:rsidRPr="009E3BC3" w:rsidRDefault="00065BE2" w:rsidP="00241CC0">
            <w:pPr>
              <w:pStyle w:val="BodyText2"/>
              <w:tabs>
                <w:tab w:val="left" w:pos="540"/>
              </w:tabs>
              <w:spacing w:line="260" w:lineRule="atLeast"/>
              <w:ind w:left="162" w:hanging="162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eastAsia="en-US"/>
              </w:rPr>
              <w:t xml:space="preserve">เป็นผู้ถือหุ้นรายใหญ่ </w:t>
            </w:r>
          </w:p>
        </w:tc>
      </w:tr>
      <w:tr w:rsidR="00065BE2" w:rsidRPr="009E3BC3" w14:paraId="5F42BF01" w14:textId="77777777" w:rsidTr="00241CC0">
        <w:tc>
          <w:tcPr>
            <w:tcW w:w="3420" w:type="dxa"/>
          </w:tcPr>
          <w:p w14:paraId="71828D7E" w14:textId="77777777" w:rsidR="00065BE2" w:rsidRPr="009E3BC3" w:rsidRDefault="00065BE2" w:rsidP="00241CC0">
            <w:pPr>
              <w:pStyle w:val="BodyText2"/>
              <w:tabs>
                <w:tab w:val="left" w:pos="540"/>
              </w:tabs>
              <w:spacing w:line="260" w:lineRule="atLeast"/>
              <w:ind w:left="90" w:firstLin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บริษัท ไอ แอม กรีนที จำกัด</w:t>
            </w:r>
          </w:p>
        </w:tc>
        <w:tc>
          <w:tcPr>
            <w:tcW w:w="1440" w:type="dxa"/>
          </w:tcPr>
          <w:p w14:paraId="387B07B8" w14:textId="77777777" w:rsidR="00065BE2" w:rsidRPr="009E3BC3" w:rsidRDefault="00065BE2" w:rsidP="00241CC0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ไทย</w:t>
            </w:r>
          </w:p>
        </w:tc>
        <w:tc>
          <w:tcPr>
            <w:tcW w:w="4410" w:type="dxa"/>
          </w:tcPr>
          <w:p w14:paraId="62E3FBE0" w14:textId="77777777" w:rsidR="00065BE2" w:rsidRPr="009E3BC3" w:rsidRDefault="00065BE2" w:rsidP="00241CC0">
            <w:pPr>
              <w:pStyle w:val="BodyText2"/>
              <w:tabs>
                <w:tab w:val="left" w:pos="540"/>
              </w:tabs>
              <w:spacing w:line="260" w:lineRule="atLeast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มีผู้ถือหุ้นร่วมกันและญาติสนิทของกรรมการของบริษัทเป็นกรรมการ</w:t>
            </w:r>
          </w:p>
        </w:tc>
      </w:tr>
      <w:tr w:rsidR="00065BE2" w:rsidRPr="009E3BC3" w14:paraId="729D68D9" w14:textId="77777777" w:rsidTr="00241CC0">
        <w:tc>
          <w:tcPr>
            <w:tcW w:w="3420" w:type="dxa"/>
          </w:tcPr>
          <w:p w14:paraId="1EA66228" w14:textId="77777777" w:rsidR="00065BE2" w:rsidRPr="00623248" w:rsidRDefault="00065BE2" w:rsidP="00241CC0">
            <w:pPr>
              <w:pStyle w:val="BodyText2"/>
              <w:tabs>
                <w:tab w:val="left" w:pos="540"/>
              </w:tabs>
              <w:spacing w:line="260" w:lineRule="atLeast"/>
              <w:ind w:left="90" w:firstLin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623248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บริษัท ทีวัน บิวดิ้ง จำกัด</w:t>
            </w:r>
          </w:p>
        </w:tc>
        <w:tc>
          <w:tcPr>
            <w:tcW w:w="1440" w:type="dxa"/>
          </w:tcPr>
          <w:p w14:paraId="7010555F" w14:textId="77777777" w:rsidR="00065BE2" w:rsidRPr="00623248" w:rsidRDefault="00065BE2" w:rsidP="00241CC0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623248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ไทย</w:t>
            </w:r>
          </w:p>
        </w:tc>
        <w:tc>
          <w:tcPr>
            <w:tcW w:w="4410" w:type="dxa"/>
          </w:tcPr>
          <w:p w14:paraId="3DA80A3C" w14:textId="77777777" w:rsidR="00065BE2" w:rsidRPr="00623248" w:rsidRDefault="00065BE2" w:rsidP="00241CC0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623248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มีกรรมการและผู้ถือหุ้นร่วมกัน</w:t>
            </w:r>
          </w:p>
        </w:tc>
      </w:tr>
    </w:tbl>
    <w:p w14:paraId="1973D004" w14:textId="6A0B2304" w:rsidR="008272B9" w:rsidRPr="003A2AC2" w:rsidRDefault="008272B9" w:rsidP="00065BE2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0AFFF1D6" w14:textId="77777777" w:rsidR="008272B9" w:rsidRDefault="008272B9" w:rsidP="008272B9">
      <w:pPr>
        <w:pStyle w:val="BodyText2"/>
        <w:tabs>
          <w:tab w:val="left" w:pos="547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E40214">
        <w:rPr>
          <w:rFonts w:asciiTheme="majorBidi" w:hAnsiTheme="majorBidi" w:cstheme="majorBidi" w:hint="cs"/>
          <w:sz w:val="30"/>
          <w:szCs w:val="30"/>
          <w:cs/>
        </w:rPr>
        <w:t xml:space="preserve">รายการที่สำคัญกับบุคคลหรือกิจการที่เกี่ยวข้องกันสำหรับแต่ละปีสิ้นสุดวันที่ </w:t>
      </w:r>
      <w:r w:rsidRPr="00E40214">
        <w:rPr>
          <w:rFonts w:asciiTheme="majorBidi" w:hAnsiTheme="majorBidi" w:cstheme="majorBidi"/>
          <w:sz w:val="30"/>
          <w:szCs w:val="30"/>
        </w:rPr>
        <w:t xml:space="preserve">31 </w:t>
      </w:r>
      <w:r w:rsidRPr="00E40214">
        <w:rPr>
          <w:rFonts w:asciiTheme="majorBidi" w:hAnsiTheme="majorBidi" w:cstheme="majorBidi" w:hint="cs"/>
          <w:sz w:val="30"/>
          <w:szCs w:val="30"/>
          <w:cs/>
        </w:rPr>
        <w:t>ธันวาคม สรุปได้ดังนี้</w:t>
      </w:r>
    </w:p>
    <w:p w14:paraId="2A7635EA" w14:textId="77777777" w:rsidR="00E34BFF" w:rsidRPr="000E6961" w:rsidRDefault="00E34BFF" w:rsidP="008272B9">
      <w:pPr>
        <w:pStyle w:val="BodyText2"/>
        <w:tabs>
          <w:tab w:val="left" w:pos="547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2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274"/>
        <w:gridCol w:w="274"/>
        <w:gridCol w:w="1411"/>
        <w:gridCol w:w="274"/>
        <w:gridCol w:w="1411"/>
      </w:tblGrid>
      <w:tr w:rsidR="00E34BFF" w:rsidRPr="00C81CBE" w14:paraId="7A0DFFFE" w14:textId="77777777" w:rsidTr="00D27253">
        <w:tc>
          <w:tcPr>
            <w:tcW w:w="5580" w:type="dxa"/>
          </w:tcPr>
          <w:p w14:paraId="6E5FFD3B" w14:textId="77777777" w:rsidR="00E34BFF" w:rsidRPr="00C81CBE" w:rsidRDefault="00E34BFF" w:rsidP="00D2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44" w:type="dxa"/>
            <w:gridSpan w:val="5"/>
          </w:tcPr>
          <w:p w14:paraId="7382C009" w14:textId="77777777" w:rsidR="00E34BFF" w:rsidRDefault="00E34BFF" w:rsidP="00D2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26F4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A26F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/ </w:t>
            </w:r>
            <w:r w:rsidRPr="00A26F4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4BFF" w:rsidRPr="00E34BFF" w14:paraId="5BFCFED5" w14:textId="77777777" w:rsidTr="00D27253">
        <w:tc>
          <w:tcPr>
            <w:tcW w:w="5580" w:type="dxa"/>
          </w:tcPr>
          <w:p w14:paraId="0622B4AE" w14:textId="77777777" w:rsidR="00E34BFF" w:rsidRPr="00E34BFF" w:rsidRDefault="00E34BFF" w:rsidP="00D2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34B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E34B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E34B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4" w:type="dxa"/>
          </w:tcPr>
          <w:p w14:paraId="7C7A1EFF" w14:textId="77777777" w:rsidR="00E34BFF" w:rsidRPr="00E34BFF" w:rsidRDefault="00E34BFF" w:rsidP="00D2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740407C8" w14:textId="77777777" w:rsidR="00E34BFF" w:rsidRPr="00E34BFF" w:rsidRDefault="00E34BFF" w:rsidP="00D2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1" w:type="dxa"/>
          </w:tcPr>
          <w:p w14:paraId="59AB7A44" w14:textId="5D182585" w:rsidR="00E34BFF" w:rsidRPr="00E34BFF" w:rsidRDefault="00E34BFF" w:rsidP="00D2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4BF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F72B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4" w:type="dxa"/>
          </w:tcPr>
          <w:p w14:paraId="227E7139" w14:textId="77777777" w:rsidR="00E34BFF" w:rsidRPr="00E34BFF" w:rsidRDefault="00E34BFF" w:rsidP="00D2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</w:tcPr>
          <w:p w14:paraId="67CA6E79" w14:textId="59E045FA" w:rsidR="00E34BFF" w:rsidRPr="00E34BFF" w:rsidRDefault="00E34BFF" w:rsidP="00D2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4BF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F72B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E34BFF" w:rsidRPr="00E34BFF" w14:paraId="22431896" w14:textId="77777777" w:rsidTr="00D27253">
        <w:tc>
          <w:tcPr>
            <w:tcW w:w="5580" w:type="dxa"/>
          </w:tcPr>
          <w:p w14:paraId="13C91A48" w14:textId="77777777" w:rsidR="00E34BFF" w:rsidRPr="00E34BFF" w:rsidRDefault="00E34BFF" w:rsidP="00D2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2501FB06" w14:textId="77777777" w:rsidR="00E34BFF" w:rsidRPr="00E34BFF" w:rsidRDefault="00E34BFF" w:rsidP="00D2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5807D7DD" w14:textId="77777777" w:rsidR="00E34BFF" w:rsidRPr="00E34BFF" w:rsidRDefault="00E34BFF" w:rsidP="00D2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96" w:type="dxa"/>
            <w:gridSpan w:val="3"/>
          </w:tcPr>
          <w:p w14:paraId="3FF12C73" w14:textId="77777777" w:rsidR="00E34BFF" w:rsidRPr="00E34BFF" w:rsidRDefault="00E34BFF" w:rsidP="00D2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4BF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E34BF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E34BF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34BFF" w:rsidRPr="00E34BFF" w14:paraId="61AD336C" w14:textId="77777777" w:rsidTr="00D27253">
        <w:tc>
          <w:tcPr>
            <w:tcW w:w="5580" w:type="dxa"/>
          </w:tcPr>
          <w:p w14:paraId="0313000C" w14:textId="77777777" w:rsidR="00E34BFF" w:rsidRPr="00E34BFF" w:rsidRDefault="00E34BFF" w:rsidP="00D2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34BF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274" w:type="dxa"/>
          </w:tcPr>
          <w:p w14:paraId="0AF57FC4" w14:textId="77777777" w:rsidR="00E34BFF" w:rsidRPr="00E34BFF" w:rsidRDefault="00E34BFF" w:rsidP="00D2725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0733268D" w14:textId="77777777" w:rsidR="00E34BFF" w:rsidRPr="00E34BFF" w:rsidRDefault="00E34BFF" w:rsidP="00D2725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1" w:type="dxa"/>
          </w:tcPr>
          <w:p w14:paraId="505A9700" w14:textId="77777777" w:rsidR="00E34BFF" w:rsidRPr="00E34BFF" w:rsidRDefault="00E34BFF" w:rsidP="00D2725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3E5FB6E4" w14:textId="77777777" w:rsidR="00E34BFF" w:rsidRPr="00E34BFF" w:rsidRDefault="00E34BFF" w:rsidP="00D2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</w:tcPr>
          <w:p w14:paraId="78F81E3E" w14:textId="77777777" w:rsidR="00E34BFF" w:rsidRPr="00E34BFF" w:rsidRDefault="00E34BFF" w:rsidP="00D2725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left" w:pos="1053"/>
              </w:tabs>
              <w:spacing w:line="240" w:lineRule="auto"/>
              <w:ind w:left="-81" w:right="1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F72B6" w:rsidRPr="00E34BFF" w14:paraId="7F77A40C" w14:textId="77777777" w:rsidTr="00D27253">
        <w:tc>
          <w:tcPr>
            <w:tcW w:w="5580" w:type="dxa"/>
          </w:tcPr>
          <w:p w14:paraId="4C9A9CA9" w14:textId="77777777" w:rsidR="007F72B6" w:rsidRPr="00E34BFF" w:rsidRDefault="007F72B6" w:rsidP="007F7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34BFF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274" w:type="dxa"/>
          </w:tcPr>
          <w:p w14:paraId="6278E4D8" w14:textId="77777777" w:rsidR="007F72B6" w:rsidRPr="00E34BFF" w:rsidRDefault="007F72B6" w:rsidP="007F72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52F0306C" w14:textId="77777777" w:rsidR="007F72B6" w:rsidRPr="00E34BFF" w:rsidRDefault="007F72B6" w:rsidP="007F72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1" w:type="dxa"/>
          </w:tcPr>
          <w:p w14:paraId="637E8609" w14:textId="41795830" w:rsidR="007F72B6" w:rsidRPr="00E34BFF" w:rsidRDefault="009C7212" w:rsidP="007F72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802,696</w:t>
            </w:r>
          </w:p>
        </w:tc>
        <w:tc>
          <w:tcPr>
            <w:tcW w:w="274" w:type="dxa"/>
          </w:tcPr>
          <w:p w14:paraId="07E8E934" w14:textId="77777777" w:rsidR="007F72B6" w:rsidRPr="00E34BFF" w:rsidRDefault="007F72B6" w:rsidP="007F7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</w:tcPr>
          <w:p w14:paraId="0D4732E1" w14:textId="333AA718" w:rsidR="007F72B6" w:rsidRPr="00E34BFF" w:rsidRDefault="007F72B6" w:rsidP="007F72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left" w:pos="1053"/>
              </w:tabs>
              <w:spacing w:line="240" w:lineRule="auto"/>
              <w:ind w:left="-81" w:right="1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34BFF">
              <w:rPr>
                <w:rFonts w:asciiTheme="majorBidi" w:hAnsiTheme="majorBidi" w:cstheme="majorBidi"/>
                <w:sz w:val="30"/>
                <w:szCs w:val="30"/>
              </w:rPr>
              <w:t>759,000</w:t>
            </w:r>
          </w:p>
        </w:tc>
      </w:tr>
      <w:tr w:rsidR="007F72B6" w:rsidRPr="00E34BFF" w14:paraId="2E6B22B2" w14:textId="77777777" w:rsidTr="00D27253">
        <w:tc>
          <w:tcPr>
            <w:tcW w:w="5580" w:type="dxa"/>
          </w:tcPr>
          <w:p w14:paraId="2BDD570C" w14:textId="77777777" w:rsidR="007F72B6" w:rsidRPr="00E34BFF" w:rsidRDefault="007F72B6" w:rsidP="007F7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4BF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274" w:type="dxa"/>
          </w:tcPr>
          <w:p w14:paraId="65613668" w14:textId="77777777" w:rsidR="007F72B6" w:rsidRPr="00E34BFF" w:rsidRDefault="007F72B6" w:rsidP="007F72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5D7125D2" w14:textId="77777777" w:rsidR="007F72B6" w:rsidRPr="00E34BFF" w:rsidRDefault="007F72B6" w:rsidP="007F72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1" w:type="dxa"/>
          </w:tcPr>
          <w:p w14:paraId="58C4D4A9" w14:textId="57A6095C" w:rsidR="007F72B6" w:rsidRPr="00E34BFF" w:rsidRDefault="00273773" w:rsidP="007F72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27,491</w:t>
            </w:r>
          </w:p>
        </w:tc>
        <w:tc>
          <w:tcPr>
            <w:tcW w:w="274" w:type="dxa"/>
          </w:tcPr>
          <w:p w14:paraId="121F3C67" w14:textId="77777777" w:rsidR="007F72B6" w:rsidRPr="00E34BFF" w:rsidRDefault="007F72B6" w:rsidP="007F7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</w:tcPr>
          <w:p w14:paraId="535CE933" w14:textId="00A1E5A7" w:rsidR="007F72B6" w:rsidRPr="00E34BFF" w:rsidRDefault="007F72B6" w:rsidP="007F72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left" w:pos="1053"/>
              </w:tabs>
              <w:spacing w:line="240" w:lineRule="auto"/>
              <w:ind w:left="-81" w:right="1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34BFF">
              <w:rPr>
                <w:rFonts w:asciiTheme="majorBidi" w:hAnsiTheme="majorBidi" w:cstheme="majorBidi"/>
                <w:sz w:val="30"/>
                <w:szCs w:val="30"/>
              </w:rPr>
              <w:t>23,053</w:t>
            </w:r>
          </w:p>
        </w:tc>
      </w:tr>
      <w:tr w:rsidR="007F72B6" w:rsidRPr="00E34BFF" w14:paraId="521701CF" w14:textId="77777777" w:rsidTr="00D27253">
        <w:tc>
          <w:tcPr>
            <w:tcW w:w="5580" w:type="dxa"/>
          </w:tcPr>
          <w:p w14:paraId="5F1EBFFC" w14:textId="77777777" w:rsidR="007F72B6" w:rsidRPr="00E34BFF" w:rsidRDefault="007F72B6" w:rsidP="007F7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39B7FEAA" w14:textId="77777777" w:rsidR="007F72B6" w:rsidRPr="00E34BFF" w:rsidRDefault="007F72B6" w:rsidP="007F72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62B18A9C" w14:textId="77777777" w:rsidR="007F72B6" w:rsidRPr="00E34BFF" w:rsidRDefault="007F72B6" w:rsidP="007F72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1" w:type="dxa"/>
          </w:tcPr>
          <w:p w14:paraId="501F6E1E" w14:textId="77777777" w:rsidR="007F72B6" w:rsidRPr="00E34BFF" w:rsidRDefault="007F72B6" w:rsidP="007F72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60D060DE" w14:textId="77777777" w:rsidR="007F72B6" w:rsidRPr="00E34BFF" w:rsidRDefault="007F72B6" w:rsidP="007F7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</w:tcPr>
          <w:p w14:paraId="35211B09" w14:textId="77777777" w:rsidR="007F72B6" w:rsidRPr="00E34BFF" w:rsidRDefault="007F72B6" w:rsidP="007F72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left" w:pos="1053"/>
              </w:tabs>
              <w:spacing w:line="240" w:lineRule="auto"/>
              <w:ind w:left="-81" w:right="1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F72B6" w:rsidRPr="00E34BFF" w14:paraId="0D3B4A04" w14:textId="77777777" w:rsidTr="00D27253">
        <w:tc>
          <w:tcPr>
            <w:tcW w:w="5580" w:type="dxa"/>
          </w:tcPr>
          <w:p w14:paraId="57AD3E5C" w14:textId="77777777" w:rsidR="007F72B6" w:rsidRPr="00E34BFF" w:rsidRDefault="007F72B6" w:rsidP="007F7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34BF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274" w:type="dxa"/>
          </w:tcPr>
          <w:p w14:paraId="2C3E394C" w14:textId="77777777" w:rsidR="007F72B6" w:rsidRPr="00E34BFF" w:rsidRDefault="007F72B6" w:rsidP="007F72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6A28E555" w14:textId="77777777" w:rsidR="007F72B6" w:rsidRPr="00E34BFF" w:rsidRDefault="007F72B6" w:rsidP="007F72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1" w:type="dxa"/>
          </w:tcPr>
          <w:p w14:paraId="3DF2EE15" w14:textId="77777777" w:rsidR="007F72B6" w:rsidRPr="00E34BFF" w:rsidRDefault="007F72B6" w:rsidP="007F72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2BA46D4D" w14:textId="77777777" w:rsidR="007F72B6" w:rsidRPr="00E34BFF" w:rsidRDefault="007F72B6" w:rsidP="007F7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</w:tcPr>
          <w:p w14:paraId="5E01FC5C" w14:textId="77777777" w:rsidR="007F72B6" w:rsidRPr="00E34BFF" w:rsidRDefault="007F72B6" w:rsidP="007F72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left" w:pos="1053"/>
              </w:tabs>
              <w:spacing w:line="240" w:lineRule="auto"/>
              <w:ind w:left="-81" w:right="1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F72B6" w:rsidRPr="00E34BFF" w14:paraId="3CBCE073" w14:textId="77777777" w:rsidTr="00D27253">
        <w:tc>
          <w:tcPr>
            <w:tcW w:w="5580" w:type="dxa"/>
          </w:tcPr>
          <w:p w14:paraId="369320D8" w14:textId="77777777" w:rsidR="007F72B6" w:rsidRPr="00E34BFF" w:rsidRDefault="007F72B6" w:rsidP="007F7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34BFF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274" w:type="dxa"/>
          </w:tcPr>
          <w:p w14:paraId="455FCA72" w14:textId="77777777" w:rsidR="007F72B6" w:rsidRPr="00E34BFF" w:rsidRDefault="007F72B6" w:rsidP="007F72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06E6584D" w14:textId="77777777" w:rsidR="007F72B6" w:rsidRPr="00E34BFF" w:rsidRDefault="007F72B6" w:rsidP="007F72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1" w:type="dxa"/>
          </w:tcPr>
          <w:p w14:paraId="4DD63021" w14:textId="77777777" w:rsidR="007F72B6" w:rsidRPr="00E34BFF" w:rsidRDefault="007F72B6" w:rsidP="007F72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2D0137A2" w14:textId="77777777" w:rsidR="007F72B6" w:rsidRPr="00E34BFF" w:rsidRDefault="007F72B6" w:rsidP="007F7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</w:tcPr>
          <w:p w14:paraId="22C00CEF" w14:textId="77777777" w:rsidR="007F72B6" w:rsidRPr="00E34BFF" w:rsidRDefault="007F72B6" w:rsidP="007F72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left" w:pos="1053"/>
              </w:tabs>
              <w:spacing w:line="240" w:lineRule="auto"/>
              <w:ind w:left="-81" w:right="1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F72B6" w:rsidRPr="00E34BFF" w14:paraId="3045B092" w14:textId="77777777" w:rsidTr="00D27253">
        <w:tc>
          <w:tcPr>
            <w:tcW w:w="5580" w:type="dxa"/>
          </w:tcPr>
          <w:p w14:paraId="34FB7B63" w14:textId="77777777" w:rsidR="007F72B6" w:rsidRPr="00E34BFF" w:rsidRDefault="007F72B6" w:rsidP="007F7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34BF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274" w:type="dxa"/>
          </w:tcPr>
          <w:p w14:paraId="2EB9561D" w14:textId="77777777" w:rsidR="007F72B6" w:rsidRPr="00E34BFF" w:rsidRDefault="007F72B6" w:rsidP="007F72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17296583" w14:textId="77777777" w:rsidR="007F72B6" w:rsidRPr="00E34BFF" w:rsidRDefault="007F72B6" w:rsidP="007F72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1" w:type="dxa"/>
          </w:tcPr>
          <w:p w14:paraId="2A28174D" w14:textId="2A8A9C5B" w:rsidR="007F72B6" w:rsidRPr="00E34BFF" w:rsidRDefault="00C9553E" w:rsidP="007F72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44,918</w:t>
            </w:r>
          </w:p>
        </w:tc>
        <w:tc>
          <w:tcPr>
            <w:tcW w:w="274" w:type="dxa"/>
          </w:tcPr>
          <w:p w14:paraId="5F12AE1A" w14:textId="77777777" w:rsidR="007F72B6" w:rsidRPr="00E34BFF" w:rsidRDefault="007F72B6" w:rsidP="007F7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</w:tcPr>
          <w:p w14:paraId="6AAE0012" w14:textId="6ECD9BED" w:rsidR="007F72B6" w:rsidRPr="00E34BFF" w:rsidRDefault="007F72B6" w:rsidP="007F72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left" w:pos="1053"/>
              </w:tabs>
              <w:spacing w:line="240" w:lineRule="auto"/>
              <w:ind w:left="-81" w:right="1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34BFF">
              <w:rPr>
                <w:rFonts w:asciiTheme="majorBidi" w:hAnsiTheme="majorBidi" w:cstheme="majorBidi"/>
                <w:sz w:val="30"/>
                <w:szCs w:val="30"/>
              </w:rPr>
              <w:t>44,989</w:t>
            </w:r>
          </w:p>
        </w:tc>
      </w:tr>
      <w:tr w:rsidR="007F72B6" w:rsidRPr="00E34BFF" w14:paraId="1E09E239" w14:textId="77777777" w:rsidTr="00D27253">
        <w:tc>
          <w:tcPr>
            <w:tcW w:w="5580" w:type="dxa"/>
          </w:tcPr>
          <w:p w14:paraId="7C939871" w14:textId="77777777" w:rsidR="007F72B6" w:rsidRPr="00E34BFF" w:rsidRDefault="007F72B6" w:rsidP="007F7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4BF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274" w:type="dxa"/>
          </w:tcPr>
          <w:p w14:paraId="454C2B39" w14:textId="77777777" w:rsidR="007F72B6" w:rsidRPr="00E34BFF" w:rsidRDefault="007F72B6" w:rsidP="007F72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1623136F" w14:textId="77777777" w:rsidR="007F72B6" w:rsidRPr="00E34BFF" w:rsidRDefault="007F72B6" w:rsidP="007F72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5AAD481D" w14:textId="0FC10F25" w:rsidR="007F72B6" w:rsidRPr="00E34BFF" w:rsidRDefault="00C9553E" w:rsidP="007F72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1,937</w:t>
            </w:r>
          </w:p>
        </w:tc>
        <w:tc>
          <w:tcPr>
            <w:tcW w:w="274" w:type="dxa"/>
          </w:tcPr>
          <w:p w14:paraId="44B4629E" w14:textId="77777777" w:rsidR="007F72B6" w:rsidRPr="00E34BFF" w:rsidRDefault="007F72B6" w:rsidP="007F7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57381852" w14:textId="1D8775A8" w:rsidR="007F72B6" w:rsidRPr="00E34BFF" w:rsidRDefault="007F72B6" w:rsidP="007F72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left" w:pos="1053"/>
              </w:tabs>
              <w:spacing w:line="240" w:lineRule="auto"/>
              <w:ind w:left="-81" w:right="1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34BFF">
              <w:rPr>
                <w:rFonts w:asciiTheme="majorBidi" w:hAnsiTheme="majorBidi" w:cstheme="majorBidi"/>
                <w:sz w:val="30"/>
                <w:szCs w:val="30"/>
              </w:rPr>
              <w:t>2,123</w:t>
            </w:r>
          </w:p>
        </w:tc>
      </w:tr>
      <w:tr w:rsidR="007F72B6" w:rsidRPr="00E34BFF" w14:paraId="490A2937" w14:textId="77777777" w:rsidTr="00D27253">
        <w:tc>
          <w:tcPr>
            <w:tcW w:w="5580" w:type="dxa"/>
          </w:tcPr>
          <w:p w14:paraId="7C3875C7" w14:textId="77777777" w:rsidR="007F72B6" w:rsidRPr="00E34BFF" w:rsidRDefault="007F72B6" w:rsidP="007F7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4BF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274" w:type="dxa"/>
          </w:tcPr>
          <w:p w14:paraId="1D0B41AA" w14:textId="77777777" w:rsidR="007F72B6" w:rsidRPr="00E34BFF" w:rsidRDefault="007F72B6" w:rsidP="007F72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53E2DFAA" w14:textId="77777777" w:rsidR="007F72B6" w:rsidRPr="00E34BFF" w:rsidRDefault="007F72B6" w:rsidP="007F72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</w:tcPr>
          <w:p w14:paraId="41AB4C7B" w14:textId="7BFD1B7D" w:rsidR="007F72B6" w:rsidRPr="00E34BFF" w:rsidRDefault="00D447D6" w:rsidP="007F72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46,855</w:t>
            </w:r>
          </w:p>
        </w:tc>
        <w:tc>
          <w:tcPr>
            <w:tcW w:w="274" w:type="dxa"/>
          </w:tcPr>
          <w:p w14:paraId="63A1EEB6" w14:textId="77777777" w:rsidR="007F72B6" w:rsidRPr="00E34BFF" w:rsidRDefault="007F72B6" w:rsidP="007F7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</w:tcPr>
          <w:p w14:paraId="564FA8C3" w14:textId="1759764D" w:rsidR="007F72B6" w:rsidRPr="00E34BFF" w:rsidRDefault="007F72B6" w:rsidP="007F72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left" w:pos="1084"/>
              </w:tabs>
              <w:spacing w:line="240" w:lineRule="auto"/>
              <w:ind w:left="-81" w:right="11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4B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47,112</w:t>
            </w:r>
          </w:p>
        </w:tc>
      </w:tr>
    </w:tbl>
    <w:p w14:paraId="1DFF0A32" w14:textId="77777777" w:rsidR="00592BD4" w:rsidRPr="003A2AC2" w:rsidRDefault="00592BD4" w:rsidP="00956FFA">
      <w:pPr>
        <w:pStyle w:val="BodyText2"/>
        <w:tabs>
          <w:tab w:val="left" w:pos="547"/>
        </w:tabs>
        <w:spacing w:line="260" w:lineRule="atLeast"/>
        <w:ind w:left="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5A01FA91" w14:textId="6689CD42" w:rsidR="00DF27BF" w:rsidRDefault="00AE4BB6" w:rsidP="00E34BFF">
      <w:pPr>
        <w:pStyle w:val="BodyText2"/>
        <w:tabs>
          <w:tab w:val="left" w:pos="547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ย</w:t>
      </w:r>
      <w:r w:rsidR="005D51CD" w:rsidRPr="009E3BC3">
        <w:rPr>
          <w:rFonts w:asciiTheme="majorBidi" w:hAnsiTheme="majorBidi" w:cstheme="majorBidi"/>
          <w:sz w:val="30"/>
          <w:szCs w:val="30"/>
          <w:cs/>
        </w:rPr>
        <w:t xml:space="preserve">อดคงเหลือกับบุคคลหรือกิจการที่เกี่ยวข้องกัน ณ วันที่ 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5D51CD"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="005D51CD" w:rsidRPr="009E3BC3">
        <w:rPr>
          <w:rFonts w:asciiTheme="majorBidi" w:hAnsiTheme="majorBidi" w:cstheme="majorBidi"/>
          <w:sz w:val="30"/>
          <w:szCs w:val="30"/>
          <w:cs/>
        </w:rPr>
        <w:t>ธันวาคม มีดังนี้</w:t>
      </w:r>
    </w:p>
    <w:p w14:paraId="3D3CD44A" w14:textId="77777777" w:rsidR="0005092B" w:rsidRPr="003A2AC2" w:rsidRDefault="0005092B" w:rsidP="00916F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tbl>
      <w:tblPr>
        <w:tblW w:w="92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274"/>
        <w:gridCol w:w="274"/>
        <w:gridCol w:w="1411"/>
        <w:gridCol w:w="274"/>
        <w:gridCol w:w="1411"/>
      </w:tblGrid>
      <w:tr w:rsidR="00E34BFF" w:rsidRPr="00C81CBE" w14:paraId="279DF871" w14:textId="77777777" w:rsidTr="00C51F4E">
        <w:trPr>
          <w:tblHeader/>
        </w:trPr>
        <w:tc>
          <w:tcPr>
            <w:tcW w:w="5580" w:type="dxa"/>
          </w:tcPr>
          <w:p w14:paraId="3D09B456" w14:textId="77777777" w:rsidR="00E34BFF" w:rsidRPr="00C81CBE" w:rsidRDefault="00E34BFF" w:rsidP="00D2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44" w:type="dxa"/>
            <w:gridSpan w:val="5"/>
          </w:tcPr>
          <w:p w14:paraId="38581EAF" w14:textId="77777777" w:rsidR="00E34BFF" w:rsidRDefault="00E34BFF" w:rsidP="00D2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26F4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A26F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/ </w:t>
            </w:r>
            <w:r w:rsidRPr="00A26F4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4BFF" w:rsidRPr="00C81CBE" w14:paraId="0A6EF34C" w14:textId="77777777" w:rsidTr="00C51F4E">
        <w:trPr>
          <w:tblHeader/>
        </w:trPr>
        <w:tc>
          <w:tcPr>
            <w:tcW w:w="5580" w:type="dxa"/>
          </w:tcPr>
          <w:p w14:paraId="71F864B7" w14:textId="77777777" w:rsidR="00E34BFF" w:rsidRPr="00C81CBE" w:rsidRDefault="00E34BFF" w:rsidP="00D2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613CAB40" w14:textId="77777777" w:rsidR="00E34BFF" w:rsidRDefault="00E34BFF" w:rsidP="00D2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6F82B04E" w14:textId="77777777" w:rsidR="00E34BFF" w:rsidRDefault="00E34BFF" w:rsidP="00D2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1" w:type="dxa"/>
          </w:tcPr>
          <w:p w14:paraId="03B29C6C" w14:textId="136846B0" w:rsidR="00E34BFF" w:rsidRDefault="00E34BFF" w:rsidP="00D2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F72B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4" w:type="dxa"/>
          </w:tcPr>
          <w:p w14:paraId="762786EA" w14:textId="77777777" w:rsidR="00E34BFF" w:rsidRPr="00C81CBE" w:rsidRDefault="00E34BFF" w:rsidP="00D2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</w:tcPr>
          <w:p w14:paraId="656FBB3D" w14:textId="37BED068" w:rsidR="00E34BFF" w:rsidRDefault="00E34BFF" w:rsidP="00D2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F72B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E34BFF" w:rsidRPr="00C81CBE" w14:paraId="53A75225" w14:textId="77777777" w:rsidTr="00C51F4E">
        <w:trPr>
          <w:tblHeader/>
        </w:trPr>
        <w:tc>
          <w:tcPr>
            <w:tcW w:w="5580" w:type="dxa"/>
          </w:tcPr>
          <w:p w14:paraId="5D785FCF" w14:textId="77777777" w:rsidR="00E34BFF" w:rsidRPr="00C81CBE" w:rsidRDefault="00E34BFF" w:rsidP="00D2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6E0060B0" w14:textId="77777777" w:rsidR="00E34BFF" w:rsidRDefault="00E34BFF" w:rsidP="00D2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1F8A2DA3" w14:textId="77777777" w:rsidR="00E34BFF" w:rsidRDefault="00E34BFF" w:rsidP="00D2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96" w:type="dxa"/>
            <w:gridSpan w:val="3"/>
          </w:tcPr>
          <w:p w14:paraId="130576B2" w14:textId="77777777" w:rsidR="00E34BFF" w:rsidRDefault="00E34BFF" w:rsidP="00D2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6F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26F4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A26F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34BFF" w:rsidRPr="00C81CBE" w14:paraId="4EBB909C" w14:textId="77777777" w:rsidTr="00D27253">
        <w:tc>
          <w:tcPr>
            <w:tcW w:w="5580" w:type="dxa"/>
          </w:tcPr>
          <w:p w14:paraId="55073A38" w14:textId="77777777" w:rsidR="00E34BFF" w:rsidRPr="005826F3" w:rsidRDefault="00E34BFF" w:rsidP="00D2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826F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4" w:type="dxa"/>
          </w:tcPr>
          <w:p w14:paraId="11515BF3" w14:textId="77777777" w:rsidR="00E34BFF" w:rsidRPr="00C81CBE" w:rsidRDefault="00E34BFF" w:rsidP="00D2725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79413870" w14:textId="77777777" w:rsidR="00E34BFF" w:rsidRPr="00C81CBE" w:rsidRDefault="00E34BFF" w:rsidP="00D2725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1" w:type="dxa"/>
          </w:tcPr>
          <w:p w14:paraId="561F259C" w14:textId="77777777" w:rsidR="00E34BFF" w:rsidRPr="00C81CBE" w:rsidRDefault="00E34BFF" w:rsidP="00D2725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03F2B482" w14:textId="77777777" w:rsidR="00E34BFF" w:rsidRPr="00C81CBE" w:rsidRDefault="00E34BFF" w:rsidP="00D2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</w:tcPr>
          <w:p w14:paraId="110382BF" w14:textId="77777777" w:rsidR="00E34BFF" w:rsidRPr="00C81CBE" w:rsidRDefault="00E34BFF" w:rsidP="00D2725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F72B6" w:rsidRPr="00C81CBE" w14:paraId="2E1280E8" w14:textId="77777777" w:rsidTr="00D27253">
        <w:tc>
          <w:tcPr>
            <w:tcW w:w="5580" w:type="dxa"/>
          </w:tcPr>
          <w:p w14:paraId="0CA7857F" w14:textId="77777777" w:rsidR="007F72B6" w:rsidRPr="00C81CBE" w:rsidRDefault="007F72B6" w:rsidP="007F7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274" w:type="dxa"/>
          </w:tcPr>
          <w:p w14:paraId="11B8FDEE" w14:textId="77777777" w:rsidR="007F72B6" w:rsidRDefault="007F72B6" w:rsidP="007F72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00F24E0F" w14:textId="77777777" w:rsidR="007F72B6" w:rsidRDefault="007F72B6" w:rsidP="007F72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  <w:tcBorders>
              <w:bottom w:val="double" w:sz="4" w:space="0" w:color="auto"/>
            </w:tcBorders>
          </w:tcPr>
          <w:p w14:paraId="6AA94A92" w14:textId="319B0541" w:rsidR="007F72B6" w:rsidRPr="00965AAD" w:rsidRDefault="00C7165D" w:rsidP="007F72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138,918</w:t>
            </w:r>
          </w:p>
        </w:tc>
        <w:tc>
          <w:tcPr>
            <w:tcW w:w="274" w:type="dxa"/>
          </w:tcPr>
          <w:p w14:paraId="7B9EBAEC" w14:textId="77777777" w:rsidR="007F72B6" w:rsidRPr="00965AAD" w:rsidRDefault="007F72B6" w:rsidP="007F7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  <w:tcBorders>
              <w:bottom w:val="double" w:sz="4" w:space="0" w:color="auto"/>
            </w:tcBorders>
          </w:tcPr>
          <w:p w14:paraId="1375ED04" w14:textId="2D0C5B62" w:rsidR="007F72B6" w:rsidRPr="00965AAD" w:rsidRDefault="007F72B6" w:rsidP="007F72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5A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113,841</w:t>
            </w:r>
          </w:p>
        </w:tc>
      </w:tr>
      <w:tr w:rsidR="007F72B6" w:rsidRPr="00C81CBE" w14:paraId="71F7E7FC" w14:textId="77777777" w:rsidTr="00D27253">
        <w:tc>
          <w:tcPr>
            <w:tcW w:w="5580" w:type="dxa"/>
          </w:tcPr>
          <w:p w14:paraId="16E7FE94" w14:textId="77777777" w:rsidR="007F72B6" w:rsidRPr="00C81CBE" w:rsidRDefault="007F72B6" w:rsidP="007F7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5D1E3361" w14:textId="77777777" w:rsidR="007F72B6" w:rsidRPr="00062ED2" w:rsidRDefault="007F72B6" w:rsidP="007F72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6AA5F23E" w14:textId="77777777" w:rsidR="007F72B6" w:rsidRPr="00062ED2" w:rsidRDefault="007F72B6" w:rsidP="007F72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  <w:tcBorders>
              <w:top w:val="double" w:sz="4" w:space="0" w:color="auto"/>
            </w:tcBorders>
          </w:tcPr>
          <w:p w14:paraId="7B4B24D6" w14:textId="77777777" w:rsidR="007F72B6" w:rsidRPr="00062ED2" w:rsidRDefault="007F72B6" w:rsidP="007F72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0CD130AA" w14:textId="77777777" w:rsidR="007F72B6" w:rsidRPr="00062ED2" w:rsidRDefault="007F72B6" w:rsidP="007F7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  <w:tcBorders>
              <w:top w:val="double" w:sz="4" w:space="0" w:color="auto"/>
            </w:tcBorders>
          </w:tcPr>
          <w:p w14:paraId="5044943E" w14:textId="77777777" w:rsidR="007F72B6" w:rsidRPr="00062ED2" w:rsidRDefault="007F72B6" w:rsidP="007F72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F72B6" w:rsidRPr="00C81CBE" w14:paraId="1892D254" w14:textId="77777777" w:rsidTr="003A2AC2">
        <w:tc>
          <w:tcPr>
            <w:tcW w:w="5580" w:type="dxa"/>
          </w:tcPr>
          <w:p w14:paraId="4E8BAA1A" w14:textId="77777777" w:rsidR="007F72B6" w:rsidRPr="005826F3" w:rsidRDefault="007F72B6" w:rsidP="007F7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826F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274" w:type="dxa"/>
          </w:tcPr>
          <w:p w14:paraId="5F099583" w14:textId="77777777" w:rsidR="007F72B6" w:rsidRPr="00062ED2" w:rsidRDefault="007F72B6" w:rsidP="007F72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0DB9BC47" w14:textId="77777777" w:rsidR="007F72B6" w:rsidRPr="00062ED2" w:rsidRDefault="007F72B6" w:rsidP="007F72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</w:tcPr>
          <w:p w14:paraId="2978A2AC" w14:textId="77777777" w:rsidR="007F72B6" w:rsidRPr="00E34BFF" w:rsidRDefault="007F72B6" w:rsidP="007F72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140560C7" w14:textId="77777777" w:rsidR="007F72B6" w:rsidRPr="00E34BFF" w:rsidRDefault="007F72B6" w:rsidP="007F7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</w:tcPr>
          <w:p w14:paraId="2D5E5FED" w14:textId="77777777" w:rsidR="007F72B6" w:rsidRPr="00E34BFF" w:rsidRDefault="007F72B6" w:rsidP="007F72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F72B6" w:rsidRPr="00BA1D70" w14:paraId="6C75F916" w14:textId="77777777" w:rsidTr="003A2AC2">
        <w:tc>
          <w:tcPr>
            <w:tcW w:w="5580" w:type="dxa"/>
          </w:tcPr>
          <w:p w14:paraId="539BA214" w14:textId="77777777" w:rsidR="007F72B6" w:rsidRPr="00BA1D70" w:rsidRDefault="007F72B6" w:rsidP="007F7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274" w:type="dxa"/>
          </w:tcPr>
          <w:p w14:paraId="14A5B0A3" w14:textId="77777777" w:rsidR="007F72B6" w:rsidRDefault="007F72B6" w:rsidP="007F72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337608C0" w14:textId="77777777" w:rsidR="007F72B6" w:rsidRDefault="007F72B6" w:rsidP="007F72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  <w:tcBorders>
              <w:bottom w:val="double" w:sz="4" w:space="0" w:color="auto"/>
            </w:tcBorders>
          </w:tcPr>
          <w:p w14:paraId="523A75AE" w14:textId="72A68F5C" w:rsidR="007F72B6" w:rsidRPr="00E34BFF" w:rsidRDefault="00213732" w:rsidP="007F72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7,243</w:t>
            </w:r>
          </w:p>
        </w:tc>
        <w:tc>
          <w:tcPr>
            <w:tcW w:w="274" w:type="dxa"/>
          </w:tcPr>
          <w:p w14:paraId="27C17C70" w14:textId="77777777" w:rsidR="007F72B6" w:rsidRPr="00E34BFF" w:rsidRDefault="007F72B6" w:rsidP="007F7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  <w:tcBorders>
              <w:bottom w:val="double" w:sz="4" w:space="0" w:color="auto"/>
            </w:tcBorders>
          </w:tcPr>
          <w:p w14:paraId="44CFA190" w14:textId="69718599" w:rsidR="007F72B6" w:rsidRPr="00E34BFF" w:rsidRDefault="007F72B6" w:rsidP="007F72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4B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4,058</w:t>
            </w:r>
          </w:p>
        </w:tc>
      </w:tr>
      <w:tr w:rsidR="007F72B6" w:rsidRPr="00BA1D70" w14:paraId="7F11244C" w14:textId="77777777" w:rsidTr="003A2AC2">
        <w:tc>
          <w:tcPr>
            <w:tcW w:w="5580" w:type="dxa"/>
          </w:tcPr>
          <w:p w14:paraId="04E1B0CA" w14:textId="77777777" w:rsidR="007F72B6" w:rsidRPr="00BA1D70" w:rsidRDefault="007F72B6" w:rsidP="007F7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6147E928" w14:textId="77777777" w:rsidR="007F72B6" w:rsidRPr="00062ED2" w:rsidRDefault="007F72B6" w:rsidP="007F72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1EC89114" w14:textId="77777777" w:rsidR="007F72B6" w:rsidRPr="00062ED2" w:rsidRDefault="007F72B6" w:rsidP="007F72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  <w:tcBorders>
              <w:top w:val="double" w:sz="4" w:space="0" w:color="auto"/>
            </w:tcBorders>
          </w:tcPr>
          <w:p w14:paraId="0F72752D" w14:textId="77777777" w:rsidR="007F72B6" w:rsidRPr="00E34BFF" w:rsidRDefault="007F72B6" w:rsidP="007F72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5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3505E8B6" w14:textId="77777777" w:rsidR="007F72B6" w:rsidRPr="00E34BFF" w:rsidRDefault="007F72B6" w:rsidP="007F7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  <w:tcBorders>
              <w:top w:val="double" w:sz="4" w:space="0" w:color="auto"/>
            </w:tcBorders>
          </w:tcPr>
          <w:p w14:paraId="3EBD4BC9" w14:textId="77777777" w:rsidR="007F72B6" w:rsidRPr="00E34BFF" w:rsidRDefault="007F72B6" w:rsidP="007F72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F72B6" w:rsidRPr="00BA1D70" w14:paraId="0201A7EF" w14:textId="77777777" w:rsidTr="00D27253">
        <w:tc>
          <w:tcPr>
            <w:tcW w:w="5580" w:type="dxa"/>
          </w:tcPr>
          <w:p w14:paraId="4FAA8659" w14:textId="77777777" w:rsidR="007F72B6" w:rsidRPr="005826F3" w:rsidRDefault="007F72B6" w:rsidP="007F7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826F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74" w:type="dxa"/>
          </w:tcPr>
          <w:p w14:paraId="5BF0DF38" w14:textId="77777777" w:rsidR="007F72B6" w:rsidRPr="00062ED2" w:rsidRDefault="007F72B6" w:rsidP="007F72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42B04DD9" w14:textId="77777777" w:rsidR="007F72B6" w:rsidRPr="00062ED2" w:rsidRDefault="007F72B6" w:rsidP="007F72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</w:tcPr>
          <w:p w14:paraId="00A743E5" w14:textId="77777777" w:rsidR="007F72B6" w:rsidRPr="00E34BFF" w:rsidRDefault="007F72B6" w:rsidP="007F72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2BE4554D" w14:textId="77777777" w:rsidR="007F72B6" w:rsidRPr="00E34BFF" w:rsidRDefault="007F72B6" w:rsidP="007F7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</w:tcPr>
          <w:p w14:paraId="71A92BC9" w14:textId="77777777" w:rsidR="007F72B6" w:rsidRPr="00E34BFF" w:rsidRDefault="007F72B6" w:rsidP="007F72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F72B6" w:rsidRPr="00BA1D70" w14:paraId="00FD90D2" w14:textId="77777777" w:rsidTr="00D27253">
        <w:tc>
          <w:tcPr>
            <w:tcW w:w="5580" w:type="dxa"/>
          </w:tcPr>
          <w:p w14:paraId="149438E5" w14:textId="77777777" w:rsidR="007F72B6" w:rsidRPr="00BA1D70" w:rsidRDefault="007F72B6" w:rsidP="007F7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274" w:type="dxa"/>
          </w:tcPr>
          <w:p w14:paraId="15575E19" w14:textId="77777777" w:rsidR="007F72B6" w:rsidRDefault="007F72B6" w:rsidP="007F72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53C19256" w14:textId="77777777" w:rsidR="007F72B6" w:rsidRDefault="007F72B6" w:rsidP="007F72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  <w:tcBorders>
              <w:bottom w:val="double" w:sz="4" w:space="0" w:color="auto"/>
            </w:tcBorders>
          </w:tcPr>
          <w:p w14:paraId="4417E25B" w14:textId="67C9F338" w:rsidR="007F72B6" w:rsidRPr="00E34BFF" w:rsidRDefault="00F702B3" w:rsidP="007F72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79,166</w:t>
            </w:r>
          </w:p>
        </w:tc>
        <w:tc>
          <w:tcPr>
            <w:tcW w:w="274" w:type="dxa"/>
          </w:tcPr>
          <w:p w14:paraId="63539339" w14:textId="77777777" w:rsidR="007F72B6" w:rsidRPr="00E34BFF" w:rsidRDefault="007F72B6" w:rsidP="007F7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  <w:tcBorders>
              <w:bottom w:val="double" w:sz="4" w:space="0" w:color="auto"/>
            </w:tcBorders>
          </w:tcPr>
          <w:p w14:paraId="1843ED91" w14:textId="36C89FDA" w:rsidR="007F72B6" w:rsidRPr="00E34BFF" w:rsidRDefault="007F72B6" w:rsidP="007F72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4B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49,577</w:t>
            </w:r>
          </w:p>
        </w:tc>
      </w:tr>
    </w:tbl>
    <w:p w14:paraId="19D9366D" w14:textId="77777777" w:rsidR="00E34BFF" w:rsidRPr="003A2AC2" w:rsidRDefault="00E34BFF" w:rsidP="00916F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6D002936" w14:textId="397AF604" w:rsidR="00F34BE7" w:rsidRPr="005141E0" w:rsidRDefault="00F34BE7" w:rsidP="00916F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141E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629D1423" w14:textId="77777777" w:rsidR="00A41401" w:rsidRPr="003A2AC2" w:rsidRDefault="00A41401" w:rsidP="009703BA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5A3DDD25" w14:textId="77777777" w:rsidR="00217072" w:rsidRPr="005141E0" w:rsidRDefault="00217072" w:rsidP="009703BA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141E0">
        <w:rPr>
          <w:rFonts w:asciiTheme="majorBidi" w:hAnsiTheme="majorBidi" w:cstheme="majorBidi"/>
          <w:i/>
          <w:iCs/>
          <w:sz w:val="30"/>
          <w:szCs w:val="30"/>
          <w:cs/>
        </w:rPr>
        <w:t>สัญญาแต่งตั้งผู้จัดจำหน่ายสินค้า</w:t>
      </w:r>
    </w:p>
    <w:p w14:paraId="1259C2E4" w14:textId="77777777" w:rsidR="00217072" w:rsidRPr="003A2AC2" w:rsidRDefault="00217072" w:rsidP="00217072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425FE424" w14:textId="26CA4838" w:rsidR="00BA5D99" w:rsidRPr="005141E0" w:rsidRDefault="0018723A" w:rsidP="0018723A">
      <w:pPr>
        <w:pStyle w:val="BodyText2"/>
        <w:tabs>
          <w:tab w:val="left" w:pos="72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83DCB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8852A1" w:rsidRPr="00383DCB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383DCB">
        <w:rPr>
          <w:rFonts w:asciiTheme="majorBidi" w:hAnsiTheme="majorBidi" w:cstheme="majorBidi"/>
          <w:sz w:val="30"/>
          <w:szCs w:val="30"/>
        </w:rPr>
        <w:t xml:space="preserve"> </w:t>
      </w:r>
      <w:r w:rsidRPr="00383DCB">
        <w:rPr>
          <w:rFonts w:asciiTheme="majorBidi" w:hAnsiTheme="majorBidi" w:cstheme="majorBidi"/>
          <w:sz w:val="30"/>
          <w:szCs w:val="30"/>
          <w:cs/>
        </w:rPr>
        <w:t xml:space="preserve">กรกฎาคม </w:t>
      </w:r>
      <w:r w:rsidR="008852A1" w:rsidRPr="00383DCB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FB28A0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383DCB">
        <w:rPr>
          <w:rFonts w:asciiTheme="majorBidi" w:hAnsiTheme="majorBidi" w:cstheme="majorBidi"/>
          <w:sz w:val="30"/>
          <w:szCs w:val="30"/>
          <w:cs/>
        </w:rPr>
        <w:t xml:space="preserve"> บริษัทได้ทำสัญญาแต่งตั้งกิจการที่เกี่ยวข้องกันแห่งหนึ่ง (บริษัท ไอ แอม กรีนที จำกัด) ให้เป็นผู้จัดจำหน่ายสินค้าให้กับบริษัท สัญญาฉบับนี้มีผลบังคับใช้ตั้งแต่วันที่</w:t>
      </w:r>
      <w:r w:rsidRPr="00383DCB">
        <w:rPr>
          <w:rFonts w:asciiTheme="majorBidi" w:hAnsiTheme="majorBidi" w:cstheme="majorBidi"/>
          <w:sz w:val="30"/>
          <w:szCs w:val="30"/>
        </w:rPr>
        <w:t xml:space="preserve"> </w:t>
      </w:r>
      <w:r w:rsidR="008852A1" w:rsidRPr="00383DCB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383DCB">
        <w:rPr>
          <w:rFonts w:asciiTheme="majorBidi" w:hAnsiTheme="majorBidi" w:cstheme="majorBidi"/>
          <w:sz w:val="30"/>
          <w:szCs w:val="30"/>
          <w:cs/>
        </w:rPr>
        <w:t xml:space="preserve"> กรกฎาคม </w:t>
      </w:r>
      <w:r w:rsidR="008852A1" w:rsidRPr="00383DCB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F203AA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383DCB">
        <w:rPr>
          <w:rFonts w:asciiTheme="majorBidi" w:hAnsiTheme="majorBidi" w:cstheme="majorBidi"/>
          <w:sz w:val="30"/>
          <w:szCs w:val="30"/>
          <w:cs/>
        </w:rPr>
        <w:t xml:space="preserve"> ถึงวันที่</w:t>
      </w:r>
      <w:r w:rsidRPr="00383DCB">
        <w:rPr>
          <w:rFonts w:asciiTheme="majorBidi" w:hAnsiTheme="majorBidi" w:cstheme="majorBidi"/>
          <w:sz w:val="30"/>
          <w:szCs w:val="30"/>
        </w:rPr>
        <w:br/>
      </w:r>
      <w:r w:rsidR="008852A1" w:rsidRPr="00383DCB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383DCB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="008852A1" w:rsidRPr="00383DCB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F203AA">
        <w:rPr>
          <w:rFonts w:asciiTheme="majorBidi" w:hAnsiTheme="majorBidi" w:cstheme="majorBidi"/>
          <w:sz w:val="30"/>
          <w:szCs w:val="30"/>
          <w:lang w:val="en-US"/>
        </w:rPr>
        <w:t xml:space="preserve">6 </w:t>
      </w:r>
      <w:r w:rsidR="00F203AA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และมีการต่ออายุสัญญาอีก </w:t>
      </w:r>
      <w:r w:rsidR="00F203AA">
        <w:rPr>
          <w:rFonts w:asciiTheme="majorBidi" w:hAnsiTheme="majorBidi" w:cstheme="majorBidi"/>
          <w:sz w:val="30"/>
          <w:szCs w:val="30"/>
          <w:lang w:val="en-US"/>
        </w:rPr>
        <w:t xml:space="preserve">3 </w:t>
      </w:r>
      <w:r w:rsidR="00F203AA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ปี ตั้งแต่วันที่ </w:t>
      </w:r>
      <w:r w:rsidR="00F203AA">
        <w:rPr>
          <w:rFonts w:asciiTheme="majorBidi" w:hAnsiTheme="majorBidi" w:cstheme="majorBidi"/>
          <w:sz w:val="30"/>
          <w:szCs w:val="30"/>
          <w:lang w:val="en-US"/>
        </w:rPr>
        <w:t xml:space="preserve">1 </w:t>
      </w:r>
      <w:r w:rsidR="00F203AA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กรกฎาคม </w:t>
      </w:r>
      <w:r w:rsidR="00F203AA">
        <w:rPr>
          <w:rFonts w:asciiTheme="majorBidi" w:hAnsiTheme="majorBidi" w:cstheme="majorBidi"/>
          <w:sz w:val="30"/>
          <w:szCs w:val="30"/>
          <w:lang w:val="en-US"/>
        </w:rPr>
        <w:t xml:space="preserve">2566 </w:t>
      </w:r>
      <w:r w:rsidR="00F203AA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ถึงวันที่ </w:t>
      </w:r>
      <w:r w:rsidR="00F203AA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="00F203AA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มิถุนายน </w:t>
      </w:r>
      <w:r w:rsidR="00F203AA">
        <w:rPr>
          <w:rFonts w:asciiTheme="majorBidi" w:hAnsiTheme="majorBidi" w:cstheme="majorBidi"/>
          <w:sz w:val="30"/>
          <w:szCs w:val="30"/>
          <w:lang w:val="en-US"/>
        </w:rPr>
        <w:t>2569</w:t>
      </w:r>
    </w:p>
    <w:p w14:paraId="18964E44" w14:textId="2CFA8EF0" w:rsidR="00916F0C" w:rsidRPr="003A2AC2" w:rsidRDefault="0018723A" w:rsidP="0018723A">
      <w:pPr>
        <w:pStyle w:val="BodyText2"/>
        <w:tabs>
          <w:tab w:val="left" w:pos="72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141E0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5ED5309" w14:textId="77777777" w:rsidR="002F4F31" w:rsidRPr="005141E0" w:rsidRDefault="002F4F31" w:rsidP="002F4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141E0">
        <w:rPr>
          <w:rFonts w:asciiTheme="majorBidi" w:hAnsiTheme="majorBidi" w:cstheme="majorBidi"/>
          <w:i/>
          <w:iCs/>
          <w:sz w:val="30"/>
          <w:szCs w:val="30"/>
          <w:cs/>
        </w:rPr>
        <w:t>สัญญาโอนสิทธิในการใช้เครื่องหมายการค้า</w:t>
      </w:r>
    </w:p>
    <w:p w14:paraId="0C976401" w14:textId="77777777" w:rsidR="002F4F31" w:rsidRPr="003A2AC2" w:rsidRDefault="002F4F31" w:rsidP="002F4F31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26E424C6" w14:textId="1F054CE0" w:rsidR="002F4F31" w:rsidRPr="005141E0" w:rsidRDefault="002F4F31" w:rsidP="002F4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40973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8852A1" w:rsidRPr="00840973">
        <w:rPr>
          <w:rFonts w:asciiTheme="majorBidi" w:hAnsiTheme="majorBidi" w:cstheme="majorBidi"/>
          <w:sz w:val="30"/>
          <w:szCs w:val="30"/>
        </w:rPr>
        <w:t>11</w:t>
      </w:r>
      <w:r w:rsidRPr="00840973">
        <w:rPr>
          <w:rFonts w:asciiTheme="majorBidi" w:hAnsiTheme="majorBidi" w:cstheme="majorBidi"/>
          <w:sz w:val="30"/>
          <w:szCs w:val="30"/>
        </w:rPr>
        <w:t xml:space="preserve"> </w:t>
      </w:r>
      <w:r w:rsidRPr="00840973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="008852A1" w:rsidRPr="00840973">
        <w:rPr>
          <w:rFonts w:asciiTheme="majorBidi" w:hAnsiTheme="majorBidi" w:cstheme="majorBidi"/>
          <w:sz w:val="30"/>
          <w:szCs w:val="30"/>
        </w:rPr>
        <w:t>2558</w:t>
      </w:r>
      <w:r w:rsidRPr="00840973">
        <w:rPr>
          <w:rFonts w:asciiTheme="majorBidi" w:hAnsiTheme="majorBidi" w:cstheme="majorBidi"/>
          <w:sz w:val="30"/>
          <w:szCs w:val="30"/>
        </w:rPr>
        <w:t xml:space="preserve"> </w:t>
      </w:r>
      <w:r w:rsidRPr="00840973">
        <w:rPr>
          <w:rFonts w:asciiTheme="majorBidi" w:hAnsiTheme="majorBidi" w:cstheme="majorBidi"/>
          <w:sz w:val="30"/>
          <w:szCs w:val="30"/>
          <w:cs/>
        </w:rPr>
        <w:t>บริษัทได้ทำสัญญาโอนสิทธิในการใช้เครื่องหมายการค้ากับการร่วมค้า</w:t>
      </w:r>
      <w:r w:rsidRPr="00840973">
        <w:rPr>
          <w:rFonts w:asciiTheme="majorBidi" w:hAnsiTheme="majorBidi" w:cstheme="majorBidi"/>
          <w:sz w:val="30"/>
          <w:szCs w:val="30"/>
        </w:rPr>
        <w:t xml:space="preserve"> </w:t>
      </w:r>
      <w:r w:rsidRPr="00840973">
        <w:rPr>
          <w:rFonts w:asciiTheme="majorBidi" w:hAnsiTheme="majorBidi" w:cstheme="majorBidi"/>
          <w:sz w:val="30"/>
          <w:szCs w:val="30"/>
          <w:cs/>
        </w:rPr>
        <w:t>ภายใต้เงื่อนไขของสัญญา บริษัทตกลงที่จะโอนสิทธิในการใช้เครื่องหมายการค้าบางอย่างของบริษัทตามที่ระบุไว้ในสัญญาให้</w:t>
      </w:r>
      <w:r w:rsidRPr="00840973">
        <w:rPr>
          <w:rFonts w:asciiTheme="majorBidi" w:hAnsiTheme="majorBidi" w:cstheme="majorBidi"/>
          <w:sz w:val="30"/>
          <w:szCs w:val="30"/>
        </w:rPr>
        <w:t xml:space="preserve">   </w:t>
      </w:r>
      <w:r w:rsidRPr="00840973">
        <w:rPr>
          <w:rFonts w:asciiTheme="majorBidi" w:hAnsiTheme="majorBidi" w:cstheme="majorBidi"/>
          <w:sz w:val="30"/>
          <w:szCs w:val="30"/>
          <w:cs/>
        </w:rPr>
        <w:t>การร่วมค้าใช้ในประเทศอินโดนีเซีย ในการนี้</w:t>
      </w:r>
      <w:r w:rsidRPr="00840973">
        <w:rPr>
          <w:rFonts w:asciiTheme="majorBidi" w:hAnsiTheme="majorBidi" w:cstheme="majorBidi"/>
          <w:sz w:val="30"/>
          <w:szCs w:val="30"/>
        </w:rPr>
        <w:t xml:space="preserve"> </w:t>
      </w:r>
      <w:r w:rsidRPr="00840973">
        <w:rPr>
          <w:rFonts w:asciiTheme="majorBidi" w:hAnsiTheme="majorBidi" w:cstheme="majorBidi"/>
          <w:sz w:val="30"/>
          <w:szCs w:val="30"/>
          <w:cs/>
        </w:rPr>
        <w:t>การร่วมค้าตกลงที่จะชำระค่าการโอนสิทธิดังกล่าวให้กับบริษัท</w:t>
      </w:r>
      <w:r w:rsidRPr="00840973">
        <w:rPr>
          <w:rFonts w:asciiTheme="majorBidi" w:hAnsiTheme="majorBidi" w:cstheme="majorBidi"/>
          <w:sz w:val="30"/>
          <w:szCs w:val="30"/>
        </w:rPr>
        <w:t xml:space="preserve">     </w:t>
      </w:r>
      <w:r w:rsidRPr="00840973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 </w:t>
      </w:r>
      <w:r w:rsidR="008852A1" w:rsidRPr="00840973">
        <w:rPr>
          <w:rFonts w:asciiTheme="majorBidi" w:hAnsiTheme="majorBidi" w:cstheme="majorBidi"/>
          <w:sz w:val="30"/>
          <w:szCs w:val="30"/>
        </w:rPr>
        <w:t>3</w:t>
      </w:r>
      <w:r w:rsidRPr="00840973">
        <w:rPr>
          <w:rFonts w:asciiTheme="majorBidi" w:hAnsiTheme="majorBidi" w:cstheme="majorBidi"/>
          <w:sz w:val="30"/>
          <w:szCs w:val="30"/>
        </w:rPr>
        <w:t>,</w:t>
      </w:r>
      <w:r w:rsidR="008852A1" w:rsidRPr="00840973">
        <w:rPr>
          <w:rFonts w:asciiTheme="majorBidi" w:hAnsiTheme="majorBidi" w:cstheme="majorBidi"/>
          <w:sz w:val="30"/>
          <w:szCs w:val="30"/>
        </w:rPr>
        <w:t>000</w:t>
      </w:r>
      <w:r w:rsidRPr="00840973">
        <w:rPr>
          <w:rFonts w:asciiTheme="majorBidi" w:hAnsiTheme="majorBidi" w:cstheme="majorBidi"/>
          <w:sz w:val="30"/>
          <w:szCs w:val="30"/>
        </w:rPr>
        <w:t xml:space="preserve"> </w:t>
      </w:r>
      <w:r w:rsidRPr="00840973">
        <w:rPr>
          <w:rFonts w:asciiTheme="majorBidi" w:hAnsiTheme="majorBidi" w:cstheme="majorBidi"/>
          <w:sz w:val="30"/>
          <w:szCs w:val="30"/>
          <w:cs/>
        </w:rPr>
        <w:t xml:space="preserve">เหรียญสหรัฐ </w:t>
      </w:r>
      <w:r w:rsidRPr="0015043B">
        <w:rPr>
          <w:rFonts w:asciiTheme="majorBidi" w:hAnsiTheme="majorBidi" w:cstheme="majorBidi"/>
          <w:sz w:val="30"/>
          <w:szCs w:val="30"/>
          <w:cs/>
        </w:rPr>
        <w:t>สัญญาฉบับนี้มีผลบังคับใช้</w:t>
      </w:r>
      <w:r w:rsidR="00CA07B3" w:rsidRPr="0015043B">
        <w:rPr>
          <w:rFonts w:asciiTheme="majorBidi" w:hAnsiTheme="majorBidi" w:cstheme="majorBidi" w:hint="cs"/>
          <w:sz w:val="30"/>
          <w:szCs w:val="30"/>
          <w:cs/>
        </w:rPr>
        <w:t xml:space="preserve">จนถึงหลังจากวันที่บริษัทสิ้นสุดการเป็นผู้ถือหุ้นของการร่วมค้าเป็นระยะเวลา </w:t>
      </w:r>
      <w:r w:rsidR="00CA07B3" w:rsidRPr="0015043B">
        <w:rPr>
          <w:rFonts w:asciiTheme="majorBidi" w:hAnsiTheme="majorBidi" w:cstheme="majorBidi"/>
          <w:sz w:val="30"/>
          <w:szCs w:val="30"/>
        </w:rPr>
        <w:t>10</w:t>
      </w:r>
      <w:r w:rsidR="00CA07B3" w:rsidRPr="0015043B">
        <w:rPr>
          <w:rFonts w:asciiTheme="majorBidi" w:hAnsiTheme="majorBidi" w:cstheme="majorBidi" w:hint="cs"/>
          <w:sz w:val="30"/>
          <w:szCs w:val="30"/>
          <w:cs/>
        </w:rPr>
        <w:t xml:space="preserve"> ปี และเมื่อสิ้นสุดสัญญาสามารถต่ออายุได้อีก </w:t>
      </w:r>
      <w:r w:rsidR="00CA07B3" w:rsidRPr="0015043B">
        <w:rPr>
          <w:rFonts w:asciiTheme="majorBidi" w:hAnsiTheme="majorBidi" w:cstheme="majorBidi"/>
          <w:sz w:val="30"/>
          <w:szCs w:val="30"/>
        </w:rPr>
        <w:t xml:space="preserve">10 </w:t>
      </w:r>
      <w:r w:rsidR="00CA07B3" w:rsidRPr="0015043B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840973">
        <w:rPr>
          <w:rFonts w:asciiTheme="majorBidi" w:hAnsiTheme="majorBidi" w:cstheme="majorBidi"/>
          <w:sz w:val="30"/>
          <w:szCs w:val="30"/>
        </w:rPr>
        <w:t xml:space="preserve"> </w:t>
      </w:r>
      <w:r w:rsidRPr="00840973">
        <w:rPr>
          <w:rFonts w:asciiTheme="majorBidi" w:hAnsiTheme="majorBidi" w:cstheme="majorBidi"/>
          <w:sz w:val="30"/>
          <w:szCs w:val="30"/>
          <w:cs/>
        </w:rPr>
        <w:t>ตามเงื่อนไขใหม่ที่ระบุไว้ในสัญญา</w:t>
      </w:r>
    </w:p>
    <w:p w14:paraId="1963926E" w14:textId="79EF123E" w:rsidR="00DD3D23" w:rsidRPr="003A2AC2" w:rsidRDefault="00DD3D23" w:rsidP="005F4EDF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1BF538EA" w14:textId="73C00F9E" w:rsidR="002F4F31" w:rsidRPr="005141E0" w:rsidRDefault="002F4F31" w:rsidP="002F4F31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141E0">
        <w:rPr>
          <w:rFonts w:asciiTheme="majorBidi" w:hAnsiTheme="majorBidi" w:cstheme="majorBidi"/>
          <w:i/>
          <w:iCs/>
          <w:sz w:val="30"/>
          <w:szCs w:val="30"/>
          <w:cs/>
        </w:rPr>
        <w:t>สัญญาให้สิทธิในการใช้ทรัพย์สินทางปัญญา</w:t>
      </w:r>
    </w:p>
    <w:p w14:paraId="29953044" w14:textId="77777777" w:rsidR="002F4F31" w:rsidRPr="003A2AC2" w:rsidRDefault="002F4F31" w:rsidP="00BA5D99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</w:p>
    <w:p w14:paraId="5B697093" w14:textId="2FA559AE" w:rsidR="00021C5A" w:rsidRPr="00642504" w:rsidRDefault="002F4F31" w:rsidP="00021C5A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CA07B3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8852A1" w:rsidRPr="00CA07B3">
        <w:rPr>
          <w:rFonts w:asciiTheme="majorBidi" w:hAnsiTheme="majorBidi" w:cstheme="majorBidi"/>
          <w:sz w:val="30"/>
          <w:szCs w:val="30"/>
          <w:lang w:val="en-US"/>
        </w:rPr>
        <w:t>11</w:t>
      </w:r>
      <w:r w:rsidRPr="00CA07B3">
        <w:rPr>
          <w:rFonts w:asciiTheme="majorBidi" w:hAnsiTheme="majorBidi" w:cstheme="majorBidi"/>
          <w:sz w:val="30"/>
          <w:szCs w:val="30"/>
        </w:rPr>
        <w:t xml:space="preserve"> </w:t>
      </w:r>
      <w:r w:rsidRPr="00CA07B3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="008852A1" w:rsidRPr="00CA07B3">
        <w:rPr>
          <w:rFonts w:asciiTheme="majorBidi" w:hAnsiTheme="majorBidi" w:cstheme="majorBidi"/>
          <w:sz w:val="30"/>
          <w:szCs w:val="30"/>
          <w:lang w:val="en-US"/>
        </w:rPr>
        <w:t>2558</w:t>
      </w:r>
      <w:r w:rsidRPr="00CA07B3">
        <w:rPr>
          <w:rFonts w:asciiTheme="majorBidi" w:hAnsiTheme="majorBidi" w:cstheme="majorBidi"/>
          <w:sz w:val="30"/>
          <w:szCs w:val="30"/>
        </w:rPr>
        <w:t xml:space="preserve"> </w:t>
      </w:r>
      <w:r w:rsidRPr="00CA07B3">
        <w:rPr>
          <w:rFonts w:asciiTheme="majorBidi" w:hAnsiTheme="majorBidi" w:cstheme="majorBidi"/>
          <w:sz w:val="30"/>
          <w:szCs w:val="30"/>
          <w:cs/>
        </w:rPr>
        <w:t>บริษัทได้ทำสัญญาให้สิทธิในการใช้ทรัพย์สินทางปัญญากับการร่วมค้า ภายใต้เงื่อนไขของสัญญา บริษัทตกลงที่จะให้การร่วมค้าใช้ทักษะความรู้ วิทยาการทางเทคนิคและสูตรการผลิตบางอย่างของบริษัทตามที่ระบุไว้ในสัญญาในการผลิตและจำหน่ายผลิตภัณฑ์ในประเทศอินโดนีเซีย ในการนี้ การร่วมค้าตกลง</w:t>
      </w:r>
      <w:r w:rsidRPr="00CA07B3">
        <w:rPr>
          <w:rFonts w:asciiTheme="majorBidi" w:hAnsiTheme="majorBidi" w:cstheme="majorBidi"/>
          <w:sz w:val="30"/>
          <w:szCs w:val="30"/>
        </w:rPr>
        <w:t xml:space="preserve">      </w:t>
      </w:r>
      <w:r w:rsidRPr="00CA07B3">
        <w:rPr>
          <w:rFonts w:asciiTheme="majorBidi" w:hAnsiTheme="majorBidi" w:cstheme="majorBidi"/>
          <w:sz w:val="30"/>
          <w:szCs w:val="30"/>
          <w:cs/>
        </w:rPr>
        <w:t xml:space="preserve">ที่จะชำระค่าสิทธิให้กับบริษัทเป็นจำนวนเงิน </w:t>
      </w:r>
      <w:r w:rsidR="008852A1" w:rsidRPr="00CA07B3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CA07B3">
        <w:rPr>
          <w:rFonts w:asciiTheme="majorBidi" w:hAnsiTheme="majorBidi" w:cstheme="majorBidi"/>
          <w:sz w:val="30"/>
          <w:szCs w:val="30"/>
        </w:rPr>
        <w:t>,</w:t>
      </w:r>
      <w:r w:rsidR="008852A1" w:rsidRPr="00CA07B3">
        <w:rPr>
          <w:rFonts w:asciiTheme="majorBidi" w:hAnsiTheme="majorBidi" w:cstheme="majorBidi"/>
          <w:sz w:val="30"/>
          <w:szCs w:val="30"/>
          <w:lang w:val="en-US"/>
        </w:rPr>
        <w:t>000</w:t>
      </w:r>
      <w:r w:rsidRPr="00CA07B3">
        <w:rPr>
          <w:rFonts w:asciiTheme="majorBidi" w:hAnsiTheme="majorBidi" w:cstheme="majorBidi"/>
          <w:sz w:val="30"/>
          <w:szCs w:val="30"/>
        </w:rPr>
        <w:t xml:space="preserve"> </w:t>
      </w:r>
      <w:r w:rsidRPr="00CA07B3">
        <w:rPr>
          <w:rFonts w:asciiTheme="majorBidi" w:hAnsiTheme="majorBidi" w:cstheme="majorBidi"/>
          <w:sz w:val="30"/>
          <w:szCs w:val="30"/>
          <w:cs/>
        </w:rPr>
        <w:t xml:space="preserve">เหรียญสหรัฐต่อปี สัญญาฉบับนี้มีผลบังคับใช้จนถึงหลังจากวันที่บริษัทสิ้นสุดการเป็นผู้ถือหุ้นของการร่วมค้าเป็นระยะเวลา </w:t>
      </w:r>
      <w:r w:rsidR="008852A1" w:rsidRPr="00CA07B3">
        <w:rPr>
          <w:rFonts w:asciiTheme="majorBidi" w:hAnsiTheme="majorBidi" w:cstheme="majorBidi"/>
          <w:sz w:val="30"/>
          <w:szCs w:val="30"/>
          <w:lang w:val="en-US"/>
        </w:rPr>
        <w:t>10</w:t>
      </w:r>
      <w:r w:rsidRPr="00CA07B3">
        <w:rPr>
          <w:rFonts w:asciiTheme="majorBidi" w:hAnsiTheme="majorBidi" w:cstheme="majorBidi"/>
          <w:sz w:val="30"/>
          <w:szCs w:val="30"/>
          <w:cs/>
        </w:rPr>
        <w:t xml:space="preserve"> ปี และเมื่อสิ้นสุดสัญญาสามารถต่ออายุได้อีก</w:t>
      </w:r>
      <w:r w:rsidRPr="00CA07B3">
        <w:rPr>
          <w:rFonts w:asciiTheme="majorBidi" w:hAnsiTheme="majorBidi" w:cstheme="majorBidi"/>
          <w:sz w:val="30"/>
          <w:szCs w:val="30"/>
        </w:rPr>
        <w:t xml:space="preserve"> </w:t>
      </w:r>
      <w:r w:rsidR="008852A1" w:rsidRPr="00CA07B3">
        <w:rPr>
          <w:rFonts w:asciiTheme="majorBidi" w:hAnsiTheme="majorBidi" w:cstheme="majorBidi"/>
          <w:sz w:val="30"/>
          <w:szCs w:val="30"/>
          <w:lang w:val="en-US"/>
        </w:rPr>
        <w:t>10</w:t>
      </w:r>
      <w:r w:rsidRPr="00CA07B3">
        <w:rPr>
          <w:rFonts w:asciiTheme="majorBidi" w:hAnsiTheme="majorBidi" w:cstheme="majorBidi"/>
          <w:sz w:val="30"/>
          <w:szCs w:val="30"/>
        </w:rPr>
        <w:t xml:space="preserve"> </w:t>
      </w:r>
      <w:r w:rsidRPr="00CA07B3">
        <w:rPr>
          <w:rFonts w:asciiTheme="majorBidi" w:hAnsiTheme="majorBidi" w:cstheme="majorBidi"/>
          <w:sz w:val="30"/>
          <w:szCs w:val="30"/>
          <w:cs/>
        </w:rPr>
        <w:t>ปี</w:t>
      </w:r>
      <w:r w:rsidRPr="00CA07B3">
        <w:rPr>
          <w:rFonts w:asciiTheme="majorBidi" w:hAnsiTheme="majorBidi" w:cstheme="majorBidi"/>
          <w:sz w:val="30"/>
          <w:szCs w:val="30"/>
        </w:rPr>
        <w:t xml:space="preserve"> </w:t>
      </w:r>
      <w:r w:rsidRPr="00CA07B3">
        <w:rPr>
          <w:rFonts w:asciiTheme="majorBidi" w:hAnsiTheme="majorBidi" w:cstheme="majorBidi"/>
          <w:sz w:val="30"/>
          <w:szCs w:val="30"/>
          <w:cs/>
        </w:rPr>
        <w:t>ตามเงื่อนไขใหม่ที่ระบุไว้ในสัญญา</w:t>
      </w:r>
    </w:p>
    <w:p w14:paraId="457B9111" w14:textId="77777777" w:rsidR="000E6961" w:rsidRDefault="000E6961" w:rsidP="00021C5A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54FBC45" w14:textId="77777777" w:rsidR="00290B06" w:rsidRDefault="00290B06" w:rsidP="00021C5A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63DD3F3" w14:textId="285A85F4" w:rsidR="00E261ED" w:rsidRPr="00E261ED" w:rsidRDefault="00D220CB" w:rsidP="00E261ED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9E3BC3">
        <w:rPr>
          <w:rFonts w:asciiTheme="majorBidi" w:hAnsiTheme="majorBidi" w:cstheme="majorBidi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72609325" w14:textId="77777777" w:rsidR="00E261ED" w:rsidRPr="009E3BC3" w:rsidRDefault="00E261ED" w:rsidP="00232A6F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990"/>
        <w:gridCol w:w="1170"/>
        <w:gridCol w:w="270"/>
        <w:gridCol w:w="1170"/>
        <w:gridCol w:w="270"/>
        <w:gridCol w:w="1170"/>
        <w:gridCol w:w="270"/>
        <w:gridCol w:w="1170"/>
      </w:tblGrid>
      <w:tr w:rsidR="001362F3" w:rsidRPr="009E3BC3" w14:paraId="31D5BABB" w14:textId="77777777" w:rsidTr="00410F2D">
        <w:tc>
          <w:tcPr>
            <w:tcW w:w="3780" w:type="dxa"/>
            <w:gridSpan w:val="2"/>
          </w:tcPr>
          <w:p w14:paraId="5F0F631A" w14:textId="77777777" w:rsidR="001362F3" w:rsidRPr="009E3BC3" w:rsidRDefault="001362F3" w:rsidP="005C6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6C59B921" w14:textId="77777777" w:rsidR="001362F3" w:rsidRPr="009E3BC3" w:rsidRDefault="001362F3" w:rsidP="005C6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9201B47" w14:textId="77777777" w:rsidR="001362F3" w:rsidRPr="009E3BC3" w:rsidRDefault="001362F3" w:rsidP="005C6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6FC34908" w14:textId="77777777" w:rsidR="001362F3" w:rsidRPr="009E3BC3" w:rsidRDefault="001362F3" w:rsidP="005C6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>งบการเงินเฉพาะกิจการ</w:t>
            </w:r>
          </w:p>
        </w:tc>
      </w:tr>
      <w:tr w:rsidR="00B57547" w:rsidRPr="009E3BC3" w14:paraId="37ACE364" w14:textId="77777777" w:rsidTr="00410F2D">
        <w:tc>
          <w:tcPr>
            <w:tcW w:w="3780" w:type="dxa"/>
            <w:gridSpan w:val="2"/>
          </w:tcPr>
          <w:p w14:paraId="6F697777" w14:textId="77777777" w:rsidR="00B57547" w:rsidRPr="009E3BC3" w:rsidRDefault="00B57547" w:rsidP="00B5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C1900C6" w14:textId="689B05A2" w:rsidR="00B57547" w:rsidRPr="009E3BC3" w:rsidRDefault="00B57547" w:rsidP="00B57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F72B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63F7F2D" w14:textId="77777777" w:rsidR="00B57547" w:rsidRPr="009E3BC3" w:rsidRDefault="00B57547" w:rsidP="00B57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FEB39E" w14:textId="4FB9A0B0" w:rsidR="00B57547" w:rsidRPr="009E3BC3" w:rsidRDefault="00B57547" w:rsidP="00B57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F72B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23D9F2D" w14:textId="77777777" w:rsidR="00B57547" w:rsidRPr="009E3BC3" w:rsidRDefault="00B57547" w:rsidP="00B5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102EAF" w14:textId="504BA71E" w:rsidR="00B57547" w:rsidRPr="009E3BC3" w:rsidRDefault="00B57547" w:rsidP="00B57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F72B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4DB9EEF" w14:textId="77777777" w:rsidR="00B57547" w:rsidRPr="009E3BC3" w:rsidRDefault="00B57547" w:rsidP="00B57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6CF982" w14:textId="0328B079" w:rsidR="00B57547" w:rsidRPr="009E3BC3" w:rsidRDefault="00B57547" w:rsidP="00B57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F72B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B57547" w:rsidRPr="009E3BC3" w14:paraId="1D2F5A8B" w14:textId="77777777" w:rsidTr="00410F2D">
        <w:tc>
          <w:tcPr>
            <w:tcW w:w="3780" w:type="dxa"/>
            <w:gridSpan w:val="2"/>
          </w:tcPr>
          <w:p w14:paraId="7E9C5422" w14:textId="77777777" w:rsidR="00B57547" w:rsidRPr="00284BAD" w:rsidRDefault="00B57547" w:rsidP="00B5754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490" w:type="dxa"/>
            <w:gridSpan w:val="7"/>
          </w:tcPr>
          <w:p w14:paraId="4E549044" w14:textId="77777777" w:rsidR="00B57547" w:rsidRPr="00284BAD" w:rsidRDefault="00B57547" w:rsidP="00B5754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4BA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1B2EBF" w:rsidRPr="009E3BC3" w14:paraId="397F7C70" w14:textId="77777777" w:rsidTr="00410F2D">
        <w:tc>
          <w:tcPr>
            <w:tcW w:w="3780" w:type="dxa"/>
            <w:gridSpan w:val="2"/>
          </w:tcPr>
          <w:p w14:paraId="3CB1582B" w14:textId="77777777" w:rsidR="001B2EBF" w:rsidRPr="00284BAD" w:rsidRDefault="001B2EBF" w:rsidP="001B2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84BAD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170" w:type="dxa"/>
          </w:tcPr>
          <w:p w14:paraId="7A904302" w14:textId="66F87A9B" w:rsidR="001B2EBF" w:rsidRPr="00284BAD" w:rsidRDefault="001B2EBF" w:rsidP="001B2E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283</w:t>
            </w:r>
          </w:p>
        </w:tc>
        <w:tc>
          <w:tcPr>
            <w:tcW w:w="270" w:type="dxa"/>
          </w:tcPr>
          <w:p w14:paraId="0B679852" w14:textId="77777777" w:rsidR="001B2EBF" w:rsidRPr="009E3BC3" w:rsidRDefault="001B2EBF" w:rsidP="001B2E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4B272E" w14:textId="3172586B" w:rsidR="001B2EBF" w:rsidRPr="009E3BC3" w:rsidRDefault="001B2EBF" w:rsidP="001B2E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4BAD">
              <w:rPr>
                <w:rFonts w:asciiTheme="majorBidi" w:hAnsiTheme="majorBidi" w:cstheme="majorBidi"/>
                <w:sz w:val="30"/>
                <w:szCs w:val="30"/>
              </w:rPr>
              <w:t>289</w:t>
            </w:r>
          </w:p>
        </w:tc>
        <w:tc>
          <w:tcPr>
            <w:tcW w:w="270" w:type="dxa"/>
          </w:tcPr>
          <w:p w14:paraId="7E2ADBAF" w14:textId="77777777" w:rsidR="001B2EBF" w:rsidRPr="009E3BC3" w:rsidRDefault="001B2EBF" w:rsidP="001B2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3ACFD2" w14:textId="4F2AEE6C" w:rsidR="001B2EBF" w:rsidRPr="009E3BC3" w:rsidRDefault="001B2EBF" w:rsidP="001B2E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283</w:t>
            </w:r>
          </w:p>
        </w:tc>
        <w:tc>
          <w:tcPr>
            <w:tcW w:w="270" w:type="dxa"/>
          </w:tcPr>
          <w:p w14:paraId="64437FE2" w14:textId="77777777" w:rsidR="001B2EBF" w:rsidRPr="009E3BC3" w:rsidRDefault="001B2EBF" w:rsidP="001B2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8DDDB7" w14:textId="31FF7940" w:rsidR="001B2EBF" w:rsidRPr="009E3BC3" w:rsidRDefault="001B2EBF" w:rsidP="001B2E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289</w:t>
            </w:r>
          </w:p>
        </w:tc>
      </w:tr>
      <w:tr w:rsidR="001B2EBF" w:rsidRPr="009E3BC3" w14:paraId="153D7812" w14:textId="77777777" w:rsidTr="00E87B3F">
        <w:tc>
          <w:tcPr>
            <w:tcW w:w="3780" w:type="dxa"/>
            <w:gridSpan w:val="2"/>
          </w:tcPr>
          <w:p w14:paraId="6AD5AF0C" w14:textId="77777777" w:rsidR="001B2EBF" w:rsidRPr="00284BAD" w:rsidRDefault="001B2EBF" w:rsidP="001B2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284BAD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เงินฝากสถาบันการเงินประเภทกระแสรายวัน</w:t>
            </w:r>
          </w:p>
        </w:tc>
        <w:tc>
          <w:tcPr>
            <w:tcW w:w="1170" w:type="dxa"/>
          </w:tcPr>
          <w:p w14:paraId="22A961D0" w14:textId="65846DB7" w:rsidR="001B2EBF" w:rsidRPr="00284BAD" w:rsidRDefault="001B2EBF" w:rsidP="001B2E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270" w:type="dxa"/>
          </w:tcPr>
          <w:p w14:paraId="571A252E" w14:textId="77777777" w:rsidR="001B2EBF" w:rsidRPr="009E3BC3" w:rsidRDefault="001B2EBF" w:rsidP="001B2E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112D87" w14:textId="6761E625" w:rsidR="001B2EBF" w:rsidRPr="009E3BC3" w:rsidRDefault="001B2EBF" w:rsidP="001B2E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4BAD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270" w:type="dxa"/>
          </w:tcPr>
          <w:p w14:paraId="2B0C6963" w14:textId="3C0D0758" w:rsidR="001B2EBF" w:rsidRPr="009E3BC3" w:rsidRDefault="001B2EBF" w:rsidP="001B2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33D089" w14:textId="321A7088" w:rsidR="001B2EBF" w:rsidRPr="009E3BC3" w:rsidRDefault="001B2EBF" w:rsidP="001B2E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270" w:type="dxa"/>
          </w:tcPr>
          <w:p w14:paraId="5CD3DBE1" w14:textId="77777777" w:rsidR="001B2EBF" w:rsidRPr="009E3BC3" w:rsidRDefault="001B2EBF" w:rsidP="001B2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A724D9" w14:textId="79190900" w:rsidR="001B2EBF" w:rsidRPr="009E3BC3" w:rsidRDefault="001B2EBF" w:rsidP="001B2E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</w:tr>
      <w:tr w:rsidR="001B2EBF" w:rsidRPr="009E3BC3" w14:paraId="548294EA" w14:textId="77777777" w:rsidTr="00E87B3F">
        <w:tc>
          <w:tcPr>
            <w:tcW w:w="3780" w:type="dxa"/>
            <w:gridSpan w:val="2"/>
          </w:tcPr>
          <w:p w14:paraId="7233F8D8" w14:textId="77777777" w:rsidR="001B2EBF" w:rsidRPr="00284BAD" w:rsidRDefault="001B2EBF" w:rsidP="001B2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BAD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เงินฝากสถาบันการเงินประเภทออมทรัพย์</w:t>
            </w:r>
          </w:p>
        </w:tc>
        <w:tc>
          <w:tcPr>
            <w:tcW w:w="1170" w:type="dxa"/>
          </w:tcPr>
          <w:p w14:paraId="4EDE5A0C" w14:textId="2471E46B" w:rsidR="001B2EBF" w:rsidRPr="00284BAD" w:rsidRDefault="001B2EBF" w:rsidP="001B2E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71,296</w:t>
            </w:r>
          </w:p>
        </w:tc>
        <w:tc>
          <w:tcPr>
            <w:tcW w:w="270" w:type="dxa"/>
          </w:tcPr>
          <w:p w14:paraId="433167A2" w14:textId="77777777" w:rsidR="001B2EBF" w:rsidRPr="009E3BC3" w:rsidRDefault="001B2EBF" w:rsidP="001B2E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61938F" w14:textId="21436E6F" w:rsidR="001B2EBF" w:rsidRPr="009E3BC3" w:rsidRDefault="001B2EBF" w:rsidP="001B2E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4BAD">
              <w:rPr>
                <w:rFonts w:asciiTheme="majorBidi" w:hAnsiTheme="majorBidi" w:cstheme="majorBidi"/>
                <w:sz w:val="30"/>
                <w:szCs w:val="30"/>
              </w:rPr>
              <w:t>113,427</w:t>
            </w:r>
          </w:p>
        </w:tc>
        <w:tc>
          <w:tcPr>
            <w:tcW w:w="270" w:type="dxa"/>
          </w:tcPr>
          <w:p w14:paraId="0F66A966" w14:textId="77777777" w:rsidR="001B2EBF" w:rsidRPr="009E3BC3" w:rsidRDefault="001B2EBF" w:rsidP="001B2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7D565D" w14:textId="2DE9B6CF" w:rsidR="001B2EBF" w:rsidRPr="009E3BC3" w:rsidRDefault="001B2EBF" w:rsidP="001B2E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71,296</w:t>
            </w:r>
          </w:p>
        </w:tc>
        <w:tc>
          <w:tcPr>
            <w:tcW w:w="270" w:type="dxa"/>
          </w:tcPr>
          <w:p w14:paraId="1367235A" w14:textId="77777777" w:rsidR="001B2EBF" w:rsidRPr="009E3BC3" w:rsidRDefault="001B2EBF" w:rsidP="001B2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C3E705" w14:textId="23D6C58E" w:rsidR="001B2EBF" w:rsidRPr="009E3BC3" w:rsidRDefault="001B2EBF" w:rsidP="001B2E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112,848</w:t>
            </w:r>
          </w:p>
        </w:tc>
      </w:tr>
      <w:tr w:rsidR="001B2EBF" w:rsidRPr="009E3BC3" w14:paraId="35578418" w14:textId="77777777" w:rsidTr="00E87B3F">
        <w:tc>
          <w:tcPr>
            <w:tcW w:w="3780" w:type="dxa"/>
            <w:gridSpan w:val="2"/>
          </w:tcPr>
          <w:p w14:paraId="23E8DC76" w14:textId="684FA8D6" w:rsidR="001B2EBF" w:rsidRPr="00284BAD" w:rsidRDefault="001B2EBF" w:rsidP="001B2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BAD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เงินฝากสถาบันการเงินประเภท</w:t>
            </w:r>
            <w:r w:rsidRPr="00284BAD">
              <w:rPr>
                <w:rFonts w:asciiTheme="majorBidi" w:hAnsiTheme="majorBidi" w:cstheme="majorBidi" w:hint="cs"/>
                <w:sz w:val="30"/>
                <w:szCs w:val="30"/>
                <w:cs/>
              </w:rPr>
              <w:t>ฝากประจำ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75E59F5" w14:textId="405495AB" w:rsidR="001B2EBF" w:rsidRPr="00284BAD" w:rsidRDefault="001B2EBF" w:rsidP="001B2E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160,010</w:t>
            </w:r>
          </w:p>
        </w:tc>
        <w:tc>
          <w:tcPr>
            <w:tcW w:w="270" w:type="dxa"/>
          </w:tcPr>
          <w:p w14:paraId="39ADE399" w14:textId="77777777" w:rsidR="001B2EBF" w:rsidRPr="009E3BC3" w:rsidRDefault="001B2EBF" w:rsidP="001B2E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F012505" w14:textId="34138170" w:rsidR="001B2EBF" w:rsidRDefault="001B2EBF" w:rsidP="001B2E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4BAD">
              <w:rPr>
                <w:rFonts w:asciiTheme="majorBidi" w:hAnsiTheme="majorBidi" w:cstheme="majorBidi"/>
                <w:sz w:val="30"/>
                <w:szCs w:val="30"/>
              </w:rPr>
              <w:t>306,959</w:t>
            </w:r>
          </w:p>
        </w:tc>
        <w:tc>
          <w:tcPr>
            <w:tcW w:w="270" w:type="dxa"/>
          </w:tcPr>
          <w:p w14:paraId="49F612BF" w14:textId="77777777" w:rsidR="001B2EBF" w:rsidRPr="009E3BC3" w:rsidRDefault="001B2EBF" w:rsidP="001B2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03A12BD" w14:textId="33DA7453" w:rsidR="001B2EBF" w:rsidRPr="009E3BC3" w:rsidRDefault="001B2EBF" w:rsidP="001B2E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160,010</w:t>
            </w:r>
          </w:p>
        </w:tc>
        <w:tc>
          <w:tcPr>
            <w:tcW w:w="270" w:type="dxa"/>
          </w:tcPr>
          <w:p w14:paraId="4EED9EF9" w14:textId="77777777" w:rsidR="001B2EBF" w:rsidRPr="009E3BC3" w:rsidRDefault="001B2EBF" w:rsidP="001B2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CF886C9" w14:textId="0FEE52A3" w:rsidR="001B2EBF" w:rsidRDefault="001B2EBF" w:rsidP="001B2E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306,959</w:t>
            </w:r>
          </w:p>
        </w:tc>
      </w:tr>
      <w:tr w:rsidR="007F72B6" w:rsidRPr="009E3BC3" w14:paraId="6F252DDE" w14:textId="77777777" w:rsidTr="00410F2D">
        <w:tc>
          <w:tcPr>
            <w:tcW w:w="3780" w:type="dxa"/>
            <w:gridSpan w:val="2"/>
          </w:tcPr>
          <w:p w14:paraId="3097B6A4" w14:textId="77777777" w:rsidR="007F72B6" w:rsidRPr="00284BAD" w:rsidRDefault="007F72B6" w:rsidP="007F7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B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เงินสดและรายการเทียบเท่าเงินสดใน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7467F0E" w14:textId="77777777" w:rsidR="007F72B6" w:rsidRPr="00284BAD" w:rsidRDefault="007F72B6" w:rsidP="007F72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850EE1" w14:textId="77777777" w:rsidR="007F72B6" w:rsidRPr="009E3BC3" w:rsidRDefault="007F72B6" w:rsidP="007F72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998C2ED" w14:textId="77777777" w:rsidR="007F72B6" w:rsidRPr="009E3BC3" w:rsidRDefault="007F72B6" w:rsidP="007F72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7ADB3C" w14:textId="77777777" w:rsidR="007F72B6" w:rsidRPr="009E3BC3" w:rsidRDefault="007F72B6" w:rsidP="007F7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8395E2C" w14:textId="77777777" w:rsidR="007F72B6" w:rsidRPr="009E3BC3" w:rsidRDefault="007F72B6" w:rsidP="007F72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DE7B80" w14:textId="77777777" w:rsidR="007F72B6" w:rsidRPr="009E3BC3" w:rsidRDefault="007F72B6" w:rsidP="007F7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134BC35" w14:textId="77777777" w:rsidR="007F72B6" w:rsidRPr="009E3BC3" w:rsidRDefault="007F72B6" w:rsidP="007F72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F72B6" w:rsidRPr="009E3BC3" w14:paraId="134C06BF" w14:textId="77777777" w:rsidTr="00410F2D">
        <w:tc>
          <w:tcPr>
            <w:tcW w:w="2790" w:type="dxa"/>
          </w:tcPr>
          <w:p w14:paraId="005D9E14" w14:textId="77777777" w:rsidR="007F72B6" w:rsidRPr="00284BAD" w:rsidRDefault="007F72B6" w:rsidP="007F7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4B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284B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งบกระแสเงินสด</w:t>
            </w:r>
          </w:p>
        </w:tc>
        <w:tc>
          <w:tcPr>
            <w:tcW w:w="990" w:type="dxa"/>
          </w:tcPr>
          <w:p w14:paraId="228625A2" w14:textId="77777777" w:rsidR="007F72B6" w:rsidRPr="00284BAD" w:rsidRDefault="007F72B6" w:rsidP="007F72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F5E6C75" w14:textId="4BB9F5FD" w:rsidR="007F72B6" w:rsidRPr="00284BAD" w:rsidRDefault="001B2EBF" w:rsidP="007F72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231,633</w:t>
            </w:r>
          </w:p>
        </w:tc>
        <w:tc>
          <w:tcPr>
            <w:tcW w:w="270" w:type="dxa"/>
          </w:tcPr>
          <w:p w14:paraId="347373A3" w14:textId="77777777" w:rsidR="007F72B6" w:rsidRPr="009E3BC3" w:rsidRDefault="007F72B6" w:rsidP="007F72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C27F15B" w14:textId="24C96D13" w:rsidR="007F72B6" w:rsidRPr="009E3BC3" w:rsidRDefault="007F72B6" w:rsidP="007F72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4B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420,721</w:t>
            </w:r>
          </w:p>
        </w:tc>
        <w:tc>
          <w:tcPr>
            <w:tcW w:w="270" w:type="dxa"/>
          </w:tcPr>
          <w:p w14:paraId="3363124A" w14:textId="77777777" w:rsidR="007F72B6" w:rsidRPr="009E3BC3" w:rsidRDefault="007F72B6" w:rsidP="007F7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AC17FBD" w14:textId="08A82CDA" w:rsidR="007F72B6" w:rsidRPr="009E3BC3" w:rsidRDefault="001B2EBF" w:rsidP="007F72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231,633</w:t>
            </w:r>
          </w:p>
        </w:tc>
        <w:tc>
          <w:tcPr>
            <w:tcW w:w="270" w:type="dxa"/>
          </w:tcPr>
          <w:p w14:paraId="6C4E7436" w14:textId="77777777" w:rsidR="007F72B6" w:rsidRPr="009E3BC3" w:rsidRDefault="007F72B6" w:rsidP="007F7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8CD33E1" w14:textId="1FDB28A7" w:rsidR="007F72B6" w:rsidRPr="009E3BC3" w:rsidRDefault="007F72B6" w:rsidP="007F72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420,140</w:t>
            </w:r>
          </w:p>
        </w:tc>
      </w:tr>
    </w:tbl>
    <w:p w14:paraId="6D9E884A" w14:textId="77777777" w:rsidR="00D12842" w:rsidRPr="00D12842" w:rsidRDefault="00D12842" w:rsidP="002675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cstheme="minorBidi"/>
          <w:sz w:val="30"/>
          <w:szCs w:val="30"/>
          <w:cs/>
          <w:lang w:eastAsia="x-none"/>
        </w:rPr>
      </w:pPr>
    </w:p>
    <w:p w14:paraId="7884BF28" w14:textId="6F198E8B" w:rsidR="00816B46" w:rsidRPr="00816B46" w:rsidRDefault="003A7AA2" w:rsidP="00816B46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325F5">
        <w:rPr>
          <w:rFonts w:asciiTheme="majorBidi" w:hAnsiTheme="majorBidi" w:cstheme="majorBidi"/>
          <w:b/>
          <w:bCs/>
          <w:sz w:val="30"/>
          <w:szCs w:val="30"/>
          <w:cs/>
        </w:rPr>
        <w:t>ล</w:t>
      </w:r>
      <w:r w:rsidR="001817CB" w:rsidRPr="00F325F5">
        <w:rPr>
          <w:rFonts w:asciiTheme="majorBidi" w:hAnsiTheme="majorBidi" w:cstheme="majorBidi"/>
          <w:b/>
          <w:bCs/>
          <w:sz w:val="30"/>
          <w:szCs w:val="30"/>
          <w:cs/>
        </w:rPr>
        <w:t>ูกหนี้</w:t>
      </w:r>
      <w:r w:rsidR="002C494F" w:rsidRPr="00F325F5">
        <w:rPr>
          <w:rFonts w:asciiTheme="majorBidi" w:hAnsiTheme="majorBidi" w:cstheme="majorBidi" w:hint="cs"/>
          <w:b/>
          <w:bCs/>
          <w:sz w:val="30"/>
          <w:szCs w:val="30"/>
          <w:cs/>
        </w:rPr>
        <w:t>การค้า</w:t>
      </w:r>
    </w:p>
    <w:p w14:paraId="1B64C675" w14:textId="041E47A8" w:rsidR="002C494F" w:rsidRDefault="002C494F" w:rsidP="002C49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2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440"/>
        <w:gridCol w:w="245"/>
        <w:gridCol w:w="1440"/>
        <w:gridCol w:w="274"/>
        <w:gridCol w:w="1440"/>
      </w:tblGrid>
      <w:tr w:rsidR="00816B46" w:rsidRPr="007B5DE2" w14:paraId="042B3817" w14:textId="77777777" w:rsidTr="003007D7">
        <w:tc>
          <w:tcPr>
            <w:tcW w:w="4590" w:type="dxa"/>
          </w:tcPr>
          <w:p w14:paraId="53C4179B" w14:textId="77777777" w:rsidR="00816B46" w:rsidRPr="007B5DE2" w:rsidRDefault="00816B46" w:rsidP="00C40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39" w:type="dxa"/>
            <w:gridSpan w:val="5"/>
          </w:tcPr>
          <w:p w14:paraId="24CA6902" w14:textId="77777777" w:rsidR="00816B46" w:rsidRPr="007B5DE2" w:rsidRDefault="00816B46" w:rsidP="00C40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5DE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7B5D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/ </w:t>
            </w:r>
            <w:r w:rsidRPr="007B5DE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16B46" w:rsidRPr="007B5DE2" w14:paraId="4B166B5F" w14:textId="77777777" w:rsidTr="00816B46">
        <w:tc>
          <w:tcPr>
            <w:tcW w:w="4590" w:type="dxa"/>
          </w:tcPr>
          <w:p w14:paraId="2E638F62" w14:textId="77777777" w:rsidR="00816B46" w:rsidRPr="007B5DE2" w:rsidRDefault="00816B46" w:rsidP="00C40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C807E3D" w14:textId="77777777" w:rsidR="00816B46" w:rsidRPr="007B5DE2" w:rsidRDefault="00816B46" w:rsidP="00C40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7B5DE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45" w:type="dxa"/>
          </w:tcPr>
          <w:p w14:paraId="2877C99F" w14:textId="77777777" w:rsidR="00816B46" w:rsidRPr="007B5DE2" w:rsidRDefault="00816B46" w:rsidP="00C40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67E9BFA" w14:textId="2B2F9C42" w:rsidR="00816B46" w:rsidRPr="007B5DE2" w:rsidRDefault="00816B46" w:rsidP="00C40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5DE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007D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4" w:type="dxa"/>
          </w:tcPr>
          <w:p w14:paraId="123276AD" w14:textId="77777777" w:rsidR="00816B46" w:rsidRPr="007B5DE2" w:rsidRDefault="00816B46" w:rsidP="00C40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4FF8ECF" w14:textId="42D6E1F2" w:rsidR="00816B46" w:rsidRPr="007B5DE2" w:rsidRDefault="00816B46" w:rsidP="00C40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5DE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007D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816B46" w:rsidRPr="007B5DE2" w14:paraId="7A5DF054" w14:textId="77777777" w:rsidTr="00816B46">
        <w:tc>
          <w:tcPr>
            <w:tcW w:w="4590" w:type="dxa"/>
          </w:tcPr>
          <w:p w14:paraId="362202FD" w14:textId="77777777" w:rsidR="00816B46" w:rsidRPr="007B5DE2" w:rsidRDefault="00816B46" w:rsidP="00C40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1D977D4" w14:textId="77777777" w:rsidR="00816B46" w:rsidRPr="007B5DE2" w:rsidRDefault="00816B46" w:rsidP="00C40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5" w:type="dxa"/>
          </w:tcPr>
          <w:p w14:paraId="1ED6EAA4" w14:textId="77777777" w:rsidR="00816B46" w:rsidRPr="007B5DE2" w:rsidRDefault="00816B46" w:rsidP="00C40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154" w:type="dxa"/>
            <w:gridSpan w:val="3"/>
          </w:tcPr>
          <w:p w14:paraId="35F45B43" w14:textId="77777777" w:rsidR="00816B46" w:rsidRPr="007B5DE2" w:rsidRDefault="00816B46" w:rsidP="00C40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5DE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B5DE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7B5DE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16B46" w:rsidRPr="007B5DE2" w14:paraId="2AF89620" w14:textId="77777777" w:rsidTr="00816B46">
        <w:tc>
          <w:tcPr>
            <w:tcW w:w="4590" w:type="dxa"/>
          </w:tcPr>
          <w:p w14:paraId="00D9C24D" w14:textId="77777777" w:rsidR="00816B46" w:rsidRPr="007B5DE2" w:rsidRDefault="00816B46" w:rsidP="00C40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5DE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</w:tcPr>
          <w:p w14:paraId="3CFFBA25" w14:textId="77777777" w:rsidR="00816B46" w:rsidRPr="007B5DE2" w:rsidRDefault="00816B46" w:rsidP="00C40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5" w:type="dxa"/>
          </w:tcPr>
          <w:p w14:paraId="399503CC" w14:textId="77777777" w:rsidR="00816B46" w:rsidRPr="007B5DE2" w:rsidRDefault="00816B46" w:rsidP="00C40F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4BF6CB2" w14:textId="77777777" w:rsidR="00816B46" w:rsidRPr="007B5DE2" w:rsidRDefault="00816B46" w:rsidP="00C40F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5EB9BC5B" w14:textId="77777777" w:rsidR="00816B46" w:rsidRPr="007B5DE2" w:rsidRDefault="00816B46" w:rsidP="00C40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167BEB25" w14:textId="77777777" w:rsidR="00816B46" w:rsidRPr="007B5DE2" w:rsidRDefault="00816B46" w:rsidP="00C40F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007D7" w:rsidRPr="007B5DE2" w14:paraId="333266AE" w14:textId="77777777" w:rsidTr="00816B46">
        <w:tc>
          <w:tcPr>
            <w:tcW w:w="4590" w:type="dxa"/>
          </w:tcPr>
          <w:p w14:paraId="1DA41F7F" w14:textId="77777777" w:rsidR="003007D7" w:rsidRPr="007B5DE2" w:rsidRDefault="003007D7" w:rsidP="0030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B5DE2">
              <w:rPr>
                <w:rFonts w:ascii="Angsana New" w:hAnsi="Angsana New" w:cs="Angsana New" w:hint="cs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440" w:type="dxa"/>
          </w:tcPr>
          <w:p w14:paraId="3C5904C2" w14:textId="70944460" w:rsidR="003007D7" w:rsidRPr="007B5DE2" w:rsidRDefault="009E0DAA" w:rsidP="0030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245" w:type="dxa"/>
          </w:tcPr>
          <w:p w14:paraId="3E18541A" w14:textId="77777777" w:rsidR="003007D7" w:rsidRPr="007B5DE2" w:rsidRDefault="003007D7" w:rsidP="003007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65F4A2D" w14:textId="05751987" w:rsidR="003007D7" w:rsidRPr="007B5DE2" w:rsidRDefault="00CF661C" w:rsidP="003007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138,918</w:t>
            </w:r>
          </w:p>
        </w:tc>
        <w:tc>
          <w:tcPr>
            <w:tcW w:w="274" w:type="dxa"/>
          </w:tcPr>
          <w:p w14:paraId="50AD8D4B" w14:textId="77777777" w:rsidR="003007D7" w:rsidRPr="007B5DE2" w:rsidRDefault="003007D7" w:rsidP="0030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2D125422" w14:textId="68D2436A" w:rsidR="003007D7" w:rsidRPr="007B5DE2" w:rsidRDefault="003007D7" w:rsidP="003007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113,841</w:t>
            </w:r>
          </w:p>
        </w:tc>
      </w:tr>
      <w:tr w:rsidR="003007D7" w:rsidRPr="007B5DE2" w14:paraId="5F602B57" w14:textId="77777777" w:rsidTr="00816B46">
        <w:tc>
          <w:tcPr>
            <w:tcW w:w="4590" w:type="dxa"/>
          </w:tcPr>
          <w:p w14:paraId="2F9A023F" w14:textId="77777777" w:rsidR="003007D7" w:rsidRPr="007B5DE2" w:rsidRDefault="003007D7" w:rsidP="0030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254E6FB" w14:textId="77777777" w:rsidR="003007D7" w:rsidRPr="007B5DE2" w:rsidRDefault="003007D7" w:rsidP="0030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45" w:type="dxa"/>
          </w:tcPr>
          <w:p w14:paraId="4E2DF895" w14:textId="77777777" w:rsidR="003007D7" w:rsidRPr="007B5DE2" w:rsidRDefault="003007D7" w:rsidP="003007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4A65E52" w14:textId="77777777" w:rsidR="003007D7" w:rsidRPr="007B5DE2" w:rsidRDefault="003007D7" w:rsidP="003007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0D7D42BD" w14:textId="77777777" w:rsidR="003007D7" w:rsidRPr="007B5DE2" w:rsidRDefault="003007D7" w:rsidP="0030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19760310" w14:textId="77777777" w:rsidR="003007D7" w:rsidRPr="007B5DE2" w:rsidRDefault="003007D7" w:rsidP="003007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007D7" w:rsidRPr="007B5DE2" w14:paraId="00B0648E" w14:textId="77777777" w:rsidTr="00816B46">
        <w:tc>
          <w:tcPr>
            <w:tcW w:w="4590" w:type="dxa"/>
          </w:tcPr>
          <w:p w14:paraId="076BA118" w14:textId="77777777" w:rsidR="003007D7" w:rsidRPr="007B5DE2" w:rsidRDefault="003007D7" w:rsidP="0030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5DE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440" w:type="dxa"/>
          </w:tcPr>
          <w:p w14:paraId="470FCC31" w14:textId="77777777" w:rsidR="003007D7" w:rsidRPr="007B5DE2" w:rsidRDefault="003007D7" w:rsidP="0030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45" w:type="dxa"/>
          </w:tcPr>
          <w:p w14:paraId="44194FAA" w14:textId="77777777" w:rsidR="003007D7" w:rsidRPr="007B5DE2" w:rsidRDefault="003007D7" w:rsidP="003007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A11FAC3" w14:textId="77777777" w:rsidR="003007D7" w:rsidRPr="007B5DE2" w:rsidRDefault="003007D7" w:rsidP="003007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3ECDC1B0" w14:textId="77777777" w:rsidR="003007D7" w:rsidRPr="007B5DE2" w:rsidRDefault="003007D7" w:rsidP="0030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68C5546" w14:textId="77777777" w:rsidR="003007D7" w:rsidRPr="007B5DE2" w:rsidRDefault="003007D7" w:rsidP="003007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007D7" w:rsidRPr="007B5DE2" w14:paraId="73B31751" w14:textId="77777777" w:rsidTr="00816B46">
        <w:tc>
          <w:tcPr>
            <w:tcW w:w="4590" w:type="dxa"/>
          </w:tcPr>
          <w:p w14:paraId="0A0E5476" w14:textId="77777777" w:rsidR="003007D7" w:rsidRPr="007B5DE2" w:rsidRDefault="003007D7" w:rsidP="0030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5DE2">
              <w:rPr>
                <w:rFonts w:ascii="Angsana New" w:hAnsi="Angsana New" w:cs="Angsana New" w:hint="cs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440" w:type="dxa"/>
          </w:tcPr>
          <w:p w14:paraId="62CAE12C" w14:textId="77777777" w:rsidR="003007D7" w:rsidRPr="007B5DE2" w:rsidRDefault="003007D7" w:rsidP="0030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45" w:type="dxa"/>
          </w:tcPr>
          <w:p w14:paraId="1C2D4411" w14:textId="77777777" w:rsidR="003007D7" w:rsidRPr="007B5DE2" w:rsidRDefault="003007D7" w:rsidP="003007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F9911B3" w14:textId="4D02BEC2" w:rsidR="003007D7" w:rsidRPr="007B5DE2" w:rsidRDefault="00E46250" w:rsidP="003007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860953">
              <w:rPr>
                <w:rFonts w:asciiTheme="majorBidi" w:hAnsiTheme="majorBidi" w:cstheme="majorBidi"/>
                <w:sz w:val="30"/>
                <w:szCs w:val="30"/>
              </w:rPr>
              <w:t>376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60953">
              <w:rPr>
                <w:rFonts w:asciiTheme="majorBidi" w:hAnsiTheme="majorBidi" w:cstheme="majorBidi"/>
                <w:sz w:val="30"/>
                <w:szCs w:val="30"/>
              </w:rPr>
              <w:t>543</w:t>
            </w:r>
          </w:p>
        </w:tc>
        <w:tc>
          <w:tcPr>
            <w:tcW w:w="274" w:type="dxa"/>
          </w:tcPr>
          <w:p w14:paraId="7E48CB7A" w14:textId="77777777" w:rsidR="003007D7" w:rsidRPr="007B5DE2" w:rsidRDefault="003007D7" w:rsidP="0030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49B30427" w14:textId="4081122A" w:rsidR="003007D7" w:rsidRPr="007B5DE2" w:rsidRDefault="003007D7" w:rsidP="003007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1,376,320</w:t>
            </w:r>
          </w:p>
        </w:tc>
      </w:tr>
      <w:tr w:rsidR="003007D7" w:rsidRPr="007B5DE2" w14:paraId="7A6F7458" w14:textId="77777777" w:rsidTr="00F154F1">
        <w:tc>
          <w:tcPr>
            <w:tcW w:w="4590" w:type="dxa"/>
          </w:tcPr>
          <w:p w14:paraId="389285BF" w14:textId="77777777" w:rsidR="003007D7" w:rsidRPr="007B5DE2" w:rsidRDefault="003007D7" w:rsidP="0030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B5DE2">
              <w:rPr>
                <w:rFonts w:ascii="Angsana New" w:hAnsi="Angsana New" w:cs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440" w:type="dxa"/>
          </w:tcPr>
          <w:p w14:paraId="6821CC06" w14:textId="77777777" w:rsidR="003007D7" w:rsidRPr="007B5DE2" w:rsidRDefault="003007D7" w:rsidP="0030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45" w:type="dxa"/>
          </w:tcPr>
          <w:p w14:paraId="739CE1A3" w14:textId="77777777" w:rsidR="003007D7" w:rsidRPr="007B5DE2" w:rsidRDefault="003007D7" w:rsidP="003007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48913C9" w14:textId="77777777" w:rsidR="003007D7" w:rsidRPr="007B5DE2" w:rsidRDefault="003007D7" w:rsidP="003007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79C903AC" w14:textId="77777777" w:rsidR="003007D7" w:rsidRPr="007B5DE2" w:rsidRDefault="003007D7" w:rsidP="0030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2F9ECEC7" w14:textId="77777777" w:rsidR="003007D7" w:rsidRPr="007B5DE2" w:rsidRDefault="003007D7" w:rsidP="003007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007D7" w:rsidRPr="007B5DE2" w14:paraId="6EC69427" w14:textId="77777777" w:rsidTr="00F154F1">
        <w:tc>
          <w:tcPr>
            <w:tcW w:w="4590" w:type="dxa"/>
          </w:tcPr>
          <w:p w14:paraId="20CF3BD2" w14:textId="77777777" w:rsidR="003007D7" w:rsidRPr="007B5DE2" w:rsidRDefault="003007D7" w:rsidP="0030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B5DE2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7B5DE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น้อยกว่า </w:t>
            </w:r>
            <w:r w:rsidRPr="007B5DE2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7B5DE2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</w:tcPr>
          <w:p w14:paraId="4936B7D6" w14:textId="77777777" w:rsidR="003007D7" w:rsidRPr="007B5DE2" w:rsidRDefault="003007D7" w:rsidP="0030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45" w:type="dxa"/>
          </w:tcPr>
          <w:p w14:paraId="533770B2" w14:textId="77777777" w:rsidR="003007D7" w:rsidRPr="007B5DE2" w:rsidRDefault="003007D7" w:rsidP="003007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0EB4258" w14:textId="6A2AC0B5" w:rsidR="003007D7" w:rsidRPr="0079539A" w:rsidRDefault="00043D45" w:rsidP="003007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539A">
              <w:rPr>
                <w:rFonts w:asciiTheme="majorBidi" w:hAnsiTheme="majorBidi" w:cstheme="majorBidi"/>
                <w:sz w:val="30"/>
                <w:szCs w:val="30"/>
              </w:rPr>
              <w:t>572,009</w:t>
            </w:r>
          </w:p>
        </w:tc>
        <w:tc>
          <w:tcPr>
            <w:tcW w:w="274" w:type="dxa"/>
          </w:tcPr>
          <w:p w14:paraId="2C5CF01A" w14:textId="77777777" w:rsidR="003007D7" w:rsidRPr="007B5DE2" w:rsidRDefault="003007D7" w:rsidP="0030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473EFE3" w14:textId="2655018F" w:rsidR="003007D7" w:rsidRPr="007B5DE2" w:rsidRDefault="003007D7" w:rsidP="003007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1,527</w:t>
            </w:r>
          </w:p>
        </w:tc>
      </w:tr>
      <w:tr w:rsidR="003007D7" w:rsidRPr="007B5DE2" w14:paraId="69B141A7" w14:textId="77777777" w:rsidTr="00816B46">
        <w:tc>
          <w:tcPr>
            <w:tcW w:w="4590" w:type="dxa"/>
          </w:tcPr>
          <w:p w14:paraId="775B0D99" w14:textId="77777777" w:rsidR="003007D7" w:rsidRPr="007B5DE2" w:rsidRDefault="003007D7" w:rsidP="0030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B25AE33" w14:textId="77777777" w:rsidR="003007D7" w:rsidRPr="007B5DE2" w:rsidRDefault="003007D7" w:rsidP="0030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45" w:type="dxa"/>
          </w:tcPr>
          <w:p w14:paraId="6F98D209" w14:textId="77777777" w:rsidR="003007D7" w:rsidRPr="007B5DE2" w:rsidRDefault="003007D7" w:rsidP="003007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4BE98AE" w14:textId="4BFA1BBD" w:rsidR="003007D7" w:rsidRPr="0079539A" w:rsidRDefault="00520D9E" w:rsidP="003007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9539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1,9</w:t>
            </w:r>
            <w:r w:rsidR="00043D45" w:rsidRPr="0079539A">
              <w:rPr>
                <w:rFonts w:ascii="Angsana New" w:hAnsi="Angsana New" w:cs="Angsana New"/>
                <w:b/>
                <w:bCs/>
                <w:sz w:val="30"/>
                <w:szCs w:val="30"/>
              </w:rPr>
              <w:t>48</w:t>
            </w:r>
            <w:r w:rsidRPr="0079539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043D45" w:rsidRPr="0079539A">
              <w:rPr>
                <w:rFonts w:ascii="Angsana New" w:hAnsi="Angsana New" w:cs="Angsana New"/>
                <w:b/>
                <w:bCs/>
                <w:sz w:val="30"/>
                <w:szCs w:val="30"/>
              </w:rPr>
              <w:t>552</w:t>
            </w:r>
          </w:p>
        </w:tc>
        <w:tc>
          <w:tcPr>
            <w:tcW w:w="274" w:type="dxa"/>
          </w:tcPr>
          <w:p w14:paraId="2EF43D54" w14:textId="77777777" w:rsidR="003007D7" w:rsidRPr="00021EB2" w:rsidRDefault="003007D7" w:rsidP="0030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AE18B7E" w14:textId="6156DC8F" w:rsidR="003007D7" w:rsidRPr="007B5DE2" w:rsidRDefault="003007D7" w:rsidP="003007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1,377,847</w:t>
            </w:r>
          </w:p>
        </w:tc>
      </w:tr>
      <w:tr w:rsidR="003007D7" w:rsidRPr="00BA1D70" w14:paraId="3832FE6A" w14:textId="77777777" w:rsidTr="00816B46">
        <w:tc>
          <w:tcPr>
            <w:tcW w:w="4590" w:type="dxa"/>
          </w:tcPr>
          <w:p w14:paraId="50309EA0" w14:textId="77777777" w:rsidR="003007D7" w:rsidRPr="007B5DE2" w:rsidRDefault="003007D7" w:rsidP="0030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5DE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14:paraId="74423CBC" w14:textId="77777777" w:rsidR="003007D7" w:rsidRPr="007B5DE2" w:rsidRDefault="003007D7" w:rsidP="0030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45" w:type="dxa"/>
          </w:tcPr>
          <w:p w14:paraId="2C20E59E" w14:textId="77777777" w:rsidR="003007D7" w:rsidRPr="007B5DE2" w:rsidRDefault="003007D7" w:rsidP="003007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515B8D7" w14:textId="01CA4608" w:rsidR="003007D7" w:rsidRPr="0079539A" w:rsidRDefault="00043D45" w:rsidP="003007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3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2,087,470</w:t>
            </w:r>
          </w:p>
        </w:tc>
        <w:tc>
          <w:tcPr>
            <w:tcW w:w="274" w:type="dxa"/>
          </w:tcPr>
          <w:p w14:paraId="2D60CCCD" w14:textId="77777777" w:rsidR="003007D7" w:rsidRPr="007B5DE2" w:rsidRDefault="003007D7" w:rsidP="0030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59D8CE4" w14:textId="3EDBBD26" w:rsidR="003007D7" w:rsidRPr="007B5DE2" w:rsidRDefault="003007D7" w:rsidP="003007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1,491,688</w:t>
            </w:r>
          </w:p>
        </w:tc>
      </w:tr>
    </w:tbl>
    <w:p w14:paraId="402481FB" w14:textId="77777777" w:rsidR="00524E96" w:rsidRDefault="00524E96" w:rsidP="00524E96">
      <w:pPr>
        <w:pStyle w:val="BodyText2"/>
        <w:tabs>
          <w:tab w:val="left" w:pos="540"/>
        </w:tabs>
        <w:spacing w:line="260" w:lineRule="atLeast"/>
        <w:ind w:left="0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4FB9B54" w14:textId="1CD08C8F" w:rsidR="000F2D88" w:rsidRDefault="00F325F5" w:rsidP="005817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val="th-TH"/>
        </w:rPr>
        <w:t>ข้อมูลเกี่ยวกับความเสี่ยงด้านเครดิตเปิดเผยในหมายเหตุ</w:t>
      </w:r>
      <w:r w:rsidR="00A1466A">
        <w:rPr>
          <w:rFonts w:asciiTheme="majorBidi" w:hAnsiTheme="majorBidi" w:cstheme="majorBidi" w:hint="cs"/>
          <w:sz w:val="30"/>
          <w:szCs w:val="30"/>
          <w:cs/>
          <w:lang w:val="th-TH"/>
        </w:rPr>
        <w:t>ประกอบงบการเงิน</w:t>
      </w:r>
      <w:r>
        <w:rPr>
          <w:rFonts w:asciiTheme="majorBidi" w:hAnsiTheme="majorBidi" w:cstheme="majorBidi" w:hint="cs"/>
          <w:sz w:val="30"/>
          <w:szCs w:val="30"/>
          <w:cs/>
          <w:lang w:val="th-TH"/>
        </w:rPr>
        <w:t>ข้อ</w:t>
      </w:r>
      <w:r>
        <w:rPr>
          <w:rFonts w:asciiTheme="majorBidi" w:hAnsiTheme="majorBidi" w:cstheme="majorBidi"/>
          <w:sz w:val="30"/>
          <w:szCs w:val="30"/>
        </w:rPr>
        <w:t xml:space="preserve"> 2</w:t>
      </w:r>
      <w:r w:rsidR="009A0C66">
        <w:rPr>
          <w:rFonts w:asciiTheme="majorBidi" w:hAnsiTheme="majorBidi" w:cstheme="majorBidi" w:hint="cs"/>
          <w:sz w:val="30"/>
          <w:szCs w:val="30"/>
          <w:cs/>
        </w:rPr>
        <w:t>2</w:t>
      </w:r>
      <w:r>
        <w:rPr>
          <w:rFonts w:asciiTheme="majorBidi" w:hAnsiTheme="majorBidi" w:cstheme="majorBidi"/>
          <w:sz w:val="30"/>
          <w:szCs w:val="30"/>
        </w:rPr>
        <w:t xml:space="preserve"> (</w:t>
      </w:r>
      <w:r>
        <w:rPr>
          <w:rFonts w:asciiTheme="majorBidi" w:hAnsiTheme="majorBidi" w:cstheme="majorBidi" w:hint="cs"/>
          <w:sz w:val="30"/>
          <w:szCs w:val="30"/>
          <w:cs/>
        </w:rPr>
        <w:t>ค</w:t>
      </w:r>
      <w:r>
        <w:rPr>
          <w:rFonts w:asciiTheme="majorBidi" w:hAnsiTheme="majorBidi" w:cstheme="majorBidi"/>
          <w:sz w:val="30"/>
          <w:szCs w:val="30"/>
        </w:rPr>
        <w:t>.1.1)</w:t>
      </w:r>
    </w:p>
    <w:p w14:paraId="7BA82944" w14:textId="6776D5F9" w:rsidR="00D56177" w:rsidRDefault="00B67967" w:rsidP="005817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94498FC" w14:textId="2C2883E6" w:rsidR="002C494F" w:rsidRPr="00DF27BF" w:rsidRDefault="002C494F" w:rsidP="00524E96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DF27BF">
        <w:rPr>
          <w:rFonts w:asciiTheme="majorBidi" w:hAnsiTheme="majorBidi" w:cstheme="majorBidi"/>
          <w:b/>
          <w:bCs/>
          <w:sz w:val="30"/>
          <w:szCs w:val="30"/>
          <w:cs/>
        </w:rPr>
        <w:t>ลูกหนี้หมุนเวียนอื่น</w:t>
      </w:r>
    </w:p>
    <w:p w14:paraId="13F76568" w14:textId="77777777" w:rsidR="00DF27BF" w:rsidRPr="00DF27BF" w:rsidRDefault="00DF27BF" w:rsidP="00DF27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42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440"/>
        <w:gridCol w:w="245"/>
        <w:gridCol w:w="1440"/>
        <w:gridCol w:w="274"/>
        <w:gridCol w:w="1440"/>
      </w:tblGrid>
      <w:tr w:rsidR="00DF27BF" w:rsidRPr="00DF27BF" w14:paraId="4BC52C55" w14:textId="77777777" w:rsidTr="00DF27BF">
        <w:tc>
          <w:tcPr>
            <w:tcW w:w="4590" w:type="dxa"/>
          </w:tcPr>
          <w:p w14:paraId="39C6B595" w14:textId="77777777" w:rsidR="00DF27BF" w:rsidRPr="00DF27BF" w:rsidRDefault="00DF27BF" w:rsidP="00D2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39" w:type="dxa"/>
            <w:gridSpan w:val="5"/>
          </w:tcPr>
          <w:p w14:paraId="1730F21E" w14:textId="77777777" w:rsidR="00DF27BF" w:rsidRPr="00DF27BF" w:rsidRDefault="00DF27BF" w:rsidP="00D2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27B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DF27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/ </w:t>
            </w:r>
            <w:r w:rsidRPr="00DF27B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27BF" w:rsidRPr="00DF27BF" w14:paraId="68E801E6" w14:textId="77777777" w:rsidTr="00D27253">
        <w:tc>
          <w:tcPr>
            <w:tcW w:w="4590" w:type="dxa"/>
          </w:tcPr>
          <w:p w14:paraId="6642A500" w14:textId="77777777" w:rsidR="00DF27BF" w:rsidRPr="00DF27BF" w:rsidRDefault="00DF27BF" w:rsidP="00D2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5C0CEF6" w14:textId="0445BD36" w:rsidR="00DF27BF" w:rsidRPr="00DF27BF" w:rsidRDefault="00DF27BF" w:rsidP="00D2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5" w:type="dxa"/>
          </w:tcPr>
          <w:p w14:paraId="70D084A9" w14:textId="77777777" w:rsidR="00DF27BF" w:rsidRPr="00DF27BF" w:rsidRDefault="00DF27BF" w:rsidP="00D2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A7E4AAC" w14:textId="1B882FF7" w:rsidR="00DF27BF" w:rsidRPr="00DF27BF" w:rsidRDefault="00DF27BF" w:rsidP="00D2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27B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007D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4" w:type="dxa"/>
          </w:tcPr>
          <w:p w14:paraId="2A0364F4" w14:textId="77777777" w:rsidR="00DF27BF" w:rsidRPr="00DF27BF" w:rsidRDefault="00DF27BF" w:rsidP="00D2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5F44AE85" w14:textId="1A9A1AA4" w:rsidR="00DF27BF" w:rsidRPr="00DF27BF" w:rsidRDefault="00DF27BF" w:rsidP="00D2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27B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007D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DF27BF" w:rsidRPr="00DF27BF" w14:paraId="65F67119" w14:textId="77777777" w:rsidTr="00D27253">
        <w:tc>
          <w:tcPr>
            <w:tcW w:w="4590" w:type="dxa"/>
          </w:tcPr>
          <w:p w14:paraId="279DCFBD" w14:textId="77777777" w:rsidR="00DF27BF" w:rsidRPr="00DF27BF" w:rsidRDefault="00DF27BF" w:rsidP="00D2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C3750D0" w14:textId="77777777" w:rsidR="00DF27BF" w:rsidRPr="00DF27BF" w:rsidRDefault="00DF27BF" w:rsidP="00D2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5" w:type="dxa"/>
          </w:tcPr>
          <w:p w14:paraId="21241C86" w14:textId="77777777" w:rsidR="00DF27BF" w:rsidRPr="00DF27BF" w:rsidRDefault="00DF27BF" w:rsidP="00D2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154" w:type="dxa"/>
            <w:gridSpan w:val="3"/>
          </w:tcPr>
          <w:p w14:paraId="0166F5F5" w14:textId="77777777" w:rsidR="00DF27BF" w:rsidRPr="00DF27BF" w:rsidRDefault="00DF27BF" w:rsidP="00D2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27B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F27B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DF27B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F27BF" w:rsidRPr="00DF27BF" w14:paraId="43A66D5F" w14:textId="77777777" w:rsidTr="00D27253">
        <w:tc>
          <w:tcPr>
            <w:tcW w:w="4590" w:type="dxa"/>
          </w:tcPr>
          <w:p w14:paraId="5F57B3C1" w14:textId="1127145B" w:rsidR="00DF27BF" w:rsidRPr="00DF27BF" w:rsidRDefault="00DF27BF" w:rsidP="00DF2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27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440" w:type="dxa"/>
          </w:tcPr>
          <w:p w14:paraId="4297EA19" w14:textId="77777777" w:rsidR="00DF27BF" w:rsidRPr="00DF27BF" w:rsidRDefault="00DF27BF" w:rsidP="00DF2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45" w:type="dxa"/>
          </w:tcPr>
          <w:p w14:paraId="58FCAC01" w14:textId="77777777" w:rsidR="00DF27BF" w:rsidRPr="00DF27BF" w:rsidRDefault="00DF27BF" w:rsidP="00DF27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05F83EB" w14:textId="77777777" w:rsidR="00DF27BF" w:rsidRPr="00DF27BF" w:rsidRDefault="00DF27BF" w:rsidP="00DF27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1B54BB3F" w14:textId="77777777" w:rsidR="00DF27BF" w:rsidRPr="00DF27BF" w:rsidRDefault="00DF27BF" w:rsidP="00DF2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1CA01085" w14:textId="77777777" w:rsidR="00DF27BF" w:rsidRPr="00DF27BF" w:rsidRDefault="00DF27BF" w:rsidP="00DF27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007D7" w:rsidRPr="00DF27BF" w14:paraId="5F9B2D8A" w14:textId="77777777" w:rsidTr="00D27253">
        <w:tc>
          <w:tcPr>
            <w:tcW w:w="4590" w:type="dxa"/>
          </w:tcPr>
          <w:p w14:paraId="62BEB20C" w14:textId="1881FB9C" w:rsidR="003007D7" w:rsidRPr="00DF27BF" w:rsidRDefault="003007D7" w:rsidP="0030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27B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</w:tcPr>
          <w:p w14:paraId="48C15CB6" w14:textId="77777777" w:rsidR="003007D7" w:rsidRPr="00DF27BF" w:rsidRDefault="003007D7" w:rsidP="0030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45" w:type="dxa"/>
          </w:tcPr>
          <w:p w14:paraId="3D0E909A" w14:textId="77777777" w:rsidR="003007D7" w:rsidRPr="00DF27BF" w:rsidRDefault="003007D7" w:rsidP="003007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2CE3FA8" w14:textId="3B49BC65" w:rsidR="003007D7" w:rsidRPr="00DF27BF" w:rsidRDefault="001B2EBF" w:rsidP="003007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108,190</w:t>
            </w:r>
          </w:p>
        </w:tc>
        <w:tc>
          <w:tcPr>
            <w:tcW w:w="274" w:type="dxa"/>
          </w:tcPr>
          <w:p w14:paraId="6D6CF675" w14:textId="77777777" w:rsidR="003007D7" w:rsidRPr="00DF27BF" w:rsidRDefault="003007D7" w:rsidP="0030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0837CC09" w14:textId="65E1E116" w:rsidR="003007D7" w:rsidRPr="00DF27BF" w:rsidRDefault="003007D7" w:rsidP="003007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27BF">
              <w:rPr>
                <w:rFonts w:asciiTheme="majorBidi" w:hAnsiTheme="majorBidi" w:cstheme="majorBidi"/>
                <w:sz w:val="30"/>
                <w:szCs w:val="30"/>
              </w:rPr>
              <w:t>88,775</w:t>
            </w:r>
          </w:p>
        </w:tc>
      </w:tr>
      <w:tr w:rsidR="003007D7" w:rsidRPr="00DF27BF" w14:paraId="4DA8B127" w14:textId="77777777" w:rsidTr="00D27253">
        <w:tc>
          <w:tcPr>
            <w:tcW w:w="4590" w:type="dxa"/>
          </w:tcPr>
          <w:p w14:paraId="5F2EF0C8" w14:textId="4DE71EEE" w:rsidR="003007D7" w:rsidRPr="000B1E23" w:rsidRDefault="003007D7" w:rsidP="0030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B1E23">
              <w:rPr>
                <w:rFonts w:asciiTheme="majorBidi" w:hAnsiTheme="majorBidi" w:cstheme="majorBidi"/>
                <w:sz w:val="30"/>
                <w:szCs w:val="30"/>
                <w:cs/>
              </w:rPr>
              <w:t>ภาษีซื้อรอใบกำกับภาษี</w:t>
            </w:r>
          </w:p>
        </w:tc>
        <w:tc>
          <w:tcPr>
            <w:tcW w:w="1440" w:type="dxa"/>
          </w:tcPr>
          <w:p w14:paraId="26D806D8" w14:textId="77777777" w:rsidR="003007D7" w:rsidRPr="000B1E23" w:rsidRDefault="003007D7" w:rsidP="0030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45" w:type="dxa"/>
          </w:tcPr>
          <w:p w14:paraId="488B4C4F" w14:textId="77777777" w:rsidR="003007D7" w:rsidRPr="000B1E23" w:rsidRDefault="003007D7" w:rsidP="003007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2FB4340" w14:textId="5FC59DF5" w:rsidR="003007D7" w:rsidRPr="000B1E23" w:rsidRDefault="001B2EBF" w:rsidP="003007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3,712</w:t>
            </w:r>
          </w:p>
        </w:tc>
        <w:tc>
          <w:tcPr>
            <w:tcW w:w="274" w:type="dxa"/>
          </w:tcPr>
          <w:p w14:paraId="1C4FABD8" w14:textId="77777777" w:rsidR="003007D7" w:rsidRPr="000B1E23" w:rsidRDefault="003007D7" w:rsidP="0030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7803CC9" w14:textId="7B993684" w:rsidR="003007D7" w:rsidRPr="000B1E23" w:rsidRDefault="003007D7" w:rsidP="003007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1E23">
              <w:rPr>
                <w:rFonts w:asciiTheme="majorBidi" w:hAnsiTheme="majorBidi" w:cstheme="majorBidi"/>
                <w:sz w:val="30"/>
                <w:szCs w:val="30"/>
              </w:rPr>
              <w:t>4,643</w:t>
            </w:r>
          </w:p>
        </w:tc>
      </w:tr>
      <w:tr w:rsidR="003007D7" w:rsidRPr="00DF27BF" w14:paraId="3BE3366B" w14:textId="77777777" w:rsidTr="00D27253">
        <w:tc>
          <w:tcPr>
            <w:tcW w:w="4590" w:type="dxa"/>
          </w:tcPr>
          <w:p w14:paraId="1580AAFC" w14:textId="2BAF4A4C" w:rsidR="003007D7" w:rsidRPr="000B1E23" w:rsidRDefault="003007D7" w:rsidP="0030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1E23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440" w:type="dxa"/>
          </w:tcPr>
          <w:p w14:paraId="042C3475" w14:textId="77777777" w:rsidR="003007D7" w:rsidRPr="000B1E23" w:rsidRDefault="003007D7" w:rsidP="0030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45" w:type="dxa"/>
          </w:tcPr>
          <w:p w14:paraId="2EE514BE" w14:textId="77777777" w:rsidR="003007D7" w:rsidRPr="000B1E23" w:rsidRDefault="003007D7" w:rsidP="003007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598542" w14:textId="1BF29450" w:rsidR="003007D7" w:rsidRPr="000B1E23" w:rsidRDefault="001B2EBF" w:rsidP="003007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6,058</w:t>
            </w:r>
          </w:p>
        </w:tc>
        <w:tc>
          <w:tcPr>
            <w:tcW w:w="274" w:type="dxa"/>
          </w:tcPr>
          <w:p w14:paraId="7659EC58" w14:textId="77777777" w:rsidR="003007D7" w:rsidRPr="000B1E23" w:rsidRDefault="003007D7" w:rsidP="0030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CCF516" w14:textId="424B66F1" w:rsidR="003007D7" w:rsidRPr="000B1E23" w:rsidRDefault="003007D7" w:rsidP="003007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1E23">
              <w:rPr>
                <w:rFonts w:asciiTheme="majorBidi" w:hAnsiTheme="majorBidi" w:cstheme="majorBidi"/>
                <w:sz w:val="30"/>
                <w:szCs w:val="30"/>
              </w:rPr>
              <w:t>7,282</w:t>
            </w:r>
          </w:p>
        </w:tc>
      </w:tr>
      <w:tr w:rsidR="003007D7" w:rsidRPr="00BA1D70" w14:paraId="04A85A18" w14:textId="77777777" w:rsidTr="00D27253">
        <w:tc>
          <w:tcPr>
            <w:tcW w:w="4590" w:type="dxa"/>
          </w:tcPr>
          <w:p w14:paraId="22470AFF" w14:textId="73D3A345" w:rsidR="003007D7" w:rsidRPr="000B1E23" w:rsidRDefault="003007D7" w:rsidP="0030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1E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14:paraId="1A7D9F26" w14:textId="77777777" w:rsidR="003007D7" w:rsidRPr="000B1E23" w:rsidRDefault="003007D7" w:rsidP="0030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45" w:type="dxa"/>
          </w:tcPr>
          <w:p w14:paraId="604F255B" w14:textId="77777777" w:rsidR="003007D7" w:rsidRPr="000B1E23" w:rsidRDefault="003007D7" w:rsidP="003007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75908DF" w14:textId="4A820517" w:rsidR="003007D7" w:rsidRPr="000B1E23" w:rsidRDefault="001B2EBF" w:rsidP="003007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117,960</w:t>
            </w:r>
          </w:p>
        </w:tc>
        <w:tc>
          <w:tcPr>
            <w:tcW w:w="274" w:type="dxa"/>
          </w:tcPr>
          <w:p w14:paraId="0DB633AC" w14:textId="77777777" w:rsidR="003007D7" w:rsidRPr="000B1E23" w:rsidRDefault="003007D7" w:rsidP="0030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1E90D1A" w14:textId="1110CA83" w:rsidR="003007D7" w:rsidRPr="000B1E23" w:rsidRDefault="003007D7" w:rsidP="003007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1E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100,700</w:t>
            </w:r>
          </w:p>
        </w:tc>
      </w:tr>
    </w:tbl>
    <w:p w14:paraId="6BC7AF1D" w14:textId="0C1AF2EA" w:rsidR="00D56177" w:rsidRDefault="00D561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eastAsia="x-none"/>
        </w:rPr>
      </w:pPr>
    </w:p>
    <w:p w14:paraId="34A32ADA" w14:textId="04E67EAC" w:rsidR="00FC557F" w:rsidRDefault="00FC557F" w:rsidP="00524E96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261ED">
        <w:rPr>
          <w:rFonts w:asciiTheme="majorBidi" w:hAnsiTheme="majorBidi" w:cstheme="majorBidi"/>
          <w:b/>
          <w:bCs/>
          <w:sz w:val="30"/>
          <w:szCs w:val="30"/>
          <w:cs/>
        </w:rPr>
        <w:t>สินค้าคงเหลือ</w:t>
      </w:r>
    </w:p>
    <w:p w14:paraId="0BC0DCE4" w14:textId="77777777" w:rsidR="00EC557F" w:rsidRPr="00EC557F" w:rsidRDefault="00EC557F" w:rsidP="00EC55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942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720"/>
        <w:gridCol w:w="245"/>
        <w:gridCol w:w="1440"/>
        <w:gridCol w:w="274"/>
        <w:gridCol w:w="1440"/>
      </w:tblGrid>
      <w:tr w:rsidR="00EC557F" w:rsidRPr="00DF27BF" w14:paraId="61DDE6A8" w14:textId="77777777" w:rsidTr="00455CD6">
        <w:tc>
          <w:tcPr>
            <w:tcW w:w="5310" w:type="dxa"/>
          </w:tcPr>
          <w:p w14:paraId="1B4D4931" w14:textId="77777777" w:rsidR="00EC557F" w:rsidRPr="00DF27BF" w:rsidRDefault="00EC557F" w:rsidP="00537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119" w:type="dxa"/>
            <w:gridSpan w:val="5"/>
          </w:tcPr>
          <w:p w14:paraId="7EFD98DA" w14:textId="77777777" w:rsidR="00EC557F" w:rsidRPr="00DF27BF" w:rsidRDefault="00EC557F" w:rsidP="00537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27B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DF27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/ </w:t>
            </w:r>
            <w:r w:rsidRPr="00DF27B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C557F" w:rsidRPr="00DF27BF" w14:paraId="1D19512A" w14:textId="77777777" w:rsidTr="00455CD6">
        <w:tc>
          <w:tcPr>
            <w:tcW w:w="5310" w:type="dxa"/>
          </w:tcPr>
          <w:p w14:paraId="18E69C37" w14:textId="77777777" w:rsidR="00EC557F" w:rsidRPr="00DF27BF" w:rsidRDefault="00EC557F" w:rsidP="00537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6203B402" w14:textId="77777777" w:rsidR="00EC557F" w:rsidRPr="00DF27BF" w:rsidRDefault="00EC557F" w:rsidP="00537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5" w:type="dxa"/>
          </w:tcPr>
          <w:p w14:paraId="431D9C40" w14:textId="77777777" w:rsidR="00EC557F" w:rsidRPr="00DF27BF" w:rsidRDefault="00EC557F" w:rsidP="00537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2000FD3" w14:textId="3A91E83E" w:rsidR="00EC557F" w:rsidRPr="00DF27BF" w:rsidRDefault="00EC557F" w:rsidP="00537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27B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007D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4" w:type="dxa"/>
          </w:tcPr>
          <w:p w14:paraId="376C03EB" w14:textId="77777777" w:rsidR="00EC557F" w:rsidRPr="00DF27BF" w:rsidRDefault="00EC557F" w:rsidP="00537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45DF2849" w14:textId="0940B2DB" w:rsidR="00EC557F" w:rsidRPr="00DF27BF" w:rsidRDefault="00EC557F" w:rsidP="00537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27B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007D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EC557F" w:rsidRPr="00DF27BF" w14:paraId="24B2FF91" w14:textId="77777777" w:rsidTr="00455CD6">
        <w:tc>
          <w:tcPr>
            <w:tcW w:w="5310" w:type="dxa"/>
          </w:tcPr>
          <w:p w14:paraId="6F4B6729" w14:textId="77777777" w:rsidR="00EC557F" w:rsidRPr="00DF27BF" w:rsidRDefault="00EC557F" w:rsidP="00537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3AC184DC" w14:textId="77777777" w:rsidR="00EC557F" w:rsidRPr="00DF27BF" w:rsidRDefault="00EC557F" w:rsidP="00537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5" w:type="dxa"/>
          </w:tcPr>
          <w:p w14:paraId="2D12B43B" w14:textId="77777777" w:rsidR="00EC557F" w:rsidRPr="00DF27BF" w:rsidRDefault="00EC557F" w:rsidP="00537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154" w:type="dxa"/>
            <w:gridSpan w:val="3"/>
          </w:tcPr>
          <w:p w14:paraId="4198F9C6" w14:textId="77777777" w:rsidR="00EC557F" w:rsidRPr="00DF27BF" w:rsidRDefault="00EC557F" w:rsidP="00537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27B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F27B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DF27B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007D7" w:rsidRPr="00DF27BF" w14:paraId="35C6C3B2" w14:textId="77777777" w:rsidTr="00455CD6">
        <w:tc>
          <w:tcPr>
            <w:tcW w:w="5310" w:type="dxa"/>
          </w:tcPr>
          <w:p w14:paraId="080FD58E" w14:textId="60215066" w:rsidR="003007D7" w:rsidRPr="00DF27BF" w:rsidRDefault="003007D7" w:rsidP="0030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1ED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720" w:type="dxa"/>
          </w:tcPr>
          <w:p w14:paraId="628069C6" w14:textId="77777777" w:rsidR="003007D7" w:rsidRPr="00DF27BF" w:rsidRDefault="003007D7" w:rsidP="0030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45" w:type="dxa"/>
          </w:tcPr>
          <w:p w14:paraId="7366ABD1" w14:textId="77777777" w:rsidR="003007D7" w:rsidRPr="00DF27BF" w:rsidRDefault="003007D7" w:rsidP="003007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4DA576D" w14:textId="36F781AC" w:rsidR="003007D7" w:rsidRPr="00DF27BF" w:rsidRDefault="008D7F0E" w:rsidP="003007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329,047</w:t>
            </w:r>
          </w:p>
        </w:tc>
        <w:tc>
          <w:tcPr>
            <w:tcW w:w="274" w:type="dxa"/>
          </w:tcPr>
          <w:p w14:paraId="0758DD06" w14:textId="77777777" w:rsidR="003007D7" w:rsidRPr="00DF27BF" w:rsidRDefault="003007D7" w:rsidP="0030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723DC49" w14:textId="74DFF8D5" w:rsidR="003007D7" w:rsidRPr="00DF27BF" w:rsidRDefault="003007D7" w:rsidP="003007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261ED">
              <w:rPr>
                <w:rFonts w:asciiTheme="majorBidi" w:hAnsiTheme="majorBidi" w:cstheme="majorBidi"/>
                <w:sz w:val="30"/>
                <w:szCs w:val="30"/>
              </w:rPr>
              <w:t>295,834</w:t>
            </w:r>
          </w:p>
        </w:tc>
      </w:tr>
      <w:tr w:rsidR="003007D7" w:rsidRPr="00DF27BF" w14:paraId="78D15C25" w14:textId="77777777" w:rsidTr="00455CD6">
        <w:tc>
          <w:tcPr>
            <w:tcW w:w="5310" w:type="dxa"/>
          </w:tcPr>
          <w:p w14:paraId="3F62A499" w14:textId="79164CD1" w:rsidR="003007D7" w:rsidRPr="00DF27BF" w:rsidRDefault="003007D7" w:rsidP="0030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1ED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720" w:type="dxa"/>
          </w:tcPr>
          <w:p w14:paraId="46515D98" w14:textId="77777777" w:rsidR="003007D7" w:rsidRPr="00DF27BF" w:rsidRDefault="003007D7" w:rsidP="0030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45" w:type="dxa"/>
          </w:tcPr>
          <w:p w14:paraId="3A806C28" w14:textId="77777777" w:rsidR="003007D7" w:rsidRPr="00DF27BF" w:rsidRDefault="003007D7" w:rsidP="003007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BC20F7F" w14:textId="65ABF7D9" w:rsidR="003007D7" w:rsidRPr="00D90BF0" w:rsidRDefault="008D7F0E" w:rsidP="003007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0BF0">
              <w:rPr>
                <w:rFonts w:asciiTheme="majorBidi" w:hAnsiTheme="majorBidi" w:cstheme="majorBidi"/>
                <w:sz w:val="30"/>
                <w:szCs w:val="30"/>
              </w:rPr>
              <w:t>362,</w:t>
            </w:r>
            <w:r w:rsidR="00BE5CEC" w:rsidRPr="00D90BF0">
              <w:rPr>
                <w:rFonts w:asciiTheme="majorBidi" w:hAnsiTheme="majorBidi" w:cstheme="majorBidi" w:hint="cs"/>
                <w:sz w:val="30"/>
                <w:szCs w:val="30"/>
                <w:cs/>
              </w:rPr>
              <w:t>417</w:t>
            </w:r>
          </w:p>
        </w:tc>
        <w:tc>
          <w:tcPr>
            <w:tcW w:w="274" w:type="dxa"/>
          </w:tcPr>
          <w:p w14:paraId="0ED97A98" w14:textId="77777777" w:rsidR="003007D7" w:rsidRPr="00DF27BF" w:rsidRDefault="003007D7" w:rsidP="0030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4840CBA5" w14:textId="48CCF988" w:rsidR="003007D7" w:rsidRPr="00DF27BF" w:rsidRDefault="003007D7" w:rsidP="003007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261ED">
              <w:rPr>
                <w:rFonts w:asciiTheme="majorBidi" w:hAnsiTheme="majorBidi" w:cstheme="majorBidi"/>
                <w:sz w:val="30"/>
                <w:szCs w:val="30"/>
              </w:rPr>
              <w:t>380,617</w:t>
            </w:r>
          </w:p>
        </w:tc>
      </w:tr>
      <w:tr w:rsidR="003007D7" w:rsidRPr="00DF27BF" w14:paraId="1B210641" w14:textId="77777777" w:rsidTr="00455CD6">
        <w:tc>
          <w:tcPr>
            <w:tcW w:w="5310" w:type="dxa"/>
          </w:tcPr>
          <w:p w14:paraId="3E41615E" w14:textId="678DE01D" w:rsidR="003007D7" w:rsidRPr="00DF27BF" w:rsidRDefault="003007D7" w:rsidP="0030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1ED">
              <w:rPr>
                <w:rFonts w:asciiTheme="majorBidi" w:hAnsiTheme="majorBidi" w:cstheme="majorBidi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720" w:type="dxa"/>
          </w:tcPr>
          <w:p w14:paraId="6D411741" w14:textId="77777777" w:rsidR="003007D7" w:rsidRPr="00DF27BF" w:rsidRDefault="003007D7" w:rsidP="0030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45" w:type="dxa"/>
          </w:tcPr>
          <w:p w14:paraId="75261D15" w14:textId="77777777" w:rsidR="003007D7" w:rsidRPr="00DF27BF" w:rsidRDefault="003007D7" w:rsidP="003007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236B43A" w14:textId="6DDF3ED3" w:rsidR="003007D7" w:rsidRPr="00DF27BF" w:rsidRDefault="008D7F0E" w:rsidP="003007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40,960</w:t>
            </w:r>
          </w:p>
        </w:tc>
        <w:tc>
          <w:tcPr>
            <w:tcW w:w="274" w:type="dxa"/>
          </w:tcPr>
          <w:p w14:paraId="17ACE9D1" w14:textId="77777777" w:rsidR="003007D7" w:rsidRPr="00DF27BF" w:rsidRDefault="003007D7" w:rsidP="0030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92BB1C" w14:textId="29364C7B" w:rsidR="003007D7" w:rsidRPr="00DF27BF" w:rsidRDefault="003007D7" w:rsidP="003007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261ED">
              <w:rPr>
                <w:rFonts w:asciiTheme="majorBidi" w:hAnsiTheme="majorBidi" w:cstheme="majorBidi"/>
                <w:sz w:val="30"/>
                <w:szCs w:val="30"/>
              </w:rPr>
              <w:t>41,578</w:t>
            </w:r>
          </w:p>
        </w:tc>
      </w:tr>
      <w:tr w:rsidR="003007D7" w:rsidRPr="00DF27BF" w14:paraId="7092A959" w14:textId="77777777" w:rsidTr="00455CD6">
        <w:tc>
          <w:tcPr>
            <w:tcW w:w="5310" w:type="dxa"/>
          </w:tcPr>
          <w:p w14:paraId="6D451883" w14:textId="48DBB1D8" w:rsidR="003007D7" w:rsidRPr="00DF27BF" w:rsidRDefault="003007D7" w:rsidP="0030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1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20" w:type="dxa"/>
          </w:tcPr>
          <w:p w14:paraId="0ECA4112" w14:textId="77777777" w:rsidR="003007D7" w:rsidRPr="00DF27BF" w:rsidRDefault="003007D7" w:rsidP="0030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45" w:type="dxa"/>
          </w:tcPr>
          <w:p w14:paraId="002EFD2D" w14:textId="77777777" w:rsidR="003007D7" w:rsidRPr="00DF27BF" w:rsidRDefault="003007D7" w:rsidP="003007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5B34C37" w14:textId="3FF65971" w:rsidR="003007D7" w:rsidRPr="00BE5CEC" w:rsidRDefault="008D7F0E" w:rsidP="003007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E5C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732,</w:t>
            </w:r>
            <w:r w:rsidR="00BE5CEC" w:rsidRPr="00BE5CE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424</w:t>
            </w:r>
          </w:p>
        </w:tc>
        <w:tc>
          <w:tcPr>
            <w:tcW w:w="274" w:type="dxa"/>
          </w:tcPr>
          <w:p w14:paraId="6A7F9B8B" w14:textId="77777777" w:rsidR="003007D7" w:rsidRPr="00DF27BF" w:rsidRDefault="003007D7" w:rsidP="0030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C7F0940" w14:textId="3F957E3B" w:rsidR="003007D7" w:rsidRPr="00DF27BF" w:rsidRDefault="003007D7" w:rsidP="003007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261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718,029</w:t>
            </w:r>
          </w:p>
        </w:tc>
      </w:tr>
      <w:tr w:rsidR="003007D7" w:rsidRPr="00DF27BF" w14:paraId="080B5734" w14:textId="77777777" w:rsidTr="00455CD6">
        <w:tc>
          <w:tcPr>
            <w:tcW w:w="5310" w:type="dxa"/>
          </w:tcPr>
          <w:p w14:paraId="254E6227" w14:textId="4399D2C5" w:rsidR="003007D7" w:rsidRPr="00DF27BF" w:rsidRDefault="003007D7" w:rsidP="0030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261E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E261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ค่าเผื่อมูลค่าสินค้าลดลง</w:t>
            </w:r>
          </w:p>
        </w:tc>
        <w:tc>
          <w:tcPr>
            <w:tcW w:w="720" w:type="dxa"/>
          </w:tcPr>
          <w:p w14:paraId="4B182784" w14:textId="77777777" w:rsidR="003007D7" w:rsidRPr="00DF27BF" w:rsidRDefault="003007D7" w:rsidP="0030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45" w:type="dxa"/>
          </w:tcPr>
          <w:p w14:paraId="78B0D961" w14:textId="77777777" w:rsidR="003007D7" w:rsidRPr="00DF27BF" w:rsidRDefault="003007D7" w:rsidP="003007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39043B1" w14:textId="5E5C342D" w:rsidR="003007D7" w:rsidRPr="00DF27BF" w:rsidRDefault="00BE5CEC" w:rsidP="003007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left" w:pos="1070"/>
              </w:tabs>
              <w:spacing w:line="240" w:lineRule="auto"/>
              <w:ind w:left="-81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(5,131)</w:t>
            </w:r>
          </w:p>
        </w:tc>
        <w:tc>
          <w:tcPr>
            <w:tcW w:w="274" w:type="dxa"/>
          </w:tcPr>
          <w:p w14:paraId="4081B50B" w14:textId="77777777" w:rsidR="003007D7" w:rsidRPr="00DF27BF" w:rsidRDefault="003007D7" w:rsidP="0030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B0B355F" w14:textId="77DAFC22" w:rsidR="003007D7" w:rsidRPr="00DF27BF" w:rsidRDefault="003007D7" w:rsidP="003007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left" w:pos="1170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E261ED">
              <w:rPr>
                <w:rFonts w:asciiTheme="majorBidi" w:hAnsiTheme="majorBidi" w:cstheme="majorBidi"/>
                <w:sz w:val="30"/>
                <w:szCs w:val="30"/>
              </w:rPr>
              <w:t>(959)</w:t>
            </w:r>
          </w:p>
        </w:tc>
      </w:tr>
      <w:tr w:rsidR="003007D7" w:rsidRPr="00DF27BF" w14:paraId="03B3C3F2" w14:textId="77777777" w:rsidTr="00455CD6">
        <w:tc>
          <w:tcPr>
            <w:tcW w:w="5310" w:type="dxa"/>
          </w:tcPr>
          <w:p w14:paraId="361D29A0" w14:textId="7F379E50" w:rsidR="003007D7" w:rsidRPr="00DF27BF" w:rsidRDefault="003007D7" w:rsidP="0030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261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720" w:type="dxa"/>
          </w:tcPr>
          <w:p w14:paraId="17D2C0C2" w14:textId="77777777" w:rsidR="003007D7" w:rsidRPr="00DF27BF" w:rsidRDefault="003007D7" w:rsidP="0030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45" w:type="dxa"/>
          </w:tcPr>
          <w:p w14:paraId="0B399FF5" w14:textId="77777777" w:rsidR="003007D7" w:rsidRPr="00DF27BF" w:rsidRDefault="003007D7" w:rsidP="003007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CBA2670" w14:textId="26F63AE3" w:rsidR="003007D7" w:rsidRPr="00BE5CEC" w:rsidRDefault="00BE5CEC" w:rsidP="003007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5C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D90B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BE5C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7,293</w:t>
            </w:r>
          </w:p>
        </w:tc>
        <w:tc>
          <w:tcPr>
            <w:tcW w:w="274" w:type="dxa"/>
          </w:tcPr>
          <w:p w14:paraId="4C616583" w14:textId="77777777" w:rsidR="003007D7" w:rsidRPr="00DF27BF" w:rsidRDefault="003007D7" w:rsidP="0030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F802FBA" w14:textId="67BA15F0" w:rsidR="003007D7" w:rsidRPr="00DF27BF" w:rsidRDefault="003007D7" w:rsidP="003007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261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717,070</w:t>
            </w:r>
          </w:p>
        </w:tc>
      </w:tr>
      <w:tr w:rsidR="003007D7" w:rsidRPr="00DF27BF" w14:paraId="075904B6" w14:textId="77777777" w:rsidTr="00455CD6">
        <w:tc>
          <w:tcPr>
            <w:tcW w:w="5310" w:type="dxa"/>
          </w:tcPr>
          <w:p w14:paraId="2270D86F" w14:textId="5B25ACA3" w:rsidR="003007D7" w:rsidRPr="00DF27BF" w:rsidRDefault="003007D7" w:rsidP="0030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5E2BD2AB" w14:textId="77777777" w:rsidR="003007D7" w:rsidRPr="00DF27BF" w:rsidRDefault="003007D7" w:rsidP="0030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45" w:type="dxa"/>
          </w:tcPr>
          <w:p w14:paraId="523DDABD" w14:textId="77777777" w:rsidR="003007D7" w:rsidRPr="00DF27BF" w:rsidRDefault="003007D7" w:rsidP="003007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29FD5EBA" w14:textId="166A1CD2" w:rsidR="003007D7" w:rsidRPr="00DF27BF" w:rsidRDefault="003007D7" w:rsidP="003007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7827C5C8" w14:textId="77777777" w:rsidR="003007D7" w:rsidRPr="00DF27BF" w:rsidRDefault="003007D7" w:rsidP="0030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28DB7D0C" w14:textId="464D16A2" w:rsidR="003007D7" w:rsidRPr="00DF27BF" w:rsidRDefault="003007D7" w:rsidP="003007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007D7" w:rsidRPr="00DF27BF" w14:paraId="09AA6B9D" w14:textId="77777777" w:rsidTr="00455CD6">
        <w:tc>
          <w:tcPr>
            <w:tcW w:w="5310" w:type="dxa"/>
          </w:tcPr>
          <w:p w14:paraId="45C638AB" w14:textId="221A331F" w:rsidR="003007D7" w:rsidRPr="00DF27BF" w:rsidRDefault="003007D7" w:rsidP="0030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261E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ต้นทุนของสินค้าคงเหลือที่บันทึกรวมในบัญชี</w:t>
            </w:r>
            <w:r w:rsidR="00455CD6" w:rsidRPr="00E261ED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720" w:type="dxa"/>
          </w:tcPr>
          <w:p w14:paraId="6078E54A" w14:textId="77777777" w:rsidR="003007D7" w:rsidRPr="00DF27BF" w:rsidRDefault="003007D7" w:rsidP="0030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45" w:type="dxa"/>
          </w:tcPr>
          <w:p w14:paraId="19013AAD" w14:textId="77777777" w:rsidR="003007D7" w:rsidRPr="00DF27BF" w:rsidRDefault="003007D7" w:rsidP="003007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F34BCD0" w14:textId="77777777" w:rsidR="003007D7" w:rsidRPr="00DF27BF" w:rsidRDefault="003007D7" w:rsidP="003007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053C59B9" w14:textId="77777777" w:rsidR="003007D7" w:rsidRPr="00DF27BF" w:rsidRDefault="003007D7" w:rsidP="0030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74ABFBB" w14:textId="77777777" w:rsidR="003007D7" w:rsidRPr="00DF27BF" w:rsidRDefault="003007D7" w:rsidP="003007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007D7" w:rsidRPr="00DF27BF" w14:paraId="1C35467E" w14:textId="77777777" w:rsidTr="00455CD6">
        <w:tc>
          <w:tcPr>
            <w:tcW w:w="5310" w:type="dxa"/>
          </w:tcPr>
          <w:p w14:paraId="1AAB9F5F" w14:textId="7C43FDDF" w:rsidR="003007D7" w:rsidRPr="00DF27BF" w:rsidRDefault="003007D7" w:rsidP="0030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E0C35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BE0C35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720" w:type="dxa"/>
          </w:tcPr>
          <w:p w14:paraId="450DB862" w14:textId="77777777" w:rsidR="003007D7" w:rsidRPr="00DF27BF" w:rsidRDefault="003007D7" w:rsidP="0030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45" w:type="dxa"/>
          </w:tcPr>
          <w:p w14:paraId="3A675C45" w14:textId="77777777" w:rsidR="003007D7" w:rsidRPr="00DF27BF" w:rsidRDefault="003007D7" w:rsidP="003007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A4BA6A6" w14:textId="38B130FB" w:rsidR="003007D7" w:rsidRPr="00DF27BF" w:rsidRDefault="00BE5CEC" w:rsidP="003007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6,118,537</w:t>
            </w:r>
          </w:p>
        </w:tc>
        <w:tc>
          <w:tcPr>
            <w:tcW w:w="274" w:type="dxa"/>
          </w:tcPr>
          <w:p w14:paraId="3344F124" w14:textId="77777777" w:rsidR="003007D7" w:rsidRPr="00DF27BF" w:rsidRDefault="003007D7" w:rsidP="0030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6E3CCD0" w14:textId="2A191207" w:rsidR="003007D7" w:rsidRPr="00DF27BF" w:rsidRDefault="003007D7" w:rsidP="003007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6,378,270</w:t>
            </w:r>
          </w:p>
        </w:tc>
      </w:tr>
      <w:tr w:rsidR="003007D7" w:rsidRPr="00DF27BF" w14:paraId="21D82F8E" w14:textId="77777777" w:rsidTr="00455CD6">
        <w:tc>
          <w:tcPr>
            <w:tcW w:w="5310" w:type="dxa"/>
          </w:tcPr>
          <w:p w14:paraId="65CF2417" w14:textId="707E4986" w:rsidR="003007D7" w:rsidRPr="00DF27BF" w:rsidRDefault="003007D7" w:rsidP="0030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E0C35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BE0C35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การปรับลดมูลค่าเป็นมูลค่าสุทธิที่</w:t>
            </w:r>
            <w:r w:rsidR="00455CD6" w:rsidRPr="00BE0C35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คาดว่าจะได้รับ</w:t>
            </w:r>
          </w:p>
        </w:tc>
        <w:tc>
          <w:tcPr>
            <w:tcW w:w="720" w:type="dxa"/>
          </w:tcPr>
          <w:p w14:paraId="56A86331" w14:textId="77777777" w:rsidR="003007D7" w:rsidRPr="00DF27BF" w:rsidRDefault="003007D7" w:rsidP="0030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45" w:type="dxa"/>
          </w:tcPr>
          <w:p w14:paraId="14F22AAA" w14:textId="77777777" w:rsidR="003007D7" w:rsidRPr="00DF27BF" w:rsidRDefault="003007D7" w:rsidP="003007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95B89C3" w14:textId="77777777" w:rsidR="003007D7" w:rsidRPr="00DF27BF" w:rsidRDefault="003007D7" w:rsidP="003007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37C0B4B0" w14:textId="77777777" w:rsidR="003007D7" w:rsidRPr="00DF27BF" w:rsidRDefault="003007D7" w:rsidP="0030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6E09C46" w14:textId="77777777" w:rsidR="003007D7" w:rsidRPr="00DF27BF" w:rsidRDefault="003007D7" w:rsidP="003007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007D7" w:rsidRPr="00DF27BF" w14:paraId="78AB05C6" w14:textId="77777777" w:rsidTr="00455CD6">
        <w:tc>
          <w:tcPr>
            <w:tcW w:w="5310" w:type="dxa"/>
          </w:tcPr>
          <w:p w14:paraId="051D588A" w14:textId="203B4A2A" w:rsidR="003007D7" w:rsidRPr="00DF27BF" w:rsidRDefault="003007D7" w:rsidP="0030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E0C35">
              <w:rPr>
                <w:rFonts w:asciiTheme="majorBidi" w:hAnsiTheme="majorBidi" w:cstheme="majorBidi"/>
                <w:sz w:val="30"/>
                <w:szCs w:val="30"/>
              </w:rPr>
              <w:t xml:space="preserve">         </w:t>
            </w:r>
            <w:r w:rsidRPr="00BE0C35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คาดว่าจะได้รับ</w:t>
            </w:r>
          </w:p>
        </w:tc>
        <w:tc>
          <w:tcPr>
            <w:tcW w:w="720" w:type="dxa"/>
          </w:tcPr>
          <w:p w14:paraId="51DA63CC" w14:textId="77777777" w:rsidR="003007D7" w:rsidRPr="00DF27BF" w:rsidRDefault="003007D7" w:rsidP="0030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45" w:type="dxa"/>
          </w:tcPr>
          <w:p w14:paraId="423375C1" w14:textId="77777777" w:rsidR="003007D7" w:rsidRPr="00DF27BF" w:rsidRDefault="003007D7" w:rsidP="003007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B39557D" w14:textId="1DB60A65" w:rsidR="003007D7" w:rsidRPr="00DF27BF" w:rsidRDefault="00BE5CEC" w:rsidP="003007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5,957</w:t>
            </w:r>
          </w:p>
        </w:tc>
        <w:tc>
          <w:tcPr>
            <w:tcW w:w="274" w:type="dxa"/>
          </w:tcPr>
          <w:p w14:paraId="71917738" w14:textId="77777777" w:rsidR="003007D7" w:rsidRPr="00DF27BF" w:rsidRDefault="003007D7" w:rsidP="0030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497A53D" w14:textId="79F2578D" w:rsidR="003007D7" w:rsidRPr="00DF27BF" w:rsidRDefault="003007D7" w:rsidP="003007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3,954</w:t>
            </w:r>
          </w:p>
        </w:tc>
      </w:tr>
      <w:tr w:rsidR="003007D7" w:rsidRPr="00DF27BF" w14:paraId="2E7D6FBA" w14:textId="77777777" w:rsidTr="00455CD6">
        <w:tc>
          <w:tcPr>
            <w:tcW w:w="5310" w:type="dxa"/>
          </w:tcPr>
          <w:p w14:paraId="7D167B4D" w14:textId="1D98E9BA" w:rsidR="003007D7" w:rsidRPr="00DF27BF" w:rsidRDefault="003007D7" w:rsidP="0030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0C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720" w:type="dxa"/>
          </w:tcPr>
          <w:p w14:paraId="62853A39" w14:textId="77777777" w:rsidR="003007D7" w:rsidRPr="00DF27BF" w:rsidRDefault="003007D7" w:rsidP="0030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45" w:type="dxa"/>
          </w:tcPr>
          <w:p w14:paraId="2C178349" w14:textId="77777777" w:rsidR="003007D7" w:rsidRPr="00DF27BF" w:rsidRDefault="003007D7" w:rsidP="003007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D14548C" w14:textId="7C9D274F" w:rsidR="003007D7" w:rsidRPr="00BE5CEC" w:rsidRDefault="00BE5CEC" w:rsidP="003007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5C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6,124,494</w:t>
            </w:r>
          </w:p>
        </w:tc>
        <w:tc>
          <w:tcPr>
            <w:tcW w:w="274" w:type="dxa"/>
          </w:tcPr>
          <w:p w14:paraId="2FFC4E36" w14:textId="77777777" w:rsidR="003007D7" w:rsidRPr="00DF27BF" w:rsidRDefault="003007D7" w:rsidP="0030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D512ECD" w14:textId="18AE4193" w:rsidR="003007D7" w:rsidRPr="00DF27BF" w:rsidRDefault="003007D7" w:rsidP="003007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0C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6,382,224</w:t>
            </w:r>
          </w:p>
        </w:tc>
      </w:tr>
    </w:tbl>
    <w:p w14:paraId="547A0C6F" w14:textId="77777777" w:rsidR="00460239" w:rsidRDefault="00460239" w:rsidP="004602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6D85515" w14:textId="77777777" w:rsidR="000B1E23" w:rsidRDefault="000B1E23" w:rsidP="004602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2E6B77C" w14:textId="77777777" w:rsidR="00455CD6" w:rsidRDefault="00455CD6" w:rsidP="004602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7443E8C4" w14:textId="6E62844A" w:rsidR="00EE0EA9" w:rsidRDefault="00EE0EA9" w:rsidP="00EE0EA9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84F50">
        <w:rPr>
          <w:rFonts w:asciiTheme="majorBidi" w:hAnsiTheme="majorBidi" w:cstheme="majorBidi" w:hint="cs"/>
          <w:b/>
          <w:bCs/>
          <w:sz w:val="30"/>
          <w:szCs w:val="30"/>
          <w:cs/>
        </w:rPr>
        <w:t>สินทรัพย์ไม่หมุนเวียนที่จัดประเภทเป็นสินทรัพย์ที่ถือไว้เพื่อขาย</w:t>
      </w:r>
    </w:p>
    <w:p w14:paraId="292DCAD4" w14:textId="5CCAF7B7" w:rsidR="00253F5F" w:rsidRDefault="00253F5F" w:rsidP="00253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4CC4F5E" w14:textId="3EFD0BBE" w:rsidR="00267583" w:rsidRDefault="00267583" w:rsidP="00267583">
      <w:pPr>
        <w:tabs>
          <w:tab w:val="clear" w:pos="454"/>
          <w:tab w:val="left" w:pos="63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E1834">
        <w:rPr>
          <w:rFonts w:asciiTheme="majorBidi" w:hAnsiTheme="majorBidi" w:cstheme="majorBidi" w:hint="cs"/>
          <w:sz w:val="30"/>
          <w:szCs w:val="30"/>
          <w:cs/>
          <w:lang w:val="x-none" w:eastAsia="x-none"/>
        </w:rPr>
        <w:t>เมื่อวันที่</w:t>
      </w:r>
      <w:r w:rsidRPr="00CE1834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 </w:t>
      </w:r>
      <w:r>
        <w:rPr>
          <w:rFonts w:asciiTheme="majorBidi" w:hAnsiTheme="majorBidi" w:cstheme="majorBidi"/>
          <w:sz w:val="30"/>
          <w:szCs w:val="30"/>
          <w:lang w:val="x-none" w:eastAsia="x-none"/>
        </w:rPr>
        <w:t>28</w:t>
      </w:r>
      <w:r w:rsidRPr="00CE1834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 </w:t>
      </w:r>
      <w:r w:rsidRPr="00CE1834">
        <w:rPr>
          <w:rFonts w:asciiTheme="majorBidi" w:hAnsiTheme="majorBidi" w:cstheme="majorBidi" w:hint="cs"/>
          <w:sz w:val="30"/>
          <w:szCs w:val="30"/>
          <w:cs/>
          <w:lang w:val="x-none" w:eastAsia="x-none"/>
        </w:rPr>
        <w:t>เมษายน</w:t>
      </w:r>
      <w:r w:rsidRPr="00CE1834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 </w:t>
      </w:r>
      <w:r>
        <w:rPr>
          <w:rFonts w:asciiTheme="majorBidi" w:hAnsiTheme="majorBidi" w:cstheme="majorBidi"/>
          <w:sz w:val="30"/>
          <w:szCs w:val="30"/>
          <w:lang w:val="x-none" w:eastAsia="x-none"/>
        </w:rPr>
        <w:t>2568</w:t>
      </w:r>
      <w:r w:rsidRPr="00CE1834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 </w:t>
      </w:r>
      <w:r w:rsidRPr="00CE1834">
        <w:rPr>
          <w:rFonts w:asciiTheme="majorBidi" w:hAnsiTheme="majorBidi" w:cstheme="majorBidi" w:hint="cs"/>
          <w:sz w:val="30"/>
          <w:szCs w:val="30"/>
          <w:cs/>
          <w:lang w:val="x-none" w:eastAsia="x-none"/>
        </w:rPr>
        <w:t>บริษัทได้รับชำระเงิน</w:t>
      </w:r>
      <w:r>
        <w:rPr>
          <w:rFonts w:asciiTheme="majorBidi" w:hAnsiTheme="majorBidi" w:cstheme="majorBidi" w:hint="cs"/>
          <w:sz w:val="30"/>
          <w:szCs w:val="30"/>
          <w:cs/>
          <w:lang w:val="x-none" w:eastAsia="x-none"/>
        </w:rPr>
        <w:t>ส่วนที่เหลือ</w:t>
      </w:r>
      <w:r w:rsidRPr="00CE1834">
        <w:rPr>
          <w:rFonts w:asciiTheme="majorBidi" w:hAnsiTheme="majorBidi" w:cstheme="majorBidi" w:hint="cs"/>
          <w:sz w:val="30"/>
          <w:szCs w:val="30"/>
          <w:cs/>
          <w:lang w:val="x-none" w:eastAsia="x-none"/>
        </w:rPr>
        <w:t>จากการขายที่ดินเนื้อที่</w:t>
      </w:r>
      <w:r w:rsidRPr="00CE1834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 </w:t>
      </w:r>
      <w:r>
        <w:rPr>
          <w:rFonts w:asciiTheme="majorBidi" w:hAnsiTheme="majorBidi" w:cstheme="majorBidi"/>
          <w:sz w:val="30"/>
          <w:szCs w:val="30"/>
          <w:lang w:eastAsia="x-none"/>
        </w:rPr>
        <w:t>72</w:t>
      </w:r>
      <w:r w:rsidRPr="00CE1834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 </w:t>
      </w:r>
      <w:r w:rsidRPr="00CE1834">
        <w:rPr>
          <w:rFonts w:asciiTheme="majorBidi" w:hAnsiTheme="majorBidi" w:cstheme="majorBidi" w:hint="cs"/>
          <w:sz w:val="30"/>
          <w:szCs w:val="30"/>
          <w:cs/>
          <w:lang w:val="x-none" w:eastAsia="x-none"/>
        </w:rPr>
        <w:t>ไร่</w:t>
      </w:r>
      <w:r w:rsidRPr="00CE1834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 </w:t>
      </w:r>
      <w:r>
        <w:rPr>
          <w:rFonts w:asciiTheme="majorBidi" w:hAnsiTheme="majorBidi" w:cstheme="majorBidi"/>
          <w:sz w:val="30"/>
          <w:szCs w:val="30"/>
          <w:lang w:val="x-none" w:eastAsia="x-none"/>
        </w:rPr>
        <w:t>14</w:t>
      </w:r>
      <w:r w:rsidRPr="00CE1834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 </w:t>
      </w:r>
      <w:r w:rsidRPr="00CE1834">
        <w:rPr>
          <w:rFonts w:asciiTheme="majorBidi" w:hAnsiTheme="majorBidi" w:cstheme="majorBidi" w:hint="cs"/>
          <w:sz w:val="30"/>
          <w:szCs w:val="30"/>
          <w:cs/>
          <w:lang w:val="x-none" w:eastAsia="x-none"/>
        </w:rPr>
        <w:t>ตารางวา</w:t>
      </w:r>
      <w:r w:rsidRPr="00CE1834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 (</w:t>
      </w:r>
      <w:r>
        <w:rPr>
          <w:rFonts w:asciiTheme="majorBidi" w:hAnsiTheme="majorBidi" w:cstheme="majorBidi"/>
          <w:sz w:val="30"/>
          <w:szCs w:val="30"/>
          <w:lang w:val="x-none" w:eastAsia="x-none"/>
        </w:rPr>
        <w:t>28,814</w:t>
      </w:r>
      <w:r w:rsidRPr="00CE1834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 </w:t>
      </w:r>
      <w:r w:rsidRPr="00CE1834">
        <w:rPr>
          <w:rFonts w:asciiTheme="majorBidi" w:hAnsiTheme="majorBidi" w:cstheme="majorBidi" w:hint="cs"/>
          <w:sz w:val="30"/>
          <w:szCs w:val="30"/>
          <w:cs/>
          <w:lang w:val="x-none" w:eastAsia="x-none"/>
        </w:rPr>
        <w:t>ตารางวา</w:t>
      </w:r>
      <w:r w:rsidRPr="00CE1834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) </w:t>
      </w:r>
      <w:r w:rsidRPr="00CE1834">
        <w:rPr>
          <w:rFonts w:asciiTheme="majorBidi" w:hAnsiTheme="majorBidi" w:cstheme="majorBidi" w:hint="cs"/>
          <w:sz w:val="30"/>
          <w:szCs w:val="30"/>
          <w:cs/>
          <w:lang w:val="x-none" w:eastAsia="x-none"/>
        </w:rPr>
        <w:t>ที่นิคมอุตสาหกรรมโรจนะ</w:t>
      </w:r>
      <w:r w:rsidRPr="00CE1834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 </w:t>
      </w:r>
      <w:r w:rsidRPr="00CE1834">
        <w:rPr>
          <w:rFonts w:asciiTheme="majorBidi" w:hAnsiTheme="majorBidi" w:cstheme="majorBidi" w:hint="cs"/>
          <w:sz w:val="30"/>
          <w:szCs w:val="30"/>
          <w:cs/>
          <w:lang w:val="x-none" w:eastAsia="x-none"/>
        </w:rPr>
        <w:t>จังหวัดพระนครศรีอยุธยา</w:t>
      </w:r>
      <w:r w:rsidRPr="00CE1834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 </w:t>
      </w:r>
      <w:r w:rsidRPr="00CE1834">
        <w:rPr>
          <w:rFonts w:asciiTheme="majorBidi" w:hAnsiTheme="majorBidi" w:cstheme="majorBidi" w:hint="cs"/>
          <w:sz w:val="30"/>
          <w:szCs w:val="30"/>
          <w:cs/>
          <w:lang w:val="x-none" w:eastAsia="x-none"/>
        </w:rPr>
        <w:t xml:space="preserve">มูลค่าตามบัญชีเท่ากับ </w:t>
      </w:r>
      <w:r w:rsidRPr="00CE1834">
        <w:rPr>
          <w:rFonts w:asciiTheme="majorBidi" w:hAnsiTheme="majorBidi" w:cstheme="majorBidi"/>
          <w:sz w:val="30"/>
          <w:szCs w:val="30"/>
          <w:lang w:eastAsia="x-none"/>
        </w:rPr>
        <w:t xml:space="preserve">231.2 </w:t>
      </w:r>
      <w:r w:rsidRPr="00CE1834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ล้านบาท </w:t>
      </w:r>
      <w:r w:rsidRPr="00CE1834">
        <w:rPr>
          <w:rFonts w:asciiTheme="majorBidi" w:hAnsiTheme="majorBidi" w:cstheme="majorBidi" w:hint="cs"/>
          <w:sz w:val="30"/>
          <w:szCs w:val="30"/>
          <w:cs/>
          <w:lang w:val="x-none" w:eastAsia="x-none"/>
        </w:rPr>
        <w:t>จากบริษัทแห่งหนึ่งตามเงื่อนไขที่กำหนดไว้ในสัญญา</w:t>
      </w:r>
      <w:r>
        <w:rPr>
          <w:rFonts w:asciiTheme="majorBidi" w:hAnsiTheme="majorBidi" w:cstheme="majorBidi" w:hint="cs"/>
          <w:sz w:val="30"/>
          <w:szCs w:val="30"/>
          <w:cs/>
          <w:lang w:val="x-none" w:eastAsia="x-none"/>
        </w:rPr>
        <w:t xml:space="preserve">เป็นจำนวนเงิน </w:t>
      </w:r>
      <w:r>
        <w:rPr>
          <w:rFonts w:asciiTheme="majorBidi" w:hAnsiTheme="majorBidi" w:cstheme="majorBidi"/>
          <w:sz w:val="30"/>
          <w:szCs w:val="30"/>
          <w:lang w:eastAsia="x-none"/>
        </w:rPr>
        <w:t>341</w:t>
      </w:r>
      <w:r>
        <w:rPr>
          <w:rFonts w:asciiTheme="majorBidi" w:hAnsiTheme="majorBidi" w:cstheme="majorBidi"/>
          <w:sz w:val="30"/>
          <w:szCs w:val="30"/>
          <w:lang w:val="x-none" w:eastAsia="x-none"/>
        </w:rPr>
        <w:t xml:space="preserve">.2 </w:t>
      </w:r>
      <w:r>
        <w:rPr>
          <w:rFonts w:asciiTheme="majorBidi" w:hAnsiTheme="majorBidi" w:cstheme="majorBidi" w:hint="cs"/>
          <w:sz w:val="30"/>
          <w:szCs w:val="30"/>
          <w:cs/>
          <w:lang w:val="x-none" w:eastAsia="x-none"/>
        </w:rPr>
        <w:t>ล้านบาท</w:t>
      </w:r>
      <w:r w:rsidRPr="00CE1834">
        <w:rPr>
          <w:rFonts w:asciiTheme="majorBidi" w:hAnsiTheme="majorBidi" w:cstheme="majorBidi" w:hint="cs"/>
          <w:sz w:val="30"/>
          <w:szCs w:val="30"/>
          <w:cs/>
          <w:lang w:val="x-none" w:eastAsia="x-none"/>
        </w:rPr>
        <w:t>และได้ดำเนินการจดทะเบียนโอนที่ดินแล้วเสร็จในวันที่</w:t>
      </w:r>
      <w:r w:rsidRPr="00CE1834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 </w:t>
      </w:r>
      <w:r>
        <w:rPr>
          <w:rFonts w:asciiTheme="majorBidi" w:hAnsiTheme="majorBidi" w:cstheme="majorBidi"/>
          <w:sz w:val="30"/>
          <w:szCs w:val="30"/>
          <w:lang w:val="x-none" w:eastAsia="x-none"/>
        </w:rPr>
        <w:t>29</w:t>
      </w:r>
      <w:r w:rsidRPr="00CE1834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 </w:t>
      </w:r>
      <w:r w:rsidRPr="00CE1834">
        <w:rPr>
          <w:rFonts w:asciiTheme="majorBidi" w:hAnsiTheme="majorBidi" w:cstheme="majorBidi" w:hint="cs"/>
          <w:sz w:val="30"/>
          <w:szCs w:val="30"/>
          <w:cs/>
          <w:lang w:val="x-none" w:eastAsia="x-none"/>
        </w:rPr>
        <w:t>เมษายน</w:t>
      </w:r>
      <w:r w:rsidRPr="00CE1834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 </w:t>
      </w:r>
      <w:r>
        <w:rPr>
          <w:rFonts w:asciiTheme="majorBidi" w:hAnsiTheme="majorBidi" w:cstheme="majorBidi"/>
          <w:sz w:val="30"/>
          <w:szCs w:val="30"/>
          <w:lang w:val="x-none" w:eastAsia="x-none"/>
        </w:rPr>
        <w:t>2568</w:t>
      </w:r>
      <w:r w:rsidRPr="00CE1834">
        <w:rPr>
          <w:rFonts w:asciiTheme="majorBidi" w:hAnsiTheme="majorBidi" w:cstheme="majorBidi" w:hint="cs"/>
          <w:sz w:val="30"/>
          <w:szCs w:val="30"/>
          <w:cs/>
          <w:lang w:val="x-none" w:eastAsia="x-none"/>
        </w:rPr>
        <w:t xml:space="preserve"> โดยบริษัทบันทึกกำไรจากการขายที่ดินดังกล่าวภายใต้หมวด </w:t>
      </w:r>
      <w:r w:rsidRPr="00CE1834">
        <w:rPr>
          <w:rFonts w:asciiTheme="majorBidi" w:hAnsiTheme="majorBidi" w:cstheme="majorBidi"/>
          <w:sz w:val="30"/>
          <w:szCs w:val="30"/>
          <w:lang w:eastAsia="x-none"/>
        </w:rPr>
        <w:t>“</w:t>
      </w:r>
      <w:r w:rsidRPr="00CE1834">
        <w:rPr>
          <w:rFonts w:asciiTheme="majorBidi" w:hAnsiTheme="majorBidi" w:cstheme="majorBidi" w:hint="cs"/>
          <w:sz w:val="30"/>
          <w:szCs w:val="30"/>
          <w:cs/>
          <w:lang w:eastAsia="x-none"/>
        </w:rPr>
        <w:t>รายได้อื่น</w:t>
      </w:r>
      <w:r w:rsidRPr="00CE1834">
        <w:rPr>
          <w:rFonts w:asciiTheme="majorBidi" w:hAnsiTheme="majorBidi" w:cstheme="majorBidi"/>
          <w:sz w:val="30"/>
          <w:szCs w:val="30"/>
          <w:lang w:eastAsia="x-none"/>
        </w:rPr>
        <w:t xml:space="preserve">” </w:t>
      </w:r>
      <w:r>
        <w:rPr>
          <w:rFonts w:asciiTheme="majorBidi" w:hAnsiTheme="majorBidi" w:cstheme="majorBidi"/>
          <w:sz w:val="30"/>
          <w:szCs w:val="30"/>
          <w:lang w:eastAsia="x-none"/>
        </w:rPr>
        <w:t xml:space="preserve">      </w:t>
      </w:r>
      <w:r w:rsidRPr="00CE1834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เป็นจำนวนเงิน </w:t>
      </w:r>
      <w:r w:rsidRPr="00CE1834">
        <w:rPr>
          <w:rFonts w:asciiTheme="majorBidi" w:hAnsiTheme="majorBidi" w:cstheme="majorBidi"/>
          <w:sz w:val="30"/>
          <w:szCs w:val="30"/>
          <w:lang w:eastAsia="x-none"/>
        </w:rPr>
        <w:t>119.8</w:t>
      </w:r>
      <w:r w:rsidRPr="00CE1834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 ล้านบาท </w:t>
      </w:r>
      <w:r w:rsidRPr="00E005E4">
        <w:rPr>
          <w:rFonts w:asciiTheme="majorBidi" w:hAnsiTheme="majorBidi" w:cstheme="majorBidi" w:hint="cs"/>
          <w:sz w:val="30"/>
          <w:szCs w:val="30"/>
          <w:cs/>
          <w:lang w:eastAsia="x-none"/>
        </w:rPr>
        <w:t>ใน</w:t>
      </w:r>
      <w:r w:rsidRPr="00E005E4">
        <w:rPr>
          <w:rFonts w:ascii="Angsana New" w:hAnsi="Angsana New" w:cs="Angsana New" w:hint="cs"/>
          <w:sz w:val="30"/>
          <w:szCs w:val="30"/>
          <w:cs/>
        </w:rPr>
        <w:t>งบกำไรขาดทุน</w:t>
      </w:r>
      <w:r w:rsidRPr="00E005E4">
        <w:rPr>
          <w:rFonts w:ascii="Angsana New" w:hAnsi="Angsana New" w:cs="Angsana New" w:hint="cs"/>
          <w:spacing w:val="-6"/>
          <w:sz w:val="30"/>
          <w:szCs w:val="30"/>
          <w:cs/>
        </w:rPr>
        <w:t>เบ็ดเสร็จรวมและงบกำไรขาดทุนเบ็ดเสร็จเฉพาะกิจการ</w:t>
      </w:r>
      <w:r w:rsidR="00E005E4" w:rsidRPr="00E005E4">
        <w:rPr>
          <w:rFonts w:asciiTheme="majorBidi" w:hAnsiTheme="majorBidi" w:cs="Angsana New" w:hint="cs"/>
          <w:spacing w:val="-6"/>
          <w:sz w:val="30"/>
          <w:szCs w:val="30"/>
          <w:cs/>
          <w:lang w:eastAsia="x-none"/>
        </w:rPr>
        <w:t>สำหรับปีสิ้นสุด</w:t>
      </w:r>
      <w:r w:rsidRPr="00E005E4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Pr="00E005E4">
        <w:rPr>
          <w:rFonts w:asciiTheme="majorBidi" w:hAnsiTheme="majorBidi" w:cstheme="majorBidi"/>
          <w:sz w:val="30"/>
          <w:szCs w:val="30"/>
        </w:rPr>
        <w:t>3</w:t>
      </w:r>
      <w:r w:rsidR="00E005E4" w:rsidRPr="00E005E4">
        <w:rPr>
          <w:rFonts w:asciiTheme="majorBidi" w:hAnsiTheme="majorBidi" w:cstheme="majorBidi"/>
          <w:sz w:val="30"/>
          <w:szCs w:val="30"/>
        </w:rPr>
        <w:t>1</w:t>
      </w:r>
      <w:r w:rsidRPr="00E005E4">
        <w:rPr>
          <w:rFonts w:asciiTheme="majorBidi" w:hAnsiTheme="majorBidi" w:cstheme="majorBidi"/>
          <w:sz w:val="30"/>
          <w:szCs w:val="30"/>
        </w:rPr>
        <w:t xml:space="preserve"> </w:t>
      </w:r>
      <w:r w:rsidR="00E005E4" w:rsidRPr="00E005E4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E005E4">
        <w:rPr>
          <w:rFonts w:asciiTheme="majorBidi" w:hAnsiTheme="majorBidi"/>
          <w:sz w:val="30"/>
          <w:szCs w:val="30"/>
        </w:rPr>
        <w:t xml:space="preserve"> </w:t>
      </w:r>
      <w:r w:rsidRPr="00E005E4">
        <w:rPr>
          <w:rFonts w:asciiTheme="majorBidi" w:hAnsiTheme="majorBidi" w:cstheme="majorBidi"/>
          <w:sz w:val="30"/>
          <w:szCs w:val="30"/>
        </w:rPr>
        <w:t>2568</w:t>
      </w:r>
    </w:p>
    <w:p w14:paraId="5FD9674D" w14:textId="77777777" w:rsidR="00267583" w:rsidRPr="00CE1834" w:rsidRDefault="00267583" w:rsidP="00267583">
      <w:pPr>
        <w:tabs>
          <w:tab w:val="clear" w:pos="454"/>
          <w:tab w:val="left" w:pos="630"/>
        </w:tabs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  <w:lang w:eastAsia="x-none"/>
        </w:rPr>
      </w:pPr>
    </w:p>
    <w:p w14:paraId="0645A90A" w14:textId="2C8645F9" w:rsidR="004B48A4" w:rsidRDefault="004313CA" w:rsidP="004B48A4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862C2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เงินลงทุนในการร่วมค้า</w:t>
      </w:r>
    </w:p>
    <w:p w14:paraId="7D108520" w14:textId="77777777" w:rsidR="004B48A4" w:rsidRPr="004B48A4" w:rsidRDefault="004B48A4" w:rsidP="004B48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0FF3D8A" w14:textId="77777777" w:rsidR="00E87B3F" w:rsidRPr="001C6709" w:rsidRDefault="00E87B3F" w:rsidP="00EA66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80" w:lineRule="exact"/>
        <w:ind w:left="547"/>
        <w:jc w:val="thaiDistribute"/>
        <w:rPr>
          <w:rFonts w:asciiTheme="majorBidi" w:hAnsiTheme="majorBidi" w:cstheme="majorBidi"/>
          <w:b/>
          <w:bCs/>
        </w:rPr>
      </w:pPr>
    </w:p>
    <w:tbl>
      <w:tblPr>
        <w:tblW w:w="9207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3717"/>
        <w:gridCol w:w="1170"/>
        <w:gridCol w:w="270"/>
        <w:gridCol w:w="1260"/>
        <w:gridCol w:w="270"/>
        <w:gridCol w:w="1170"/>
        <w:gridCol w:w="270"/>
        <w:gridCol w:w="1080"/>
      </w:tblGrid>
      <w:tr w:rsidR="00107D43" w:rsidRPr="009E3BC3" w14:paraId="34CFF1FA" w14:textId="77777777" w:rsidTr="00CD46EB">
        <w:tc>
          <w:tcPr>
            <w:tcW w:w="3717" w:type="dxa"/>
          </w:tcPr>
          <w:p w14:paraId="4F868015" w14:textId="77777777" w:rsidR="00107D43" w:rsidRPr="009E3BC3" w:rsidRDefault="00107D43" w:rsidP="00033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75EC8EAD" w14:textId="77777777" w:rsidR="00107D43" w:rsidRPr="009E3BC3" w:rsidRDefault="00107D43" w:rsidP="00033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F2A7604" w14:textId="77777777" w:rsidR="00107D43" w:rsidRPr="009E3BC3" w:rsidRDefault="00107D43" w:rsidP="00033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6AFE31F8" w14:textId="77777777" w:rsidR="00107D43" w:rsidRPr="009E3BC3" w:rsidRDefault="00107D43" w:rsidP="00033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>งบการเงินเฉพาะกิจการ</w:t>
            </w:r>
          </w:p>
        </w:tc>
      </w:tr>
      <w:tr w:rsidR="00473E8D" w:rsidRPr="009E3BC3" w14:paraId="05CD7F09" w14:textId="77777777" w:rsidTr="00CD46EB">
        <w:tc>
          <w:tcPr>
            <w:tcW w:w="3717" w:type="dxa"/>
          </w:tcPr>
          <w:p w14:paraId="2882D977" w14:textId="77777777" w:rsidR="00473E8D" w:rsidRPr="009E3BC3" w:rsidRDefault="00473E8D" w:rsidP="00033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EDD754F" w14:textId="725258D1" w:rsidR="00473E8D" w:rsidRPr="009E3BC3" w:rsidRDefault="00473E8D" w:rsidP="00033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007D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0EA31B0" w14:textId="77777777" w:rsidR="00473E8D" w:rsidRPr="009E3BC3" w:rsidRDefault="00473E8D" w:rsidP="00033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3810C8C" w14:textId="4147A492" w:rsidR="00473E8D" w:rsidRPr="009E3BC3" w:rsidRDefault="00473E8D" w:rsidP="00033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007D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8CB2802" w14:textId="77777777" w:rsidR="00473E8D" w:rsidRPr="009E3BC3" w:rsidRDefault="00473E8D" w:rsidP="00033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9" w:right="-1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CAA3B4" w14:textId="1DCA95C9" w:rsidR="00473E8D" w:rsidRPr="009E3BC3" w:rsidRDefault="00473E8D" w:rsidP="00033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007D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CF6F519" w14:textId="77777777" w:rsidR="00473E8D" w:rsidRPr="009E3BC3" w:rsidRDefault="00473E8D" w:rsidP="00033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25AF94" w14:textId="77373AC9" w:rsidR="00473E8D" w:rsidRPr="009E3BC3" w:rsidRDefault="00473E8D" w:rsidP="00033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007D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473E8D" w:rsidRPr="009E3BC3" w14:paraId="08080E03" w14:textId="77777777" w:rsidTr="00CD46EB">
        <w:tc>
          <w:tcPr>
            <w:tcW w:w="3717" w:type="dxa"/>
          </w:tcPr>
          <w:p w14:paraId="378F2D93" w14:textId="77777777" w:rsidR="00473E8D" w:rsidRPr="009E3BC3" w:rsidRDefault="00473E8D" w:rsidP="00033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0AD427D0" w14:textId="77777777" w:rsidR="00473E8D" w:rsidRPr="009E3BC3" w:rsidRDefault="00473E8D" w:rsidP="00033A9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3007D7" w:rsidRPr="0027681C" w14:paraId="1BA8FEFA" w14:textId="77777777" w:rsidTr="00CD46EB">
        <w:tc>
          <w:tcPr>
            <w:tcW w:w="3717" w:type="dxa"/>
          </w:tcPr>
          <w:p w14:paraId="380E4C74" w14:textId="2085D049" w:rsidR="003007D7" w:rsidRPr="009E3BC3" w:rsidRDefault="003007D7" w:rsidP="0030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9E3BC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14:paraId="1797BCEF" w14:textId="6E9DD47E" w:rsidR="003007D7" w:rsidRPr="003007D7" w:rsidRDefault="003007D7" w:rsidP="003007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007D7">
              <w:rPr>
                <w:rFonts w:asciiTheme="majorBidi" w:hAnsiTheme="majorBidi" w:cstheme="majorBidi"/>
                <w:sz w:val="30"/>
                <w:szCs w:val="30"/>
              </w:rPr>
              <w:t>150,701</w:t>
            </w:r>
          </w:p>
        </w:tc>
        <w:tc>
          <w:tcPr>
            <w:tcW w:w="270" w:type="dxa"/>
          </w:tcPr>
          <w:p w14:paraId="3337D88B" w14:textId="77777777" w:rsidR="003007D7" w:rsidRPr="009E3BC3" w:rsidRDefault="003007D7" w:rsidP="0030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7B1D6C" w14:textId="6F1DC89E" w:rsidR="003007D7" w:rsidRPr="009E3BC3" w:rsidRDefault="003007D7" w:rsidP="003007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A7457">
              <w:rPr>
                <w:rFonts w:asciiTheme="majorBidi" w:hAnsiTheme="majorBidi" w:cstheme="majorBidi"/>
                <w:sz w:val="30"/>
                <w:szCs w:val="30"/>
              </w:rPr>
              <w:t>225,396</w:t>
            </w:r>
          </w:p>
        </w:tc>
        <w:tc>
          <w:tcPr>
            <w:tcW w:w="270" w:type="dxa"/>
          </w:tcPr>
          <w:p w14:paraId="0E24724F" w14:textId="77777777" w:rsidR="003007D7" w:rsidRPr="009E3BC3" w:rsidRDefault="003007D7" w:rsidP="0030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41EB69" w14:textId="56B94142" w:rsidR="003007D7" w:rsidRPr="003007D7" w:rsidRDefault="003007D7" w:rsidP="003007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007D7">
              <w:rPr>
                <w:rFonts w:asciiTheme="majorBidi" w:hAnsiTheme="majorBidi" w:cstheme="majorBidi"/>
                <w:sz w:val="30"/>
                <w:szCs w:val="30"/>
              </w:rPr>
              <w:t>166,291</w:t>
            </w:r>
          </w:p>
        </w:tc>
        <w:tc>
          <w:tcPr>
            <w:tcW w:w="270" w:type="dxa"/>
          </w:tcPr>
          <w:p w14:paraId="26F0EEA7" w14:textId="77777777" w:rsidR="003007D7" w:rsidRPr="009E3BC3" w:rsidRDefault="003007D7" w:rsidP="0030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005427" w14:textId="187F4D27" w:rsidR="003007D7" w:rsidRPr="009E3BC3" w:rsidRDefault="003007D7" w:rsidP="003007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A7457">
              <w:rPr>
                <w:rFonts w:asciiTheme="majorBidi" w:hAnsiTheme="majorBidi" w:cstheme="majorBidi"/>
                <w:sz w:val="30"/>
                <w:szCs w:val="30"/>
              </w:rPr>
              <w:t>243,634</w:t>
            </w:r>
          </w:p>
        </w:tc>
      </w:tr>
      <w:tr w:rsidR="003007D7" w:rsidRPr="009E3BC3" w14:paraId="44D8AB41" w14:textId="77777777" w:rsidTr="00CD46EB">
        <w:tc>
          <w:tcPr>
            <w:tcW w:w="3717" w:type="dxa"/>
          </w:tcPr>
          <w:p w14:paraId="7F29C91B" w14:textId="134C2BA5" w:rsidR="003007D7" w:rsidRPr="009E3BC3" w:rsidRDefault="003007D7" w:rsidP="0030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ลดทุน</w:t>
            </w:r>
          </w:p>
        </w:tc>
        <w:tc>
          <w:tcPr>
            <w:tcW w:w="1170" w:type="dxa"/>
          </w:tcPr>
          <w:p w14:paraId="01151AC1" w14:textId="3253B394" w:rsidR="003007D7" w:rsidRDefault="00864A6B" w:rsidP="003007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1B02107" w14:textId="77777777" w:rsidR="003007D7" w:rsidRPr="009E3BC3" w:rsidRDefault="003007D7" w:rsidP="0030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EFC4E2" w14:textId="5B566ADD" w:rsidR="003007D7" w:rsidRDefault="003007D7" w:rsidP="003007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(77,343)</w:t>
            </w:r>
          </w:p>
        </w:tc>
        <w:tc>
          <w:tcPr>
            <w:tcW w:w="270" w:type="dxa"/>
          </w:tcPr>
          <w:p w14:paraId="1561186A" w14:textId="77777777" w:rsidR="003007D7" w:rsidRPr="009E3BC3" w:rsidRDefault="003007D7" w:rsidP="0030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F25194" w14:textId="501D108D" w:rsidR="003007D7" w:rsidRPr="009E3BC3" w:rsidRDefault="00864A6B" w:rsidP="003007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308804" w14:textId="77777777" w:rsidR="003007D7" w:rsidRPr="009E3BC3" w:rsidRDefault="003007D7" w:rsidP="0030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DEAE7C" w14:textId="147830E7" w:rsidR="003007D7" w:rsidRPr="009E3BC3" w:rsidRDefault="003007D7" w:rsidP="003007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(77,343)</w:t>
            </w:r>
          </w:p>
        </w:tc>
      </w:tr>
      <w:tr w:rsidR="003007D7" w:rsidRPr="009E3BC3" w14:paraId="78FEED0B" w14:textId="77777777" w:rsidTr="00CD46EB">
        <w:tc>
          <w:tcPr>
            <w:tcW w:w="3717" w:type="dxa"/>
          </w:tcPr>
          <w:p w14:paraId="56F5CCE9" w14:textId="41111239" w:rsidR="003007D7" w:rsidRPr="009E3BC3" w:rsidRDefault="003007D7" w:rsidP="0030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ส่วนแบ่งกำไรของการร่วมค้า</w:t>
            </w:r>
          </w:p>
        </w:tc>
        <w:tc>
          <w:tcPr>
            <w:tcW w:w="1170" w:type="dxa"/>
          </w:tcPr>
          <w:p w14:paraId="2EC2E8CD" w14:textId="7FB631D7" w:rsidR="003007D7" w:rsidRPr="009E3BC3" w:rsidRDefault="003007D7" w:rsidP="003007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69D85E" w14:textId="77777777" w:rsidR="003007D7" w:rsidRPr="009E3BC3" w:rsidRDefault="003007D7" w:rsidP="0030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59E4419" w14:textId="2FD7AA8A" w:rsidR="003007D7" w:rsidRPr="009E3BC3" w:rsidRDefault="003007D7" w:rsidP="003007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A74487" w14:textId="77777777" w:rsidR="003007D7" w:rsidRPr="009E3BC3" w:rsidRDefault="003007D7" w:rsidP="0030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FCD9E5" w14:textId="30B1CB79" w:rsidR="003007D7" w:rsidRPr="009E3BC3" w:rsidRDefault="003007D7" w:rsidP="003007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3FDA6B" w14:textId="77777777" w:rsidR="003007D7" w:rsidRPr="009E3BC3" w:rsidRDefault="003007D7" w:rsidP="0030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AB0580" w14:textId="2B247539" w:rsidR="003007D7" w:rsidRPr="009E3BC3" w:rsidRDefault="003007D7" w:rsidP="003007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007D7" w:rsidRPr="009E3BC3" w14:paraId="2890C982" w14:textId="77777777" w:rsidTr="00CD46EB">
        <w:tc>
          <w:tcPr>
            <w:tcW w:w="3717" w:type="dxa"/>
          </w:tcPr>
          <w:p w14:paraId="2808FAA2" w14:textId="7C04EFF9" w:rsidR="003007D7" w:rsidRPr="009E3BC3" w:rsidRDefault="003007D7" w:rsidP="0030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3"/>
                <w:tab w:val="left" w:pos="387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1170" w:type="dxa"/>
          </w:tcPr>
          <w:p w14:paraId="7B83EC18" w14:textId="37A4B141" w:rsidR="003007D7" w:rsidRDefault="00864A6B" w:rsidP="003007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16,623</w:t>
            </w:r>
          </w:p>
        </w:tc>
        <w:tc>
          <w:tcPr>
            <w:tcW w:w="270" w:type="dxa"/>
          </w:tcPr>
          <w:p w14:paraId="0F054D5B" w14:textId="77777777" w:rsidR="003007D7" w:rsidRPr="009E3BC3" w:rsidRDefault="003007D7" w:rsidP="0030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975609E" w14:textId="1EC135A2" w:rsidR="003007D7" w:rsidRDefault="003007D7" w:rsidP="003007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9,271</w:t>
            </w:r>
          </w:p>
        </w:tc>
        <w:tc>
          <w:tcPr>
            <w:tcW w:w="270" w:type="dxa"/>
          </w:tcPr>
          <w:p w14:paraId="07086EF5" w14:textId="77777777" w:rsidR="003007D7" w:rsidRPr="009E3BC3" w:rsidRDefault="003007D7" w:rsidP="0030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957382" w14:textId="37CAF554" w:rsidR="003007D7" w:rsidRDefault="00864A6B" w:rsidP="003007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57D3F82" w14:textId="77777777" w:rsidR="003007D7" w:rsidRPr="009E3BC3" w:rsidRDefault="003007D7" w:rsidP="0030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FA2CAD" w14:textId="01276B79" w:rsidR="003007D7" w:rsidRPr="009E3BC3" w:rsidRDefault="003007D7" w:rsidP="003007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007D7" w:rsidRPr="009E3BC3" w14:paraId="6FAC1EB4" w14:textId="77777777" w:rsidTr="00CD46EB">
        <w:tc>
          <w:tcPr>
            <w:tcW w:w="3717" w:type="dxa"/>
          </w:tcPr>
          <w:p w14:paraId="00403ACF" w14:textId="77777777" w:rsidR="003007D7" w:rsidRPr="009E3BC3" w:rsidRDefault="003007D7" w:rsidP="0030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ผลต่างของอัตราแลกเปลี่ยนจากการ</w:t>
            </w:r>
          </w:p>
        </w:tc>
        <w:tc>
          <w:tcPr>
            <w:tcW w:w="1170" w:type="dxa"/>
          </w:tcPr>
          <w:p w14:paraId="3B1CC2E2" w14:textId="77777777" w:rsidR="003007D7" w:rsidRPr="009E3BC3" w:rsidRDefault="003007D7" w:rsidP="003007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6D2DF8" w14:textId="77777777" w:rsidR="003007D7" w:rsidRPr="009E3BC3" w:rsidRDefault="003007D7" w:rsidP="0030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C897176" w14:textId="77777777" w:rsidR="003007D7" w:rsidRPr="009E3BC3" w:rsidRDefault="003007D7" w:rsidP="003007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D2AB0F" w14:textId="77777777" w:rsidR="003007D7" w:rsidRPr="009E3BC3" w:rsidRDefault="003007D7" w:rsidP="0030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F94D91" w14:textId="77777777" w:rsidR="003007D7" w:rsidRPr="009E3BC3" w:rsidRDefault="003007D7" w:rsidP="003007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219BD3" w14:textId="77777777" w:rsidR="003007D7" w:rsidRPr="009E3BC3" w:rsidRDefault="003007D7" w:rsidP="0030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63D9EC" w14:textId="77777777" w:rsidR="003007D7" w:rsidRPr="009E3BC3" w:rsidRDefault="003007D7" w:rsidP="003007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  <w:tab w:val="decimal" w:pos="95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007D7" w:rsidRPr="009E3BC3" w14:paraId="47A3081D" w14:textId="77777777" w:rsidTr="00CD46EB">
        <w:tc>
          <w:tcPr>
            <w:tcW w:w="3717" w:type="dxa"/>
          </w:tcPr>
          <w:p w14:paraId="3922D5DA" w14:textId="77777777" w:rsidR="003007D7" w:rsidRPr="009E3BC3" w:rsidRDefault="003007D7" w:rsidP="0030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แปลงค่าหน่วยงานต่างประเทศ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872ECC8" w14:textId="248FC490" w:rsidR="003007D7" w:rsidRPr="009E3BC3" w:rsidRDefault="00864A6B" w:rsidP="003007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(11,97</w:t>
            </w:r>
            <w:r w:rsidR="00715C17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BF26D4D" w14:textId="77777777" w:rsidR="003007D7" w:rsidRPr="009E3BC3" w:rsidRDefault="003007D7" w:rsidP="0030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E580919" w14:textId="333E2344" w:rsidR="003007D7" w:rsidRPr="009E3BC3" w:rsidRDefault="003007D7" w:rsidP="003007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(6,623)</w:t>
            </w:r>
          </w:p>
        </w:tc>
        <w:tc>
          <w:tcPr>
            <w:tcW w:w="270" w:type="dxa"/>
          </w:tcPr>
          <w:p w14:paraId="7261F406" w14:textId="77777777" w:rsidR="003007D7" w:rsidRPr="009E3BC3" w:rsidRDefault="003007D7" w:rsidP="0030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2DB7242" w14:textId="2A4630DB" w:rsidR="003007D7" w:rsidRPr="009E3BC3" w:rsidRDefault="00864A6B" w:rsidP="003007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BB0CFE" w14:textId="77777777" w:rsidR="003007D7" w:rsidRPr="009E3BC3" w:rsidRDefault="003007D7" w:rsidP="0030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DEE3CE5" w14:textId="1BF4C013" w:rsidR="003007D7" w:rsidRPr="009E3BC3" w:rsidRDefault="003007D7" w:rsidP="003007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64A6B" w:rsidRPr="009E3BC3" w14:paraId="0D18A759" w14:textId="77777777" w:rsidTr="00CD46EB">
        <w:tc>
          <w:tcPr>
            <w:tcW w:w="3717" w:type="dxa"/>
          </w:tcPr>
          <w:p w14:paraId="547B2217" w14:textId="61CF4A9A" w:rsidR="00864A6B" w:rsidRPr="009E3BC3" w:rsidRDefault="00864A6B" w:rsidP="00864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2D7B93B" w14:textId="22EE7859" w:rsidR="00864A6B" w:rsidRPr="00D90BF0" w:rsidRDefault="00864A6B" w:rsidP="00864A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0B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155,34</w:t>
            </w:r>
            <w:r w:rsidR="00715C17" w:rsidRPr="00D90B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8E9BCFC" w14:textId="77777777" w:rsidR="00864A6B" w:rsidRPr="009E3BC3" w:rsidRDefault="00864A6B" w:rsidP="00864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A04045C" w14:textId="23DB7242" w:rsidR="00864A6B" w:rsidRPr="009E3BC3" w:rsidRDefault="00864A6B" w:rsidP="00864A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150,701</w:t>
            </w:r>
          </w:p>
        </w:tc>
        <w:tc>
          <w:tcPr>
            <w:tcW w:w="270" w:type="dxa"/>
          </w:tcPr>
          <w:p w14:paraId="47281E27" w14:textId="77777777" w:rsidR="00864A6B" w:rsidRPr="009E3BC3" w:rsidRDefault="00864A6B" w:rsidP="00864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919AB1D" w14:textId="66060044" w:rsidR="00864A6B" w:rsidRPr="009E3BC3" w:rsidRDefault="00864A6B" w:rsidP="00864A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166,291</w:t>
            </w:r>
          </w:p>
        </w:tc>
        <w:tc>
          <w:tcPr>
            <w:tcW w:w="270" w:type="dxa"/>
          </w:tcPr>
          <w:p w14:paraId="18C6556C" w14:textId="77777777" w:rsidR="00864A6B" w:rsidRPr="009E3BC3" w:rsidRDefault="00864A6B" w:rsidP="00864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BC7DA91" w14:textId="660E4F6F" w:rsidR="00864A6B" w:rsidRPr="0027681C" w:rsidRDefault="00864A6B" w:rsidP="00864A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166,291</w:t>
            </w:r>
          </w:p>
        </w:tc>
      </w:tr>
    </w:tbl>
    <w:p w14:paraId="37DFBD98" w14:textId="77777777" w:rsidR="00033A9F" w:rsidRPr="00EA665E" w:rsidRDefault="00033A9F" w:rsidP="00EA665E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sz w:val="18"/>
          <w:szCs w:val="18"/>
          <w:lang w:val="en-US"/>
        </w:rPr>
      </w:pPr>
    </w:p>
    <w:p w14:paraId="5621061C" w14:textId="3333B047" w:rsidR="00827D24" w:rsidRPr="00D32021" w:rsidRDefault="00D32021" w:rsidP="00D320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spacing w:val="7"/>
          <w:sz w:val="30"/>
          <w:szCs w:val="30"/>
          <w:lang w:val="x-none" w:eastAsia="x-none"/>
        </w:rPr>
        <w:sectPr w:rsidR="00827D24" w:rsidRPr="00D32021" w:rsidSect="002A07E1">
          <w:headerReference w:type="default" r:id="rId19"/>
          <w:footerReference w:type="default" r:id="rId20"/>
          <w:pgSz w:w="11909" w:h="16834" w:code="9"/>
          <w:pgMar w:top="691" w:right="1152" w:bottom="576" w:left="1152" w:header="720" w:footer="720" w:gutter="0"/>
          <w:cols w:space="720"/>
        </w:sectPr>
      </w:pPr>
      <w:r w:rsidRPr="00D90BF0">
        <w:rPr>
          <w:rFonts w:asciiTheme="majorBidi" w:hAnsiTheme="majorBidi" w:cstheme="majorBidi"/>
          <w:spacing w:val="2"/>
          <w:sz w:val="30"/>
          <w:szCs w:val="30"/>
          <w:cs/>
          <w:lang w:val="x-none" w:eastAsia="x-none"/>
        </w:rPr>
        <w:t xml:space="preserve">เมื่อวันที่ </w:t>
      </w:r>
      <w:r w:rsidR="005C2F97">
        <w:rPr>
          <w:rFonts w:asciiTheme="majorBidi" w:hAnsiTheme="majorBidi" w:cstheme="majorBidi"/>
          <w:spacing w:val="2"/>
          <w:sz w:val="30"/>
          <w:szCs w:val="30"/>
          <w:lang w:val="x-none" w:eastAsia="x-none"/>
        </w:rPr>
        <w:t>13</w:t>
      </w:r>
      <w:r w:rsidRPr="00D90BF0">
        <w:rPr>
          <w:rFonts w:asciiTheme="majorBidi" w:hAnsiTheme="majorBidi" w:cstheme="majorBidi"/>
          <w:spacing w:val="2"/>
          <w:sz w:val="30"/>
          <w:szCs w:val="30"/>
          <w:lang w:val="x-none" w:eastAsia="x-none"/>
        </w:rPr>
        <w:t xml:space="preserve"> </w:t>
      </w:r>
      <w:r w:rsidRPr="00D90BF0">
        <w:rPr>
          <w:rFonts w:asciiTheme="majorBidi" w:hAnsiTheme="majorBidi" w:cstheme="majorBidi"/>
          <w:spacing w:val="2"/>
          <w:sz w:val="30"/>
          <w:szCs w:val="30"/>
          <w:cs/>
          <w:lang w:val="x-none" w:eastAsia="x-none"/>
        </w:rPr>
        <w:t xml:space="preserve">ธันวาคม </w:t>
      </w:r>
      <w:r w:rsidR="00EC75A0" w:rsidRPr="00D90BF0">
        <w:rPr>
          <w:rFonts w:asciiTheme="majorBidi" w:hAnsiTheme="majorBidi" w:cstheme="majorBidi"/>
          <w:spacing w:val="2"/>
          <w:sz w:val="30"/>
          <w:szCs w:val="30"/>
          <w:lang w:val="x-none" w:eastAsia="x-none"/>
        </w:rPr>
        <w:t>2566</w:t>
      </w:r>
      <w:r w:rsidRPr="00D90BF0">
        <w:rPr>
          <w:rFonts w:asciiTheme="majorBidi" w:hAnsiTheme="majorBidi" w:cstheme="majorBidi"/>
          <w:spacing w:val="2"/>
          <w:sz w:val="30"/>
          <w:szCs w:val="30"/>
          <w:lang w:val="x-none" w:eastAsia="x-none"/>
        </w:rPr>
        <w:t xml:space="preserve"> </w:t>
      </w:r>
      <w:r w:rsidRPr="00D90BF0">
        <w:rPr>
          <w:rFonts w:asciiTheme="majorBidi" w:hAnsiTheme="majorBidi" w:cstheme="majorBidi"/>
          <w:spacing w:val="2"/>
          <w:sz w:val="30"/>
          <w:szCs w:val="30"/>
          <w:cs/>
          <w:lang w:val="x-none" w:eastAsia="x-none"/>
        </w:rPr>
        <w:t>ที่ประชุมผู้ถือหุ้นของบริษัท พีที อิชิตัน อินโด</w:t>
      </w:r>
      <w:r w:rsidRPr="00D90BF0">
        <w:rPr>
          <w:rFonts w:asciiTheme="majorBidi" w:hAnsiTheme="majorBidi" w:cstheme="majorBidi"/>
          <w:spacing w:val="2"/>
          <w:sz w:val="30"/>
          <w:szCs w:val="30"/>
          <w:cs/>
          <w:lang w:eastAsia="x-none"/>
        </w:rPr>
        <w:t>นี</w:t>
      </w:r>
      <w:r w:rsidRPr="00D90BF0">
        <w:rPr>
          <w:rFonts w:asciiTheme="majorBidi" w:hAnsiTheme="majorBidi" w:cstheme="majorBidi"/>
          <w:spacing w:val="2"/>
          <w:sz w:val="30"/>
          <w:szCs w:val="30"/>
          <w:cs/>
          <w:lang w:val="x-none" w:eastAsia="x-none"/>
        </w:rPr>
        <w:t>เซีย</w:t>
      </w:r>
      <w:r w:rsidRPr="00D90BF0">
        <w:rPr>
          <w:rFonts w:asciiTheme="majorBidi" w:hAnsiTheme="majorBidi" w:cstheme="majorBidi"/>
          <w:spacing w:val="2"/>
          <w:sz w:val="30"/>
          <w:szCs w:val="30"/>
          <w:lang w:eastAsia="x-none"/>
        </w:rPr>
        <w:t xml:space="preserve"> (“PTI”)</w:t>
      </w:r>
      <w:r w:rsidRPr="00D90BF0">
        <w:rPr>
          <w:rFonts w:asciiTheme="majorBidi" w:hAnsiTheme="majorBidi" w:cstheme="majorBidi"/>
          <w:spacing w:val="2"/>
          <w:sz w:val="30"/>
          <w:szCs w:val="30"/>
          <w:lang w:val="x-none" w:eastAsia="x-none"/>
        </w:rPr>
        <w:t xml:space="preserve"> </w:t>
      </w:r>
      <w:r w:rsidRPr="00D90BF0">
        <w:rPr>
          <w:rFonts w:asciiTheme="majorBidi" w:hAnsiTheme="majorBidi" w:cstheme="majorBidi"/>
          <w:spacing w:val="2"/>
          <w:sz w:val="30"/>
          <w:szCs w:val="30"/>
          <w:cs/>
          <w:lang w:val="x-none" w:eastAsia="x-none"/>
        </w:rPr>
        <w:t xml:space="preserve">ผู้ถือหุ้น </w:t>
      </w:r>
      <w:r w:rsidRPr="00D90BF0">
        <w:rPr>
          <w:rFonts w:asciiTheme="majorBidi" w:hAnsiTheme="majorBidi" w:cstheme="majorBidi"/>
          <w:spacing w:val="2"/>
          <w:sz w:val="30"/>
          <w:szCs w:val="30"/>
          <w:lang w:eastAsia="x-none"/>
        </w:rPr>
        <w:t xml:space="preserve">PTI </w:t>
      </w:r>
      <w:r w:rsidRPr="00D90BF0">
        <w:rPr>
          <w:rFonts w:asciiTheme="majorBidi" w:hAnsiTheme="majorBidi" w:cstheme="majorBidi"/>
          <w:spacing w:val="2"/>
          <w:sz w:val="30"/>
          <w:szCs w:val="30"/>
          <w:cs/>
          <w:lang w:eastAsia="x-none"/>
        </w:rPr>
        <w:t>ได้</w:t>
      </w:r>
      <w:r w:rsidRPr="00D90BF0">
        <w:rPr>
          <w:rFonts w:asciiTheme="majorBidi" w:hAnsiTheme="majorBidi" w:cstheme="majorBidi"/>
          <w:spacing w:val="2"/>
          <w:sz w:val="30"/>
          <w:szCs w:val="30"/>
          <w:cs/>
          <w:lang w:val="x-none" w:eastAsia="x-none"/>
        </w:rPr>
        <w:t>อนุมัติ</w:t>
      </w:r>
      <w:r w:rsidRPr="00D90BF0">
        <w:rPr>
          <w:rFonts w:asciiTheme="majorBidi" w:hAnsiTheme="majorBidi" w:cstheme="majorBidi"/>
          <w:spacing w:val="-4"/>
          <w:sz w:val="30"/>
          <w:szCs w:val="30"/>
          <w:cs/>
          <w:lang w:val="x-none" w:eastAsia="x-none"/>
        </w:rPr>
        <w:t xml:space="preserve">การลดทุนที่ออกและชำระแล้วเป็นจำนวนเงิน </w:t>
      </w:r>
      <w:r w:rsidR="00CE7C76" w:rsidRPr="00D90BF0">
        <w:rPr>
          <w:rFonts w:asciiTheme="majorBidi" w:hAnsiTheme="majorBidi" w:cstheme="majorBidi"/>
          <w:spacing w:val="-4"/>
          <w:sz w:val="30"/>
          <w:szCs w:val="30"/>
          <w:lang w:eastAsia="x-none"/>
        </w:rPr>
        <w:t>70,000</w:t>
      </w:r>
      <w:r w:rsidRPr="00D90BF0">
        <w:rPr>
          <w:rFonts w:asciiTheme="majorBidi" w:hAnsiTheme="majorBidi" w:cstheme="majorBidi"/>
          <w:spacing w:val="-4"/>
          <w:sz w:val="30"/>
          <w:szCs w:val="30"/>
          <w:lang w:eastAsia="x-none"/>
        </w:rPr>
        <w:t xml:space="preserve"> </w:t>
      </w:r>
      <w:r w:rsidRPr="00D90BF0">
        <w:rPr>
          <w:rFonts w:asciiTheme="majorBidi" w:hAnsiTheme="majorBidi" w:cstheme="majorBidi"/>
          <w:spacing w:val="-4"/>
          <w:sz w:val="30"/>
          <w:szCs w:val="30"/>
          <w:cs/>
          <w:lang w:val="x-none" w:eastAsia="x-none"/>
        </w:rPr>
        <w:t>ล้านรูเปียอินโดนีเซีย ซึ่งเป็นการลดทุนในส่วนของบริษัท อิชิตัน</w:t>
      </w:r>
      <w:r w:rsidRPr="00D90BF0">
        <w:rPr>
          <w:rFonts w:asciiTheme="majorBidi" w:hAnsiTheme="majorBidi" w:cstheme="majorBidi"/>
          <w:sz w:val="30"/>
          <w:szCs w:val="30"/>
          <w:cs/>
          <w:lang w:val="x-none" w:eastAsia="x-none"/>
        </w:rPr>
        <w:t>กรุ๊ป จำกัด</w:t>
      </w:r>
      <w:r w:rsidRPr="00D90BF0">
        <w:rPr>
          <w:rFonts w:asciiTheme="majorBidi" w:hAnsiTheme="majorBidi" w:cstheme="majorBidi"/>
          <w:sz w:val="30"/>
          <w:szCs w:val="30"/>
          <w:lang w:val="x-none" w:eastAsia="x-none"/>
        </w:rPr>
        <w:t xml:space="preserve"> </w:t>
      </w:r>
      <w:r w:rsidRPr="00D90BF0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(มหาชน) จำนวน </w:t>
      </w:r>
      <w:r w:rsidRPr="00D90BF0">
        <w:rPr>
          <w:rFonts w:asciiTheme="majorBidi" w:hAnsiTheme="majorBidi" w:cstheme="majorBidi"/>
          <w:sz w:val="30"/>
          <w:szCs w:val="30"/>
          <w:lang w:eastAsia="x-none"/>
        </w:rPr>
        <w:t xml:space="preserve">35 </w:t>
      </w:r>
      <w:r w:rsidRPr="00D90BF0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ล้านหุ้น </w:t>
      </w:r>
      <w:r w:rsidRPr="00D90BF0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เป็นจำนวนเงิน </w:t>
      </w:r>
      <w:r w:rsidR="00CE7C76" w:rsidRPr="00D90BF0">
        <w:rPr>
          <w:rFonts w:asciiTheme="majorBidi" w:hAnsiTheme="majorBidi" w:cstheme="majorBidi"/>
          <w:sz w:val="30"/>
          <w:szCs w:val="30"/>
          <w:lang w:eastAsia="x-none"/>
        </w:rPr>
        <w:t>35,000</w:t>
      </w:r>
      <w:r w:rsidRPr="00D90BF0">
        <w:rPr>
          <w:rFonts w:asciiTheme="majorBidi" w:hAnsiTheme="majorBidi" w:cstheme="majorBidi"/>
          <w:sz w:val="30"/>
          <w:szCs w:val="30"/>
          <w:lang w:val="x-none" w:eastAsia="x-none"/>
        </w:rPr>
        <w:t xml:space="preserve"> </w:t>
      </w:r>
      <w:r w:rsidRPr="00D90BF0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ล้านรูเปียอินโดนีเซีย (หรือเทียบเท่า </w:t>
      </w:r>
      <w:r w:rsidR="00CE7C76" w:rsidRPr="00D90BF0">
        <w:rPr>
          <w:rFonts w:asciiTheme="majorBidi" w:hAnsiTheme="majorBidi" w:cstheme="majorBidi"/>
          <w:sz w:val="30"/>
          <w:szCs w:val="30"/>
          <w:lang w:eastAsia="x-none"/>
        </w:rPr>
        <w:t>77.3</w:t>
      </w:r>
      <w:r w:rsidRPr="00D90BF0">
        <w:rPr>
          <w:rFonts w:asciiTheme="majorBidi" w:hAnsiTheme="majorBidi" w:cstheme="majorBidi"/>
          <w:sz w:val="30"/>
          <w:szCs w:val="30"/>
          <w:lang w:val="x-none" w:eastAsia="x-none"/>
        </w:rPr>
        <w:t xml:space="preserve"> </w:t>
      </w:r>
      <w:r w:rsidRPr="00D90BF0">
        <w:rPr>
          <w:rFonts w:asciiTheme="majorBidi" w:hAnsiTheme="majorBidi" w:cstheme="majorBidi"/>
          <w:sz w:val="30"/>
          <w:szCs w:val="30"/>
          <w:cs/>
          <w:lang w:val="x-none" w:eastAsia="x-none"/>
        </w:rPr>
        <w:t>ล้านบาท)</w:t>
      </w:r>
      <w:r w:rsidR="00FC3200" w:rsidRPr="00D90BF0">
        <w:rPr>
          <w:rFonts w:asciiTheme="majorBidi" w:hAnsiTheme="majorBidi" w:cstheme="majorBidi"/>
          <w:sz w:val="30"/>
          <w:szCs w:val="30"/>
          <w:lang w:val="x-none" w:eastAsia="x-none"/>
        </w:rPr>
        <w:t xml:space="preserve"> </w:t>
      </w:r>
      <w:r w:rsidRPr="00D90BF0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และการร่วมค้าได้จดทะเบียนลดทุนกับ </w:t>
      </w:r>
      <w:r w:rsidRPr="00D90BF0">
        <w:rPr>
          <w:rFonts w:asciiTheme="majorBidi" w:hAnsiTheme="majorBidi" w:cstheme="majorBidi"/>
          <w:sz w:val="30"/>
          <w:szCs w:val="30"/>
          <w:lang w:eastAsia="x-none"/>
        </w:rPr>
        <w:t xml:space="preserve">Ministry of Law and Human Rights </w:t>
      </w:r>
      <w:r w:rsidRPr="00D90BF0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แล้วเมื่อวันที่ </w:t>
      </w:r>
      <w:r w:rsidR="00CE7C76" w:rsidRPr="00D90BF0">
        <w:rPr>
          <w:rFonts w:asciiTheme="majorBidi" w:hAnsiTheme="majorBidi" w:cstheme="majorBidi"/>
          <w:sz w:val="30"/>
          <w:szCs w:val="30"/>
          <w:lang w:eastAsia="x-none"/>
        </w:rPr>
        <w:t>1</w:t>
      </w:r>
      <w:r w:rsidR="00604C13" w:rsidRPr="00D90BF0">
        <w:rPr>
          <w:rFonts w:asciiTheme="majorBidi" w:hAnsiTheme="majorBidi" w:cstheme="majorBidi" w:hint="cs"/>
          <w:sz w:val="30"/>
          <w:szCs w:val="30"/>
          <w:cs/>
          <w:lang w:eastAsia="x-none"/>
        </w:rPr>
        <w:t>4</w:t>
      </w:r>
      <w:r w:rsidRPr="00D90BF0">
        <w:rPr>
          <w:rFonts w:asciiTheme="majorBidi" w:hAnsiTheme="majorBidi" w:cstheme="majorBidi"/>
          <w:sz w:val="30"/>
          <w:szCs w:val="30"/>
          <w:lang w:val="x-none" w:eastAsia="x-none"/>
        </w:rPr>
        <w:t xml:space="preserve"> </w:t>
      </w:r>
      <w:r w:rsidRPr="00D90BF0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กุมภาพันธ์ </w:t>
      </w:r>
      <w:r w:rsidR="00CE7C76" w:rsidRPr="00D90BF0">
        <w:rPr>
          <w:rFonts w:asciiTheme="majorBidi" w:hAnsiTheme="majorBidi" w:cstheme="majorBidi"/>
          <w:sz w:val="30"/>
          <w:szCs w:val="30"/>
          <w:lang w:val="x-none" w:eastAsia="x-none"/>
        </w:rPr>
        <w:t>2567</w:t>
      </w:r>
      <w:r w:rsidRPr="00C81CBE">
        <w:rPr>
          <w:rFonts w:asciiTheme="majorBidi" w:hAnsiTheme="majorBidi" w:cstheme="majorBidi"/>
          <w:sz w:val="30"/>
          <w:szCs w:val="30"/>
          <w:cs/>
          <w:lang w:eastAsia="x-none"/>
        </w:rPr>
        <w:br/>
      </w:r>
    </w:p>
    <w:p w14:paraId="63765010" w14:textId="40AF0C79" w:rsidR="00592B9B" w:rsidRDefault="0087180B" w:rsidP="00592B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4313CA">
        <w:rPr>
          <w:rFonts w:asciiTheme="majorBidi" w:hAnsiTheme="majorBidi" w:cstheme="majorBidi" w:hint="cs"/>
          <w:sz w:val="30"/>
          <w:szCs w:val="30"/>
          <w:cs/>
        </w:rPr>
        <w:t>เงินลงทุนใน</w:t>
      </w:r>
      <w:r w:rsidR="004313CA" w:rsidRPr="004313CA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="00592B9B" w:rsidRPr="004313CA">
        <w:rPr>
          <w:rFonts w:asciiTheme="majorBidi" w:hAnsiTheme="majorBidi" w:cstheme="majorBidi"/>
          <w:sz w:val="30"/>
          <w:szCs w:val="30"/>
          <w:cs/>
        </w:rPr>
        <w:t>ร่วมค้า</w:t>
      </w:r>
      <w:r w:rsidR="00592B9B" w:rsidRPr="003D568F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592B9B" w:rsidRPr="003D568F">
        <w:rPr>
          <w:rFonts w:asciiTheme="majorBidi" w:hAnsiTheme="majorBidi" w:cstheme="majorBidi"/>
          <w:sz w:val="30"/>
          <w:szCs w:val="30"/>
        </w:rPr>
        <w:t xml:space="preserve">31 </w:t>
      </w:r>
      <w:r w:rsidR="00592B9B" w:rsidRPr="003D568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821EF4">
        <w:rPr>
          <w:rFonts w:asciiTheme="majorBidi" w:hAnsiTheme="majorBidi" w:cstheme="majorBidi"/>
          <w:sz w:val="30"/>
          <w:szCs w:val="30"/>
        </w:rPr>
        <w:t>256</w:t>
      </w:r>
      <w:r w:rsidR="003007D7">
        <w:rPr>
          <w:rFonts w:asciiTheme="majorBidi" w:hAnsiTheme="majorBidi" w:cstheme="majorBidi"/>
          <w:sz w:val="30"/>
          <w:szCs w:val="30"/>
        </w:rPr>
        <w:t>8</w:t>
      </w:r>
      <w:r w:rsidR="00821EF4">
        <w:rPr>
          <w:rFonts w:asciiTheme="majorBidi" w:hAnsiTheme="majorBidi" w:cstheme="majorBidi"/>
          <w:sz w:val="30"/>
          <w:szCs w:val="30"/>
        </w:rPr>
        <w:t xml:space="preserve"> </w:t>
      </w:r>
      <w:r w:rsidR="00821EF4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592B9B" w:rsidRPr="003D568F">
        <w:rPr>
          <w:rFonts w:asciiTheme="majorBidi" w:hAnsiTheme="majorBidi" w:cstheme="majorBidi"/>
          <w:sz w:val="30"/>
          <w:szCs w:val="30"/>
        </w:rPr>
        <w:t>256</w:t>
      </w:r>
      <w:r w:rsidR="003007D7">
        <w:rPr>
          <w:rFonts w:asciiTheme="majorBidi" w:hAnsiTheme="majorBidi" w:cstheme="majorBidi"/>
          <w:sz w:val="30"/>
          <w:szCs w:val="30"/>
        </w:rPr>
        <w:t>7</w:t>
      </w:r>
      <w:r w:rsidR="00592B9B" w:rsidRPr="003D568F">
        <w:rPr>
          <w:rFonts w:asciiTheme="majorBidi" w:hAnsiTheme="majorBidi" w:cstheme="majorBidi"/>
          <w:sz w:val="30"/>
          <w:szCs w:val="30"/>
        </w:rPr>
        <w:t xml:space="preserve"> </w:t>
      </w:r>
      <w:r w:rsidR="00592B9B" w:rsidRPr="003D568F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3A4E9D7A" w14:textId="66438D06" w:rsidR="0050125F" w:rsidRDefault="0050125F" w:rsidP="00B372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0" w:lineRule="atLeast"/>
        <w:ind w:left="547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144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30"/>
        <w:gridCol w:w="810"/>
        <w:gridCol w:w="180"/>
        <w:gridCol w:w="810"/>
        <w:gridCol w:w="180"/>
        <w:gridCol w:w="900"/>
        <w:gridCol w:w="180"/>
        <w:gridCol w:w="900"/>
        <w:gridCol w:w="181"/>
        <w:gridCol w:w="809"/>
        <w:gridCol w:w="180"/>
        <w:gridCol w:w="810"/>
        <w:gridCol w:w="214"/>
        <w:gridCol w:w="956"/>
        <w:gridCol w:w="180"/>
        <w:gridCol w:w="900"/>
        <w:gridCol w:w="179"/>
        <w:gridCol w:w="721"/>
        <w:gridCol w:w="180"/>
        <w:gridCol w:w="810"/>
        <w:gridCol w:w="188"/>
        <w:gridCol w:w="802"/>
        <w:gridCol w:w="180"/>
        <w:gridCol w:w="810"/>
      </w:tblGrid>
      <w:tr w:rsidR="00592B9B" w:rsidRPr="00C81CBE" w14:paraId="29DEE5CB" w14:textId="77777777" w:rsidTr="00D70A55">
        <w:trPr>
          <w:cantSplit/>
          <w:tblHeader/>
        </w:trPr>
        <w:tc>
          <w:tcPr>
            <w:tcW w:w="2430" w:type="dxa"/>
          </w:tcPr>
          <w:p w14:paraId="5B15D3CB" w14:textId="77777777" w:rsidR="00592B9B" w:rsidRPr="00C81CBE" w:rsidRDefault="00592B9B" w:rsidP="00D70A55">
            <w:pPr>
              <w:spacing w:line="360" w:lineRule="exact"/>
              <w:ind w:firstLine="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gridSpan w:val="3"/>
          </w:tcPr>
          <w:p w14:paraId="6F6AE7F0" w14:textId="77777777" w:rsidR="00592B9B" w:rsidRPr="00BE74AA" w:rsidRDefault="00592B9B" w:rsidP="00D70A5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7350D02E" w14:textId="77777777" w:rsidR="00592B9B" w:rsidRPr="00C81CBE" w:rsidRDefault="00592B9B" w:rsidP="00D70A55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gridSpan w:val="3"/>
          </w:tcPr>
          <w:p w14:paraId="7E4F676C" w14:textId="77777777" w:rsidR="00592B9B" w:rsidRPr="00C81CBE" w:rsidRDefault="00592B9B" w:rsidP="00D70A55">
            <w:pPr>
              <w:pStyle w:val="acctmergecolhdg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</w:tcPr>
          <w:p w14:paraId="473F9E08" w14:textId="77777777" w:rsidR="00592B9B" w:rsidRPr="00C81CBE" w:rsidRDefault="00592B9B" w:rsidP="00D70A55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5939" w:type="dxa"/>
            <w:gridSpan w:val="11"/>
          </w:tcPr>
          <w:p w14:paraId="6E9E8639" w14:textId="77777777" w:rsidR="00592B9B" w:rsidRDefault="00592B9B" w:rsidP="00D70A55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6D9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88" w:type="dxa"/>
          </w:tcPr>
          <w:p w14:paraId="5290396F" w14:textId="77777777" w:rsidR="00592B9B" w:rsidRDefault="00592B9B" w:rsidP="00D70A55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92" w:type="dxa"/>
            <w:gridSpan w:val="3"/>
          </w:tcPr>
          <w:p w14:paraId="01F83391" w14:textId="77777777" w:rsidR="00592B9B" w:rsidRPr="000C656D" w:rsidRDefault="00592B9B" w:rsidP="00D70A55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B6D9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92B9B" w:rsidRPr="00C81CBE" w14:paraId="4979B07E" w14:textId="77777777" w:rsidTr="00D70A55">
        <w:trPr>
          <w:cantSplit/>
          <w:tblHeader/>
        </w:trPr>
        <w:tc>
          <w:tcPr>
            <w:tcW w:w="2430" w:type="dxa"/>
          </w:tcPr>
          <w:p w14:paraId="6722655A" w14:textId="77777777" w:rsidR="00592B9B" w:rsidRPr="00C81CBE" w:rsidRDefault="00592B9B" w:rsidP="00D70A55">
            <w:pPr>
              <w:spacing w:line="360" w:lineRule="exact"/>
              <w:ind w:firstLine="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gridSpan w:val="3"/>
          </w:tcPr>
          <w:p w14:paraId="2D971EEA" w14:textId="77777777" w:rsidR="00592B9B" w:rsidRPr="00C81CBE" w:rsidRDefault="00592B9B" w:rsidP="00D70A5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สัดส่วนความ</w:t>
            </w:r>
            <w:r w:rsidRPr="00C81CB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81CBE">
              <w:rPr>
                <w:rFonts w:asciiTheme="majorBidi" w:hAnsiTheme="majorBidi" w:cstheme="majorBidi"/>
                <w:sz w:val="28"/>
                <w:szCs w:val="28"/>
                <w:cs/>
              </w:rPr>
              <w:t>เป็นเจ้าของ</w:t>
            </w:r>
          </w:p>
        </w:tc>
        <w:tc>
          <w:tcPr>
            <w:tcW w:w="180" w:type="dxa"/>
          </w:tcPr>
          <w:p w14:paraId="1989BC18" w14:textId="77777777" w:rsidR="00592B9B" w:rsidRPr="00C81CBE" w:rsidRDefault="00592B9B" w:rsidP="00D70A55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gridSpan w:val="3"/>
          </w:tcPr>
          <w:p w14:paraId="5401AA54" w14:textId="77777777" w:rsidR="00592B9B" w:rsidRPr="00C81CBE" w:rsidRDefault="00592B9B" w:rsidP="00D70A55">
            <w:pPr>
              <w:pStyle w:val="acctmergecolhdg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EF0288A" w14:textId="77777777" w:rsidR="00592B9B" w:rsidRPr="00C81CBE" w:rsidRDefault="00592B9B" w:rsidP="00D70A55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  <w:r w:rsidRPr="00C81CB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1" w:type="dxa"/>
          </w:tcPr>
          <w:p w14:paraId="3E500FAC" w14:textId="77777777" w:rsidR="00592B9B" w:rsidRPr="00C81CBE" w:rsidRDefault="00592B9B" w:rsidP="00D70A55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799" w:type="dxa"/>
            <w:gridSpan w:val="3"/>
          </w:tcPr>
          <w:p w14:paraId="207615A6" w14:textId="77777777" w:rsidR="00592B9B" w:rsidRPr="00C81CBE" w:rsidRDefault="00592B9B" w:rsidP="00D70A55">
            <w:pPr>
              <w:pStyle w:val="acctmergecolhdg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D2944D0" w14:textId="77777777" w:rsidR="00592B9B" w:rsidRPr="00C81CBE" w:rsidRDefault="00592B9B" w:rsidP="00D70A55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14" w:type="dxa"/>
          </w:tcPr>
          <w:p w14:paraId="6341D2A7" w14:textId="77777777" w:rsidR="00592B9B" w:rsidRPr="00C81CBE" w:rsidRDefault="00592B9B" w:rsidP="00D70A55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036" w:type="dxa"/>
            <w:gridSpan w:val="3"/>
          </w:tcPr>
          <w:p w14:paraId="6F3B2A81" w14:textId="77777777" w:rsidR="00592B9B" w:rsidRDefault="00592B9B" w:rsidP="00D70A55">
            <w:pPr>
              <w:pStyle w:val="acctmergecolhdg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BDA8EE6" w14:textId="77777777" w:rsidR="00592B9B" w:rsidRPr="000C656D" w:rsidRDefault="00592B9B" w:rsidP="00D70A55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การด้อยค่า</w:t>
            </w:r>
          </w:p>
        </w:tc>
        <w:tc>
          <w:tcPr>
            <w:tcW w:w="179" w:type="dxa"/>
          </w:tcPr>
          <w:p w14:paraId="1AA8E719" w14:textId="77777777" w:rsidR="00592B9B" w:rsidRPr="000C656D" w:rsidRDefault="00592B9B" w:rsidP="00D70A55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711" w:type="dxa"/>
            <w:gridSpan w:val="3"/>
          </w:tcPr>
          <w:p w14:paraId="5CB65FE1" w14:textId="77777777" w:rsidR="00592B9B" w:rsidRDefault="00592B9B" w:rsidP="00D70A55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B89249C" w14:textId="77777777" w:rsidR="00592B9B" w:rsidRPr="000C656D" w:rsidRDefault="00592B9B" w:rsidP="00D70A55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ราคาทุน-สุทธิ</w:t>
            </w:r>
          </w:p>
        </w:tc>
        <w:tc>
          <w:tcPr>
            <w:tcW w:w="188" w:type="dxa"/>
          </w:tcPr>
          <w:p w14:paraId="374E67C3" w14:textId="77777777" w:rsidR="00592B9B" w:rsidRDefault="00592B9B" w:rsidP="00D70A55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92" w:type="dxa"/>
            <w:gridSpan w:val="3"/>
          </w:tcPr>
          <w:p w14:paraId="55EF7DAE" w14:textId="77777777" w:rsidR="00592B9B" w:rsidRPr="000C656D" w:rsidRDefault="00592B9B" w:rsidP="00D70A55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C656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</w:t>
            </w:r>
          </w:p>
          <w:p w14:paraId="5FB54DE2" w14:textId="77777777" w:rsidR="00592B9B" w:rsidRDefault="00592B9B" w:rsidP="00D70A55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C656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วิธีส่วนได้เสีย</w:t>
            </w:r>
          </w:p>
        </w:tc>
      </w:tr>
      <w:tr w:rsidR="003007D7" w:rsidRPr="00C81CBE" w14:paraId="7EE45CDE" w14:textId="77777777" w:rsidTr="00D70A55">
        <w:trPr>
          <w:cantSplit/>
          <w:tblHeader/>
        </w:trPr>
        <w:tc>
          <w:tcPr>
            <w:tcW w:w="2430" w:type="dxa"/>
          </w:tcPr>
          <w:p w14:paraId="7CDEBE83" w14:textId="77777777" w:rsidR="003007D7" w:rsidRPr="00C81CBE" w:rsidRDefault="003007D7" w:rsidP="003007D7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083F9A29" w14:textId="08FDB325" w:rsidR="003007D7" w:rsidRPr="00C81CBE" w:rsidRDefault="003007D7" w:rsidP="003007D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0B09C009" w14:textId="77777777" w:rsidR="003007D7" w:rsidRPr="00C81CBE" w:rsidRDefault="003007D7" w:rsidP="003007D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1018C209" w14:textId="113484D6" w:rsidR="003007D7" w:rsidRPr="00C81CBE" w:rsidRDefault="003007D7" w:rsidP="003007D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20D87F8E" w14:textId="77777777" w:rsidR="003007D7" w:rsidRPr="00C81CBE" w:rsidRDefault="003007D7" w:rsidP="003007D7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2CA22B7A" w14:textId="65006C13" w:rsidR="003007D7" w:rsidRPr="00C81CBE" w:rsidRDefault="003007D7" w:rsidP="003007D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646AA655" w14:textId="77777777" w:rsidR="003007D7" w:rsidRPr="00C81CBE" w:rsidRDefault="003007D7" w:rsidP="003007D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A7C01DD" w14:textId="75FD9952" w:rsidR="003007D7" w:rsidRPr="00C81CBE" w:rsidRDefault="003007D7" w:rsidP="003007D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1" w:type="dxa"/>
          </w:tcPr>
          <w:p w14:paraId="32606635" w14:textId="77777777" w:rsidR="003007D7" w:rsidRPr="00C81CBE" w:rsidRDefault="003007D7" w:rsidP="003007D7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809" w:type="dxa"/>
          </w:tcPr>
          <w:p w14:paraId="373DE0D0" w14:textId="67859458" w:rsidR="003007D7" w:rsidRPr="00C81CBE" w:rsidRDefault="003007D7" w:rsidP="003007D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5BE65212" w14:textId="77777777" w:rsidR="003007D7" w:rsidRPr="00C81CBE" w:rsidRDefault="003007D7" w:rsidP="003007D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2DE75375" w14:textId="275DBEDC" w:rsidR="003007D7" w:rsidRPr="00C81CBE" w:rsidRDefault="003007D7" w:rsidP="003007D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14" w:type="dxa"/>
          </w:tcPr>
          <w:p w14:paraId="1E797DF5" w14:textId="77777777" w:rsidR="003007D7" w:rsidRPr="00C81CBE" w:rsidRDefault="003007D7" w:rsidP="003007D7">
            <w:pPr>
              <w:pStyle w:val="acctfourfigures"/>
              <w:tabs>
                <w:tab w:val="clear" w:pos="765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35E1DA4D" w14:textId="06062423" w:rsidR="003007D7" w:rsidRPr="000C656D" w:rsidRDefault="003007D7" w:rsidP="003007D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34807B96" w14:textId="77777777" w:rsidR="003007D7" w:rsidRPr="00C81CBE" w:rsidRDefault="003007D7" w:rsidP="003007D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0120B80" w14:textId="3BF95FCE" w:rsidR="003007D7" w:rsidRPr="00C81CBE" w:rsidRDefault="003007D7" w:rsidP="003007D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79" w:type="dxa"/>
          </w:tcPr>
          <w:p w14:paraId="0F4FF775" w14:textId="77777777" w:rsidR="003007D7" w:rsidRPr="00C81CBE" w:rsidRDefault="003007D7" w:rsidP="003007D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1" w:type="dxa"/>
          </w:tcPr>
          <w:p w14:paraId="09D501B3" w14:textId="6CBEA2AA" w:rsidR="003007D7" w:rsidRPr="00C81CBE" w:rsidRDefault="003007D7" w:rsidP="003007D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4BAEDA5D" w14:textId="77777777" w:rsidR="003007D7" w:rsidRPr="00C81CBE" w:rsidRDefault="003007D7" w:rsidP="003007D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0DFBED51" w14:textId="2AE49C11" w:rsidR="003007D7" w:rsidRPr="00C81CBE" w:rsidRDefault="003007D7" w:rsidP="003007D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8" w:type="dxa"/>
          </w:tcPr>
          <w:p w14:paraId="14CBF380" w14:textId="77777777" w:rsidR="003007D7" w:rsidRPr="00C81CBE" w:rsidRDefault="003007D7" w:rsidP="003007D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02" w:type="dxa"/>
          </w:tcPr>
          <w:p w14:paraId="6F493C61" w14:textId="46703824" w:rsidR="003007D7" w:rsidRPr="00C81CBE" w:rsidRDefault="003007D7" w:rsidP="003007D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679E4EFF" w14:textId="77777777" w:rsidR="003007D7" w:rsidRPr="00C81CBE" w:rsidRDefault="003007D7" w:rsidP="003007D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3F496CEC" w14:textId="1475D2AF" w:rsidR="003007D7" w:rsidRPr="00C81CBE" w:rsidRDefault="003007D7" w:rsidP="003007D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</w:tr>
      <w:tr w:rsidR="003007D7" w:rsidRPr="00C81CBE" w14:paraId="4EE807A5" w14:textId="77777777" w:rsidTr="00D70A55">
        <w:trPr>
          <w:cantSplit/>
          <w:trHeight w:val="270"/>
        </w:trPr>
        <w:tc>
          <w:tcPr>
            <w:tcW w:w="2430" w:type="dxa"/>
          </w:tcPr>
          <w:p w14:paraId="19CBA743" w14:textId="77777777" w:rsidR="003007D7" w:rsidRPr="00C81CBE" w:rsidRDefault="003007D7" w:rsidP="003007D7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gridSpan w:val="3"/>
          </w:tcPr>
          <w:p w14:paraId="34DC7D7F" w14:textId="77777777" w:rsidR="003007D7" w:rsidRPr="00C81CBE" w:rsidRDefault="003007D7" w:rsidP="003007D7">
            <w:pPr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81CB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180" w:type="dxa"/>
          </w:tcPr>
          <w:p w14:paraId="09C747E8" w14:textId="77777777" w:rsidR="003007D7" w:rsidRPr="00C81CBE" w:rsidRDefault="003007D7" w:rsidP="003007D7">
            <w:pPr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080" w:type="dxa"/>
            <w:gridSpan w:val="19"/>
          </w:tcPr>
          <w:p w14:paraId="3D1E4FCC" w14:textId="77777777" w:rsidR="003007D7" w:rsidRPr="000C656D" w:rsidRDefault="003007D7" w:rsidP="003007D7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0C656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3007D7" w:rsidRPr="00546371" w14:paraId="7E68A6DA" w14:textId="77777777" w:rsidTr="00D70A55">
        <w:trPr>
          <w:cantSplit/>
        </w:trPr>
        <w:tc>
          <w:tcPr>
            <w:tcW w:w="2430" w:type="dxa"/>
          </w:tcPr>
          <w:p w14:paraId="367A2A2C" w14:textId="77777777" w:rsidR="003007D7" w:rsidRPr="00546371" w:rsidRDefault="003007D7" w:rsidP="003007D7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4637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810" w:type="dxa"/>
          </w:tcPr>
          <w:p w14:paraId="07B09CAD" w14:textId="77777777" w:rsidR="003007D7" w:rsidRPr="00546371" w:rsidRDefault="003007D7" w:rsidP="0030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D773F4A" w14:textId="77777777" w:rsidR="003007D7" w:rsidRPr="00546371" w:rsidRDefault="003007D7" w:rsidP="003007D7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</w:tcPr>
          <w:p w14:paraId="02C3B455" w14:textId="77777777" w:rsidR="003007D7" w:rsidRPr="00546371" w:rsidRDefault="003007D7" w:rsidP="003007D7">
            <w:pPr>
              <w:tabs>
                <w:tab w:val="clear" w:pos="454"/>
                <w:tab w:val="decimal" w:pos="281"/>
              </w:tabs>
              <w:spacing w:line="360" w:lineRule="exact"/>
              <w:ind w:right="-79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8E9C811" w14:textId="77777777" w:rsidR="003007D7" w:rsidRPr="00546371" w:rsidRDefault="003007D7" w:rsidP="003007D7">
            <w:pPr>
              <w:tabs>
                <w:tab w:val="clear" w:pos="454"/>
                <w:tab w:val="decimal" w:pos="281"/>
                <w:tab w:val="decimal" w:pos="461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2BAD0DF2" w14:textId="77777777" w:rsidR="003007D7" w:rsidRPr="00546371" w:rsidRDefault="003007D7" w:rsidP="003007D7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8FCB842" w14:textId="77777777" w:rsidR="003007D7" w:rsidRPr="00546371" w:rsidRDefault="003007D7" w:rsidP="003007D7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235906D" w14:textId="77777777" w:rsidR="003007D7" w:rsidRPr="00546371" w:rsidRDefault="003007D7" w:rsidP="003007D7">
            <w:pPr>
              <w:pStyle w:val="acctfourfigures"/>
              <w:tabs>
                <w:tab w:val="clear" w:pos="765"/>
                <w:tab w:val="decimal" w:pos="614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</w:tcPr>
          <w:p w14:paraId="5BF24DE8" w14:textId="77777777" w:rsidR="003007D7" w:rsidRPr="00546371" w:rsidRDefault="003007D7" w:rsidP="003007D7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</w:tcPr>
          <w:p w14:paraId="79A3B2D8" w14:textId="77777777" w:rsidR="003007D7" w:rsidRPr="00546371" w:rsidRDefault="003007D7" w:rsidP="003007D7">
            <w:pPr>
              <w:pStyle w:val="acctfourfigures"/>
              <w:tabs>
                <w:tab w:val="clear" w:pos="765"/>
                <w:tab w:val="decimal" w:pos="742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810F917" w14:textId="77777777" w:rsidR="003007D7" w:rsidRPr="00546371" w:rsidRDefault="003007D7" w:rsidP="003007D7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5E309B21" w14:textId="77777777" w:rsidR="003007D7" w:rsidRPr="00546371" w:rsidRDefault="003007D7" w:rsidP="003007D7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14" w:type="dxa"/>
          </w:tcPr>
          <w:p w14:paraId="09BC2E89" w14:textId="77777777" w:rsidR="003007D7" w:rsidRPr="00546371" w:rsidRDefault="003007D7" w:rsidP="003007D7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56" w:type="dxa"/>
          </w:tcPr>
          <w:p w14:paraId="135206AE" w14:textId="77777777" w:rsidR="003007D7" w:rsidRPr="00546371" w:rsidRDefault="003007D7" w:rsidP="003007D7">
            <w:pPr>
              <w:pStyle w:val="acctfourfigures"/>
              <w:tabs>
                <w:tab w:val="clear" w:pos="765"/>
                <w:tab w:val="decimal" w:pos="742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CD6EA92" w14:textId="77777777" w:rsidR="003007D7" w:rsidRPr="00546371" w:rsidRDefault="003007D7" w:rsidP="003007D7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BF1C711" w14:textId="77777777" w:rsidR="003007D7" w:rsidRPr="00546371" w:rsidRDefault="003007D7" w:rsidP="003007D7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9" w:type="dxa"/>
          </w:tcPr>
          <w:p w14:paraId="356EC3D3" w14:textId="77777777" w:rsidR="003007D7" w:rsidRPr="00546371" w:rsidRDefault="003007D7" w:rsidP="003007D7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1" w:type="dxa"/>
          </w:tcPr>
          <w:p w14:paraId="755B37D0" w14:textId="77777777" w:rsidR="003007D7" w:rsidRPr="00546371" w:rsidRDefault="003007D7" w:rsidP="003007D7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7790F50" w14:textId="77777777" w:rsidR="003007D7" w:rsidRPr="00546371" w:rsidRDefault="003007D7" w:rsidP="003007D7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0A4D4782" w14:textId="77777777" w:rsidR="003007D7" w:rsidRPr="00546371" w:rsidRDefault="003007D7" w:rsidP="003007D7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8" w:type="dxa"/>
          </w:tcPr>
          <w:p w14:paraId="51BCF8BA" w14:textId="77777777" w:rsidR="003007D7" w:rsidRPr="00546371" w:rsidRDefault="003007D7" w:rsidP="003007D7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2" w:type="dxa"/>
          </w:tcPr>
          <w:p w14:paraId="599EE1BE" w14:textId="77777777" w:rsidR="003007D7" w:rsidRPr="00546371" w:rsidRDefault="003007D7" w:rsidP="003007D7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F471EA0" w14:textId="77777777" w:rsidR="003007D7" w:rsidRPr="00546371" w:rsidRDefault="003007D7" w:rsidP="003007D7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266EA97B" w14:textId="77777777" w:rsidR="003007D7" w:rsidRPr="00546371" w:rsidRDefault="003007D7" w:rsidP="003007D7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3007D7" w:rsidRPr="00546371" w14:paraId="6ABFF24D" w14:textId="77777777" w:rsidTr="00D70A55">
        <w:trPr>
          <w:cantSplit/>
        </w:trPr>
        <w:tc>
          <w:tcPr>
            <w:tcW w:w="2430" w:type="dxa"/>
          </w:tcPr>
          <w:p w14:paraId="0FD5EADD" w14:textId="77777777" w:rsidR="003007D7" w:rsidRPr="00546371" w:rsidRDefault="003007D7" w:rsidP="003007D7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637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พีที อิชิ ตั</w:t>
            </w:r>
            <w:r w:rsidRPr="0054637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น </w:t>
            </w:r>
            <w:r w:rsidRPr="00546371">
              <w:rPr>
                <w:rFonts w:asciiTheme="majorBidi" w:hAnsiTheme="majorBidi" w:cstheme="majorBidi"/>
                <w:sz w:val="28"/>
                <w:szCs w:val="28"/>
                <w:cs/>
              </w:rPr>
              <w:t>อินโดนีเซีย</w:t>
            </w:r>
          </w:p>
        </w:tc>
        <w:tc>
          <w:tcPr>
            <w:tcW w:w="810" w:type="dxa"/>
          </w:tcPr>
          <w:p w14:paraId="1C9FE8E5" w14:textId="25D2F905" w:rsidR="003007D7" w:rsidRPr="00546371" w:rsidRDefault="00864A6B" w:rsidP="003007D7">
            <w:pPr>
              <w:tabs>
                <w:tab w:val="clear" w:pos="454"/>
                <w:tab w:val="decimal" w:pos="281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80" w:type="dxa"/>
          </w:tcPr>
          <w:p w14:paraId="3DB64D0B" w14:textId="77777777" w:rsidR="003007D7" w:rsidRPr="00546371" w:rsidRDefault="003007D7" w:rsidP="003007D7">
            <w:pPr>
              <w:tabs>
                <w:tab w:val="clear" w:pos="454"/>
                <w:tab w:val="decimal" w:pos="461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</w:tcPr>
          <w:p w14:paraId="15B66D26" w14:textId="77777777" w:rsidR="003007D7" w:rsidRPr="00546371" w:rsidRDefault="003007D7" w:rsidP="003007D7">
            <w:pPr>
              <w:tabs>
                <w:tab w:val="clear" w:pos="454"/>
                <w:tab w:val="decimal" w:pos="281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46371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80" w:type="dxa"/>
          </w:tcPr>
          <w:p w14:paraId="12860F98" w14:textId="77777777" w:rsidR="003007D7" w:rsidRPr="00546371" w:rsidRDefault="003007D7" w:rsidP="003007D7">
            <w:pPr>
              <w:tabs>
                <w:tab w:val="clear" w:pos="454"/>
                <w:tab w:val="decimal" w:pos="281"/>
                <w:tab w:val="decimal" w:pos="461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3C10E3F4" w14:textId="6852217D" w:rsidR="003007D7" w:rsidRPr="00546371" w:rsidRDefault="00864A6B" w:rsidP="003007D7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921,268</w:t>
            </w:r>
          </w:p>
        </w:tc>
        <w:tc>
          <w:tcPr>
            <w:tcW w:w="180" w:type="dxa"/>
          </w:tcPr>
          <w:p w14:paraId="6F05E825" w14:textId="77777777" w:rsidR="003007D7" w:rsidRPr="00546371" w:rsidRDefault="003007D7" w:rsidP="003007D7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0A7D1D8" w14:textId="36F82B11" w:rsidR="003007D7" w:rsidRPr="00546371" w:rsidRDefault="003007D7" w:rsidP="003007D7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921,268</w:t>
            </w:r>
          </w:p>
        </w:tc>
        <w:tc>
          <w:tcPr>
            <w:tcW w:w="181" w:type="dxa"/>
          </w:tcPr>
          <w:p w14:paraId="512A35CB" w14:textId="77777777" w:rsidR="003007D7" w:rsidRPr="00546371" w:rsidRDefault="003007D7" w:rsidP="003007D7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</w:tcPr>
          <w:p w14:paraId="5B5E7CEB" w14:textId="1F258B57" w:rsidR="003007D7" w:rsidRPr="00546371" w:rsidRDefault="00864A6B" w:rsidP="003007D7">
            <w:pPr>
              <w:pStyle w:val="acctfourfigures"/>
              <w:tabs>
                <w:tab w:val="clear" w:pos="765"/>
                <w:tab w:val="decimal" w:pos="65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460,634</w:t>
            </w:r>
          </w:p>
        </w:tc>
        <w:tc>
          <w:tcPr>
            <w:tcW w:w="180" w:type="dxa"/>
          </w:tcPr>
          <w:p w14:paraId="52EB2AD9" w14:textId="77777777" w:rsidR="003007D7" w:rsidRPr="00546371" w:rsidRDefault="003007D7" w:rsidP="003007D7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2D79AC1" w14:textId="46D886FB" w:rsidR="003007D7" w:rsidRPr="00546371" w:rsidRDefault="003007D7" w:rsidP="003007D7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460,634</w:t>
            </w:r>
          </w:p>
        </w:tc>
        <w:tc>
          <w:tcPr>
            <w:tcW w:w="214" w:type="dxa"/>
          </w:tcPr>
          <w:p w14:paraId="4458A25F" w14:textId="77777777" w:rsidR="003007D7" w:rsidRPr="00546371" w:rsidRDefault="003007D7" w:rsidP="003007D7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</w:tcPr>
          <w:p w14:paraId="175A0290" w14:textId="75D4F390" w:rsidR="003007D7" w:rsidRPr="00546371" w:rsidRDefault="00864A6B" w:rsidP="003007D7">
            <w:pPr>
              <w:pStyle w:val="acctfourfigures"/>
              <w:tabs>
                <w:tab w:val="clear" w:pos="765"/>
                <w:tab w:val="decimal" w:pos="70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(294,343)</w:t>
            </w:r>
          </w:p>
        </w:tc>
        <w:tc>
          <w:tcPr>
            <w:tcW w:w="180" w:type="dxa"/>
          </w:tcPr>
          <w:p w14:paraId="7320FEF0" w14:textId="77777777" w:rsidR="003007D7" w:rsidRPr="00546371" w:rsidRDefault="003007D7" w:rsidP="003007D7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3E138F8" w14:textId="6FED9DFC" w:rsidR="003007D7" w:rsidRPr="00546371" w:rsidRDefault="003007D7" w:rsidP="003007D7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(294,343)</w:t>
            </w:r>
          </w:p>
        </w:tc>
        <w:tc>
          <w:tcPr>
            <w:tcW w:w="179" w:type="dxa"/>
          </w:tcPr>
          <w:p w14:paraId="02535EA2" w14:textId="77777777" w:rsidR="003007D7" w:rsidRPr="00546371" w:rsidRDefault="003007D7" w:rsidP="003007D7">
            <w:pPr>
              <w:pStyle w:val="acctfourfigures"/>
              <w:tabs>
                <w:tab w:val="clear" w:pos="765"/>
                <w:tab w:val="decimal" w:pos="742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1" w:type="dxa"/>
            <w:tcBorders>
              <w:bottom w:val="single" w:sz="4" w:space="0" w:color="auto"/>
            </w:tcBorders>
          </w:tcPr>
          <w:p w14:paraId="53622CD7" w14:textId="05D17B72" w:rsidR="003007D7" w:rsidRPr="00546371" w:rsidRDefault="00864A6B" w:rsidP="003007D7">
            <w:pPr>
              <w:pStyle w:val="acctfourfigures"/>
              <w:tabs>
                <w:tab w:val="clear" w:pos="765"/>
                <w:tab w:val="decimal" w:pos="55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166,291</w:t>
            </w:r>
          </w:p>
        </w:tc>
        <w:tc>
          <w:tcPr>
            <w:tcW w:w="180" w:type="dxa"/>
          </w:tcPr>
          <w:p w14:paraId="785F1297" w14:textId="77777777" w:rsidR="003007D7" w:rsidRPr="00546371" w:rsidRDefault="003007D7" w:rsidP="003007D7">
            <w:pPr>
              <w:pStyle w:val="acctfourfigures"/>
              <w:tabs>
                <w:tab w:val="clear" w:pos="765"/>
                <w:tab w:val="decimal" w:pos="742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2591D91" w14:textId="76D7B590" w:rsidR="003007D7" w:rsidRPr="00546371" w:rsidRDefault="003007D7" w:rsidP="003007D7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166,291</w:t>
            </w:r>
          </w:p>
        </w:tc>
        <w:tc>
          <w:tcPr>
            <w:tcW w:w="188" w:type="dxa"/>
          </w:tcPr>
          <w:p w14:paraId="5FD04779" w14:textId="77777777" w:rsidR="003007D7" w:rsidRPr="00546371" w:rsidRDefault="003007D7" w:rsidP="003007D7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</w:tcPr>
          <w:p w14:paraId="5452DA47" w14:textId="2B71BB66" w:rsidR="003007D7" w:rsidRPr="00D90BF0" w:rsidRDefault="00864A6B" w:rsidP="003007D7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90B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155,34</w:t>
            </w:r>
            <w:r w:rsidR="00395282" w:rsidRPr="00D90B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098CB029" w14:textId="77777777" w:rsidR="003007D7" w:rsidRPr="00546371" w:rsidRDefault="003007D7" w:rsidP="003007D7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54ECA9D" w14:textId="3302A226" w:rsidR="003007D7" w:rsidRPr="00546371" w:rsidRDefault="003007D7" w:rsidP="003007D7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150,701</w:t>
            </w:r>
          </w:p>
        </w:tc>
      </w:tr>
      <w:tr w:rsidR="003007D7" w:rsidRPr="00546371" w14:paraId="50205BA0" w14:textId="77777777" w:rsidTr="00701814">
        <w:trPr>
          <w:cantSplit/>
          <w:trHeight w:val="91"/>
        </w:trPr>
        <w:tc>
          <w:tcPr>
            <w:tcW w:w="2430" w:type="dxa"/>
          </w:tcPr>
          <w:p w14:paraId="60BF6B2F" w14:textId="77777777" w:rsidR="003007D7" w:rsidRPr="00546371" w:rsidRDefault="003007D7" w:rsidP="003007D7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63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2A7FC38A" w14:textId="77777777" w:rsidR="003007D7" w:rsidRPr="00546371" w:rsidRDefault="003007D7" w:rsidP="0030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27D5A55" w14:textId="77777777" w:rsidR="003007D7" w:rsidRPr="00546371" w:rsidRDefault="003007D7" w:rsidP="003007D7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1DFF1026" w14:textId="77777777" w:rsidR="003007D7" w:rsidRPr="00546371" w:rsidRDefault="003007D7" w:rsidP="0030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D1B4E28" w14:textId="77777777" w:rsidR="003007D7" w:rsidRPr="00546371" w:rsidRDefault="003007D7" w:rsidP="003007D7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B9248E4" w14:textId="77777777" w:rsidR="003007D7" w:rsidRPr="00546371" w:rsidRDefault="003007D7" w:rsidP="003007D7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6035667" w14:textId="77777777" w:rsidR="003007D7" w:rsidRPr="00546371" w:rsidRDefault="003007D7" w:rsidP="003007D7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391685C2" w14:textId="77777777" w:rsidR="003007D7" w:rsidRPr="00546371" w:rsidRDefault="003007D7" w:rsidP="003007D7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</w:tcPr>
          <w:p w14:paraId="3016433C" w14:textId="77777777" w:rsidR="003007D7" w:rsidRPr="00546371" w:rsidRDefault="003007D7" w:rsidP="003007D7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611E33E1" w14:textId="2A9B8BE3" w:rsidR="003007D7" w:rsidRPr="00546371" w:rsidRDefault="00864A6B" w:rsidP="003007D7">
            <w:pPr>
              <w:pStyle w:val="acctfourfigures"/>
              <w:tabs>
                <w:tab w:val="clear" w:pos="765"/>
                <w:tab w:val="decimal" w:pos="65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460,634</w:t>
            </w:r>
          </w:p>
        </w:tc>
        <w:tc>
          <w:tcPr>
            <w:tcW w:w="180" w:type="dxa"/>
          </w:tcPr>
          <w:p w14:paraId="5EB92BD5" w14:textId="77777777" w:rsidR="003007D7" w:rsidRPr="00546371" w:rsidRDefault="003007D7" w:rsidP="003007D7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0D37634" w14:textId="0713517E" w:rsidR="003007D7" w:rsidRPr="00546371" w:rsidRDefault="003007D7" w:rsidP="003007D7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460,634</w:t>
            </w:r>
          </w:p>
        </w:tc>
        <w:tc>
          <w:tcPr>
            <w:tcW w:w="214" w:type="dxa"/>
          </w:tcPr>
          <w:p w14:paraId="4B6A6AFA" w14:textId="77777777" w:rsidR="003007D7" w:rsidRPr="00546371" w:rsidRDefault="003007D7" w:rsidP="003007D7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</w:tcPr>
          <w:p w14:paraId="4C96DA9A" w14:textId="2ADB971B" w:rsidR="003007D7" w:rsidRPr="00546371" w:rsidRDefault="00864A6B" w:rsidP="003007D7">
            <w:pPr>
              <w:pStyle w:val="acctfourfigures"/>
              <w:tabs>
                <w:tab w:val="clear" w:pos="765"/>
                <w:tab w:val="decimal" w:pos="70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(294,343)</w:t>
            </w:r>
          </w:p>
        </w:tc>
        <w:tc>
          <w:tcPr>
            <w:tcW w:w="180" w:type="dxa"/>
          </w:tcPr>
          <w:p w14:paraId="524D2CD2" w14:textId="77777777" w:rsidR="003007D7" w:rsidRPr="00546371" w:rsidRDefault="003007D7" w:rsidP="003007D7">
            <w:pPr>
              <w:pStyle w:val="acctfourfigures"/>
              <w:tabs>
                <w:tab w:val="decimal" w:pos="551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5BD5D30" w14:textId="6537E7D6" w:rsidR="003007D7" w:rsidRPr="00546371" w:rsidRDefault="003007D7" w:rsidP="003007D7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(294,343)</w:t>
            </w:r>
          </w:p>
        </w:tc>
        <w:tc>
          <w:tcPr>
            <w:tcW w:w="179" w:type="dxa"/>
          </w:tcPr>
          <w:p w14:paraId="7CACDFAA" w14:textId="77777777" w:rsidR="003007D7" w:rsidRPr="00546371" w:rsidRDefault="003007D7" w:rsidP="003007D7">
            <w:pPr>
              <w:pStyle w:val="acctfourfigures"/>
              <w:tabs>
                <w:tab w:val="clear" w:pos="765"/>
                <w:tab w:val="decimal" w:pos="72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</w:tcPr>
          <w:p w14:paraId="0F0D65E3" w14:textId="5ED23C1F" w:rsidR="003007D7" w:rsidRPr="00B767E7" w:rsidRDefault="00864A6B" w:rsidP="003007D7">
            <w:pPr>
              <w:pStyle w:val="acctfourfigures"/>
              <w:tabs>
                <w:tab w:val="clear" w:pos="765"/>
                <w:tab w:val="decimal" w:pos="55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166,291</w:t>
            </w:r>
          </w:p>
        </w:tc>
        <w:tc>
          <w:tcPr>
            <w:tcW w:w="180" w:type="dxa"/>
          </w:tcPr>
          <w:p w14:paraId="100A62F3" w14:textId="77777777" w:rsidR="003007D7" w:rsidRPr="00546371" w:rsidRDefault="003007D7" w:rsidP="003007D7">
            <w:pPr>
              <w:pStyle w:val="acctfourfigures"/>
              <w:tabs>
                <w:tab w:val="clear" w:pos="765"/>
                <w:tab w:val="decimal" w:pos="72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982C191" w14:textId="3D2D5F25" w:rsidR="003007D7" w:rsidRPr="00546371" w:rsidRDefault="003007D7" w:rsidP="003007D7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166,291</w:t>
            </w:r>
          </w:p>
        </w:tc>
        <w:tc>
          <w:tcPr>
            <w:tcW w:w="188" w:type="dxa"/>
          </w:tcPr>
          <w:p w14:paraId="2848C7D8" w14:textId="77777777" w:rsidR="003007D7" w:rsidRPr="00546371" w:rsidRDefault="003007D7" w:rsidP="003007D7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</w:tcPr>
          <w:p w14:paraId="0B27802A" w14:textId="38C5DBC3" w:rsidR="003007D7" w:rsidRPr="00D90BF0" w:rsidRDefault="00864A6B" w:rsidP="003007D7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90BF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155,34</w:t>
            </w:r>
            <w:r w:rsidR="00395282" w:rsidRPr="00D90BF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</w:t>
            </w:r>
          </w:p>
        </w:tc>
        <w:tc>
          <w:tcPr>
            <w:tcW w:w="180" w:type="dxa"/>
          </w:tcPr>
          <w:p w14:paraId="056C84CF" w14:textId="77777777" w:rsidR="003007D7" w:rsidRPr="00546371" w:rsidRDefault="003007D7" w:rsidP="003007D7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F2F997F" w14:textId="15391BD0" w:rsidR="003007D7" w:rsidRPr="00546371" w:rsidRDefault="003007D7" w:rsidP="003007D7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150,701</w:t>
            </w:r>
          </w:p>
        </w:tc>
      </w:tr>
    </w:tbl>
    <w:p w14:paraId="572787DF" w14:textId="77777777" w:rsidR="00360011" w:rsidRDefault="00360011" w:rsidP="003600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C52CF94" w14:textId="77777777" w:rsidR="00360011" w:rsidRDefault="00360011" w:rsidP="003600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  <w:tab w:val="left" w:pos="14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การร่วมค้าจัดตั้งและดำเนินธุรกิจในประเทศอินโดนีเซีย และดำเนินธุรกิจหลักเกี่ยวกับการ</w:t>
      </w:r>
      <w:r w:rsidRPr="00BC0211">
        <w:rPr>
          <w:rFonts w:asciiTheme="majorBidi" w:hAnsiTheme="majorBidi" w:cstheme="majorBidi"/>
          <w:sz w:val="30"/>
          <w:szCs w:val="30"/>
          <w:cs/>
        </w:rPr>
        <w:t>ผลิตและจำหน่ายเครื่องดื่ม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32477F4F" w14:textId="4FF85A28" w:rsidR="00244ECA" w:rsidRDefault="00244ECA" w:rsidP="003A6A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7BEBD2A3" w14:textId="77777777" w:rsidR="003E2BB5" w:rsidRPr="009E3BC3" w:rsidRDefault="00AE2B39" w:rsidP="00592B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บริษัทไม่มีเงินลงทุนใน</w:t>
      </w:r>
      <w:r w:rsidR="00CF09BB" w:rsidRPr="009E3BC3">
        <w:rPr>
          <w:rFonts w:asciiTheme="majorBidi" w:hAnsiTheme="majorBidi" w:cstheme="majorBidi"/>
          <w:sz w:val="30"/>
          <w:szCs w:val="30"/>
          <w:cs/>
        </w:rPr>
        <w:t>การร่วม</w:t>
      </w:r>
      <w:r w:rsidR="009D0C49" w:rsidRPr="009E3BC3">
        <w:rPr>
          <w:rFonts w:asciiTheme="majorBidi" w:hAnsiTheme="majorBidi" w:cstheme="majorBidi"/>
          <w:sz w:val="30"/>
          <w:szCs w:val="30"/>
          <w:cs/>
        </w:rPr>
        <w:t>ค้า</w:t>
      </w:r>
      <w:r w:rsidRPr="009E3BC3">
        <w:rPr>
          <w:rFonts w:asciiTheme="majorBidi" w:hAnsiTheme="majorBidi" w:cstheme="majorBidi"/>
          <w:sz w:val="30"/>
          <w:szCs w:val="30"/>
          <w:cs/>
        </w:rPr>
        <w:t>ซึ่งจดทะเบียนในตลาดหลักทรัพย์ ดังนั้นจึงไม่มีราคาที่เปิดเผยต่อสาธารณชน</w:t>
      </w:r>
    </w:p>
    <w:p w14:paraId="3581EB85" w14:textId="77777777" w:rsidR="004323B9" w:rsidRDefault="004323B9" w:rsidP="005C251D">
      <w:pPr>
        <w:rPr>
          <w:rFonts w:asciiTheme="majorBidi" w:hAnsiTheme="majorBidi" w:cstheme="majorBidi"/>
          <w:sz w:val="30"/>
          <w:szCs w:val="30"/>
        </w:rPr>
      </w:pPr>
    </w:p>
    <w:p w14:paraId="7929EAA8" w14:textId="77777777" w:rsidR="00A24C8F" w:rsidRDefault="00A24C8F" w:rsidP="005C251D">
      <w:pPr>
        <w:rPr>
          <w:rFonts w:asciiTheme="majorBidi" w:hAnsiTheme="majorBidi" w:cstheme="majorBidi"/>
          <w:sz w:val="30"/>
          <w:szCs w:val="30"/>
        </w:rPr>
        <w:sectPr w:rsidR="00A24C8F" w:rsidSect="003A6AF1">
          <w:headerReference w:type="default" r:id="rId21"/>
          <w:footerReference w:type="default" r:id="rId22"/>
          <w:pgSz w:w="16834" w:h="11909" w:orient="landscape" w:code="9"/>
          <w:pgMar w:top="691" w:right="1152" w:bottom="576" w:left="1152" w:header="720" w:footer="615" w:gutter="0"/>
          <w:cols w:space="720"/>
          <w:docGrid w:linePitch="245"/>
        </w:sectPr>
      </w:pPr>
    </w:p>
    <w:p w14:paraId="739E78D3" w14:textId="77777777" w:rsidR="00A24C8F" w:rsidRPr="00A24C8F" w:rsidRDefault="00A24C8F" w:rsidP="00A24C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45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24C8F">
        <w:rPr>
          <w:rFonts w:asciiTheme="majorBidi" w:hAnsiTheme="majorBidi" w:cstheme="majorBidi"/>
          <w:spacing w:val="6"/>
          <w:sz w:val="30"/>
          <w:szCs w:val="30"/>
          <w:cs/>
        </w:rPr>
        <w:t>ตารางต่อไปนี้สรุปข้อมูลทางการเงินของ</w:t>
      </w:r>
      <w:r w:rsidRPr="00A24C8F">
        <w:rPr>
          <w:rFonts w:asciiTheme="majorBidi" w:hAnsiTheme="majorBidi" w:cstheme="majorBidi" w:hint="cs"/>
          <w:spacing w:val="6"/>
          <w:sz w:val="30"/>
          <w:szCs w:val="30"/>
          <w:cs/>
        </w:rPr>
        <w:t>การร่วมค้า</w:t>
      </w:r>
      <w:r w:rsidRPr="00A24C8F">
        <w:rPr>
          <w:rFonts w:asciiTheme="majorBidi" w:hAnsiTheme="majorBidi" w:cstheme="majorBidi"/>
          <w:spacing w:val="6"/>
          <w:sz w:val="30"/>
          <w:szCs w:val="30"/>
          <w:cs/>
        </w:rPr>
        <w:t>ที่</w:t>
      </w:r>
      <w:r w:rsidRPr="00A24C8F">
        <w:rPr>
          <w:rFonts w:asciiTheme="majorBidi" w:hAnsiTheme="majorBidi" w:cstheme="majorBidi" w:hint="cs"/>
          <w:spacing w:val="6"/>
          <w:sz w:val="30"/>
          <w:szCs w:val="30"/>
          <w:cs/>
        </w:rPr>
        <w:t>มีสาระสำคัญซึ่งนำเสนอ</w:t>
      </w:r>
      <w:r w:rsidRPr="00A24C8F">
        <w:rPr>
          <w:rFonts w:asciiTheme="majorBidi" w:hAnsiTheme="majorBidi" w:cstheme="majorBidi"/>
          <w:spacing w:val="6"/>
          <w:sz w:val="30"/>
          <w:szCs w:val="30"/>
          <w:cs/>
        </w:rPr>
        <w:t>อยู่ในงบการเงินของการร่วมค้า</w:t>
      </w:r>
      <w:r w:rsidRPr="00A24C8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24C8F">
        <w:rPr>
          <w:rFonts w:asciiTheme="majorBidi" w:hAnsiTheme="majorBidi" w:cstheme="majorBidi"/>
          <w:sz w:val="30"/>
          <w:szCs w:val="30"/>
        </w:rPr>
        <w:t xml:space="preserve"> </w:t>
      </w:r>
    </w:p>
    <w:p w14:paraId="218E3416" w14:textId="77777777" w:rsidR="00A24C8F" w:rsidRPr="009E3BC3" w:rsidRDefault="00A24C8F" w:rsidP="00A24C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24C8F">
        <w:rPr>
          <w:rFonts w:asciiTheme="majorBidi" w:hAnsiTheme="majorBidi" w:cstheme="majorBidi"/>
          <w:spacing w:val="-2"/>
          <w:sz w:val="30"/>
          <w:szCs w:val="30"/>
          <w:cs/>
        </w:rPr>
        <w:t>การกระทบยอดรายการระหว่างข้อมูลทางการเงินโดยสรุปดังกล่าวกับมูลค่าตามบัญชีของส่วนได้เสียของบริษัทใน</w:t>
      </w:r>
      <w:r w:rsidRPr="00A24C8F">
        <w:rPr>
          <w:rFonts w:asciiTheme="majorBidi" w:hAnsiTheme="majorBidi" w:cstheme="majorBidi"/>
          <w:sz w:val="30"/>
          <w:szCs w:val="30"/>
          <w:cs/>
        </w:rPr>
        <w:t>กิจการนี้</w:t>
      </w:r>
    </w:p>
    <w:p w14:paraId="6770E62A" w14:textId="77777777" w:rsidR="00A24C8F" w:rsidRPr="009E3BC3" w:rsidRDefault="00A24C8F" w:rsidP="00A24C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03"/>
        <w:gridCol w:w="1422"/>
        <w:gridCol w:w="270"/>
        <w:gridCol w:w="1458"/>
      </w:tblGrid>
      <w:tr w:rsidR="00A24C8F" w:rsidRPr="00FE0661" w14:paraId="1FBAB452" w14:textId="77777777" w:rsidTr="00BE4B3B">
        <w:tc>
          <w:tcPr>
            <w:tcW w:w="6003" w:type="dxa"/>
          </w:tcPr>
          <w:p w14:paraId="713ABF9B" w14:textId="77777777" w:rsidR="00A24C8F" w:rsidRPr="009E3BC3" w:rsidRDefault="00A24C8F" w:rsidP="00BE4B3B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75D5A227" w14:textId="77777777" w:rsidR="00A24C8F" w:rsidRPr="00FE0661" w:rsidRDefault="00A24C8F" w:rsidP="00BE4B3B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066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พีที อิชิ ตัน อินโดนีเซีย</w:t>
            </w:r>
          </w:p>
        </w:tc>
      </w:tr>
      <w:tr w:rsidR="00A24C8F" w:rsidRPr="00FE0661" w14:paraId="14C67DE5" w14:textId="77777777" w:rsidTr="00BE4B3B">
        <w:tc>
          <w:tcPr>
            <w:tcW w:w="6003" w:type="dxa"/>
          </w:tcPr>
          <w:p w14:paraId="58A474E5" w14:textId="77777777" w:rsidR="00A24C8F" w:rsidRPr="00FE0661" w:rsidRDefault="00A24C8F" w:rsidP="00BE4B3B">
            <w:pPr>
              <w:tabs>
                <w:tab w:val="decimal" w:pos="106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</w:tcPr>
          <w:p w14:paraId="38255D7E" w14:textId="3A546077" w:rsidR="00A24C8F" w:rsidRPr="00FE0661" w:rsidRDefault="00A24C8F" w:rsidP="00BE4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066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007D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C807E9F" w14:textId="77777777" w:rsidR="00A24C8F" w:rsidRPr="00FE0661" w:rsidRDefault="00A24C8F" w:rsidP="00BE4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</w:tcPr>
          <w:p w14:paraId="3886570E" w14:textId="38714CAE" w:rsidR="00A24C8F" w:rsidRPr="00FE0661" w:rsidRDefault="00A24C8F" w:rsidP="00BE4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066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007D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A24C8F" w:rsidRPr="00FE0661" w14:paraId="317B1DD7" w14:textId="77777777" w:rsidTr="00BE4B3B">
        <w:tc>
          <w:tcPr>
            <w:tcW w:w="6003" w:type="dxa"/>
          </w:tcPr>
          <w:p w14:paraId="1DD86A73" w14:textId="77777777" w:rsidR="00A24C8F" w:rsidRPr="00FE0661" w:rsidRDefault="00A24C8F" w:rsidP="00BE4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</w:tcPr>
          <w:p w14:paraId="1278705B" w14:textId="77777777" w:rsidR="00A24C8F" w:rsidRPr="00FE0661" w:rsidRDefault="00A24C8F" w:rsidP="00BE4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E066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007D7" w:rsidRPr="00FE0661" w14:paraId="3366E5BE" w14:textId="77777777" w:rsidTr="00BE4B3B">
        <w:tc>
          <w:tcPr>
            <w:tcW w:w="6003" w:type="dxa"/>
          </w:tcPr>
          <w:p w14:paraId="5B347F38" w14:textId="77777777" w:rsidR="003007D7" w:rsidRPr="00FE0661" w:rsidRDefault="003007D7" w:rsidP="003007D7">
            <w:pPr>
              <w:tabs>
                <w:tab w:val="decimal" w:pos="106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E066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</w:p>
        </w:tc>
        <w:tc>
          <w:tcPr>
            <w:tcW w:w="1422" w:type="dxa"/>
          </w:tcPr>
          <w:p w14:paraId="08017771" w14:textId="6920B09C" w:rsidR="003007D7" w:rsidRPr="00FE0661" w:rsidRDefault="00395282" w:rsidP="0030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1,418,336</w:t>
            </w:r>
          </w:p>
        </w:tc>
        <w:tc>
          <w:tcPr>
            <w:tcW w:w="270" w:type="dxa"/>
          </w:tcPr>
          <w:p w14:paraId="3B4FD356" w14:textId="77777777" w:rsidR="003007D7" w:rsidRPr="00FE0661" w:rsidRDefault="003007D7" w:rsidP="0030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</w:tcPr>
          <w:p w14:paraId="006B674F" w14:textId="4613ECC9" w:rsidR="003007D7" w:rsidRPr="00FE0661" w:rsidRDefault="003007D7" w:rsidP="0030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1,523,161</w:t>
            </w:r>
          </w:p>
        </w:tc>
      </w:tr>
      <w:tr w:rsidR="003007D7" w:rsidRPr="00FE0661" w14:paraId="1946CC21" w14:textId="77777777" w:rsidTr="00BE4B3B">
        <w:tc>
          <w:tcPr>
            <w:tcW w:w="6003" w:type="dxa"/>
          </w:tcPr>
          <w:p w14:paraId="0D886BAA" w14:textId="1E09C957" w:rsidR="003007D7" w:rsidRPr="00FE0661" w:rsidRDefault="003007D7" w:rsidP="003007D7">
            <w:pPr>
              <w:tabs>
                <w:tab w:val="decimal" w:pos="1062"/>
              </w:tabs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0661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422" w:type="dxa"/>
          </w:tcPr>
          <w:p w14:paraId="45971C3B" w14:textId="789734AF" w:rsidR="003007D7" w:rsidRPr="00FE0661" w:rsidRDefault="00395282" w:rsidP="0030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(935,262)</w:t>
            </w:r>
          </w:p>
        </w:tc>
        <w:tc>
          <w:tcPr>
            <w:tcW w:w="270" w:type="dxa"/>
          </w:tcPr>
          <w:p w14:paraId="5122DFDB" w14:textId="77777777" w:rsidR="003007D7" w:rsidRPr="00FE0661" w:rsidRDefault="003007D7" w:rsidP="0030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</w:tcPr>
          <w:p w14:paraId="41F2C39A" w14:textId="2C2EEE6D" w:rsidR="003007D7" w:rsidRPr="00FE0661" w:rsidRDefault="003007D7" w:rsidP="0030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(998,069)</w:t>
            </w:r>
          </w:p>
        </w:tc>
      </w:tr>
      <w:tr w:rsidR="00395282" w:rsidRPr="00FE0661" w14:paraId="3D275BFE" w14:textId="77777777" w:rsidTr="00BE4B3B">
        <w:tc>
          <w:tcPr>
            <w:tcW w:w="6003" w:type="dxa"/>
          </w:tcPr>
          <w:p w14:paraId="4C11D804" w14:textId="77777777" w:rsidR="00395282" w:rsidRPr="00FE0661" w:rsidRDefault="00395282" w:rsidP="00395282">
            <w:pPr>
              <w:tabs>
                <w:tab w:val="decimal" w:pos="106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E066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1422" w:type="dxa"/>
          </w:tcPr>
          <w:p w14:paraId="6398FCF9" w14:textId="7A4DD743" w:rsidR="00395282" w:rsidRPr="00FE0661" w:rsidRDefault="00395282" w:rsidP="0039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</w:pPr>
            <w:r w:rsidRPr="0062368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proofErr w:type="gramStart"/>
            <w:r>
              <w:rPr>
                <w:rFonts w:asciiTheme="majorBidi" w:hAnsiTheme="majorBidi" w:cstheme="majorBidi"/>
                <w:sz w:val="30"/>
                <w:szCs w:val="30"/>
              </w:rPr>
              <w:t>443,212</w:t>
            </w:r>
            <w:r w:rsidRPr="0062368C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>
              <w:rPr>
                <w:rFonts w:asciiTheme="majorBidi" w:hAnsiTheme="majorBidi" w:cstheme="majorBidi" w:hint="cs"/>
                <w:sz w:val="30"/>
                <w:szCs w:val="30"/>
                <w:vertAlign w:val="superscript"/>
                <w:cs/>
              </w:rPr>
              <w:t>ก</w:t>
            </w:r>
            <w:proofErr w:type="gramEnd"/>
          </w:p>
        </w:tc>
        <w:tc>
          <w:tcPr>
            <w:tcW w:w="270" w:type="dxa"/>
          </w:tcPr>
          <w:p w14:paraId="7F2DCF65" w14:textId="77777777" w:rsidR="00395282" w:rsidRPr="00FE0661" w:rsidRDefault="00395282" w:rsidP="0039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</w:tcPr>
          <w:p w14:paraId="1B7A47F6" w14:textId="32D324C4" w:rsidR="00395282" w:rsidRPr="00FE0661" w:rsidRDefault="00395282" w:rsidP="0039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</w:pPr>
            <w:r w:rsidRPr="0062368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proofErr w:type="gramStart"/>
            <w:r w:rsidRPr="0062368C">
              <w:rPr>
                <w:rFonts w:asciiTheme="majorBidi" w:hAnsiTheme="majorBidi" w:cstheme="majorBidi"/>
                <w:sz w:val="30"/>
                <w:szCs w:val="30"/>
              </w:rPr>
              <w:t>500,174)</w:t>
            </w:r>
            <w:r>
              <w:rPr>
                <w:rFonts w:asciiTheme="majorBidi" w:hAnsiTheme="majorBidi" w:cstheme="majorBidi" w:hint="cs"/>
                <w:sz w:val="30"/>
                <w:szCs w:val="30"/>
                <w:vertAlign w:val="superscript"/>
                <w:cs/>
              </w:rPr>
              <w:t>ก</w:t>
            </w:r>
            <w:proofErr w:type="gramEnd"/>
          </w:p>
        </w:tc>
      </w:tr>
      <w:tr w:rsidR="00395282" w:rsidRPr="00FE0661" w14:paraId="37DB38CA" w14:textId="77777777" w:rsidTr="00BE4B3B">
        <w:tc>
          <w:tcPr>
            <w:tcW w:w="6003" w:type="dxa"/>
          </w:tcPr>
          <w:p w14:paraId="2A00FEE2" w14:textId="00D843C6" w:rsidR="00395282" w:rsidRPr="00FE0661" w:rsidRDefault="00395282" w:rsidP="00395282">
            <w:pPr>
              <w:tabs>
                <w:tab w:val="decimal" w:pos="1062"/>
              </w:tabs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</w:t>
            </w:r>
            <w:r w:rsidRPr="00FE0661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033EF541" w14:textId="70012AEA" w:rsidR="00395282" w:rsidRPr="00FE0661" w:rsidRDefault="00395282" w:rsidP="0039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(6,616)</w:t>
            </w:r>
          </w:p>
        </w:tc>
        <w:tc>
          <w:tcPr>
            <w:tcW w:w="270" w:type="dxa"/>
          </w:tcPr>
          <w:p w14:paraId="2153673A" w14:textId="77777777" w:rsidR="00395282" w:rsidRPr="00FE0661" w:rsidRDefault="00395282" w:rsidP="0039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17ABE0C9" w14:textId="6064F121" w:rsidR="00395282" w:rsidRPr="00FE0661" w:rsidRDefault="00395282" w:rsidP="0039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(6,375)</w:t>
            </w:r>
          </w:p>
        </w:tc>
      </w:tr>
      <w:tr w:rsidR="00395282" w:rsidRPr="00FE0661" w14:paraId="4D85569C" w14:textId="77777777" w:rsidTr="00BE4B3B">
        <w:tc>
          <w:tcPr>
            <w:tcW w:w="6003" w:type="dxa"/>
          </w:tcPr>
          <w:p w14:paraId="701E78F1" w14:textId="77777777" w:rsidR="00395282" w:rsidRPr="00FE0661" w:rsidRDefault="00395282" w:rsidP="00395282">
            <w:pPr>
              <w:tabs>
                <w:tab w:val="decimal" w:pos="1062"/>
              </w:tabs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066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กำไรขาดทุนเบ็ดเสร็จรวม (ร้อยละ </w:t>
            </w:r>
            <w:r w:rsidRPr="00FE0661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 w:rsidRPr="00FE0661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</w:tcPr>
          <w:p w14:paraId="5C12B467" w14:textId="1087881C" w:rsidR="00395282" w:rsidRPr="00FE0661" w:rsidRDefault="00395282" w:rsidP="0039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33,246</w:t>
            </w:r>
          </w:p>
        </w:tc>
        <w:tc>
          <w:tcPr>
            <w:tcW w:w="270" w:type="dxa"/>
          </w:tcPr>
          <w:p w14:paraId="549FC130" w14:textId="77777777" w:rsidR="00395282" w:rsidRPr="00FE0661" w:rsidRDefault="00395282" w:rsidP="0039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14:paraId="0FC32C40" w14:textId="18ABB1EC" w:rsidR="00395282" w:rsidRPr="00FE0661" w:rsidRDefault="00395282" w:rsidP="0039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18,543</w:t>
            </w:r>
          </w:p>
        </w:tc>
      </w:tr>
      <w:tr w:rsidR="00395282" w:rsidRPr="00FE0661" w14:paraId="42CA6F5E" w14:textId="77777777" w:rsidTr="00BE4B3B">
        <w:tc>
          <w:tcPr>
            <w:tcW w:w="6003" w:type="dxa"/>
          </w:tcPr>
          <w:p w14:paraId="0F5883D4" w14:textId="77777777" w:rsidR="00395282" w:rsidRPr="00FE0661" w:rsidRDefault="00395282" w:rsidP="0039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14:paraId="51C617BC" w14:textId="77777777" w:rsidR="00395282" w:rsidRPr="00FE0661" w:rsidRDefault="00395282" w:rsidP="0039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895838" w14:textId="77777777" w:rsidR="00395282" w:rsidRPr="00FE0661" w:rsidRDefault="00395282" w:rsidP="0039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2B0A3CC7" w14:textId="77777777" w:rsidR="00395282" w:rsidRPr="00FE0661" w:rsidRDefault="00395282" w:rsidP="0039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95282" w:rsidRPr="00FE0661" w14:paraId="15659095" w14:textId="77777777" w:rsidTr="00BE4B3B">
        <w:tc>
          <w:tcPr>
            <w:tcW w:w="6003" w:type="dxa"/>
          </w:tcPr>
          <w:p w14:paraId="6B1F3127" w14:textId="77777777" w:rsidR="00395282" w:rsidRPr="00FE0661" w:rsidRDefault="00395282" w:rsidP="0039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06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กำไรขาดทุนเบ็ดเสร็จรวมส่วนที่เป็นของบริษัท (ถือหุ้นร้อยละ </w:t>
            </w:r>
            <w:r w:rsidRPr="00FE06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  <w:r w:rsidRPr="00FE06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422" w:type="dxa"/>
            <w:tcBorders>
              <w:bottom w:val="double" w:sz="4" w:space="0" w:color="auto"/>
            </w:tcBorders>
          </w:tcPr>
          <w:p w14:paraId="26AD945D" w14:textId="4D0857D8" w:rsidR="00395282" w:rsidRPr="00FE0661" w:rsidRDefault="00395282" w:rsidP="0039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16,623</w:t>
            </w:r>
          </w:p>
        </w:tc>
        <w:tc>
          <w:tcPr>
            <w:tcW w:w="270" w:type="dxa"/>
          </w:tcPr>
          <w:p w14:paraId="6C217C8A" w14:textId="77777777" w:rsidR="00395282" w:rsidRPr="00FE0661" w:rsidRDefault="00395282" w:rsidP="0039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tcBorders>
              <w:bottom w:val="double" w:sz="4" w:space="0" w:color="auto"/>
            </w:tcBorders>
          </w:tcPr>
          <w:p w14:paraId="5BB3A248" w14:textId="516BC2AC" w:rsidR="00395282" w:rsidRPr="00FE0661" w:rsidRDefault="00395282" w:rsidP="0039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9,271</w:t>
            </w:r>
          </w:p>
        </w:tc>
      </w:tr>
      <w:tr w:rsidR="00395282" w:rsidRPr="00FE0661" w14:paraId="288218C5" w14:textId="77777777" w:rsidTr="00BE4B3B">
        <w:tc>
          <w:tcPr>
            <w:tcW w:w="6003" w:type="dxa"/>
          </w:tcPr>
          <w:p w14:paraId="7468513C" w14:textId="77777777" w:rsidR="00395282" w:rsidRPr="00FE0661" w:rsidRDefault="00395282" w:rsidP="0039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double" w:sz="4" w:space="0" w:color="auto"/>
            </w:tcBorders>
          </w:tcPr>
          <w:p w14:paraId="610151F9" w14:textId="77777777" w:rsidR="00395282" w:rsidRPr="00FE0661" w:rsidRDefault="00395282" w:rsidP="0039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B29BF2" w14:textId="77777777" w:rsidR="00395282" w:rsidRPr="00FE0661" w:rsidRDefault="00395282" w:rsidP="0039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double" w:sz="4" w:space="0" w:color="auto"/>
            </w:tcBorders>
          </w:tcPr>
          <w:p w14:paraId="01154844" w14:textId="77777777" w:rsidR="00395282" w:rsidRPr="00FE0661" w:rsidRDefault="00395282" w:rsidP="0039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95282" w:rsidRPr="00FE0661" w14:paraId="11550E80" w14:textId="77777777" w:rsidTr="00BE4B3B">
        <w:trPr>
          <w:trHeight w:val="432"/>
        </w:trPr>
        <w:tc>
          <w:tcPr>
            <w:tcW w:w="6003" w:type="dxa"/>
          </w:tcPr>
          <w:p w14:paraId="21FCFCA9" w14:textId="77777777" w:rsidR="00395282" w:rsidRPr="00FE0661" w:rsidRDefault="00395282" w:rsidP="0039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0661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422" w:type="dxa"/>
          </w:tcPr>
          <w:p w14:paraId="01759C21" w14:textId="4C4D0965" w:rsidR="00395282" w:rsidRPr="00FE0661" w:rsidRDefault="00395282" w:rsidP="0039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614,270</w:t>
            </w:r>
            <w:r>
              <w:rPr>
                <w:rFonts w:asciiTheme="majorBidi" w:hAnsiTheme="majorBidi" w:cstheme="majorBidi" w:hint="cs"/>
                <w:sz w:val="30"/>
                <w:szCs w:val="30"/>
                <w:vertAlign w:val="superscript"/>
                <w:cs/>
              </w:rPr>
              <w:t>ข</w:t>
            </w:r>
          </w:p>
        </w:tc>
        <w:tc>
          <w:tcPr>
            <w:tcW w:w="270" w:type="dxa"/>
          </w:tcPr>
          <w:p w14:paraId="17F346B7" w14:textId="77777777" w:rsidR="00395282" w:rsidRPr="00FE0661" w:rsidRDefault="00395282" w:rsidP="0039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</w:tcPr>
          <w:p w14:paraId="6AEC9676" w14:textId="6D4C589B" w:rsidR="00395282" w:rsidRPr="00FE0661" w:rsidRDefault="00395282" w:rsidP="0039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</w:pPr>
            <w:r w:rsidRPr="00B80F20">
              <w:rPr>
                <w:rFonts w:asciiTheme="majorBidi" w:hAnsiTheme="majorBidi" w:cstheme="majorBidi"/>
                <w:sz w:val="30"/>
                <w:szCs w:val="30"/>
              </w:rPr>
              <w:t>559,501</w:t>
            </w:r>
            <w:r>
              <w:rPr>
                <w:rFonts w:asciiTheme="majorBidi" w:hAnsiTheme="majorBidi" w:cstheme="majorBidi" w:hint="cs"/>
                <w:sz w:val="30"/>
                <w:szCs w:val="30"/>
                <w:vertAlign w:val="superscript"/>
                <w:cs/>
              </w:rPr>
              <w:t>ข</w:t>
            </w:r>
          </w:p>
        </w:tc>
      </w:tr>
      <w:tr w:rsidR="00395282" w:rsidRPr="00FE0661" w14:paraId="4E321C36" w14:textId="77777777" w:rsidTr="00BE4B3B">
        <w:tc>
          <w:tcPr>
            <w:tcW w:w="6003" w:type="dxa"/>
          </w:tcPr>
          <w:p w14:paraId="071A120E" w14:textId="77777777" w:rsidR="00395282" w:rsidRPr="00FE0661" w:rsidRDefault="00395282" w:rsidP="0039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0661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422" w:type="dxa"/>
          </w:tcPr>
          <w:p w14:paraId="0E33567D" w14:textId="4B7C3D7E" w:rsidR="00395282" w:rsidRPr="00FE0661" w:rsidRDefault="00395282" w:rsidP="0039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127,439</w:t>
            </w:r>
          </w:p>
        </w:tc>
        <w:tc>
          <w:tcPr>
            <w:tcW w:w="270" w:type="dxa"/>
          </w:tcPr>
          <w:p w14:paraId="6289C41D" w14:textId="77777777" w:rsidR="00395282" w:rsidRPr="00FE0661" w:rsidRDefault="00395282" w:rsidP="0039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</w:tcPr>
          <w:p w14:paraId="5A356A0B" w14:textId="2D97FFB8" w:rsidR="00395282" w:rsidRPr="00FE0661" w:rsidRDefault="00395282" w:rsidP="0039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134,330</w:t>
            </w:r>
          </w:p>
        </w:tc>
      </w:tr>
      <w:tr w:rsidR="00395282" w:rsidRPr="00FE0661" w14:paraId="0B573916" w14:textId="77777777" w:rsidTr="00BE4B3B">
        <w:tc>
          <w:tcPr>
            <w:tcW w:w="6003" w:type="dxa"/>
          </w:tcPr>
          <w:p w14:paraId="737112E3" w14:textId="77777777" w:rsidR="00395282" w:rsidRPr="00FE0661" w:rsidRDefault="00395282" w:rsidP="0039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0661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422" w:type="dxa"/>
          </w:tcPr>
          <w:p w14:paraId="53EE9569" w14:textId="65C4A14D" w:rsidR="00395282" w:rsidRPr="00FE0661" w:rsidRDefault="00395282" w:rsidP="0039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(431,017)</w:t>
            </w:r>
          </w:p>
        </w:tc>
        <w:tc>
          <w:tcPr>
            <w:tcW w:w="270" w:type="dxa"/>
          </w:tcPr>
          <w:p w14:paraId="02E6BC3C" w14:textId="77777777" w:rsidR="00395282" w:rsidRPr="00FE0661" w:rsidRDefault="00395282" w:rsidP="0039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</w:tcPr>
          <w:p w14:paraId="68CFEA2A" w14:textId="3DA39C4E" w:rsidR="00395282" w:rsidRPr="00D90BF0" w:rsidRDefault="00395282" w:rsidP="0039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90BF0">
              <w:rPr>
                <w:rFonts w:asciiTheme="majorBidi" w:hAnsiTheme="majorBidi" w:cstheme="majorBidi"/>
                <w:sz w:val="30"/>
                <w:szCs w:val="30"/>
              </w:rPr>
              <w:t>(392,429)</w:t>
            </w:r>
          </w:p>
        </w:tc>
      </w:tr>
      <w:tr w:rsidR="00395282" w:rsidRPr="00FE0661" w14:paraId="1C8082FB" w14:textId="77777777" w:rsidTr="00BE4B3B">
        <w:tc>
          <w:tcPr>
            <w:tcW w:w="6003" w:type="dxa"/>
          </w:tcPr>
          <w:p w14:paraId="2C35B3B8" w14:textId="77777777" w:rsidR="00395282" w:rsidRPr="00FE0661" w:rsidRDefault="00395282" w:rsidP="0039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E066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สินทรัพย์สุทธิ (ร้อยละ </w:t>
            </w:r>
            <w:r w:rsidRPr="00FE0661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 w:rsidRPr="00FE0661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</w:tcPr>
          <w:p w14:paraId="233C7290" w14:textId="0EB7565B" w:rsidR="00395282" w:rsidRPr="00FE0661" w:rsidRDefault="00395282" w:rsidP="0039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310,692</w:t>
            </w:r>
          </w:p>
        </w:tc>
        <w:tc>
          <w:tcPr>
            <w:tcW w:w="270" w:type="dxa"/>
          </w:tcPr>
          <w:p w14:paraId="6103B42F" w14:textId="77777777" w:rsidR="00395282" w:rsidRPr="00FE0661" w:rsidRDefault="00395282" w:rsidP="0039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14:paraId="66245FEA" w14:textId="2D45F510" w:rsidR="00395282" w:rsidRPr="00FE0661" w:rsidRDefault="00395282" w:rsidP="0039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301,402</w:t>
            </w:r>
          </w:p>
        </w:tc>
      </w:tr>
      <w:tr w:rsidR="00395282" w:rsidRPr="00FE0661" w14:paraId="1410B685" w14:textId="77777777" w:rsidTr="00BE4B3B">
        <w:tc>
          <w:tcPr>
            <w:tcW w:w="6003" w:type="dxa"/>
          </w:tcPr>
          <w:p w14:paraId="092D8B0A" w14:textId="77777777" w:rsidR="00395282" w:rsidRPr="00FE0661" w:rsidRDefault="00395282" w:rsidP="0039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</w:tcPr>
          <w:p w14:paraId="333BA66C" w14:textId="77777777" w:rsidR="00395282" w:rsidRPr="00FE0661" w:rsidRDefault="00395282" w:rsidP="0039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6C4206" w14:textId="77777777" w:rsidR="00395282" w:rsidRPr="00FE0661" w:rsidRDefault="00395282" w:rsidP="0039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</w:tcPr>
          <w:p w14:paraId="5E2D89EA" w14:textId="77777777" w:rsidR="00395282" w:rsidRPr="00FE0661" w:rsidRDefault="00395282" w:rsidP="0039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95282" w:rsidRPr="00FE0661" w14:paraId="7BFD5F92" w14:textId="77777777" w:rsidTr="00BE4B3B">
        <w:tc>
          <w:tcPr>
            <w:tcW w:w="6003" w:type="dxa"/>
          </w:tcPr>
          <w:p w14:paraId="6036BDFE" w14:textId="77777777" w:rsidR="00395282" w:rsidRPr="00FE0661" w:rsidRDefault="00395282" w:rsidP="0039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06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มูลค่าตามบัญชีของเงินลงทุนในการร่วมค้า (ถือหุ้นร้อยละ </w:t>
            </w:r>
            <w:r w:rsidRPr="00FE06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  <w:r w:rsidRPr="00FE06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422" w:type="dxa"/>
            <w:tcBorders>
              <w:bottom w:val="double" w:sz="4" w:space="0" w:color="auto"/>
            </w:tcBorders>
          </w:tcPr>
          <w:p w14:paraId="2F23A386" w14:textId="11833A83" w:rsidR="00395282" w:rsidRPr="00FE0661" w:rsidRDefault="00395282" w:rsidP="0039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155,346</w:t>
            </w:r>
          </w:p>
        </w:tc>
        <w:tc>
          <w:tcPr>
            <w:tcW w:w="270" w:type="dxa"/>
          </w:tcPr>
          <w:p w14:paraId="054514E3" w14:textId="77777777" w:rsidR="00395282" w:rsidRPr="00FE0661" w:rsidRDefault="00395282" w:rsidP="0039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tcBorders>
              <w:bottom w:val="double" w:sz="4" w:space="0" w:color="auto"/>
            </w:tcBorders>
          </w:tcPr>
          <w:p w14:paraId="463F0DB3" w14:textId="2B90E99D" w:rsidR="00395282" w:rsidRPr="00FE0661" w:rsidRDefault="00395282" w:rsidP="0039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150,701</w:t>
            </w:r>
          </w:p>
        </w:tc>
      </w:tr>
      <w:tr w:rsidR="00395282" w:rsidRPr="00FE0661" w14:paraId="1DB6B78A" w14:textId="77777777" w:rsidTr="00BE4B3B">
        <w:tc>
          <w:tcPr>
            <w:tcW w:w="6003" w:type="dxa"/>
          </w:tcPr>
          <w:p w14:paraId="4248522F" w14:textId="77777777" w:rsidR="00395282" w:rsidRPr="00FE0661" w:rsidRDefault="00395282" w:rsidP="0039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2" w:type="dxa"/>
            <w:tcBorders>
              <w:top w:val="double" w:sz="4" w:space="0" w:color="auto"/>
            </w:tcBorders>
          </w:tcPr>
          <w:p w14:paraId="6B85AF83" w14:textId="77777777" w:rsidR="00395282" w:rsidRPr="00FE0661" w:rsidRDefault="00395282" w:rsidP="0039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AB17A6" w14:textId="77777777" w:rsidR="00395282" w:rsidRPr="00FE0661" w:rsidRDefault="00395282" w:rsidP="0039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double" w:sz="4" w:space="0" w:color="auto"/>
            </w:tcBorders>
          </w:tcPr>
          <w:p w14:paraId="78B6F3DF" w14:textId="77777777" w:rsidR="00395282" w:rsidRPr="00FE0661" w:rsidRDefault="00395282" w:rsidP="0039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95282" w:rsidRPr="00FE0661" w14:paraId="30A101EF" w14:textId="77777777" w:rsidTr="00BE4B3B">
        <w:tc>
          <w:tcPr>
            <w:tcW w:w="6003" w:type="dxa"/>
          </w:tcPr>
          <w:p w14:paraId="05ABE78D" w14:textId="77777777" w:rsidR="00395282" w:rsidRPr="00FE0661" w:rsidRDefault="00395282" w:rsidP="0039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0661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422" w:type="dxa"/>
          </w:tcPr>
          <w:p w14:paraId="2EDECB77" w14:textId="77777777" w:rsidR="00395282" w:rsidRPr="00FE0661" w:rsidRDefault="00395282" w:rsidP="0039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305365" w14:textId="77777777" w:rsidR="00395282" w:rsidRPr="00FE0661" w:rsidRDefault="00395282" w:rsidP="0039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</w:tcPr>
          <w:p w14:paraId="3CFC2840" w14:textId="77777777" w:rsidR="00395282" w:rsidRPr="00FE0661" w:rsidRDefault="00395282" w:rsidP="0039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95282" w:rsidRPr="00FE0661" w14:paraId="1D1A0A14" w14:textId="77777777" w:rsidTr="00BE4B3B">
        <w:trPr>
          <w:trHeight w:val="369"/>
        </w:trPr>
        <w:tc>
          <w:tcPr>
            <w:tcW w:w="6003" w:type="dxa"/>
          </w:tcPr>
          <w:p w14:paraId="2BD3E9C5" w14:textId="77777777" w:rsidR="00395282" w:rsidRPr="00FE0661" w:rsidRDefault="00395282" w:rsidP="00395282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E0661">
              <w:rPr>
                <w:rFonts w:asciiTheme="majorBidi" w:hAnsiTheme="majorBidi" w:cstheme="majorBidi"/>
                <w:sz w:val="30"/>
                <w:szCs w:val="30"/>
                <w:cs/>
              </w:rPr>
              <w:t>รวมรายการค่าเสื่อมราคาและค่าตัดจำหน่าย</w:t>
            </w:r>
          </w:p>
        </w:tc>
        <w:tc>
          <w:tcPr>
            <w:tcW w:w="1422" w:type="dxa"/>
          </w:tcPr>
          <w:p w14:paraId="7BBBEA07" w14:textId="2A45E63E" w:rsidR="00395282" w:rsidRPr="00FE0661" w:rsidRDefault="00395282" w:rsidP="0039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7,374</w:t>
            </w:r>
          </w:p>
        </w:tc>
        <w:tc>
          <w:tcPr>
            <w:tcW w:w="270" w:type="dxa"/>
          </w:tcPr>
          <w:p w14:paraId="730E08F9" w14:textId="77777777" w:rsidR="00395282" w:rsidRPr="00FE0661" w:rsidRDefault="00395282" w:rsidP="0039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</w:tcPr>
          <w:p w14:paraId="7C7B312A" w14:textId="64F8797A" w:rsidR="00395282" w:rsidRPr="00FE0661" w:rsidRDefault="00395282" w:rsidP="0039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7,933</w:t>
            </w:r>
          </w:p>
        </w:tc>
      </w:tr>
      <w:tr w:rsidR="00395282" w:rsidRPr="009E3BC3" w14:paraId="489DEB94" w14:textId="77777777" w:rsidTr="00BE4B3B">
        <w:tc>
          <w:tcPr>
            <w:tcW w:w="6003" w:type="dxa"/>
          </w:tcPr>
          <w:p w14:paraId="0B015173" w14:textId="77777777" w:rsidR="00395282" w:rsidRPr="00FE0661" w:rsidRDefault="00395282" w:rsidP="00395282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0661">
              <w:rPr>
                <w:rFonts w:asciiTheme="majorBidi" w:hAnsiTheme="majorBidi" w:cstheme="majorBidi"/>
                <w:sz w:val="30"/>
                <w:szCs w:val="30"/>
                <w:cs/>
              </w:rPr>
              <w:t>รวมรายการเงินสดและรายการเทียบเท่าเงินสด</w:t>
            </w:r>
          </w:p>
        </w:tc>
        <w:tc>
          <w:tcPr>
            <w:tcW w:w="1422" w:type="dxa"/>
          </w:tcPr>
          <w:p w14:paraId="4C9E5463" w14:textId="0F7314E8" w:rsidR="00395282" w:rsidRPr="00FE0661" w:rsidRDefault="00715C17" w:rsidP="0039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257,937</w:t>
            </w:r>
          </w:p>
        </w:tc>
        <w:tc>
          <w:tcPr>
            <w:tcW w:w="270" w:type="dxa"/>
          </w:tcPr>
          <w:p w14:paraId="711828DD" w14:textId="77777777" w:rsidR="00395282" w:rsidRPr="00FE0661" w:rsidRDefault="00395282" w:rsidP="0039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</w:tcPr>
          <w:p w14:paraId="46E48A64" w14:textId="16BA3076" w:rsidR="00395282" w:rsidRDefault="00395282" w:rsidP="0039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236,472</w:t>
            </w:r>
          </w:p>
        </w:tc>
      </w:tr>
    </w:tbl>
    <w:p w14:paraId="535E647B" w14:textId="77777777" w:rsidR="004313CA" w:rsidRDefault="004313CA" w:rsidP="005C251D">
      <w:pPr>
        <w:rPr>
          <w:rFonts w:asciiTheme="majorBidi" w:hAnsiTheme="majorBidi" w:cstheme="majorBidi"/>
          <w:sz w:val="30"/>
          <w:szCs w:val="30"/>
        </w:rPr>
      </w:pPr>
    </w:p>
    <w:p w14:paraId="5CDC1E4E" w14:textId="77777777" w:rsidR="004313CA" w:rsidRDefault="004313CA" w:rsidP="005C251D">
      <w:pPr>
        <w:rPr>
          <w:rFonts w:asciiTheme="majorBidi" w:hAnsiTheme="majorBidi" w:cstheme="majorBidi"/>
          <w:sz w:val="30"/>
          <w:szCs w:val="30"/>
        </w:rPr>
      </w:pPr>
    </w:p>
    <w:p w14:paraId="51A52B5F" w14:textId="76E98F43" w:rsidR="004313CA" w:rsidRDefault="004313CA" w:rsidP="005C251D">
      <w:pPr>
        <w:rPr>
          <w:rFonts w:asciiTheme="majorBidi" w:hAnsiTheme="majorBidi" w:cstheme="majorBidi"/>
          <w:sz w:val="30"/>
          <w:szCs w:val="30"/>
        </w:rPr>
      </w:pPr>
    </w:p>
    <w:p w14:paraId="770E33E3" w14:textId="77777777" w:rsidR="00A24C8F" w:rsidRDefault="00A24C8F" w:rsidP="00524E96">
      <w:pPr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60" w:lineRule="atLeast"/>
        <w:ind w:left="630" w:hanging="63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  <w:sectPr w:rsidR="00A24C8F" w:rsidSect="00A24C8F">
          <w:headerReference w:type="default" r:id="rId23"/>
          <w:footerReference w:type="default" r:id="rId24"/>
          <w:pgSz w:w="11909" w:h="16834" w:code="9"/>
          <w:pgMar w:top="691" w:right="1152" w:bottom="576" w:left="1152" w:header="720" w:footer="619" w:gutter="0"/>
          <w:cols w:space="720"/>
          <w:docGrid w:linePitch="245"/>
        </w:sectPr>
      </w:pPr>
    </w:p>
    <w:p w14:paraId="4393B331" w14:textId="41A90C03" w:rsidR="004313CA" w:rsidRPr="00C81CBE" w:rsidRDefault="004313CA" w:rsidP="000A6C4C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81CBE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</w:t>
      </w:r>
      <w:r w:rsidR="00044C8F">
        <w:rPr>
          <w:rFonts w:asciiTheme="majorBidi" w:hAnsiTheme="majorBidi" w:cstheme="majorBidi" w:hint="cs"/>
          <w:b/>
          <w:bCs/>
          <w:sz w:val="30"/>
          <w:szCs w:val="30"/>
          <w:cs/>
        </w:rPr>
        <w:t>ในบริษัทย่อย</w:t>
      </w:r>
    </w:p>
    <w:p w14:paraId="076E3D04" w14:textId="0CEE8C71" w:rsidR="00D25755" w:rsidRDefault="00D25755" w:rsidP="00004D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60" w:lineRule="atLeast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4012" w:type="dxa"/>
        <w:tblInd w:w="48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84"/>
        <w:gridCol w:w="1530"/>
        <w:gridCol w:w="991"/>
        <w:gridCol w:w="182"/>
        <w:gridCol w:w="720"/>
        <w:gridCol w:w="182"/>
        <w:gridCol w:w="720"/>
        <w:gridCol w:w="178"/>
        <w:gridCol w:w="723"/>
        <w:gridCol w:w="181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2"/>
        <w:gridCol w:w="718"/>
        <w:gridCol w:w="178"/>
        <w:gridCol w:w="723"/>
      </w:tblGrid>
      <w:tr w:rsidR="00004DE8" w:rsidRPr="005A5DED" w14:paraId="246ECF8B" w14:textId="77777777" w:rsidTr="008B527C">
        <w:trPr>
          <w:cantSplit/>
          <w:trHeight w:val="389"/>
        </w:trPr>
        <w:tc>
          <w:tcPr>
            <w:tcW w:w="2484" w:type="dxa"/>
          </w:tcPr>
          <w:p w14:paraId="0C7457C7" w14:textId="0CF5BC86" w:rsidR="00004DE8" w:rsidRPr="005A5DED" w:rsidRDefault="00004DE8" w:rsidP="00BA6753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21" w:type="dxa"/>
            <w:gridSpan w:val="2"/>
          </w:tcPr>
          <w:p w14:paraId="38609222" w14:textId="77777777" w:rsidR="00004DE8" w:rsidRPr="005A5DED" w:rsidRDefault="00004DE8" w:rsidP="00BA6753">
            <w:pPr>
              <w:tabs>
                <w:tab w:val="clear" w:pos="454"/>
                <w:tab w:val="decimal" w:pos="281"/>
              </w:tabs>
              <w:spacing w:line="360" w:lineRule="exact"/>
              <w:ind w:right="-7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2" w:type="dxa"/>
          </w:tcPr>
          <w:p w14:paraId="6BD2E70F" w14:textId="77777777" w:rsidR="00004DE8" w:rsidRPr="005A5DED" w:rsidRDefault="00004DE8" w:rsidP="00BA6753">
            <w:pPr>
              <w:tabs>
                <w:tab w:val="clear" w:pos="454"/>
                <w:tab w:val="decimal" w:pos="281"/>
                <w:tab w:val="decimal" w:pos="461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720" w:type="dxa"/>
          </w:tcPr>
          <w:p w14:paraId="14F719F2" w14:textId="77777777" w:rsidR="00004DE8" w:rsidRPr="005A5DED" w:rsidRDefault="00004DE8" w:rsidP="00BA6753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2" w:type="dxa"/>
          </w:tcPr>
          <w:p w14:paraId="66AB172D" w14:textId="77777777" w:rsidR="00004DE8" w:rsidRPr="005A5DED" w:rsidRDefault="00004DE8" w:rsidP="00BA6753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CA51760" w14:textId="77777777" w:rsidR="00004DE8" w:rsidRPr="005A5DED" w:rsidRDefault="00004DE8" w:rsidP="00BA6753">
            <w:pPr>
              <w:pStyle w:val="acctfourfigures"/>
              <w:tabs>
                <w:tab w:val="clear" w:pos="765"/>
                <w:tab w:val="decimal" w:pos="614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747EABA4" w14:textId="77777777" w:rsidR="00004DE8" w:rsidRPr="005A5DED" w:rsidRDefault="00004DE8" w:rsidP="00BA6753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5" w:type="dxa"/>
            <w:gridSpan w:val="15"/>
          </w:tcPr>
          <w:p w14:paraId="36A2F3C6" w14:textId="64E2B2CF" w:rsidR="00004DE8" w:rsidRPr="005A5DED" w:rsidRDefault="00004DE8" w:rsidP="00EE371E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5DE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4DE8" w:rsidRPr="005A5DED" w14:paraId="0ECBCB3A" w14:textId="77777777" w:rsidTr="008B527C">
        <w:trPr>
          <w:cantSplit/>
          <w:trHeight w:val="373"/>
        </w:trPr>
        <w:tc>
          <w:tcPr>
            <w:tcW w:w="2484" w:type="dxa"/>
          </w:tcPr>
          <w:p w14:paraId="12AF650A" w14:textId="77777777" w:rsidR="00004DE8" w:rsidRPr="005A5DED" w:rsidRDefault="00004DE8" w:rsidP="00004DE8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36F9D3C0" w14:textId="77777777" w:rsidR="004D2CB3" w:rsidRDefault="004D2CB3" w:rsidP="00004DE8">
            <w:pPr>
              <w:tabs>
                <w:tab w:val="clear" w:pos="454"/>
                <w:tab w:val="decimal" w:pos="281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183F50E" w14:textId="44D4E8F5" w:rsidR="00004DE8" w:rsidRPr="005A5DED" w:rsidRDefault="00004DE8" w:rsidP="004D2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A5DED">
              <w:rPr>
                <w:rFonts w:asciiTheme="majorBidi" w:hAnsiTheme="majorBidi" w:cstheme="majorBidi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991" w:type="dxa"/>
          </w:tcPr>
          <w:p w14:paraId="29FAC993" w14:textId="6BF7587F" w:rsidR="00004DE8" w:rsidRPr="005A5DED" w:rsidRDefault="00004DE8" w:rsidP="008B527C">
            <w:pPr>
              <w:tabs>
                <w:tab w:val="clear" w:pos="454"/>
                <w:tab w:val="decimal" w:pos="281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A5DED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ประเทศที่ดำเนินธุรกิจ</w:t>
            </w:r>
          </w:p>
        </w:tc>
        <w:tc>
          <w:tcPr>
            <w:tcW w:w="182" w:type="dxa"/>
          </w:tcPr>
          <w:p w14:paraId="1513DC47" w14:textId="77777777" w:rsidR="00004DE8" w:rsidRPr="005A5DED" w:rsidRDefault="00004DE8" w:rsidP="00004DE8">
            <w:pPr>
              <w:tabs>
                <w:tab w:val="clear" w:pos="454"/>
                <w:tab w:val="decimal" w:pos="281"/>
                <w:tab w:val="decimal" w:pos="461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2" w:type="dxa"/>
            <w:gridSpan w:val="3"/>
          </w:tcPr>
          <w:p w14:paraId="41E57FD8" w14:textId="3B1F7492" w:rsidR="00004DE8" w:rsidRPr="005A5DED" w:rsidRDefault="00004DE8" w:rsidP="00004DE8">
            <w:pPr>
              <w:pStyle w:val="acctfourfigures"/>
              <w:tabs>
                <w:tab w:val="clear" w:pos="765"/>
                <w:tab w:val="decimal" w:pos="614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5DED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สัดส่วนความ</w:t>
            </w:r>
            <w:r w:rsidRPr="005A5D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5A5DED">
              <w:rPr>
                <w:rFonts w:asciiTheme="majorBidi" w:hAnsiTheme="majorBidi" w:cstheme="majorBidi"/>
                <w:sz w:val="28"/>
                <w:szCs w:val="28"/>
                <w:cs/>
              </w:rPr>
              <w:t>เป็นเจ้าของ</w:t>
            </w:r>
          </w:p>
        </w:tc>
        <w:tc>
          <w:tcPr>
            <w:tcW w:w="178" w:type="dxa"/>
          </w:tcPr>
          <w:p w14:paraId="1C66553E" w14:textId="77777777" w:rsidR="00004DE8" w:rsidRPr="005A5DED" w:rsidRDefault="00004DE8" w:rsidP="00004DE8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4" w:type="dxa"/>
            <w:gridSpan w:val="3"/>
          </w:tcPr>
          <w:p w14:paraId="16D6F5EB" w14:textId="77777777" w:rsidR="00004DE8" w:rsidRPr="005A5DED" w:rsidRDefault="00004DE8" w:rsidP="00004DE8">
            <w:pPr>
              <w:pStyle w:val="acctmergecolhdg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67A5BB8" w14:textId="4FA4FDE7" w:rsidR="00004DE8" w:rsidRPr="005A5DED" w:rsidRDefault="00004DE8" w:rsidP="00004DE8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5DE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5F1D7E61" w14:textId="77777777" w:rsidR="00004DE8" w:rsidRPr="005A5DED" w:rsidRDefault="00004DE8" w:rsidP="00004DE8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07AD7657" w14:textId="77777777" w:rsidR="00004DE8" w:rsidRPr="005A5DED" w:rsidRDefault="00004DE8" w:rsidP="00004DE8">
            <w:pPr>
              <w:pStyle w:val="acctmergecolhdg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659A551" w14:textId="24A19EE8" w:rsidR="00004DE8" w:rsidRPr="005A5DED" w:rsidRDefault="00004DE8" w:rsidP="00004DE8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5DE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4827FADA" w14:textId="77777777" w:rsidR="00004DE8" w:rsidRPr="005A5DED" w:rsidRDefault="00004DE8" w:rsidP="00004DE8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6759DFB4" w14:textId="77777777" w:rsidR="00004DE8" w:rsidRPr="005A5DED" w:rsidRDefault="00004DE8" w:rsidP="00004DE8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D3AA4FF" w14:textId="7DE7E9C8" w:rsidR="00004DE8" w:rsidRPr="005A5DED" w:rsidRDefault="00004DE8" w:rsidP="00004DE8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5DE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การด้อยค่า</w:t>
            </w:r>
          </w:p>
        </w:tc>
        <w:tc>
          <w:tcPr>
            <w:tcW w:w="182" w:type="dxa"/>
          </w:tcPr>
          <w:p w14:paraId="3DD88635" w14:textId="77777777" w:rsidR="00004DE8" w:rsidRPr="005A5DED" w:rsidRDefault="00004DE8" w:rsidP="00004DE8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19" w:type="dxa"/>
            <w:gridSpan w:val="3"/>
          </w:tcPr>
          <w:p w14:paraId="4500A55A" w14:textId="77777777" w:rsidR="00004DE8" w:rsidRDefault="00004DE8" w:rsidP="00004DE8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0073010" w14:textId="44D445BC" w:rsidR="00004DE8" w:rsidRPr="005A5DED" w:rsidRDefault="00004DE8" w:rsidP="00004DE8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ราคาทุน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สุทธิ</w:t>
            </w:r>
          </w:p>
        </w:tc>
      </w:tr>
      <w:tr w:rsidR="00775502" w:rsidRPr="005A5DED" w14:paraId="27D97C4F" w14:textId="77777777" w:rsidTr="00F426E5">
        <w:trPr>
          <w:cantSplit/>
          <w:trHeight w:val="373"/>
        </w:trPr>
        <w:tc>
          <w:tcPr>
            <w:tcW w:w="2484" w:type="dxa"/>
          </w:tcPr>
          <w:p w14:paraId="2E6B4F7E" w14:textId="77777777" w:rsidR="00775502" w:rsidRPr="005A5DED" w:rsidRDefault="00775502" w:rsidP="00775502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34BB8C9E" w14:textId="77777777" w:rsidR="00775502" w:rsidRPr="005A5DED" w:rsidRDefault="00775502" w:rsidP="00775502">
            <w:pPr>
              <w:tabs>
                <w:tab w:val="clear" w:pos="454"/>
                <w:tab w:val="decimal" w:pos="281"/>
              </w:tabs>
              <w:spacing w:line="360" w:lineRule="exact"/>
              <w:ind w:right="-7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1" w:type="dxa"/>
          </w:tcPr>
          <w:p w14:paraId="24AD6548" w14:textId="4B55C6E1" w:rsidR="00775502" w:rsidRPr="005A5DED" w:rsidRDefault="00775502" w:rsidP="00775502">
            <w:pPr>
              <w:tabs>
                <w:tab w:val="clear" w:pos="454"/>
                <w:tab w:val="decimal" w:pos="281"/>
              </w:tabs>
              <w:spacing w:line="360" w:lineRule="exact"/>
              <w:ind w:right="-7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2" w:type="dxa"/>
          </w:tcPr>
          <w:p w14:paraId="2B134629" w14:textId="77777777" w:rsidR="00775502" w:rsidRPr="005A5DED" w:rsidRDefault="00775502" w:rsidP="00775502">
            <w:pPr>
              <w:tabs>
                <w:tab w:val="clear" w:pos="454"/>
                <w:tab w:val="decimal" w:pos="281"/>
                <w:tab w:val="decimal" w:pos="461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14:paraId="1D7765EB" w14:textId="2E8318E5" w:rsidR="00775502" w:rsidRPr="005A5DED" w:rsidRDefault="00775502" w:rsidP="00775502">
            <w:pPr>
              <w:pStyle w:val="acctfourfigures"/>
              <w:tabs>
                <w:tab w:val="clear" w:pos="765"/>
                <w:tab w:val="decimal" w:pos="278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5DE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2" w:type="dxa"/>
          </w:tcPr>
          <w:p w14:paraId="088DA5BE" w14:textId="77777777" w:rsidR="00775502" w:rsidRPr="005A5DED" w:rsidRDefault="00775502" w:rsidP="00775502">
            <w:pPr>
              <w:pStyle w:val="acctfourfigures"/>
              <w:tabs>
                <w:tab w:val="decimal" w:pos="551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D1C146F" w14:textId="301BE862" w:rsidR="00775502" w:rsidRPr="005A5DED" w:rsidRDefault="00775502" w:rsidP="00775502">
            <w:pPr>
              <w:pStyle w:val="acctfourfigures"/>
              <w:tabs>
                <w:tab w:val="clear" w:pos="765"/>
                <w:tab w:val="decimal" w:pos="279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5DED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7</w:t>
            </w:r>
          </w:p>
        </w:tc>
        <w:tc>
          <w:tcPr>
            <w:tcW w:w="178" w:type="dxa"/>
          </w:tcPr>
          <w:p w14:paraId="7948B8D1" w14:textId="77777777" w:rsidR="00775502" w:rsidRPr="005A5DED" w:rsidRDefault="00775502" w:rsidP="00775502">
            <w:pPr>
              <w:pStyle w:val="acctfourfigures"/>
              <w:tabs>
                <w:tab w:val="decimal" w:pos="551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3" w:type="dxa"/>
            <w:vAlign w:val="center"/>
          </w:tcPr>
          <w:p w14:paraId="75E7299A" w14:textId="04A24E85" w:rsidR="00775502" w:rsidRPr="005A5DED" w:rsidRDefault="00775502" w:rsidP="00775502">
            <w:pPr>
              <w:pStyle w:val="acctfourfigures"/>
              <w:tabs>
                <w:tab w:val="clear" w:pos="765"/>
                <w:tab w:val="decimal" w:pos="274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5DE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1" w:type="dxa"/>
          </w:tcPr>
          <w:p w14:paraId="4033E691" w14:textId="77777777" w:rsidR="00775502" w:rsidRPr="005A5DED" w:rsidRDefault="00775502" w:rsidP="00775502">
            <w:pPr>
              <w:pStyle w:val="acctfourfigures"/>
              <w:tabs>
                <w:tab w:val="decimal" w:pos="551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222118A0" w14:textId="74AF3269" w:rsidR="00775502" w:rsidRPr="005A5DED" w:rsidRDefault="00775502" w:rsidP="00775502">
            <w:pPr>
              <w:pStyle w:val="acctfourfigures"/>
              <w:tabs>
                <w:tab w:val="clear" w:pos="765"/>
                <w:tab w:val="decimal" w:pos="276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5DED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7</w:t>
            </w:r>
          </w:p>
        </w:tc>
        <w:tc>
          <w:tcPr>
            <w:tcW w:w="180" w:type="dxa"/>
          </w:tcPr>
          <w:p w14:paraId="6ABA84B2" w14:textId="77777777" w:rsidR="00775502" w:rsidRPr="005A5DED" w:rsidRDefault="00775502" w:rsidP="00775502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vAlign w:val="center"/>
          </w:tcPr>
          <w:p w14:paraId="108180F3" w14:textId="78259F84" w:rsidR="00775502" w:rsidRPr="005A5DED" w:rsidRDefault="00775502" w:rsidP="00775502">
            <w:pPr>
              <w:pStyle w:val="acctfourfigures"/>
              <w:tabs>
                <w:tab w:val="clear" w:pos="765"/>
                <w:tab w:val="decimal" w:pos="278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5DE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533CAD6A" w14:textId="77777777" w:rsidR="00775502" w:rsidRPr="005A5DED" w:rsidRDefault="00775502" w:rsidP="00775502">
            <w:pPr>
              <w:pStyle w:val="acctfourfigures"/>
              <w:tabs>
                <w:tab w:val="decimal" w:pos="551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59D58BC1" w14:textId="0D56B4C9" w:rsidR="00775502" w:rsidRPr="005A5DED" w:rsidRDefault="00775502" w:rsidP="00775502">
            <w:pPr>
              <w:pStyle w:val="acctfourfigures"/>
              <w:tabs>
                <w:tab w:val="clear" w:pos="765"/>
                <w:tab w:val="decimal" w:pos="2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5DED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7</w:t>
            </w:r>
          </w:p>
        </w:tc>
        <w:tc>
          <w:tcPr>
            <w:tcW w:w="180" w:type="dxa"/>
          </w:tcPr>
          <w:p w14:paraId="705F598E" w14:textId="77777777" w:rsidR="00775502" w:rsidRPr="005A5DED" w:rsidRDefault="00775502" w:rsidP="00775502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vAlign w:val="center"/>
          </w:tcPr>
          <w:p w14:paraId="14FB92C0" w14:textId="3588CC24" w:rsidR="00775502" w:rsidRPr="005A5DED" w:rsidRDefault="00775502" w:rsidP="00775502">
            <w:pPr>
              <w:pStyle w:val="acctfourfigures"/>
              <w:tabs>
                <w:tab w:val="clear" w:pos="765"/>
                <w:tab w:val="decimal" w:pos="184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5DE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12399476" w14:textId="77777777" w:rsidR="00775502" w:rsidRPr="005A5DED" w:rsidRDefault="00775502" w:rsidP="00775502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46013BFF" w14:textId="626A4B22" w:rsidR="00775502" w:rsidRPr="005A5DED" w:rsidRDefault="00775502" w:rsidP="00775502">
            <w:pPr>
              <w:pStyle w:val="acctfourfigures"/>
              <w:tabs>
                <w:tab w:val="clear" w:pos="765"/>
                <w:tab w:val="decimal" w:pos="186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5DED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7</w:t>
            </w:r>
          </w:p>
        </w:tc>
        <w:tc>
          <w:tcPr>
            <w:tcW w:w="182" w:type="dxa"/>
          </w:tcPr>
          <w:p w14:paraId="38678A44" w14:textId="77777777" w:rsidR="00775502" w:rsidRPr="005A5DED" w:rsidRDefault="00775502" w:rsidP="00775502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18" w:type="dxa"/>
            <w:vAlign w:val="center"/>
          </w:tcPr>
          <w:p w14:paraId="77302A5E" w14:textId="2511599B" w:rsidR="00775502" w:rsidRPr="005A5DED" w:rsidRDefault="00775502" w:rsidP="00775502">
            <w:pPr>
              <w:pStyle w:val="acctfourfigures"/>
              <w:tabs>
                <w:tab w:val="clear" w:pos="765"/>
                <w:tab w:val="decimal" w:pos="180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5DE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78" w:type="dxa"/>
          </w:tcPr>
          <w:p w14:paraId="0DD645EC" w14:textId="77777777" w:rsidR="00775502" w:rsidRPr="005A5DED" w:rsidRDefault="00775502" w:rsidP="00775502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3" w:type="dxa"/>
          </w:tcPr>
          <w:p w14:paraId="70452641" w14:textId="200CC46A" w:rsidR="00775502" w:rsidRPr="005A5DED" w:rsidRDefault="00775502" w:rsidP="00775502">
            <w:pPr>
              <w:pStyle w:val="acctfourfigures"/>
              <w:tabs>
                <w:tab w:val="clear" w:pos="765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5DED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7</w:t>
            </w:r>
          </w:p>
        </w:tc>
      </w:tr>
      <w:tr w:rsidR="00775502" w:rsidRPr="005A5DED" w14:paraId="6A73F53F" w14:textId="77777777" w:rsidTr="008B527C">
        <w:trPr>
          <w:cantSplit/>
          <w:trHeight w:val="373"/>
        </w:trPr>
        <w:tc>
          <w:tcPr>
            <w:tcW w:w="2484" w:type="dxa"/>
          </w:tcPr>
          <w:p w14:paraId="3B28D59B" w14:textId="77777777" w:rsidR="00775502" w:rsidRPr="005A5DED" w:rsidRDefault="00775502" w:rsidP="00775502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28977D17" w14:textId="77777777" w:rsidR="00775502" w:rsidRPr="005A5DED" w:rsidRDefault="00775502" w:rsidP="00775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1" w:type="dxa"/>
          </w:tcPr>
          <w:p w14:paraId="54BE6E1E" w14:textId="77777777" w:rsidR="00775502" w:rsidRPr="005A5DED" w:rsidRDefault="00775502" w:rsidP="00775502">
            <w:pPr>
              <w:tabs>
                <w:tab w:val="clear" w:pos="454"/>
                <w:tab w:val="decimal" w:pos="281"/>
              </w:tabs>
              <w:spacing w:line="360" w:lineRule="exact"/>
              <w:ind w:right="-7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2" w:type="dxa"/>
          </w:tcPr>
          <w:p w14:paraId="28936AD6" w14:textId="77777777" w:rsidR="00775502" w:rsidRPr="005A5DED" w:rsidRDefault="00775502" w:rsidP="00775502">
            <w:pPr>
              <w:tabs>
                <w:tab w:val="clear" w:pos="454"/>
                <w:tab w:val="decimal" w:pos="281"/>
                <w:tab w:val="decimal" w:pos="461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2" w:type="dxa"/>
            <w:gridSpan w:val="3"/>
          </w:tcPr>
          <w:p w14:paraId="4D21E954" w14:textId="5F68CFFD" w:rsidR="00775502" w:rsidRPr="005A5DED" w:rsidRDefault="00775502" w:rsidP="00775502">
            <w:pPr>
              <w:pStyle w:val="acctfourfigures"/>
              <w:tabs>
                <w:tab w:val="clear" w:pos="765"/>
                <w:tab w:val="decimal" w:pos="614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81CB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178" w:type="dxa"/>
          </w:tcPr>
          <w:p w14:paraId="29011D73" w14:textId="77777777" w:rsidR="00775502" w:rsidRPr="005A5DED" w:rsidRDefault="00775502" w:rsidP="00775502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5" w:type="dxa"/>
            <w:gridSpan w:val="15"/>
          </w:tcPr>
          <w:p w14:paraId="6D79886F" w14:textId="41D9DD0E" w:rsidR="00775502" w:rsidRPr="005A5DED" w:rsidRDefault="00775502" w:rsidP="00775502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C656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775502" w:rsidRPr="005A5DED" w14:paraId="1CD75683" w14:textId="77777777" w:rsidTr="008B527C">
        <w:trPr>
          <w:cantSplit/>
          <w:trHeight w:val="373"/>
        </w:trPr>
        <w:tc>
          <w:tcPr>
            <w:tcW w:w="2484" w:type="dxa"/>
          </w:tcPr>
          <w:p w14:paraId="5D51BB3E" w14:textId="4CEA2EE0" w:rsidR="00775502" w:rsidRPr="005A5DED" w:rsidRDefault="00775502" w:rsidP="00775502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A5DE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ย</w:t>
            </w:r>
            <w:r w:rsidRPr="005A5DE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ทางตรงในประเทศ</w:t>
            </w:r>
          </w:p>
        </w:tc>
        <w:tc>
          <w:tcPr>
            <w:tcW w:w="1530" w:type="dxa"/>
          </w:tcPr>
          <w:p w14:paraId="23891696" w14:textId="77777777" w:rsidR="00775502" w:rsidRPr="005A5DED" w:rsidRDefault="00775502" w:rsidP="00775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1" w:type="dxa"/>
          </w:tcPr>
          <w:p w14:paraId="38F73331" w14:textId="77777777" w:rsidR="00775502" w:rsidRPr="005A5DED" w:rsidRDefault="00775502" w:rsidP="00775502">
            <w:pPr>
              <w:tabs>
                <w:tab w:val="clear" w:pos="454"/>
                <w:tab w:val="decimal" w:pos="281"/>
              </w:tabs>
              <w:spacing w:line="360" w:lineRule="exact"/>
              <w:ind w:right="-7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2" w:type="dxa"/>
          </w:tcPr>
          <w:p w14:paraId="7E73BD22" w14:textId="77777777" w:rsidR="00775502" w:rsidRPr="005A5DED" w:rsidRDefault="00775502" w:rsidP="00775502">
            <w:pPr>
              <w:tabs>
                <w:tab w:val="clear" w:pos="454"/>
                <w:tab w:val="decimal" w:pos="281"/>
                <w:tab w:val="decimal" w:pos="461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2" w:type="dxa"/>
            <w:gridSpan w:val="3"/>
          </w:tcPr>
          <w:p w14:paraId="392BB57E" w14:textId="77777777" w:rsidR="00775502" w:rsidRPr="00C81CBE" w:rsidRDefault="00775502" w:rsidP="00775502">
            <w:pPr>
              <w:pStyle w:val="acctfourfigures"/>
              <w:tabs>
                <w:tab w:val="clear" w:pos="765"/>
                <w:tab w:val="decimal" w:pos="614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8" w:type="dxa"/>
          </w:tcPr>
          <w:p w14:paraId="5CDE6B3A" w14:textId="77777777" w:rsidR="00775502" w:rsidRPr="005A5DED" w:rsidRDefault="00775502" w:rsidP="00775502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5" w:type="dxa"/>
            <w:gridSpan w:val="15"/>
          </w:tcPr>
          <w:p w14:paraId="5BC482B6" w14:textId="77777777" w:rsidR="00775502" w:rsidRPr="000C656D" w:rsidRDefault="00775502" w:rsidP="00775502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775502" w:rsidRPr="005A5DED" w14:paraId="3554D6B5" w14:textId="77777777" w:rsidTr="008B527C">
        <w:trPr>
          <w:cantSplit/>
          <w:trHeight w:val="373"/>
        </w:trPr>
        <w:tc>
          <w:tcPr>
            <w:tcW w:w="2484" w:type="dxa"/>
          </w:tcPr>
          <w:p w14:paraId="4A1CCE74" w14:textId="77777777" w:rsidR="00775502" w:rsidRPr="005A5DED" w:rsidRDefault="00775502" w:rsidP="00775502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A5DE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อิชิตัน เพาเวอร์ จำกัด</w:t>
            </w:r>
          </w:p>
        </w:tc>
        <w:tc>
          <w:tcPr>
            <w:tcW w:w="1530" w:type="dxa"/>
          </w:tcPr>
          <w:p w14:paraId="4E291281" w14:textId="4D5B4E1F" w:rsidR="00775502" w:rsidRPr="005A5DED" w:rsidRDefault="00775502" w:rsidP="00775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432D6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ย</w:t>
            </w:r>
            <w:r w:rsidRPr="000432D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เครื่องดื่ม</w:t>
            </w:r>
          </w:p>
        </w:tc>
        <w:tc>
          <w:tcPr>
            <w:tcW w:w="991" w:type="dxa"/>
          </w:tcPr>
          <w:p w14:paraId="5B8BDF2E" w14:textId="4FFFF8E6" w:rsidR="00775502" w:rsidRPr="005A5DED" w:rsidRDefault="00775502" w:rsidP="00775502">
            <w:pPr>
              <w:tabs>
                <w:tab w:val="clear" w:pos="454"/>
                <w:tab w:val="decimal" w:pos="281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A5DED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82" w:type="dxa"/>
          </w:tcPr>
          <w:p w14:paraId="1FFDDEED" w14:textId="77777777" w:rsidR="00775502" w:rsidRPr="005A5DED" w:rsidRDefault="00775502" w:rsidP="00775502">
            <w:pPr>
              <w:tabs>
                <w:tab w:val="clear" w:pos="454"/>
                <w:tab w:val="decimal" w:pos="281"/>
                <w:tab w:val="decimal" w:pos="461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720" w:type="dxa"/>
          </w:tcPr>
          <w:p w14:paraId="695DDD32" w14:textId="3523EC54" w:rsidR="00775502" w:rsidRPr="005A5DED" w:rsidRDefault="00715C17" w:rsidP="00775502">
            <w:pPr>
              <w:tabs>
                <w:tab w:val="clear" w:pos="454"/>
                <w:tab w:val="decimal" w:pos="281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50FBC2B8" w14:textId="77777777" w:rsidR="00775502" w:rsidRPr="005A5DED" w:rsidRDefault="00775502" w:rsidP="00775502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6569FAD6" w14:textId="77777777" w:rsidR="00775502" w:rsidRPr="00004DE8" w:rsidRDefault="00775502" w:rsidP="00775502">
            <w:pPr>
              <w:tabs>
                <w:tab w:val="clear" w:pos="454"/>
                <w:tab w:val="decimal" w:pos="281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04DE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  <w:tc>
          <w:tcPr>
            <w:tcW w:w="178" w:type="dxa"/>
          </w:tcPr>
          <w:p w14:paraId="2DC8D675" w14:textId="77777777" w:rsidR="00775502" w:rsidRPr="005A5DED" w:rsidRDefault="00775502" w:rsidP="00775502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3" w:type="dxa"/>
          </w:tcPr>
          <w:p w14:paraId="0CD823DE" w14:textId="3E2E1EF1" w:rsidR="00775502" w:rsidRPr="00004DE8" w:rsidRDefault="00715C17" w:rsidP="00775502">
            <w:pPr>
              <w:tabs>
                <w:tab w:val="clear" w:pos="454"/>
                <w:tab w:val="decimal" w:pos="281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81" w:type="dxa"/>
          </w:tcPr>
          <w:p w14:paraId="5AE4BB90" w14:textId="77777777" w:rsidR="00775502" w:rsidRPr="00004DE8" w:rsidRDefault="00775502" w:rsidP="00775502">
            <w:pPr>
              <w:tabs>
                <w:tab w:val="clear" w:pos="454"/>
                <w:tab w:val="decimal" w:pos="281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</w:tcPr>
          <w:p w14:paraId="13FC5AD5" w14:textId="7C43CD17" w:rsidR="00775502" w:rsidRPr="00004DE8" w:rsidRDefault="00775502" w:rsidP="00775502">
            <w:pPr>
              <w:tabs>
                <w:tab w:val="clear" w:pos="454"/>
                <w:tab w:val="decimal" w:pos="281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76,000</w:t>
            </w:r>
          </w:p>
        </w:tc>
        <w:tc>
          <w:tcPr>
            <w:tcW w:w="180" w:type="dxa"/>
          </w:tcPr>
          <w:p w14:paraId="533556D9" w14:textId="77777777" w:rsidR="00775502" w:rsidRPr="00004DE8" w:rsidRDefault="00775502" w:rsidP="00775502">
            <w:pPr>
              <w:tabs>
                <w:tab w:val="clear" w:pos="454"/>
                <w:tab w:val="decimal" w:pos="281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4051A8E2" w14:textId="0A65E7E2" w:rsidR="00775502" w:rsidRPr="00004DE8" w:rsidRDefault="00715C17" w:rsidP="00715C17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7C8CF14" w14:textId="77777777" w:rsidR="00775502" w:rsidRPr="00004DE8" w:rsidRDefault="00775502" w:rsidP="00775502">
            <w:pPr>
              <w:tabs>
                <w:tab w:val="clear" w:pos="454"/>
                <w:tab w:val="decimal" w:pos="281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0DBCF81A" w14:textId="089C0956" w:rsidR="00775502" w:rsidRPr="00004DE8" w:rsidRDefault="00775502" w:rsidP="00775502">
            <w:pPr>
              <w:tabs>
                <w:tab w:val="clear" w:pos="454"/>
                <w:tab w:val="clear" w:pos="680"/>
                <w:tab w:val="decimal" w:pos="281"/>
                <w:tab w:val="left" w:pos="458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04DE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76,000</w:t>
            </w:r>
          </w:p>
        </w:tc>
        <w:tc>
          <w:tcPr>
            <w:tcW w:w="180" w:type="dxa"/>
          </w:tcPr>
          <w:p w14:paraId="2586BC03" w14:textId="77777777" w:rsidR="00775502" w:rsidRPr="00004DE8" w:rsidRDefault="00775502" w:rsidP="00775502">
            <w:pPr>
              <w:tabs>
                <w:tab w:val="clear" w:pos="454"/>
                <w:tab w:val="decimal" w:pos="281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3CE78C44" w14:textId="027D84E6" w:rsidR="00775502" w:rsidRPr="00004DE8" w:rsidRDefault="00715C17" w:rsidP="00775502">
            <w:pPr>
              <w:tabs>
                <w:tab w:val="clear" w:pos="454"/>
                <w:tab w:val="decimal" w:pos="281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</w:tcPr>
          <w:p w14:paraId="19FCE9FE" w14:textId="77777777" w:rsidR="00775502" w:rsidRPr="00004DE8" w:rsidRDefault="00775502" w:rsidP="00775502">
            <w:pPr>
              <w:tabs>
                <w:tab w:val="clear" w:pos="454"/>
                <w:tab w:val="decimal" w:pos="281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16A96E39" w14:textId="45077396" w:rsidR="00775502" w:rsidRPr="005A5DED" w:rsidRDefault="00775502" w:rsidP="00775502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4DE8">
              <w:rPr>
                <w:rFonts w:asciiTheme="majorBidi" w:hAnsiTheme="majorBidi" w:cstheme="majorBidi"/>
                <w:sz w:val="28"/>
                <w:szCs w:val="28"/>
              </w:rPr>
              <w:t>(76,000)</w:t>
            </w:r>
          </w:p>
        </w:tc>
        <w:tc>
          <w:tcPr>
            <w:tcW w:w="182" w:type="dxa"/>
          </w:tcPr>
          <w:p w14:paraId="7CF635FA" w14:textId="77777777" w:rsidR="00775502" w:rsidRPr="005A5DED" w:rsidRDefault="00775502" w:rsidP="00775502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</w:tcPr>
          <w:p w14:paraId="0C81BDA5" w14:textId="24601D16" w:rsidR="00775502" w:rsidRPr="005A5DED" w:rsidRDefault="00715C17" w:rsidP="00775502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</w:tcPr>
          <w:p w14:paraId="6855264D" w14:textId="77777777" w:rsidR="00775502" w:rsidRPr="005A5DED" w:rsidRDefault="00775502" w:rsidP="00775502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</w:tcPr>
          <w:p w14:paraId="25AB3D21" w14:textId="77777777" w:rsidR="00775502" w:rsidRPr="005A5DED" w:rsidRDefault="00775502" w:rsidP="00775502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5DE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775502" w:rsidRPr="005A5DED" w14:paraId="367D467B" w14:textId="77777777" w:rsidTr="008B527C">
        <w:trPr>
          <w:cantSplit/>
          <w:trHeight w:val="326"/>
        </w:trPr>
        <w:tc>
          <w:tcPr>
            <w:tcW w:w="2484" w:type="dxa"/>
          </w:tcPr>
          <w:p w14:paraId="12BDAEAE" w14:textId="77777777" w:rsidR="00775502" w:rsidRPr="005A5DED" w:rsidRDefault="00775502" w:rsidP="0077550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5DE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</w:tcPr>
          <w:p w14:paraId="11E30349" w14:textId="77777777" w:rsidR="00775502" w:rsidRPr="000432D6" w:rsidRDefault="00775502" w:rsidP="00775502">
            <w:pPr>
              <w:tabs>
                <w:tab w:val="clear" w:pos="454"/>
                <w:tab w:val="decimal" w:pos="281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</w:tcPr>
          <w:p w14:paraId="551F4970" w14:textId="77777777" w:rsidR="00775502" w:rsidRPr="005A5DED" w:rsidRDefault="00775502" w:rsidP="00775502">
            <w:pPr>
              <w:tabs>
                <w:tab w:val="clear" w:pos="454"/>
                <w:tab w:val="decimal" w:pos="281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</w:tcPr>
          <w:p w14:paraId="2C513CE2" w14:textId="77777777" w:rsidR="00775502" w:rsidRPr="005A5DED" w:rsidRDefault="00775502" w:rsidP="00775502">
            <w:pPr>
              <w:tabs>
                <w:tab w:val="clear" w:pos="454"/>
                <w:tab w:val="decimal" w:pos="281"/>
                <w:tab w:val="decimal" w:pos="461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720" w:type="dxa"/>
          </w:tcPr>
          <w:p w14:paraId="439972DB" w14:textId="77777777" w:rsidR="00775502" w:rsidRPr="005A5DED" w:rsidRDefault="00775502" w:rsidP="00775502">
            <w:pPr>
              <w:pStyle w:val="acctfourfigures"/>
              <w:tabs>
                <w:tab w:val="clear" w:pos="765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</w:tcPr>
          <w:p w14:paraId="70D823B5" w14:textId="77777777" w:rsidR="00775502" w:rsidRPr="005A5DED" w:rsidRDefault="00775502" w:rsidP="00775502">
            <w:pPr>
              <w:pStyle w:val="acctfourfigures"/>
              <w:tabs>
                <w:tab w:val="decimal" w:pos="551"/>
                <w:tab w:val="decimal" w:pos="594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2EDEC307" w14:textId="77777777" w:rsidR="00775502" w:rsidRPr="005A5DED" w:rsidRDefault="00775502" w:rsidP="00775502">
            <w:pPr>
              <w:pStyle w:val="acctfourfigures"/>
              <w:tabs>
                <w:tab w:val="clear" w:pos="765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32ECA927" w14:textId="77777777" w:rsidR="00775502" w:rsidRPr="005A5DED" w:rsidRDefault="00775502" w:rsidP="00775502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3" w:type="dxa"/>
          </w:tcPr>
          <w:p w14:paraId="3C220D31" w14:textId="77777777" w:rsidR="00775502" w:rsidRPr="005A5DED" w:rsidRDefault="00775502" w:rsidP="00775502">
            <w:pPr>
              <w:pStyle w:val="acctfourfigures"/>
              <w:tabs>
                <w:tab w:val="clear" w:pos="765"/>
                <w:tab w:val="decimal" w:pos="454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</w:tcPr>
          <w:p w14:paraId="0160EA58" w14:textId="77777777" w:rsidR="00775502" w:rsidRPr="005A5DED" w:rsidRDefault="00775502" w:rsidP="00775502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7E0AE7C4" w14:textId="77777777" w:rsidR="00775502" w:rsidRPr="005A5DED" w:rsidRDefault="00775502" w:rsidP="00775502">
            <w:pPr>
              <w:pStyle w:val="acctfourfigures"/>
              <w:tabs>
                <w:tab w:val="clear" w:pos="765"/>
                <w:tab w:val="decimal" w:pos="445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036A3415" w14:textId="77777777" w:rsidR="00775502" w:rsidRPr="005A5DED" w:rsidRDefault="00775502" w:rsidP="00775502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1C5CBB9C" w14:textId="459669C8" w:rsidR="00775502" w:rsidRPr="005A5DED" w:rsidRDefault="00715C17" w:rsidP="00775502">
            <w:pPr>
              <w:pStyle w:val="acctfourfigures"/>
              <w:tabs>
                <w:tab w:val="clear" w:pos="765"/>
                <w:tab w:val="decimal" w:pos="564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C960912" w14:textId="77777777" w:rsidR="00775502" w:rsidRPr="005A5DED" w:rsidRDefault="00775502" w:rsidP="00775502">
            <w:pPr>
              <w:pStyle w:val="acctfourfigures"/>
              <w:tabs>
                <w:tab w:val="decimal" w:pos="54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12E6B043" w14:textId="6BF6F27B" w:rsidR="00775502" w:rsidRPr="00CD7A45" w:rsidRDefault="00775502" w:rsidP="00775502">
            <w:pPr>
              <w:tabs>
                <w:tab w:val="clear" w:pos="680"/>
                <w:tab w:val="decimal" w:pos="281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CD7A4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76,000</w:t>
            </w:r>
          </w:p>
        </w:tc>
        <w:tc>
          <w:tcPr>
            <w:tcW w:w="180" w:type="dxa"/>
          </w:tcPr>
          <w:p w14:paraId="3704C113" w14:textId="77777777" w:rsidR="00775502" w:rsidRPr="005A5DED" w:rsidRDefault="00775502" w:rsidP="00775502">
            <w:pPr>
              <w:pStyle w:val="acctfourfigures"/>
              <w:tabs>
                <w:tab w:val="clear" w:pos="765"/>
                <w:tab w:val="decimal" w:pos="742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4C6FBB5C" w14:textId="780727FF" w:rsidR="00775502" w:rsidRPr="005A5DED" w:rsidRDefault="00715C17" w:rsidP="00775502">
            <w:pPr>
              <w:pStyle w:val="acctfourfigures"/>
              <w:tabs>
                <w:tab w:val="clear" w:pos="765"/>
                <w:tab w:val="decimal" w:pos="46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573A0DE" w14:textId="77777777" w:rsidR="00775502" w:rsidRPr="005A5DED" w:rsidRDefault="00775502" w:rsidP="00775502">
            <w:pPr>
              <w:pStyle w:val="acctfourfigures"/>
              <w:tabs>
                <w:tab w:val="clear" w:pos="765"/>
                <w:tab w:val="decimal" w:pos="742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6FEF6CCA" w14:textId="33BA4DFA" w:rsidR="00775502" w:rsidRPr="00F349A8" w:rsidRDefault="00775502" w:rsidP="00775502">
            <w:pPr>
              <w:pStyle w:val="acctfourfigures"/>
              <w:tabs>
                <w:tab w:val="clear" w:pos="765"/>
                <w:tab w:val="decimal" w:pos="546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A5DE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(76,000)</w:t>
            </w:r>
          </w:p>
        </w:tc>
        <w:tc>
          <w:tcPr>
            <w:tcW w:w="182" w:type="dxa"/>
          </w:tcPr>
          <w:p w14:paraId="4F2D833C" w14:textId="77777777" w:rsidR="00775502" w:rsidRPr="00F349A8" w:rsidRDefault="00775502" w:rsidP="00775502">
            <w:pPr>
              <w:pStyle w:val="acctfourfigures"/>
              <w:tabs>
                <w:tab w:val="clear" w:pos="765"/>
                <w:tab w:val="decimal" w:pos="445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double" w:sz="4" w:space="0" w:color="auto"/>
            </w:tcBorders>
          </w:tcPr>
          <w:p w14:paraId="20106665" w14:textId="16488AF2" w:rsidR="00775502" w:rsidRPr="00F349A8" w:rsidRDefault="00715C17" w:rsidP="00775502">
            <w:pPr>
              <w:pStyle w:val="acctfourfigures"/>
              <w:tabs>
                <w:tab w:val="clear" w:pos="765"/>
                <w:tab w:val="decimal" w:pos="556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035031D" w14:textId="77777777" w:rsidR="00775502" w:rsidRPr="00F349A8" w:rsidRDefault="00775502" w:rsidP="00775502">
            <w:pPr>
              <w:pStyle w:val="acctfourfigures"/>
              <w:tabs>
                <w:tab w:val="clear" w:pos="765"/>
                <w:tab w:val="decimal" w:pos="445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double" w:sz="4" w:space="0" w:color="auto"/>
            </w:tcBorders>
          </w:tcPr>
          <w:p w14:paraId="7CC541E1" w14:textId="77777777" w:rsidR="00775502" w:rsidRPr="00F349A8" w:rsidRDefault="00775502" w:rsidP="00775502">
            <w:pPr>
              <w:pStyle w:val="acctfourfigures"/>
              <w:tabs>
                <w:tab w:val="clear" w:pos="765"/>
                <w:tab w:val="decimal" w:pos="57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349A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368E711E" w14:textId="77777777" w:rsidR="00EE371E" w:rsidRPr="00C81CBE" w:rsidRDefault="00EE371E" w:rsidP="004313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60" w:lineRule="atLeast"/>
        <w:ind w:firstLine="630"/>
        <w:jc w:val="thaiDistribute"/>
        <w:rPr>
          <w:rFonts w:asciiTheme="majorBidi" w:hAnsiTheme="majorBidi" w:cstheme="majorBidi"/>
          <w:sz w:val="30"/>
          <w:szCs w:val="30"/>
        </w:rPr>
      </w:pPr>
    </w:p>
    <w:p w14:paraId="64550906" w14:textId="648039DE" w:rsidR="00A0598C" w:rsidRPr="005E54B4" w:rsidRDefault="00267583" w:rsidP="00EE3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67583">
        <w:rPr>
          <w:rFonts w:asciiTheme="majorBidi" w:hAnsiTheme="majorBidi" w:cs="Angsana New" w:hint="cs"/>
          <w:sz w:val="30"/>
          <w:szCs w:val="30"/>
          <w:cs/>
        </w:rPr>
        <w:t>เมื่อวันที่</w:t>
      </w:r>
      <w:r w:rsidRPr="0026758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90BF0">
        <w:rPr>
          <w:rFonts w:asciiTheme="majorBidi" w:hAnsiTheme="majorBidi" w:cs="Angsana New"/>
          <w:sz w:val="30"/>
          <w:szCs w:val="30"/>
        </w:rPr>
        <w:t>12</w:t>
      </w:r>
      <w:r w:rsidRPr="0026758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67583">
        <w:rPr>
          <w:rFonts w:asciiTheme="majorBidi" w:hAnsiTheme="majorBidi" w:cs="Angsana New" w:hint="cs"/>
          <w:sz w:val="30"/>
          <w:szCs w:val="30"/>
          <w:cs/>
        </w:rPr>
        <w:t>พฤศจิกายน</w:t>
      </w:r>
      <w:r w:rsidRPr="0026758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90BF0">
        <w:rPr>
          <w:rFonts w:asciiTheme="majorBidi" w:hAnsiTheme="majorBidi" w:cs="Angsana New"/>
          <w:sz w:val="30"/>
          <w:szCs w:val="30"/>
        </w:rPr>
        <w:t>2567</w:t>
      </w:r>
      <w:r w:rsidRPr="0026758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67583">
        <w:rPr>
          <w:rFonts w:asciiTheme="majorBidi" w:hAnsiTheme="majorBidi" w:cs="Angsana New" w:hint="cs"/>
          <w:sz w:val="30"/>
          <w:szCs w:val="30"/>
          <w:cs/>
        </w:rPr>
        <w:t>ที่ประชุมวิสามัญผู้ถือหุ้นของบริษัท</w:t>
      </w:r>
      <w:r w:rsidRPr="0026758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67583">
        <w:rPr>
          <w:rFonts w:asciiTheme="majorBidi" w:hAnsiTheme="majorBidi" w:cs="Angsana New" w:hint="cs"/>
          <w:sz w:val="30"/>
          <w:szCs w:val="30"/>
          <w:cs/>
        </w:rPr>
        <w:t>อิชิตัน</w:t>
      </w:r>
      <w:r w:rsidRPr="0026758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67583">
        <w:rPr>
          <w:rFonts w:asciiTheme="majorBidi" w:hAnsiTheme="majorBidi" w:cs="Angsana New" w:hint="cs"/>
          <w:sz w:val="30"/>
          <w:szCs w:val="30"/>
          <w:cs/>
        </w:rPr>
        <w:t>เพาเวอร์</w:t>
      </w:r>
      <w:r w:rsidRPr="0026758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67583">
        <w:rPr>
          <w:rFonts w:asciiTheme="majorBidi" w:hAnsiTheme="majorBidi" w:cs="Angsana New" w:hint="cs"/>
          <w:sz w:val="30"/>
          <w:szCs w:val="30"/>
          <w:cs/>
        </w:rPr>
        <w:t>จำกัด</w:t>
      </w:r>
      <w:r w:rsidRPr="0026758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67583">
        <w:rPr>
          <w:rFonts w:asciiTheme="majorBidi" w:hAnsiTheme="majorBidi" w:cs="Angsana New" w:hint="cs"/>
          <w:sz w:val="30"/>
          <w:szCs w:val="30"/>
          <w:cs/>
        </w:rPr>
        <w:t>ซึ่งเป็นบริษัทย่อยของบริษัท</w:t>
      </w:r>
      <w:r w:rsidRPr="0026758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67583">
        <w:rPr>
          <w:rFonts w:asciiTheme="majorBidi" w:hAnsiTheme="majorBidi" w:cs="Angsana New" w:hint="cs"/>
          <w:sz w:val="30"/>
          <w:szCs w:val="30"/>
          <w:cs/>
        </w:rPr>
        <w:t>ได้มีมติอนุมัติให้เลิกกิจการ</w:t>
      </w:r>
      <w:r w:rsidRPr="0026758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67583">
        <w:rPr>
          <w:rFonts w:asciiTheme="majorBidi" w:hAnsiTheme="majorBidi" w:cs="Angsana New" w:hint="cs"/>
          <w:sz w:val="30"/>
          <w:szCs w:val="30"/>
          <w:cs/>
        </w:rPr>
        <w:t>และบริษัทย่อยดังกล่าวได้จดทะเบียนเลิกกิจการกับกระทรวงพาณิชย์แล้วเมื่อวันที่</w:t>
      </w:r>
      <w:r w:rsidRPr="0026758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90BF0">
        <w:rPr>
          <w:rFonts w:asciiTheme="majorBidi" w:hAnsiTheme="majorBidi" w:cs="Angsana New"/>
          <w:sz w:val="30"/>
          <w:szCs w:val="30"/>
        </w:rPr>
        <w:t>15</w:t>
      </w:r>
      <w:r w:rsidRPr="0026758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67583">
        <w:rPr>
          <w:rFonts w:asciiTheme="majorBidi" w:hAnsiTheme="majorBidi" w:cs="Angsana New" w:hint="cs"/>
          <w:sz w:val="30"/>
          <w:szCs w:val="30"/>
          <w:cs/>
        </w:rPr>
        <w:t>พฤศจิกายน</w:t>
      </w:r>
      <w:r w:rsidRPr="0026758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90BF0">
        <w:rPr>
          <w:rFonts w:asciiTheme="majorBidi" w:hAnsiTheme="majorBidi" w:cs="Angsana New"/>
          <w:sz w:val="30"/>
          <w:szCs w:val="30"/>
        </w:rPr>
        <w:t>2567</w:t>
      </w:r>
      <w:r w:rsidRPr="0026758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67583">
        <w:rPr>
          <w:rFonts w:asciiTheme="majorBidi" w:hAnsiTheme="majorBidi" w:cs="Angsana New" w:hint="cs"/>
          <w:sz w:val="30"/>
          <w:szCs w:val="30"/>
          <w:cs/>
        </w:rPr>
        <w:t>ต่อมาในเดือนกันยายน</w:t>
      </w:r>
      <w:r w:rsidRPr="0026758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90BF0">
        <w:rPr>
          <w:rFonts w:asciiTheme="majorBidi" w:hAnsiTheme="majorBidi" w:cs="Angsana New"/>
          <w:sz w:val="30"/>
          <w:szCs w:val="30"/>
        </w:rPr>
        <w:t>2568</w:t>
      </w:r>
      <w:r w:rsidRPr="0026758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67583">
        <w:rPr>
          <w:rFonts w:asciiTheme="majorBidi" w:hAnsiTheme="majorBidi" w:cs="Angsana New" w:hint="cs"/>
          <w:sz w:val="30"/>
          <w:szCs w:val="30"/>
          <w:cs/>
        </w:rPr>
        <w:t>บริษัทย่อยดังกล่าวได้จ่ายคืนเงินทุนให้แก่บริษัทเป็นจำนวน</w:t>
      </w:r>
      <w:r w:rsidRPr="0026758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90BF0">
        <w:rPr>
          <w:rFonts w:asciiTheme="majorBidi" w:hAnsiTheme="majorBidi" w:cs="Angsana New"/>
          <w:sz w:val="30"/>
          <w:szCs w:val="30"/>
        </w:rPr>
        <w:t>0.5</w:t>
      </w:r>
      <w:r w:rsidRPr="0026758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67583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26758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67583">
        <w:rPr>
          <w:rFonts w:asciiTheme="majorBidi" w:hAnsiTheme="majorBidi" w:cs="Angsana New" w:hint="cs"/>
          <w:sz w:val="30"/>
          <w:szCs w:val="30"/>
          <w:cs/>
        </w:rPr>
        <w:t>และจดทะเบียนเสร็จการชำระบัญชีกับกระทรวงพาณิชย์แล้วเมื่อวันที่</w:t>
      </w:r>
      <w:r w:rsidRPr="0026758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90BF0">
        <w:rPr>
          <w:rFonts w:asciiTheme="majorBidi" w:hAnsiTheme="majorBidi" w:cs="Angsana New"/>
          <w:sz w:val="30"/>
          <w:szCs w:val="30"/>
        </w:rPr>
        <w:t>17</w:t>
      </w:r>
      <w:r w:rsidRPr="0026758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67583">
        <w:rPr>
          <w:rFonts w:asciiTheme="majorBidi" w:hAnsiTheme="majorBidi" w:cs="Angsana New" w:hint="cs"/>
          <w:sz w:val="30"/>
          <w:szCs w:val="30"/>
          <w:cs/>
        </w:rPr>
        <w:t>กันยายน</w:t>
      </w:r>
      <w:r w:rsidRPr="0026758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90BF0">
        <w:rPr>
          <w:rFonts w:asciiTheme="majorBidi" w:hAnsiTheme="majorBidi" w:cs="Angsana New"/>
          <w:sz w:val="30"/>
          <w:szCs w:val="30"/>
        </w:rPr>
        <w:t>2568</w:t>
      </w:r>
      <w:r w:rsidRPr="0026758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67583">
        <w:rPr>
          <w:rFonts w:asciiTheme="majorBidi" w:hAnsiTheme="majorBidi" w:cs="Angsana New" w:hint="cs"/>
          <w:sz w:val="30"/>
          <w:szCs w:val="30"/>
          <w:cs/>
        </w:rPr>
        <w:t>โดยบริษัทบันทึกเงินที่ได้รับดังกล่าวภายใต้หมวด</w:t>
      </w:r>
      <w:r w:rsidRPr="00267583">
        <w:rPr>
          <w:rFonts w:asciiTheme="majorBidi" w:hAnsiTheme="majorBidi" w:cs="Angsana New"/>
          <w:sz w:val="30"/>
          <w:szCs w:val="30"/>
          <w:cs/>
        </w:rPr>
        <w:t xml:space="preserve"> “</w:t>
      </w:r>
      <w:r w:rsidRPr="00267583">
        <w:rPr>
          <w:rFonts w:asciiTheme="majorBidi" w:hAnsiTheme="majorBidi" w:cs="Angsana New" w:hint="cs"/>
          <w:sz w:val="30"/>
          <w:szCs w:val="30"/>
          <w:cs/>
        </w:rPr>
        <w:t>รายได้อื่น</w:t>
      </w:r>
      <w:r w:rsidRPr="00267583">
        <w:rPr>
          <w:rFonts w:asciiTheme="majorBidi" w:hAnsiTheme="majorBidi" w:cs="Angsana New" w:hint="eastAsia"/>
          <w:sz w:val="30"/>
          <w:szCs w:val="30"/>
          <w:cs/>
        </w:rPr>
        <w:t>”</w:t>
      </w:r>
      <w:r w:rsidRPr="0026758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005E4">
        <w:rPr>
          <w:rFonts w:asciiTheme="majorBidi" w:hAnsiTheme="majorBidi" w:cs="Angsana New" w:hint="cs"/>
          <w:sz w:val="30"/>
          <w:szCs w:val="30"/>
          <w:cs/>
        </w:rPr>
        <w:t>ในงบกำไรขาดทุนเบ็ดเสร็จเฉพาะกิจการ</w:t>
      </w:r>
      <w:r w:rsidR="00E005E4" w:rsidRPr="00E005E4">
        <w:rPr>
          <w:rFonts w:asciiTheme="majorBidi" w:hAnsiTheme="majorBidi" w:cs="Angsana New" w:hint="cs"/>
          <w:sz w:val="30"/>
          <w:szCs w:val="30"/>
          <w:cs/>
        </w:rPr>
        <w:t>สำหรับปีสิ้นสุดวันที่</w:t>
      </w:r>
      <w:r w:rsidR="00E005E4" w:rsidRPr="00E005E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005E4" w:rsidRPr="00E005E4">
        <w:rPr>
          <w:rFonts w:asciiTheme="majorBidi" w:hAnsiTheme="majorBidi" w:cs="Angsana New"/>
          <w:sz w:val="30"/>
          <w:szCs w:val="30"/>
        </w:rPr>
        <w:t>31</w:t>
      </w:r>
      <w:r w:rsidR="00E005E4" w:rsidRPr="00E005E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005E4" w:rsidRPr="00E005E4">
        <w:rPr>
          <w:rFonts w:asciiTheme="majorBidi" w:hAnsiTheme="majorBidi" w:cs="Angsana New" w:hint="cs"/>
          <w:sz w:val="30"/>
          <w:szCs w:val="30"/>
          <w:cs/>
        </w:rPr>
        <w:t>ธันวาคม</w:t>
      </w:r>
      <w:r w:rsidR="00E005E4" w:rsidRPr="00E005E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005E4" w:rsidRPr="00E005E4">
        <w:rPr>
          <w:rFonts w:asciiTheme="majorBidi" w:hAnsiTheme="majorBidi" w:cs="Angsana New"/>
          <w:sz w:val="30"/>
          <w:szCs w:val="30"/>
        </w:rPr>
        <w:t>2568</w:t>
      </w:r>
    </w:p>
    <w:p w14:paraId="3F5859AB" w14:textId="6E07096A" w:rsidR="00044C8F" w:rsidRDefault="00044C8F" w:rsidP="005C251D">
      <w:pPr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9B04DFC" w14:textId="02E2425E" w:rsidR="00460BCC" w:rsidRPr="00924DBA" w:rsidRDefault="00E322DE" w:rsidP="00524E96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924DBA">
        <w:rPr>
          <w:rFonts w:asciiTheme="majorBidi" w:hAnsiTheme="majorBidi" w:cstheme="majorBidi"/>
          <w:b/>
          <w:bCs/>
          <w:sz w:val="30"/>
          <w:szCs w:val="30"/>
          <w:cs/>
        </w:rPr>
        <w:t>ที่ดิน อาคาร</w:t>
      </w:r>
      <w:r w:rsidR="00460BCC" w:rsidRPr="00924DBA">
        <w:rPr>
          <w:rFonts w:asciiTheme="majorBidi" w:hAnsiTheme="majorBidi" w:cstheme="majorBidi"/>
          <w:b/>
          <w:bCs/>
          <w:sz w:val="30"/>
          <w:szCs w:val="30"/>
          <w:cs/>
        </w:rPr>
        <w:t>และอุปกรณ์</w:t>
      </w:r>
    </w:p>
    <w:p w14:paraId="6BAC7E2F" w14:textId="77777777" w:rsidR="00DD6D33" w:rsidRPr="009E3BC3" w:rsidRDefault="00DD6D33" w:rsidP="00DD6D33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147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790"/>
        <w:gridCol w:w="900"/>
        <w:gridCol w:w="243"/>
        <w:gridCol w:w="1107"/>
        <w:gridCol w:w="236"/>
        <w:gridCol w:w="1114"/>
        <w:gridCol w:w="241"/>
        <w:gridCol w:w="1109"/>
        <w:gridCol w:w="236"/>
        <w:gridCol w:w="1170"/>
        <w:gridCol w:w="243"/>
        <w:gridCol w:w="1141"/>
        <w:gridCol w:w="270"/>
        <w:gridCol w:w="1080"/>
        <w:gridCol w:w="270"/>
        <w:gridCol w:w="1170"/>
        <w:gridCol w:w="270"/>
        <w:gridCol w:w="1170"/>
      </w:tblGrid>
      <w:tr w:rsidR="0093599F" w:rsidRPr="009E3BC3" w14:paraId="345C31E9" w14:textId="77777777" w:rsidTr="00CD7A45">
        <w:tc>
          <w:tcPr>
            <w:tcW w:w="2790" w:type="dxa"/>
          </w:tcPr>
          <w:p w14:paraId="5371AF68" w14:textId="77777777" w:rsidR="0093599F" w:rsidRPr="009E3BC3" w:rsidRDefault="0093599F" w:rsidP="00DD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70" w:type="dxa"/>
            <w:gridSpan w:val="17"/>
          </w:tcPr>
          <w:p w14:paraId="4B631CFF" w14:textId="77777777" w:rsidR="0093599F" w:rsidRPr="009E3BC3" w:rsidRDefault="00D042CC" w:rsidP="005C636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5C6367" w:rsidRPr="009E3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93599F" w:rsidRPr="009E3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/ </w:t>
            </w:r>
            <w:r w:rsidR="0093599F"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7B06" w:rsidRPr="009E3BC3" w14:paraId="1D67BFD4" w14:textId="77777777" w:rsidTr="009E1CBA">
        <w:tc>
          <w:tcPr>
            <w:tcW w:w="2790" w:type="dxa"/>
          </w:tcPr>
          <w:p w14:paraId="4FF3983A" w14:textId="77777777" w:rsidR="000B7B06" w:rsidRPr="009E3BC3" w:rsidRDefault="000B7B06" w:rsidP="00DD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F23C814" w14:textId="77777777" w:rsidR="000B7B06" w:rsidRPr="009E3BC3" w:rsidRDefault="000B7B06" w:rsidP="00B847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2ABF8D65" w14:textId="77777777" w:rsidR="000B7B06" w:rsidRPr="009E3BC3" w:rsidRDefault="000B7B06" w:rsidP="00DD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11A02546" w14:textId="77777777" w:rsidR="000B7B06" w:rsidRPr="009E3BC3" w:rsidRDefault="000B7B06" w:rsidP="00DD6D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7C2B024" w14:textId="77777777" w:rsidR="000B7B06" w:rsidRPr="009E3BC3" w:rsidRDefault="000B7B06" w:rsidP="00DD6D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12EC3A62" w14:textId="77777777" w:rsidR="000B7B06" w:rsidRPr="009E3BC3" w:rsidRDefault="000B7B06" w:rsidP="00AC0F0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อาคาร</w:t>
            </w:r>
          </w:p>
        </w:tc>
        <w:tc>
          <w:tcPr>
            <w:tcW w:w="241" w:type="dxa"/>
          </w:tcPr>
          <w:p w14:paraId="0B888B42" w14:textId="77777777" w:rsidR="000B7B06" w:rsidRPr="009E3BC3" w:rsidRDefault="000B7B06" w:rsidP="00DD6D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10532BA9" w14:textId="77777777" w:rsidR="000B7B06" w:rsidRPr="00C975E4" w:rsidRDefault="000B7B06" w:rsidP="006E11A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75E4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36" w:type="dxa"/>
          </w:tcPr>
          <w:p w14:paraId="61BEAD36" w14:textId="77777777" w:rsidR="000B7B06" w:rsidRPr="00C975E4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B07E102" w14:textId="77777777" w:rsidR="000B7B06" w:rsidRPr="00C975E4" w:rsidRDefault="000B7B06" w:rsidP="00104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75E4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43" w:type="dxa"/>
          </w:tcPr>
          <w:p w14:paraId="284FF540" w14:textId="77777777" w:rsidR="000B7B06" w:rsidRPr="009E3BC3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1E8064E7" w14:textId="77777777" w:rsidR="000B7B06" w:rsidRPr="009E3BC3" w:rsidRDefault="000B7B06" w:rsidP="00370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3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EABC4CA" w14:textId="77777777" w:rsidR="000B7B06" w:rsidRPr="009E3BC3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EA94F2D" w14:textId="77777777" w:rsidR="000B7B06" w:rsidRPr="009E3BC3" w:rsidRDefault="000B7B06" w:rsidP="00370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3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04F4A5D" w14:textId="77777777" w:rsidR="000B7B06" w:rsidRPr="009E3BC3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CE4A389" w14:textId="77777777" w:rsidR="000B7B06" w:rsidRPr="009E3BC3" w:rsidRDefault="000B7B06" w:rsidP="009230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0A6278C5" w14:textId="77777777" w:rsidR="000B7B06" w:rsidRPr="009E3BC3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EBFC14E" w14:textId="77777777" w:rsidR="000B7B06" w:rsidRPr="009E3BC3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B7B06" w:rsidRPr="009E3BC3" w14:paraId="71C5E7EF" w14:textId="77777777" w:rsidTr="009E1CBA">
        <w:tc>
          <w:tcPr>
            <w:tcW w:w="2790" w:type="dxa"/>
          </w:tcPr>
          <w:p w14:paraId="3036F079" w14:textId="77777777" w:rsidR="000B7B06" w:rsidRPr="009E3BC3" w:rsidRDefault="000B7B06" w:rsidP="00DD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6B41E3C" w14:textId="77777777" w:rsidR="000B7B06" w:rsidRPr="009E3BC3" w:rsidRDefault="000B7B06" w:rsidP="00B847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06F8BA31" w14:textId="77777777" w:rsidR="000B7B06" w:rsidRPr="009E3BC3" w:rsidRDefault="000B7B06" w:rsidP="00DD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0F0BADD7" w14:textId="77777777" w:rsidR="000B7B06" w:rsidRPr="009E3BC3" w:rsidRDefault="000B7B06" w:rsidP="00DD6D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E18C1E2" w14:textId="77777777" w:rsidR="000B7B06" w:rsidRPr="009E3BC3" w:rsidRDefault="000B7B06" w:rsidP="00DD6D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26D2DE75" w14:textId="77777777" w:rsidR="000B7B06" w:rsidRPr="009E3BC3" w:rsidRDefault="000B7B06" w:rsidP="00AC0F0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และ</w:t>
            </w:r>
          </w:p>
        </w:tc>
        <w:tc>
          <w:tcPr>
            <w:tcW w:w="241" w:type="dxa"/>
          </w:tcPr>
          <w:p w14:paraId="02AD02CD" w14:textId="77777777" w:rsidR="000B7B06" w:rsidRPr="009E3BC3" w:rsidRDefault="000B7B06" w:rsidP="00DD6D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42513336" w14:textId="77777777" w:rsidR="000B7B06" w:rsidRPr="00C975E4" w:rsidRDefault="000B7B06" w:rsidP="006E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75E4">
              <w:rPr>
                <w:rFonts w:asciiTheme="majorBidi" w:hAnsiTheme="majorBidi" w:cstheme="majorBidi"/>
                <w:sz w:val="26"/>
                <w:szCs w:val="26"/>
                <w:cs/>
              </w:rPr>
              <w:t>และ</w:t>
            </w:r>
          </w:p>
        </w:tc>
        <w:tc>
          <w:tcPr>
            <w:tcW w:w="236" w:type="dxa"/>
          </w:tcPr>
          <w:p w14:paraId="40267610" w14:textId="77777777" w:rsidR="000B7B06" w:rsidRPr="00C975E4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E8C0D52" w14:textId="77777777" w:rsidR="000B7B06" w:rsidRPr="00C975E4" w:rsidRDefault="000B7B06" w:rsidP="00104E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75E4">
              <w:rPr>
                <w:rFonts w:asciiTheme="majorBidi" w:hAnsiTheme="majorBidi" w:cstheme="majorBidi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43" w:type="dxa"/>
          </w:tcPr>
          <w:p w14:paraId="7DE7BD88" w14:textId="77777777" w:rsidR="000B7B06" w:rsidRPr="009E3BC3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3E5EF3D5" w14:textId="77777777" w:rsidR="000B7B06" w:rsidRPr="00B86CF4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3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86CF4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</w:t>
            </w:r>
          </w:p>
        </w:tc>
        <w:tc>
          <w:tcPr>
            <w:tcW w:w="270" w:type="dxa"/>
          </w:tcPr>
          <w:p w14:paraId="5BBCFBBB" w14:textId="77777777" w:rsidR="000B7B06" w:rsidRPr="009E3BC3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C122E77" w14:textId="77777777" w:rsidR="000B7B06" w:rsidRPr="009E3BC3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3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08D7CE5" w14:textId="77777777" w:rsidR="000B7B06" w:rsidRPr="009E3BC3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EFD4C29" w14:textId="77777777" w:rsidR="000B7B06" w:rsidRPr="009E3BC3" w:rsidRDefault="000B7B06" w:rsidP="009230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270" w:type="dxa"/>
          </w:tcPr>
          <w:p w14:paraId="465F9B1C" w14:textId="77777777" w:rsidR="000B7B06" w:rsidRPr="009E3BC3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CCE4F52" w14:textId="77777777" w:rsidR="000B7B06" w:rsidRPr="009E3BC3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B7B06" w:rsidRPr="009E3BC3" w14:paraId="38E588BC" w14:textId="77777777" w:rsidTr="009E1CBA">
        <w:tc>
          <w:tcPr>
            <w:tcW w:w="2790" w:type="dxa"/>
          </w:tcPr>
          <w:p w14:paraId="505FB249" w14:textId="77777777" w:rsidR="000B7B06" w:rsidRPr="009E3BC3" w:rsidRDefault="000B7B06" w:rsidP="00DD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2477B1B" w14:textId="77777777" w:rsidR="000B7B06" w:rsidRPr="009E3BC3" w:rsidRDefault="000B7B06" w:rsidP="00B847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0B4A7375" w14:textId="77777777" w:rsidR="000B7B06" w:rsidRPr="009E3BC3" w:rsidRDefault="000B7B06" w:rsidP="00DD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423C0F45" w14:textId="77777777" w:rsidR="000B7B06" w:rsidRPr="009E3BC3" w:rsidRDefault="000B7B06" w:rsidP="006E11A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36" w:type="dxa"/>
          </w:tcPr>
          <w:p w14:paraId="1522AAA4" w14:textId="77777777" w:rsidR="000B7B06" w:rsidRPr="009E3BC3" w:rsidRDefault="000B7B06" w:rsidP="00DD6D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6DF9254D" w14:textId="77777777" w:rsidR="000B7B06" w:rsidRPr="009E3BC3" w:rsidRDefault="000B7B06" w:rsidP="00AC0F0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41" w:type="dxa"/>
          </w:tcPr>
          <w:p w14:paraId="0A18DF01" w14:textId="77777777" w:rsidR="000B7B06" w:rsidRPr="009E3BC3" w:rsidRDefault="000B7B06" w:rsidP="00DD6D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772FEFB8" w14:textId="77777777" w:rsidR="000B7B06" w:rsidRPr="00C975E4" w:rsidRDefault="000B7B06" w:rsidP="006E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75E4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236" w:type="dxa"/>
          </w:tcPr>
          <w:p w14:paraId="050C5531" w14:textId="77777777" w:rsidR="000B7B06" w:rsidRPr="00C975E4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52CE948" w14:textId="77777777" w:rsidR="000B7B06" w:rsidRPr="00C975E4" w:rsidRDefault="000B7B06" w:rsidP="00104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75E4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243" w:type="dxa"/>
          </w:tcPr>
          <w:p w14:paraId="66FE36A3" w14:textId="77777777" w:rsidR="000B7B06" w:rsidRPr="009E3BC3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4182EFFE" w14:textId="77777777" w:rsidR="000B7B06" w:rsidRPr="00B86CF4" w:rsidRDefault="000B7B06" w:rsidP="00370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3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86CF4">
              <w:rPr>
                <w:rFonts w:asciiTheme="majorBidi" w:hAnsiTheme="majorBidi" w:cstheme="majorBidi"/>
                <w:sz w:val="26"/>
                <w:szCs w:val="26"/>
                <w:cs/>
              </w:rPr>
              <w:t>และ</w:t>
            </w:r>
          </w:p>
        </w:tc>
        <w:tc>
          <w:tcPr>
            <w:tcW w:w="270" w:type="dxa"/>
          </w:tcPr>
          <w:p w14:paraId="573DC8E0" w14:textId="77777777" w:rsidR="000B7B06" w:rsidRPr="009E3BC3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8501EE6" w14:textId="77777777" w:rsidR="000B7B06" w:rsidRPr="009E3BC3" w:rsidRDefault="000B7B06" w:rsidP="00370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3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4BE627A" w14:textId="77777777" w:rsidR="000B7B06" w:rsidRPr="009E3BC3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6D4C528" w14:textId="77777777" w:rsidR="000B7B06" w:rsidRPr="009E3BC3" w:rsidRDefault="00EF5C3B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การ</w:t>
            </w:r>
            <w:r w:rsidR="000B7B06"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270" w:type="dxa"/>
          </w:tcPr>
          <w:p w14:paraId="2B9C330D" w14:textId="77777777" w:rsidR="000B7B06" w:rsidRPr="009E3BC3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25F30F2" w14:textId="77777777" w:rsidR="000B7B06" w:rsidRPr="009E3BC3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B7B06" w:rsidRPr="009E3BC3" w14:paraId="2CD4B24C" w14:textId="77777777" w:rsidTr="009E1CBA">
        <w:tc>
          <w:tcPr>
            <w:tcW w:w="2790" w:type="dxa"/>
          </w:tcPr>
          <w:p w14:paraId="58BB5F73" w14:textId="77777777" w:rsidR="000B7B06" w:rsidRPr="009E3BC3" w:rsidRDefault="000B7B06" w:rsidP="00DD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7499FBD" w14:textId="77777777" w:rsidR="000B7B06" w:rsidRPr="009E3BC3" w:rsidRDefault="000B7B06" w:rsidP="00B847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243" w:type="dxa"/>
          </w:tcPr>
          <w:p w14:paraId="4E81CAC9" w14:textId="77777777" w:rsidR="000B7B06" w:rsidRPr="009E3BC3" w:rsidRDefault="000B7B06" w:rsidP="00DD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644D528A" w14:textId="77777777" w:rsidR="000B7B06" w:rsidRPr="009E3BC3" w:rsidRDefault="000B7B06" w:rsidP="006E11A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236" w:type="dxa"/>
          </w:tcPr>
          <w:p w14:paraId="056469F4" w14:textId="77777777" w:rsidR="000B7B06" w:rsidRPr="009E3BC3" w:rsidRDefault="000B7B06" w:rsidP="00DD6D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784165BE" w14:textId="77777777" w:rsidR="000B7B06" w:rsidRPr="009E3BC3" w:rsidRDefault="000B7B06" w:rsidP="00AC0F0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อาคาร</w:t>
            </w:r>
          </w:p>
        </w:tc>
        <w:tc>
          <w:tcPr>
            <w:tcW w:w="241" w:type="dxa"/>
          </w:tcPr>
          <w:p w14:paraId="7FE91B63" w14:textId="77777777" w:rsidR="000B7B06" w:rsidRPr="009E3BC3" w:rsidRDefault="000B7B06" w:rsidP="00DD6D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2CCC9E6D" w14:textId="77777777" w:rsidR="000B7B06" w:rsidRPr="00C975E4" w:rsidRDefault="000B7B06" w:rsidP="006E11A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75E4">
              <w:rPr>
                <w:rFonts w:asciiTheme="majorBidi" w:hAnsiTheme="majorBidi" w:cstheme="majorBidi"/>
                <w:sz w:val="26"/>
                <w:szCs w:val="26"/>
                <w:cs/>
              </w:rPr>
              <w:t>โรงงาน</w:t>
            </w:r>
          </w:p>
        </w:tc>
        <w:tc>
          <w:tcPr>
            <w:tcW w:w="236" w:type="dxa"/>
          </w:tcPr>
          <w:p w14:paraId="40E68002" w14:textId="77777777" w:rsidR="000B7B06" w:rsidRPr="00C975E4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5C9A058" w14:textId="77777777" w:rsidR="000B7B06" w:rsidRPr="00C975E4" w:rsidRDefault="000B7B06" w:rsidP="00104E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75E4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43" w:type="dxa"/>
          </w:tcPr>
          <w:p w14:paraId="03194516" w14:textId="77777777" w:rsidR="000B7B06" w:rsidRPr="009E3BC3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7B7C0CCB" w14:textId="77777777" w:rsidR="000B7B06" w:rsidRPr="00B86CF4" w:rsidRDefault="000B7B06" w:rsidP="00104E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86CF4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6103C39A" w14:textId="77777777" w:rsidR="000B7B06" w:rsidRPr="009E3BC3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873E573" w14:textId="77777777" w:rsidR="000B7B06" w:rsidRPr="009E3BC3" w:rsidRDefault="000B7B06" w:rsidP="00104E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0" w:type="dxa"/>
          </w:tcPr>
          <w:p w14:paraId="41366C4E" w14:textId="77777777" w:rsidR="000B7B06" w:rsidRPr="009E3BC3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FE5CC05" w14:textId="77777777" w:rsidR="000B7B06" w:rsidRPr="009E3BC3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270" w:type="dxa"/>
          </w:tcPr>
          <w:p w14:paraId="0DD0B3EF" w14:textId="77777777" w:rsidR="000B7B06" w:rsidRPr="009E3BC3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A93A2AE" w14:textId="77777777" w:rsidR="000B7B06" w:rsidRPr="009E3BC3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0B7B06" w:rsidRPr="009E3BC3" w14:paraId="0BFB7EB1" w14:textId="77777777" w:rsidTr="00CD7A45">
        <w:tc>
          <w:tcPr>
            <w:tcW w:w="2790" w:type="dxa"/>
          </w:tcPr>
          <w:p w14:paraId="76C8D337" w14:textId="77777777" w:rsidR="000B7B06" w:rsidRPr="009E3BC3" w:rsidRDefault="000B7B06" w:rsidP="00DD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70" w:type="dxa"/>
            <w:gridSpan w:val="17"/>
          </w:tcPr>
          <w:p w14:paraId="115BDB5F" w14:textId="77777777" w:rsidR="000B7B06" w:rsidRPr="00C975E4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C975E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0B7B06" w:rsidRPr="009E3BC3" w14:paraId="1E8448C0" w14:textId="77777777" w:rsidTr="009E1CBA">
        <w:tc>
          <w:tcPr>
            <w:tcW w:w="2790" w:type="dxa"/>
          </w:tcPr>
          <w:p w14:paraId="4A380219" w14:textId="77777777" w:rsidR="000B7B06" w:rsidRPr="009E3BC3" w:rsidRDefault="000B7B06" w:rsidP="00DD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900" w:type="dxa"/>
          </w:tcPr>
          <w:p w14:paraId="61B562F4" w14:textId="77777777" w:rsidR="000B7B06" w:rsidRPr="009E3BC3" w:rsidRDefault="000B7B06" w:rsidP="00AC0F0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06A21DBC" w14:textId="77777777" w:rsidR="000B7B06" w:rsidRPr="009E3BC3" w:rsidRDefault="000B7B06" w:rsidP="00937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145B68C7" w14:textId="77777777" w:rsidR="000B7B06" w:rsidRPr="009E3BC3" w:rsidRDefault="000B7B06" w:rsidP="008909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1CF459B" w14:textId="77777777" w:rsidR="000B7B06" w:rsidRPr="009E3BC3" w:rsidRDefault="000B7B06" w:rsidP="00DD6D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57ADFE55" w14:textId="77777777" w:rsidR="000B7B06" w:rsidRPr="009E3BC3" w:rsidRDefault="000B7B06" w:rsidP="008705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</w:tcPr>
          <w:p w14:paraId="4902F778" w14:textId="77777777" w:rsidR="000B7B06" w:rsidRPr="009E3BC3" w:rsidRDefault="000B7B06" w:rsidP="00DD6D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11DC8259" w14:textId="77777777" w:rsidR="000B7B06" w:rsidRPr="00C975E4" w:rsidRDefault="000B7B06" w:rsidP="008909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3815C4F" w14:textId="77777777" w:rsidR="000B7B06" w:rsidRPr="00C975E4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4BF2395" w14:textId="77777777" w:rsidR="000B7B06" w:rsidRPr="00C975E4" w:rsidRDefault="000B7B06" w:rsidP="008909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53C4DFA6" w14:textId="77777777" w:rsidR="000B7B06" w:rsidRPr="009E3BC3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42C4B8F3" w14:textId="77777777" w:rsidR="000B7B06" w:rsidRPr="009E3BC3" w:rsidRDefault="000B7B06" w:rsidP="008909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FF80D5C" w14:textId="77777777" w:rsidR="000B7B06" w:rsidRPr="009E3BC3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A25360C" w14:textId="77777777" w:rsidR="000B7B06" w:rsidRPr="009E3BC3" w:rsidRDefault="000B7B06" w:rsidP="008909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09749F8" w14:textId="77777777" w:rsidR="000B7B06" w:rsidRPr="009E3BC3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6FD803F" w14:textId="77777777" w:rsidR="000B7B06" w:rsidRPr="009E3BC3" w:rsidRDefault="000B7B06" w:rsidP="00AC0F0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62D997F" w14:textId="77777777" w:rsidR="000B7B06" w:rsidRPr="009E3BC3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E668835" w14:textId="77777777" w:rsidR="000B7B06" w:rsidRPr="009E3BC3" w:rsidRDefault="000B7B06" w:rsidP="00AC0F0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75502" w:rsidRPr="009E3BC3" w14:paraId="463C54ED" w14:textId="77777777" w:rsidTr="009E1CBA">
        <w:tc>
          <w:tcPr>
            <w:tcW w:w="2790" w:type="dxa"/>
          </w:tcPr>
          <w:p w14:paraId="53E7AC04" w14:textId="7A6E8DF3" w:rsidR="00775502" w:rsidRPr="009E3BC3" w:rsidRDefault="00775502" w:rsidP="00775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9E3BC3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9E3BC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241734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900" w:type="dxa"/>
          </w:tcPr>
          <w:p w14:paraId="79BEED1E" w14:textId="67ACF724" w:rsidR="00775502" w:rsidRPr="00775502" w:rsidRDefault="00775502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775502">
              <w:rPr>
                <w:rFonts w:asciiTheme="majorBidi" w:hAnsiTheme="majorBidi" w:cstheme="majorBidi"/>
                <w:sz w:val="26"/>
                <w:szCs w:val="26"/>
              </w:rPr>
              <w:t>200,508</w:t>
            </w:r>
          </w:p>
        </w:tc>
        <w:tc>
          <w:tcPr>
            <w:tcW w:w="243" w:type="dxa"/>
          </w:tcPr>
          <w:p w14:paraId="2C9B85AB" w14:textId="77777777" w:rsidR="00775502" w:rsidRPr="00775502" w:rsidRDefault="00775502" w:rsidP="00775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6563CF01" w14:textId="094CF11D" w:rsidR="00775502" w:rsidRPr="00775502" w:rsidRDefault="00775502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775502">
              <w:rPr>
                <w:rFonts w:asciiTheme="majorBidi" w:hAnsiTheme="majorBidi" w:cstheme="majorBidi"/>
                <w:sz w:val="26"/>
                <w:szCs w:val="26"/>
              </w:rPr>
              <w:t>74,847</w:t>
            </w:r>
          </w:p>
        </w:tc>
        <w:tc>
          <w:tcPr>
            <w:tcW w:w="236" w:type="dxa"/>
          </w:tcPr>
          <w:p w14:paraId="41094A0E" w14:textId="77777777" w:rsidR="00775502" w:rsidRPr="00775502" w:rsidRDefault="00775502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1C6ADC1F" w14:textId="63CCC935" w:rsidR="00775502" w:rsidRPr="00775502" w:rsidRDefault="00775502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775502">
              <w:rPr>
                <w:rFonts w:asciiTheme="majorBidi" w:hAnsiTheme="majorBidi" w:cstheme="majorBidi"/>
                <w:sz w:val="26"/>
                <w:szCs w:val="26"/>
              </w:rPr>
              <w:t>2,700,943</w:t>
            </w:r>
          </w:p>
        </w:tc>
        <w:tc>
          <w:tcPr>
            <w:tcW w:w="241" w:type="dxa"/>
          </w:tcPr>
          <w:p w14:paraId="4A8B4D5B" w14:textId="77777777" w:rsidR="00775502" w:rsidRPr="00775502" w:rsidRDefault="00775502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5D236975" w14:textId="0C4DAA9E" w:rsidR="00775502" w:rsidRPr="00775502" w:rsidRDefault="00775502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775502">
              <w:rPr>
                <w:rFonts w:asciiTheme="majorBidi" w:hAnsiTheme="majorBidi" w:cstheme="majorBidi"/>
                <w:sz w:val="26"/>
                <w:szCs w:val="26"/>
              </w:rPr>
              <w:t>5,577,791</w:t>
            </w:r>
          </w:p>
        </w:tc>
        <w:tc>
          <w:tcPr>
            <w:tcW w:w="236" w:type="dxa"/>
          </w:tcPr>
          <w:p w14:paraId="32919FB2" w14:textId="77777777" w:rsidR="00775502" w:rsidRPr="00775502" w:rsidRDefault="00775502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7A8429D" w14:textId="327544CF" w:rsidR="00775502" w:rsidRPr="00775502" w:rsidRDefault="00775502" w:rsidP="00DA1A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775502">
              <w:rPr>
                <w:rFonts w:asciiTheme="majorBidi" w:hAnsiTheme="majorBidi" w:cstheme="majorBidi"/>
                <w:sz w:val="26"/>
                <w:szCs w:val="26"/>
              </w:rPr>
              <w:t>82,532</w:t>
            </w:r>
          </w:p>
        </w:tc>
        <w:tc>
          <w:tcPr>
            <w:tcW w:w="243" w:type="dxa"/>
          </w:tcPr>
          <w:p w14:paraId="2D10376F" w14:textId="77777777" w:rsidR="00775502" w:rsidRPr="00775502" w:rsidRDefault="00775502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622B7237" w14:textId="671D1DCF" w:rsidR="00775502" w:rsidRPr="00775502" w:rsidRDefault="00775502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775502">
              <w:rPr>
                <w:rFonts w:asciiTheme="majorBidi" w:hAnsiTheme="majorBidi" w:cstheme="majorBidi"/>
                <w:sz w:val="26"/>
                <w:szCs w:val="26"/>
              </w:rPr>
              <w:t>269,070</w:t>
            </w:r>
          </w:p>
        </w:tc>
        <w:tc>
          <w:tcPr>
            <w:tcW w:w="270" w:type="dxa"/>
          </w:tcPr>
          <w:p w14:paraId="37C9A077" w14:textId="77777777" w:rsidR="00775502" w:rsidRPr="00775502" w:rsidRDefault="00775502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D1DD211" w14:textId="152C0FFF" w:rsidR="00775502" w:rsidRPr="00775502" w:rsidRDefault="00775502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775502">
              <w:rPr>
                <w:rFonts w:asciiTheme="majorBidi" w:hAnsiTheme="majorBidi" w:cstheme="majorBidi"/>
                <w:sz w:val="26"/>
                <w:szCs w:val="26"/>
              </w:rPr>
              <w:t>16,655</w:t>
            </w:r>
          </w:p>
        </w:tc>
        <w:tc>
          <w:tcPr>
            <w:tcW w:w="270" w:type="dxa"/>
          </w:tcPr>
          <w:p w14:paraId="0C10B20B" w14:textId="77777777" w:rsidR="00775502" w:rsidRPr="00775502" w:rsidRDefault="00775502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78AF7A1" w14:textId="646CA265" w:rsidR="00775502" w:rsidRPr="00775502" w:rsidRDefault="00775502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75502">
              <w:rPr>
                <w:rFonts w:asciiTheme="majorBidi" w:hAnsiTheme="majorBidi" w:cstheme="majorBidi"/>
                <w:sz w:val="26"/>
                <w:szCs w:val="26"/>
              </w:rPr>
              <w:t>29,044</w:t>
            </w:r>
          </w:p>
        </w:tc>
        <w:tc>
          <w:tcPr>
            <w:tcW w:w="270" w:type="dxa"/>
          </w:tcPr>
          <w:p w14:paraId="294ADF10" w14:textId="77777777" w:rsidR="00775502" w:rsidRPr="00775502" w:rsidRDefault="00775502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85C4127" w14:textId="06BB6F88" w:rsidR="00775502" w:rsidRPr="00775502" w:rsidRDefault="00775502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775502">
              <w:rPr>
                <w:rFonts w:asciiTheme="majorBidi" w:hAnsiTheme="majorBidi" w:cstheme="majorBidi"/>
                <w:sz w:val="26"/>
                <w:szCs w:val="26"/>
              </w:rPr>
              <w:t>8,951,390</w:t>
            </w:r>
          </w:p>
        </w:tc>
      </w:tr>
      <w:tr w:rsidR="00775502" w:rsidRPr="009E3BC3" w14:paraId="13726CCD" w14:textId="77777777" w:rsidTr="009E1CBA">
        <w:tc>
          <w:tcPr>
            <w:tcW w:w="2790" w:type="dxa"/>
          </w:tcPr>
          <w:p w14:paraId="1392E72F" w14:textId="2C2413FE" w:rsidR="00775502" w:rsidRPr="009E3BC3" w:rsidRDefault="00775502" w:rsidP="00775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05BBBCCF" w14:textId="588D6EB0" w:rsidR="00775502" w:rsidRPr="00CD7A45" w:rsidRDefault="00775502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CD7A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0E4716A9" w14:textId="77777777" w:rsidR="00775502" w:rsidRPr="00CD7A45" w:rsidRDefault="00775502" w:rsidP="00775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583D137B" w14:textId="512F93CA" w:rsidR="00775502" w:rsidRPr="00CD7A45" w:rsidRDefault="00775502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CD7A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A213777" w14:textId="77777777" w:rsidR="00775502" w:rsidRPr="00CD7A45" w:rsidRDefault="00775502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2759ABA5" w14:textId="69E7D9A3" w:rsidR="00775502" w:rsidRPr="00CD7A45" w:rsidRDefault="00775502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34,783</w:t>
            </w:r>
          </w:p>
        </w:tc>
        <w:tc>
          <w:tcPr>
            <w:tcW w:w="241" w:type="dxa"/>
          </w:tcPr>
          <w:p w14:paraId="361AA37F" w14:textId="77777777" w:rsidR="00775502" w:rsidRPr="00CD7A45" w:rsidRDefault="00775502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36FF0EB6" w14:textId="3D336ACA" w:rsidR="00775502" w:rsidRPr="00CD7A45" w:rsidRDefault="00775502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1E43235" w14:textId="77777777" w:rsidR="00775502" w:rsidRPr="00CD7A45" w:rsidRDefault="00775502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A671024" w14:textId="75EBFC8D" w:rsidR="00775502" w:rsidRPr="00CD7A45" w:rsidRDefault="00775502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5,794</w:t>
            </w:r>
          </w:p>
        </w:tc>
        <w:tc>
          <w:tcPr>
            <w:tcW w:w="243" w:type="dxa"/>
          </w:tcPr>
          <w:p w14:paraId="3EE31CB4" w14:textId="77777777" w:rsidR="00775502" w:rsidRPr="00CD7A45" w:rsidRDefault="00775502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29D10740" w14:textId="5BF47260" w:rsidR="00775502" w:rsidRPr="00CD7A45" w:rsidRDefault="00775502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33,314</w:t>
            </w:r>
          </w:p>
        </w:tc>
        <w:tc>
          <w:tcPr>
            <w:tcW w:w="270" w:type="dxa"/>
          </w:tcPr>
          <w:p w14:paraId="530FDE44" w14:textId="77777777" w:rsidR="00775502" w:rsidRPr="00CD7A45" w:rsidRDefault="00775502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2CEC380" w14:textId="3B53E664" w:rsidR="00775502" w:rsidRPr="00CD7A45" w:rsidRDefault="00775502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12ED572" w14:textId="77777777" w:rsidR="00775502" w:rsidRPr="00CD7A45" w:rsidRDefault="00775502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CBF6F5A" w14:textId="3373F062" w:rsidR="00775502" w:rsidRPr="00CD7A45" w:rsidRDefault="00775502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7076F">
              <w:rPr>
                <w:rFonts w:asciiTheme="majorBidi" w:hAnsiTheme="majorBidi" w:cstheme="majorBidi"/>
                <w:sz w:val="26"/>
                <w:szCs w:val="26"/>
              </w:rPr>
              <w:t>239,999</w:t>
            </w:r>
          </w:p>
        </w:tc>
        <w:tc>
          <w:tcPr>
            <w:tcW w:w="270" w:type="dxa"/>
          </w:tcPr>
          <w:p w14:paraId="471F89C4" w14:textId="77777777" w:rsidR="00775502" w:rsidRPr="00CD7A45" w:rsidRDefault="00775502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FF4F547" w14:textId="17AF011B" w:rsidR="00775502" w:rsidRPr="00CD7A45" w:rsidRDefault="00775502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17076F">
              <w:rPr>
                <w:rFonts w:asciiTheme="majorBidi" w:hAnsiTheme="majorBidi" w:cstheme="majorBidi"/>
                <w:sz w:val="26"/>
                <w:szCs w:val="26"/>
              </w:rPr>
              <w:t>313,890</w:t>
            </w:r>
          </w:p>
        </w:tc>
      </w:tr>
      <w:tr w:rsidR="00775502" w:rsidRPr="009E3BC3" w14:paraId="3A2D2FA4" w14:textId="77777777" w:rsidTr="009E1CBA">
        <w:tc>
          <w:tcPr>
            <w:tcW w:w="2790" w:type="dxa"/>
          </w:tcPr>
          <w:p w14:paraId="27C4BD4E" w14:textId="7E64A838" w:rsidR="00775502" w:rsidRPr="009E3BC3" w:rsidRDefault="00775502" w:rsidP="00775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900" w:type="dxa"/>
          </w:tcPr>
          <w:p w14:paraId="419F2217" w14:textId="7A35A7F7" w:rsidR="00775502" w:rsidRPr="00CD7A45" w:rsidRDefault="00775502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CD7A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10EBB482" w14:textId="77777777" w:rsidR="00775502" w:rsidRPr="00CD7A45" w:rsidRDefault="00775502" w:rsidP="00775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3D78A523" w14:textId="0F339B70" w:rsidR="00775502" w:rsidRPr="00CD7A45" w:rsidRDefault="00775502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CD7A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863F53F" w14:textId="77777777" w:rsidR="00775502" w:rsidRPr="00CD7A45" w:rsidRDefault="00775502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0DC4614F" w14:textId="0494CB61" w:rsidR="00775502" w:rsidRPr="00CD7A45" w:rsidRDefault="00775502" w:rsidP="00DA1A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3,690</w:t>
            </w:r>
          </w:p>
        </w:tc>
        <w:tc>
          <w:tcPr>
            <w:tcW w:w="241" w:type="dxa"/>
          </w:tcPr>
          <w:p w14:paraId="41D5CAFF" w14:textId="77777777" w:rsidR="00775502" w:rsidRPr="00CD7A45" w:rsidRDefault="00775502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41D9746D" w14:textId="68061D5F" w:rsidR="00775502" w:rsidRPr="00CD7A45" w:rsidRDefault="00775502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E5440A1" w14:textId="77777777" w:rsidR="00775502" w:rsidRPr="00CD7A45" w:rsidRDefault="00775502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14041D3" w14:textId="517E56E9" w:rsidR="00775502" w:rsidRPr="00CD7A45" w:rsidRDefault="00775502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16,828</w:t>
            </w:r>
          </w:p>
        </w:tc>
        <w:tc>
          <w:tcPr>
            <w:tcW w:w="243" w:type="dxa"/>
          </w:tcPr>
          <w:p w14:paraId="6929ED41" w14:textId="77777777" w:rsidR="00775502" w:rsidRPr="00CD7A45" w:rsidRDefault="00775502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087FB9E6" w14:textId="00BF4403" w:rsidR="00775502" w:rsidRPr="00CD7A45" w:rsidRDefault="00775502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477C0D">
              <w:rPr>
                <w:rFonts w:asciiTheme="majorBidi" w:hAnsiTheme="majorBidi" w:cstheme="majorBidi"/>
                <w:sz w:val="26"/>
                <w:szCs w:val="26"/>
              </w:rPr>
              <w:t>5,617</w:t>
            </w:r>
          </w:p>
        </w:tc>
        <w:tc>
          <w:tcPr>
            <w:tcW w:w="270" w:type="dxa"/>
          </w:tcPr>
          <w:p w14:paraId="270B5385" w14:textId="77777777" w:rsidR="00775502" w:rsidRPr="00CD7A45" w:rsidRDefault="00775502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88FDA2C" w14:textId="6ABCB509" w:rsidR="00775502" w:rsidRPr="00CD7A45" w:rsidRDefault="00775502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1B1C76A" w14:textId="77777777" w:rsidR="00775502" w:rsidRPr="00CD7A45" w:rsidRDefault="00775502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C3C0A0B" w14:textId="38C4233F" w:rsidR="00775502" w:rsidRPr="00CD7A45" w:rsidRDefault="00775502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(26,135)</w:t>
            </w:r>
          </w:p>
        </w:tc>
        <w:tc>
          <w:tcPr>
            <w:tcW w:w="270" w:type="dxa"/>
          </w:tcPr>
          <w:p w14:paraId="065A2E5A" w14:textId="77777777" w:rsidR="00775502" w:rsidRPr="00CD7A45" w:rsidRDefault="00775502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CB0EAD1" w14:textId="3BB58988" w:rsidR="00775502" w:rsidRPr="00CD7A45" w:rsidRDefault="00775502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75502" w:rsidRPr="009E3BC3" w14:paraId="50AF6451" w14:textId="77777777" w:rsidTr="009E1CBA">
        <w:tc>
          <w:tcPr>
            <w:tcW w:w="2790" w:type="dxa"/>
          </w:tcPr>
          <w:p w14:paraId="19F9EE9E" w14:textId="76966127" w:rsidR="00775502" w:rsidRPr="009E3BC3" w:rsidRDefault="00775502" w:rsidP="00775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จำหน่ายและตัดจำหน่าย</w:t>
            </w:r>
          </w:p>
        </w:tc>
        <w:tc>
          <w:tcPr>
            <w:tcW w:w="900" w:type="dxa"/>
          </w:tcPr>
          <w:p w14:paraId="2443D4C7" w14:textId="019B7974" w:rsidR="00775502" w:rsidRPr="00CD7A45" w:rsidRDefault="00775502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CD7A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5946A4AB" w14:textId="77777777" w:rsidR="00775502" w:rsidRPr="00CD7A45" w:rsidRDefault="00775502" w:rsidP="00775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06280DD0" w14:textId="3E9A00F1" w:rsidR="00775502" w:rsidRPr="00CD7A45" w:rsidRDefault="00775502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CD7A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9A6A84C" w14:textId="77777777" w:rsidR="00775502" w:rsidRPr="00CD7A45" w:rsidRDefault="00775502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19934D3E" w14:textId="1A81FD1B" w:rsidR="00775502" w:rsidRPr="00CD7A45" w:rsidRDefault="00775502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(809)</w:t>
            </w:r>
          </w:p>
        </w:tc>
        <w:tc>
          <w:tcPr>
            <w:tcW w:w="241" w:type="dxa"/>
          </w:tcPr>
          <w:p w14:paraId="43071100" w14:textId="77777777" w:rsidR="00775502" w:rsidRPr="00CD7A45" w:rsidRDefault="00775502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0123FFCD" w14:textId="77FB0334" w:rsidR="00775502" w:rsidRPr="00CD7A45" w:rsidRDefault="00775502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D1903EF" w14:textId="77777777" w:rsidR="00775502" w:rsidRPr="00CD7A45" w:rsidRDefault="00775502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3B8C4F7" w14:textId="4B20780D" w:rsidR="00775502" w:rsidRPr="00CD7A45" w:rsidRDefault="00775502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(697)</w:t>
            </w:r>
          </w:p>
        </w:tc>
        <w:tc>
          <w:tcPr>
            <w:tcW w:w="243" w:type="dxa"/>
          </w:tcPr>
          <w:p w14:paraId="0268EE35" w14:textId="77777777" w:rsidR="00775502" w:rsidRPr="00CD7A45" w:rsidRDefault="00775502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0E871CC2" w14:textId="1E11C34C" w:rsidR="00775502" w:rsidRPr="00CD7A45" w:rsidRDefault="00775502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81" w:right="14"/>
              <w:rPr>
                <w:rFonts w:asciiTheme="majorBidi" w:hAnsiTheme="majorBidi" w:cstheme="majorBidi"/>
                <w:sz w:val="26"/>
                <w:szCs w:val="26"/>
              </w:rPr>
            </w:pPr>
            <w:r w:rsidRPr="00477C0D">
              <w:rPr>
                <w:rFonts w:asciiTheme="majorBidi" w:hAnsiTheme="majorBidi" w:cstheme="majorBidi"/>
                <w:sz w:val="26"/>
                <w:szCs w:val="26"/>
              </w:rPr>
              <w:t>(1,</w:t>
            </w:r>
            <w:r w:rsidRPr="00477C0D">
              <w:rPr>
                <w:rFonts w:asciiTheme="majorBidi" w:hAnsiTheme="majorBidi" w:cstheme="majorBidi" w:hint="cs"/>
                <w:sz w:val="26"/>
                <w:szCs w:val="26"/>
                <w:cs/>
              </w:rPr>
              <w:t>605</w:t>
            </w:r>
            <w:r w:rsidRPr="00477C0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066E61D" w14:textId="77777777" w:rsidR="00775502" w:rsidRPr="00CD7A45" w:rsidRDefault="00775502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696DAC0" w14:textId="404B23D0" w:rsidR="00775502" w:rsidRPr="00CD7A45" w:rsidRDefault="00775502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(234)</w:t>
            </w:r>
          </w:p>
        </w:tc>
        <w:tc>
          <w:tcPr>
            <w:tcW w:w="270" w:type="dxa"/>
          </w:tcPr>
          <w:p w14:paraId="5452C719" w14:textId="77777777" w:rsidR="00775502" w:rsidRPr="00CD7A45" w:rsidRDefault="00775502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6ACF1A3" w14:textId="1511FD0E" w:rsidR="00775502" w:rsidRPr="00CD7A45" w:rsidRDefault="00775502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1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3BEAEBE" w14:textId="77777777" w:rsidR="00775502" w:rsidRPr="00CD7A45" w:rsidRDefault="00775502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5426F2A" w14:textId="3B8A3AC1" w:rsidR="00775502" w:rsidRPr="00CD7A45" w:rsidRDefault="00775502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(3,345)</w:t>
            </w:r>
          </w:p>
        </w:tc>
      </w:tr>
      <w:tr w:rsidR="00775502" w:rsidRPr="009E3BC3" w14:paraId="7016B191" w14:textId="77777777" w:rsidTr="009E1CBA">
        <w:tc>
          <w:tcPr>
            <w:tcW w:w="2790" w:type="dxa"/>
          </w:tcPr>
          <w:p w14:paraId="167AC614" w14:textId="26EF9C89" w:rsidR="00775502" w:rsidRPr="009E3BC3" w:rsidRDefault="00775502" w:rsidP="00775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B13AE">
              <w:rPr>
                <w:rFonts w:asciiTheme="majorBidi" w:hAnsiTheme="majorBidi" w:cs="Angsana New" w:hint="cs"/>
                <w:sz w:val="26"/>
                <w:szCs w:val="26"/>
                <w:cs/>
              </w:rPr>
              <w:t>โอน</w:t>
            </w:r>
            <w:r w:rsidR="001001BA">
              <w:rPr>
                <w:rFonts w:asciiTheme="majorBidi" w:hAnsiTheme="majorBidi" w:cs="Angsana New" w:hint="cs"/>
                <w:sz w:val="26"/>
                <w:szCs w:val="26"/>
                <w:cs/>
              </w:rPr>
              <w:t>มาจาก</w:t>
            </w:r>
            <w:r w:rsidRPr="009B13AE">
              <w:rPr>
                <w:rFonts w:asciiTheme="majorBidi" w:hAnsiTheme="majorBidi" w:cs="Angsana New" w:hint="cs"/>
                <w:sz w:val="26"/>
                <w:szCs w:val="26"/>
                <w:cs/>
              </w:rPr>
              <w:t>สินทรัพย์</w:t>
            </w:r>
            <w:r>
              <w:rPr>
                <w:rFonts w:asciiTheme="majorBidi" w:hAnsiTheme="majorBidi" w:cs="Angsana New" w:hint="cs"/>
                <w:sz w:val="26"/>
                <w:szCs w:val="26"/>
                <w:cs/>
              </w:rPr>
              <w:t>ที่ถือ</w:t>
            </w:r>
            <w:r w:rsidRPr="009B13AE">
              <w:rPr>
                <w:rFonts w:asciiTheme="majorBidi" w:hAnsiTheme="majorBidi" w:cs="Angsana New" w:hint="cs"/>
                <w:sz w:val="26"/>
                <w:szCs w:val="26"/>
                <w:cs/>
              </w:rPr>
              <w:t>ไว้เพื่อขาย</w:t>
            </w:r>
          </w:p>
        </w:tc>
        <w:tc>
          <w:tcPr>
            <w:tcW w:w="900" w:type="dxa"/>
          </w:tcPr>
          <w:p w14:paraId="7F0DBB90" w14:textId="40656CC2" w:rsidR="00775502" w:rsidRPr="00CD7A45" w:rsidRDefault="00775502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-20"/>
              <w:rPr>
                <w:rFonts w:asciiTheme="majorBidi" w:hAnsiTheme="majorBidi" w:cstheme="majorBidi"/>
                <w:sz w:val="26"/>
                <w:szCs w:val="26"/>
              </w:rPr>
            </w:pPr>
            <w:r w:rsidRPr="0017076F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243" w:type="dxa"/>
          </w:tcPr>
          <w:p w14:paraId="4CE17C65" w14:textId="77777777" w:rsidR="00775502" w:rsidRPr="00CD7A45" w:rsidRDefault="00775502" w:rsidP="00775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016E1CEA" w14:textId="38182D52" w:rsidR="00775502" w:rsidRPr="00CD7A45" w:rsidRDefault="00775502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17076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857F7E6" w14:textId="77777777" w:rsidR="00775502" w:rsidRPr="00CD7A45" w:rsidRDefault="00775502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61CE29EA" w14:textId="250085EC" w:rsidR="00775502" w:rsidRPr="00CD7A45" w:rsidRDefault="00775502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17076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3D2AE906" w14:textId="77777777" w:rsidR="00775502" w:rsidRPr="00CD7A45" w:rsidRDefault="00775502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323A5E0D" w14:textId="4B28A694" w:rsidR="00775502" w:rsidRPr="00CD7A45" w:rsidRDefault="00775502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17076F">
              <w:rPr>
                <w:rFonts w:asciiTheme="majorBidi" w:hAnsiTheme="majorBidi" w:cstheme="majorBidi"/>
                <w:sz w:val="26"/>
                <w:szCs w:val="26"/>
              </w:rPr>
              <w:t>47,168</w:t>
            </w:r>
          </w:p>
        </w:tc>
        <w:tc>
          <w:tcPr>
            <w:tcW w:w="236" w:type="dxa"/>
          </w:tcPr>
          <w:p w14:paraId="0436EE85" w14:textId="77777777" w:rsidR="00775502" w:rsidRPr="00CD7A45" w:rsidRDefault="00775502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A6916F8" w14:textId="0A2EE3AC" w:rsidR="00775502" w:rsidRPr="00CD7A45" w:rsidRDefault="00775502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17076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3CA2F9D7" w14:textId="77777777" w:rsidR="00775502" w:rsidRPr="00CD7A45" w:rsidRDefault="00775502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53578D76" w14:textId="29044DF8" w:rsidR="00775502" w:rsidRPr="00CD7A45" w:rsidRDefault="00775502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17076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0DAD855" w14:textId="77777777" w:rsidR="00775502" w:rsidRPr="00CD7A45" w:rsidRDefault="00775502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6AA275F" w14:textId="3BED7B2C" w:rsidR="00775502" w:rsidRPr="00CD7A45" w:rsidRDefault="00775502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17076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8B52FF9" w14:textId="77777777" w:rsidR="00775502" w:rsidRPr="00CD7A45" w:rsidRDefault="00775502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9FE095F" w14:textId="777E3065" w:rsidR="00775502" w:rsidRPr="00CD7A45" w:rsidRDefault="00775502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1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7076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1BA57E8" w14:textId="77777777" w:rsidR="00775502" w:rsidRPr="00CD7A45" w:rsidRDefault="00775502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4CB2351" w14:textId="6AD50582" w:rsidR="00775502" w:rsidRPr="00CD7A45" w:rsidRDefault="00775502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17076F">
              <w:rPr>
                <w:rFonts w:asciiTheme="majorBidi" w:hAnsiTheme="majorBidi" w:cstheme="majorBidi"/>
                <w:sz w:val="26"/>
                <w:szCs w:val="26"/>
              </w:rPr>
              <w:t>47,168</w:t>
            </w:r>
          </w:p>
        </w:tc>
      </w:tr>
      <w:tr w:rsidR="00775502" w:rsidRPr="009E3BC3" w14:paraId="538A3CE7" w14:textId="77777777" w:rsidTr="009E1CBA">
        <w:tc>
          <w:tcPr>
            <w:tcW w:w="2790" w:type="dxa"/>
          </w:tcPr>
          <w:p w14:paraId="7C7EA29E" w14:textId="4028204C" w:rsidR="00775502" w:rsidRPr="009E3BC3" w:rsidRDefault="00775502" w:rsidP="00775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E3B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9E3B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9E3B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24173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13172D9" w14:textId="0002DA42" w:rsidR="00775502" w:rsidRPr="009E3BC3" w:rsidRDefault="00775502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010FB498" w14:textId="77777777" w:rsidR="00775502" w:rsidRPr="009E3BC3" w:rsidRDefault="00775502" w:rsidP="00775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528FE2D1" w14:textId="2C1D6D9D" w:rsidR="00775502" w:rsidRPr="009E3BC3" w:rsidRDefault="00775502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74FD3D39" w14:textId="77777777" w:rsidR="00775502" w:rsidRPr="009E3BC3" w:rsidRDefault="00775502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32229C15" w14:textId="392DC64E" w:rsidR="00775502" w:rsidRPr="009E3BC3" w:rsidRDefault="00775502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74CAAC84" w14:textId="77777777" w:rsidR="00775502" w:rsidRPr="009E3BC3" w:rsidRDefault="00775502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1E492A75" w14:textId="45FDEB04" w:rsidR="00775502" w:rsidRPr="00C975E4" w:rsidRDefault="00775502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77EE908F" w14:textId="77777777" w:rsidR="00775502" w:rsidRPr="00C975E4" w:rsidRDefault="00775502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62CB7C9" w14:textId="62BB4975" w:rsidR="00775502" w:rsidRPr="00C975E4" w:rsidRDefault="00775502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4C935AFB" w14:textId="77777777" w:rsidR="00775502" w:rsidRPr="009E3BC3" w:rsidRDefault="00775502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14:paraId="4C163B88" w14:textId="380CEBB5" w:rsidR="00775502" w:rsidRPr="003A2152" w:rsidRDefault="00775502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BF69CE9" w14:textId="77777777" w:rsidR="00775502" w:rsidRPr="009E3BC3" w:rsidRDefault="00775502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EEE5B95" w14:textId="385F38A5" w:rsidR="00775502" w:rsidRPr="009E3BC3" w:rsidRDefault="00775502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93C1ACC" w14:textId="77777777" w:rsidR="00775502" w:rsidRPr="009E3BC3" w:rsidRDefault="00775502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1DD02BD" w14:textId="1E6C35F8" w:rsidR="00775502" w:rsidRPr="009E3BC3" w:rsidRDefault="00775502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6BEE573" w14:textId="77777777" w:rsidR="00775502" w:rsidRPr="009E3BC3" w:rsidRDefault="00775502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4754FFB" w14:textId="2AC9E53E" w:rsidR="00775502" w:rsidRPr="009E3BC3" w:rsidRDefault="00775502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775502" w:rsidRPr="00317DC1" w14:paraId="62B2F67A" w14:textId="77777777" w:rsidTr="009E1CBA">
        <w:tc>
          <w:tcPr>
            <w:tcW w:w="2790" w:type="dxa"/>
          </w:tcPr>
          <w:p w14:paraId="794F5955" w14:textId="6BC7CEB0" w:rsidR="00775502" w:rsidRPr="009E3BC3" w:rsidRDefault="00775502" w:rsidP="00775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 และวันที่ </w:t>
            </w:r>
            <w:r w:rsidRPr="009E3B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9E3B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9E3B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24173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900" w:type="dxa"/>
          </w:tcPr>
          <w:p w14:paraId="742315E6" w14:textId="15B60D91" w:rsidR="00775502" w:rsidRPr="009E3BC3" w:rsidRDefault="00775502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200,508</w:t>
            </w:r>
          </w:p>
        </w:tc>
        <w:tc>
          <w:tcPr>
            <w:tcW w:w="243" w:type="dxa"/>
          </w:tcPr>
          <w:p w14:paraId="010C1ADC" w14:textId="77777777" w:rsidR="00775502" w:rsidRPr="009E3BC3" w:rsidRDefault="00775502" w:rsidP="00775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486F189A" w14:textId="38E7DB0C" w:rsidR="00775502" w:rsidRPr="009E3BC3" w:rsidRDefault="00775502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74,847</w:t>
            </w:r>
          </w:p>
        </w:tc>
        <w:tc>
          <w:tcPr>
            <w:tcW w:w="236" w:type="dxa"/>
          </w:tcPr>
          <w:p w14:paraId="690FAC01" w14:textId="77777777" w:rsidR="00775502" w:rsidRPr="009E3BC3" w:rsidRDefault="00775502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</w:tcPr>
          <w:p w14:paraId="1946826D" w14:textId="5C996DA1" w:rsidR="00775502" w:rsidRPr="009E3BC3" w:rsidRDefault="00775502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2,738,607</w:t>
            </w:r>
          </w:p>
        </w:tc>
        <w:tc>
          <w:tcPr>
            <w:tcW w:w="241" w:type="dxa"/>
          </w:tcPr>
          <w:p w14:paraId="41063DD4" w14:textId="77777777" w:rsidR="00775502" w:rsidRPr="009E3BC3" w:rsidRDefault="00775502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9" w:type="dxa"/>
          </w:tcPr>
          <w:p w14:paraId="277ECAA1" w14:textId="41CD4C9A" w:rsidR="00775502" w:rsidRPr="00C975E4" w:rsidRDefault="00775502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5,624,959</w:t>
            </w:r>
          </w:p>
        </w:tc>
        <w:tc>
          <w:tcPr>
            <w:tcW w:w="236" w:type="dxa"/>
          </w:tcPr>
          <w:p w14:paraId="46304972" w14:textId="77777777" w:rsidR="00775502" w:rsidRPr="00C975E4" w:rsidRDefault="00775502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457E74C7" w14:textId="3AC7004C" w:rsidR="00775502" w:rsidRPr="00C975E4" w:rsidRDefault="00775502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104,457</w:t>
            </w:r>
          </w:p>
        </w:tc>
        <w:tc>
          <w:tcPr>
            <w:tcW w:w="243" w:type="dxa"/>
          </w:tcPr>
          <w:p w14:paraId="1F52D262" w14:textId="77777777" w:rsidR="00775502" w:rsidRPr="009E3BC3" w:rsidRDefault="00775502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1" w:type="dxa"/>
          </w:tcPr>
          <w:p w14:paraId="475DB625" w14:textId="1C0E43E7" w:rsidR="00775502" w:rsidRPr="003A2152" w:rsidRDefault="00775502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306,396</w:t>
            </w:r>
          </w:p>
        </w:tc>
        <w:tc>
          <w:tcPr>
            <w:tcW w:w="270" w:type="dxa"/>
          </w:tcPr>
          <w:p w14:paraId="71217A49" w14:textId="77777777" w:rsidR="00775502" w:rsidRPr="009E3BC3" w:rsidRDefault="00775502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2C5D4259" w14:textId="0DED7181" w:rsidR="00775502" w:rsidRPr="009E3BC3" w:rsidRDefault="00775502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16,421</w:t>
            </w:r>
          </w:p>
        </w:tc>
        <w:tc>
          <w:tcPr>
            <w:tcW w:w="270" w:type="dxa"/>
          </w:tcPr>
          <w:p w14:paraId="10C725AE" w14:textId="77777777" w:rsidR="00775502" w:rsidRPr="009E3BC3" w:rsidRDefault="00775502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42FD336A" w14:textId="4193BE9B" w:rsidR="00775502" w:rsidRPr="009E3BC3" w:rsidRDefault="00775502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7076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242,908</w:t>
            </w:r>
          </w:p>
        </w:tc>
        <w:tc>
          <w:tcPr>
            <w:tcW w:w="270" w:type="dxa"/>
          </w:tcPr>
          <w:p w14:paraId="06AA53FC" w14:textId="77777777" w:rsidR="00775502" w:rsidRPr="009E3BC3" w:rsidRDefault="00775502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4F64A24B" w14:textId="23F8FAA7" w:rsidR="00775502" w:rsidRPr="009E3BC3" w:rsidRDefault="00775502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264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309</w:t>
            </w:r>
            <w:r w:rsidRPr="00F264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103</w:t>
            </w:r>
          </w:p>
        </w:tc>
      </w:tr>
      <w:tr w:rsidR="00775502" w:rsidRPr="009E3BC3" w14:paraId="13B7978A" w14:textId="77777777" w:rsidTr="009E1CBA">
        <w:tc>
          <w:tcPr>
            <w:tcW w:w="2790" w:type="dxa"/>
          </w:tcPr>
          <w:p w14:paraId="06A6A15B" w14:textId="77777777" w:rsidR="00775502" w:rsidRPr="009E3BC3" w:rsidRDefault="00775502" w:rsidP="00775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4188DD46" w14:textId="58D479E1" w:rsidR="00775502" w:rsidRPr="00381A4E" w:rsidRDefault="00FF6603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3A9DAFA1" w14:textId="77777777" w:rsidR="00775502" w:rsidRPr="00381A4E" w:rsidRDefault="00775502" w:rsidP="00775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4E678E3A" w14:textId="5A3A827E" w:rsidR="00775502" w:rsidRPr="00381A4E" w:rsidRDefault="00FF6603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5C81FA2" w14:textId="77777777" w:rsidR="00775502" w:rsidRPr="00381A4E" w:rsidRDefault="00775502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19727E85" w14:textId="033C7DB9" w:rsidR="00775502" w:rsidRPr="00381A4E" w:rsidRDefault="00CA6967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6,151</w:t>
            </w:r>
          </w:p>
        </w:tc>
        <w:tc>
          <w:tcPr>
            <w:tcW w:w="241" w:type="dxa"/>
          </w:tcPr>
          <w:p w14:paraId="586C60BF" w14:textId="77777777" w:rsidR="00775502" w:rsidRPr="00381A4E" w:rsidRDefault="00775502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50C87493" w14:textId="013B2714" w:rsidR="00775502" w:rsidRPr="00381A4E" w:rsidRDefault="00855103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1,150</w:t>
            </w:r>
          </w:p>
        </w:tc>
        <w:tc>
          <w:tcPr>
            <w:tcW w:w="236" w:type="dxa"/>
          </w:tcPr>
          <w:p w14:paraId="352D088A" w14:textId="77777777" w:rsidR="00775502" w:rsidRPr="00381A4E" w:rsidRDefault="00775502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BAD6782" w14:textId="316FFB16" w:rsidR="00775502" w:rsidRPr="00381A4E" w:rsidRDefault="008E3A6E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6,35</w:t>
            </w:r>
            <w:r w:rsidR="002852E1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43" w:type="dxa"/>
          </w:tcPr>
          <w:p w14:paraId="6668A3BE" w14:textId="77777777" w:rsidR="00775502" w:rsidRPr="00381A4E" w:rsidRDefault="00775502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575E8EBB" w14:textId="1DB1A53D" w:rsidR="00775502" w:rsidRPr="00381A4E" w:rsidRDefault="0096201F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30,</w:t>
            </w:r>
            <w:r w:rsidR="00F34F50">
              <w:rPr>
                <w:rFonts w:asciiTheme="majorBidi" w:hAnsiTheme="majorBidi" w:cstheme="majorBidi"/>
                <w:sz w:val="26"/>
                <w:szCs w:val="26"/>
              </w:rPr>
              <w:t>591</w:t>
            </w:r>
          </w:p>
        </w:tc>
        <w:tc>
          <w:tcPr>
            <w:tcW w:w="270" w:type="dxa"/>
          </w:tcPr>
          <w:p w14:paraId="61968C8D" w14:textId="77777777" w:rsidR="00775502" w:rsidRPr="00381A4E" w:rsidRDefault="00775502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79AD749" w14:textId="488485C2" w:rsidR="00775502" w:rsidRPr="00381A4E" w:rsidRDefault="00960BE1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A41F219" w14:textId="77777777" w:rsidR="00775502" w:rsidRPr="00381A4E" w:rsidRDefault="00775502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EF1761D" w14:textId="16846405" w:rsidR="00775502" w:rsidRPr="0017076F" w:rsidRDefault="00721E14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223,59</w:t>
            </w:r>
            <w:r w:rsidR="00B31798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604CDF85" w14:textId="77777777" w:rsidR="00775502" w:rsidRPr="0017076F" w:rsidRDefault="00775502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027D8DF" w14:textId="1BA2F309" w:rsidR="00775502" w:rsidRPr="0017076F" w:rsidRDefault="0000798A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267,83</w:t>
            </w:r>
            <w:r w:rsidR="00157D6F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775502" w:rsidRPr="009E3BC3" w14:paraId="5660367C" w14:textId="77777777" w:rsidTr="009E1CBA">
        <w:tc>
          <w:tcPr>
            <w:tcW w:w="2790" w:type="dxa"/>
          </w:tcPr>
          <w:p w14:paraId="053D4947" w14:textId="77777777" w:rsidR="00775502" w:rsidRPr="009E3BC3" w:rsidRDefault="00775502" w:rsidP="00775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900" w:type="dxa"/>
          </w:tcPr>
          <w:p w14:paraId="1B30D6DC" w14:textId="6A547FFB" w:rsidR="00775502" w:rsidRPr="00381A4E" w:rsidRDefault="00FF6603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3BAF6615" w14:textId="77777777" w:rsidR="00775502" w:rsidRPr="00381A4E" w:rsidRDefault="00775502" w:rsidP="00775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52EC0D78" w14:textId="59209EA0" w:rsidR="00775502" w:rsidRPr="00381A4E" w:rsidRDefault="00D0475F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4CD8644" w14:textId="77777777" w:rsidR="00775502" w:rsidRPr="00381A4E" w:rsidRDefault="00775502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1BA4B818" w14:textId="1FF80D88" w:rsidR="00775502" w:rsidRPr="00381A4E" w:rsidRDefault="00ED06D2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16,395</w:t>
            </w:r>
          </w:p>
        </w:tc>
        <w:tc>
          <w:tcPr>
            <w:tcW w:w="241" w:type="dxa"/>
          </w:tcPr>
          <w:p w14:paraId="19373EF2" w14:textId="77777777" w:rsidR="00775502" w:rsidRPr="00381A4E" w:rsidRDefault="00775502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777695AA" w14:textId="6D2743C9" w:rsidR="00775502" w:rsidRPr="00381A4E" w:rsidRDefault="0004765F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2220FE">
              <w:rPr>
                <w:rFonts w:asciiTheme="majorBidi" w:hAnsiTheme="majorBidi" w:cstheme="majorBidi"/>
                <w:sz w:val="26"/>
                <w:szCs w:val="26"/>
              </w:rPr>
              <w:t>391,</w:t>
            </w:r>
            <w:r w:rsidR="00FF023C" w:rsidRPr="002220FE">
              <w:rPr>
                <w:rFonts w:asciiTheme="majorBidi" w:hAnsiTheme="majorBidi" w:cstheme="majorBidi"/>
                <w:sz w:val="26"/>
                <w:szCs w:val="26"/>
              </w:rPr>
              <w:t>50</w:t>
            </w:r>
            <w:r w:rsidR="008335E9" w:rsidRPr="002220FE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36" w:type="dxa"/>
          </w:tcPr>
          <w:p w14:paraId="1B588D1A" w14:textId="77777777" w:rsidR="00775502" w:rsidRPr="00381A4E" w:rsidRDefault="00775502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F29D91E" w14:textId="323A7B6A" w:rsidR="00775502" w:rsidRPr="00381A4E" w:rsidRDefault="008E3A6E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931</w:t>
            </w:r>
          </w:p>
        </w:tc>
        <w:tc>
          <w:tcPr>
            <w:tcW w:w="243" w:type="dxa"/>
          </w:tcPr>
          <w:p w14:paraId="737B0FFD" w14:textId="77777777" w:rsidR="00775502" w:rsidRPr="00381A4E" w:rsidRDefault="00775502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532150AC" w14:textId="0CDC3B7A" w:rsidR="00775502" w:rsidRPr="00477C0D" w:rsidRDefault="00960BE1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10,173</w:t>
            </w:r>
          </w:p>
        </w:tc>
        <w:tc>
          <w:tcPr>
            <w:tcW w:w="270" w:type="dxa"/>
          </w:tcPr>
          <w:p w14:paraId="4020C8C0" w14:textId="77777777" w:rsidR="00775502" w:rsidRPr="00381A4E" w:rsidRDefault="00775502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4C247AA" w14:textId="1F0C45EF" w:rsidR="00775502" w:rsidRPr="00381A4E" w:rsidRDefault="00960BE1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C441D65" w14:textId="77777777" w:rsidR="00775502" w:rsidRPr="00381A4E" w:rsidRDefault="00775502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C28A754" w14:textId="089C91F8" w:rsidR="00775502" w:rsidRPr="00381A4E" w:rsidRDefault="00721E14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(419,00</w:t>
            </w:r>
            <w:r w:rsidR="00157D6F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0EA7E9E8" w14:textId="77777777" w:rsidR="00775502" w:rsidRPr="00381A4E" w:rsidRDefault="00775502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AC51916" w14:textId="0E9D182C" w:rsidR="00775502" w:rsidRPr="00381A4E" w:rsidRDefault="00315559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75502" w:rsidRPr="009E3BC3" w14:paraId="74676873" w14:textId="77777777" w:rsidTr="009E1CBA">
        <w:tc>
          <w:tcPr>
            <w:tcW w:w="2790" w:type="dxa"/>
          </w:tcPr>
          <w:p w14:paraId="4417168D" w14:textId="77777777" w:rsidR="00775502" w:rsidRPr="009E3BC3" w:rsidRDefault="00775502" w:rsidP="00775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จำหน่ายและตัดจำหน่าย</w:t>
            </w:r>
          </w:p>
        </w:tc>
        <w:tc>
          <w:tcPr>
            <w:tcW w:w="900" w:type="dxa"/>
          </w:tcPr>
          <w:p w14:paraId="44C90174" w14:textId="46BEB8D1" w:rsidR="00775502" w:rsidRPr="00381A4E" w:rsidRDefault="00FF6603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6E499DFF" w14:textId="77777777" w:rsidR="00775502" w:rsidRPr="00381A4E" w:rsidRDefault="00775502" w:rsidP="00775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193F3E31" w14:textId="53725743" w:rsidR="00775502" w:rsidRPr="00381A4E" w:rsidRDefault="00D0475F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A41AFB3" w14:textId="77777777" w:rsidR="00775502" w:rsidRPr="00381A4E" w:rsidRDefault="00775502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34FE2DF6" w14:textId="17270BEA" w:rsidR="00775502" w:rsidRPr="00381A4E" w:rsidRDefault="00B60DAD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</w:t>
            </w:r>
            <w:r w:rsidR="00C34924">
              <w:rPr>
                <w:rFonts w:asciiTheme="majorBidi" w:hAnsiTheme="majorBidi" w:cstheme="majorBidi"/>
                <w:sz w:val="26"/>
                <w:szCs w:val="26"/>
              </w:rPr>
              <w:t>,60</w:t>
            </w:r>
            <w:r w:rsidR="008335E9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C3492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1" w:type="dxa"/>
          </w:tcPr>
          <w:p w14:paraId="1635F83B" w14:textId="77777777" w:rsidR="00775502" w:rsidRPr="00381A4E" w:rsidRDefault="00775502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2F80BC50" w14:textId="79A61BB5" w:rsidR="00775502" w:rsidRPr="00381A4E" w:rsidRDefault="00594F0A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8C50A79" w14:textId="77777777" w:rsidR="00775502" w:rsidRPr="00381A4E" w:rsidRDefault="00775502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A2FB3C0" w14:textId="14ACC49E" w:rsidR="00775502" w:rsidRPr="00381A4E" w:rsidRDefault="008E3A6E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(2,44</w:t>
            </w:r>
            <w:r w:rsidR="002852E1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3" w:type="dxa"/>
          </w:tcPr>
          <w:p w14:paraId="530FA6E3" w14:textId="77777777" w:rsidR="00775502" w:rsidRPr="00381A4E" w:rsidRDefault="00775502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1A824003" w14:textId="7E6BAB61" w:rsidR="00775502" w:rsidRPr="00477C0D" w:rsidRDefault="00960BE1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(2,</w:t>
            </w:r>
            <w:r w:rsidR="0087624F">
              <w:rPr>
                <w:rFonts w:asciiTheme="majorBidi" w:hAnsiTheme="majorBidi" w:cstheme="majorBidi"/>
                <w:sz w:val="26"/>
                <w:szCs w:val="26"/>
              </w:rPr>
              <w:t>804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11DE7C00" w14:textId="77777777" w:rsidR="00775502" w:rsidRPr="00381A4E" w:rsidRDefault="00775502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F47B55D" w14:textId="34E3AF3A" w:rsidR="00775502" w:rsidRPr="00381A4E" w:rsidRDefault="00960BE1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D056E74" w14:textId="77777777" w:rsidR="00775502" w:rsidRPr="00381A4E" w:rsidRDefault="00775502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46B1E6C" w14:textId="2F612100" w:rsidR="00775502" w:rsidRPr="00381A4E" w:rsidRDefault="00721E14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1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C7AFD9C" w14:textId="77777777" w:rsidR="00775502" w:rsidRPr="00381A4E" w:rsidRDefault="00775502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5602490" w14:textId="30097BA9" w:rsidR="00775502" w:rsidRPr="00381A4E" w:rsidRDefault="00C025E4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(7,</w:t>
            </w:r>
            <w:r w:rsidR="005326B6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157D6F">
              <w:rPr>
                <w:rFonts w:asciiTheme="majorBidi" w:hAnsiTheme="majorBidi" w:cstheme="majorBidi"/>
                <w:sz w:val="26"/>
                <w:szCs w:val="26"/>
              </w:rPr>
              <w:t>58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775502" w:rsidRPr="009E3BC3" w14:paraId="223854F4" w14:textId="77777777" w:rsidTr="009E1CBA">
        <w:tc>
          <w:tcPr>
            <w:tcW w:w="2790" w:type="dxa"/>
          </w:tcPr>
          <w:p w14:paraId="3E1EF033" w14:textId="22F63317" w:rsidR="00775502" w:rsidRPr="009E3BC3" w:rsidRDefault="00775502" w:rsidP="00775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E3B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9E3B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9E3B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24173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3F1A813" w14:textId="2119A11C" w:rsidR="00775502" w:rsidRPr="00381A4E" w:rsidRDefault="00FF6603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200,508</w:t>
            </w:r>
          </w:p>
        </w:tc>
        <w:tc>
          <w:tcPr>
            <w:tcW w:w="243" w:type="dxa"/>
          </w:tcPr>
          <w:p w14:paraId="28C9A8AF" w14:textId="77777777" w:rsidR="00775502" w:rsidRPr="00381A4E" w:rsidRDefault="00775502" w:rsidP="00775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5B591BDD" w14:textId="21A3449A" w:rsidR="00775502" w:rsidRPr="00381A4E" w:rsidRDefault="00D0475F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74,847</w:t>
            </w:r>
          </w:p>
        </w:tc>
        <w:tc>
          <w:tcPr>
            <w:tcW w:w="236" w:type="dxa"/>
          </w:tcPr>
          <w:p w14:paraId="048EC268" w14:textId="77777777" w:rsidR="00775502" w:rsidRPr="00381A4E" w:rsidRDefault="00775502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73C4D071" w14:textId="4C437095" w:rsidR="00775502" w:rsidRPr="00381A4E" w:rsidRDefault="0061039C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C66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2,758</w:t>
            </w:r>
            <w:r w:rsidR="00F820FD" w:rsidRPr="003C66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,54</w:t>
            </w:r>
            <w:r w:rsidR="008335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41" w:type="dxa"/>
          </w:tcPr>
          <w:p w14:paraId="607D75E3" w14:textId="77777777" w:rsidR="00775502" w:rsidRPr="00381A4E" w:rsidRDefault="00775502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</w:tcPr>
          <w:p w14:paraId="4820629A" w14:textId="0B513527" w:rsidR="00775502" w:rsidRPr="00381A4E" w:rsidRDefault="00122731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6,017,61</w:t>
            </w:r>
            <w:r w:rsidR="008335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36" w:type="dxa"/>
          </w:tcPr>
          <w:p w14:paraId="1D737F52" w14:textId="77777777" w:rsidR="00775502" w:rsidRPr="00381A4E" w:rsidRDefault="00775502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2E82A4D" w14:textId="25C249D6" w:rsidR="00775502" w:rsidRPr="00381A4E" w:rsidRDefault="0096201F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109,293</w:t>
            </w:r>
          </w:p>
        </w:tc>
        <w:tc>
          <w:tcPr>
            <w:tcW w:w="243" w:type="dxa"/>
          </w:tcPr>
          <w:p w14:paraId="4FABD10B" w14:textId="77777777" w:rsidR="00775502" w:rsidRPr="00381A4E" w:rsidRDefault="00775502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</w:tcPr>
          <w:p w14:paraId="0D7F839E" w14:textId="1981F7EA" w:rsidR="00775502" w:rsidRPr="00381A4E" w:rsidRDefault="00721E14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344</w:t>
            </w:r>
            <w:r w:rsidR="000F4C4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60136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356</w:t>
            </w:r>
          </w:p>
        </w:tc>
        <w:tc>
          <w:tcPr>
            <w:tcW w:w="270" w:type="dxa"/>
          </w:tcPr>
          <w:p w14:paraId="6FE8F819" w14:textId="77777777" w:rsidR="00775502" w:rsidRPr="00381A4E" w:rsidRDefault="00775502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782BDA8" w14:textId="5A5DE71D" w:rsidR="00775502" w:rsidRPr="00381A4E" w:rsidRDefault="00960BE1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16,421</w:t>
            </w:r>
          </w:p>
        </w:tc>
        <w:tc>
          <w:tcPr>
            <w:tcW w:w="270" w:type="dxa"/>
          </w:tcPr>
          <w:p w14:paraId="4DB2C97F" w14:textId="77777777" w:rsidR="00775502" w:rsidRPr="00381A4E" w:rsidRDefault="00775502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EE8E374" w14:textId="6C2E3307" w:rsidR="00775502" w:rsidRPr="00381A4E" w:rsidRDefault="00345C52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1555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47,49</w:t>
            </w:r>
            <w:r w:rsidR="00157D6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276ABC93" w14:textId="77777777" w:rsidR="00775502" w:rsidRPr="00381A4E" w:rsidRDefault="00775502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4D1084D" w14:textId="1BF47D3A" w:rsidR="00775502" w:rsidRPr="008D6BB5" w:rsidRDefault="00D91D2D" w:rsidP="007755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  <w:cs/>
              </w:rPr>
            </w:pPr>
            <w:r w:rsidRPr="002220F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9,5</w:t>
            </w:r>
            <w:r w:rsidR="000E768D" w:rsidRPr="002220F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  <w:r w:rsidRPr="002220F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9,0</w:t>
            </w:r>
            <w:r w:rsidR="00315559" w:rsidRPr="002220F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  <w:r w:rsidR="00157D6F" w:rsidRPr="002220F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</w:tr>
    </w:tbl>
    <w:p w14:paraId="71BF19D8" w14:textId="77777777" w:rsidR="001B2CEA" w:rsidRPr="009E3BC3" w:rsidRDefault="001B2CEA" w:rsidP="001B2CEA">
      <w:pPr>
        <w:spacing w:line="240" w:lineRule="auto"/>
        <w:rPr>
          <w:rFonts w:asciiTheme="majorBidi" w:hAnsiTheme="majorBidi" w:cstheme="majorBidi"/>
          <w:sz w:val="2"/>
          <w:szCs w:val="2"/>
        </w:rPr>
      </w:pPr>
      <w:r w:rsidRPr="009E3BC3">
        <w:rPr>
          <w:rFonts w:asciiTheme="majorBidi" w:hAnsiTheme="majorBidi" w:cstheme="majorBidi"/>
        </w:rPr>
        <w:br w:type="page"/>
      </w:r>
    </w:p>
    <w:tbl>
      <w:tblPr>
        <w:tblW w:w="145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82"/>
        <w:gridCol w:w="810"/>
        <w:gridCol w:w="243"/>
        <w:gridCol w:w="1107"/>
        <w:gridCol w:w="236"/>
        <w:gridCol w:w="1114"/>
        <w:gridCol w:w="241"/>
        <w:gridCol w:w="1109"/>
        <w:gridCol w:w="236"/>
        <w:gridCol w:w="1170"/>
        <w:gridCol w:w="243"/>
        <w:gridCol w:w="1141"/>
        <w:gridCol w:w="270"/>
        <w:gridCol w:w="1080"/>
        <w:gridCol w:w="270"/>
        <w:gridCol w:w="1170"/>
        <w:gridCol w:w="270"/>
        <w:gridCol w:w="1170"/>
      </w:tblGrid>
      <w:tr w:rsidR="0093599F" w:rsidRPr="009E3BC3" w14:paraId="3B4886E5" w14:textId="77777777" w:rsidTr="00150EE2">
        <w:tc>
          <w:tcPr>
            <w:tcW w:w="2682" w:type="dxa"/>
          </w:tcPr>
          <w:p w14:paraId="4B4F6F66" w14:textId="77777777" w:rsidR="0093599F" w:rsidRPr="007D75CC" w:rsidRDefault="0093599F" w:rsidP="00E9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80" w:type="dxa"/>
            <w:gridSpan w:val="17"/>
          </w:tcPr>
          <w:p w14:paraId="417186AE" w14:textId="77777777" w:rsidR="0093599F" w:rsidRPr="009E3BC3" w:rsidRDefault="00D042CC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/ </w:t>
            </w: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B2CEA" w:rsidRPr="009E3BC3" w14:paraId="6BE90620" w14:textId="77777777" w:rsidTr="00150EE2">
        <w:tc>
          <w:tcPr>
            <w:tcW w:w="2682" w:type="dxa"/>
          </w:tcPr>
          <w:p w14:paraId="686BD62E" w14:textId="77777777" w:rsidR="001B2CEA" w:rsidRPr="009E3BC3" w:rsidRDefault="001B2CEA" w:rsidP="00E9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0C049E7F" w14:textId="77777777" w:rsidR="001B2CEA" w:rsidRPr="009E3BC3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28412450" w14:textId="77777777" w:rsidR="001B2CEA" w:rsidRPr="009E3BC3" w:rsidRDefault="001B2CEA" w:rsidP="00E9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661AD10D" w14:textId="77777777" w:rsidR="001B2CEA" w:rsidRPr="009E3BC3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DD2BE35" w14:textId="77777777" w:rsidR="001B2CEA" w:rsidRPr="009E3BC3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08D7D2F8" w14:textId="77777777" w:rsidR="001B2CEA" w:rsidRPr="009E3BC3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อาคาร</w:t>
            </w:r>
          </w:p>
        </w:tc>
        <w:tc>
          <w:tcPr>
            <w:tcW w:w="241" w:type="dxa"/>
          </w:tcPr>
          <w:p w14:paraId="5AC53428" w14:textId="77777777" w:rsidR="001B2CEA" w:rsidRPr="009E3BC3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5A6EC7FC" w14:textId="77777777" w:rsidR="001B2CEA" w:rsidRPr="009B41B6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B41B6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36" w:type="dxa"/>
          </w:tcPr>
          <w:p w14:paraId="66FAE623" w14:textId="77777777" w:rsidR="001B2CEA" w:rsidRPr="009B41B6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25BB384" w14:textId="77777777" w:rsidR="001B2CEA" w:rsidRPr="009B41B6" w:rsidRDefault="001B2CEA" w:rsidP="00E9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B41B6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43" w:type="dxa"/>
          </w:tcPr>
          <w:p w14:paraId="5302B0E2" w14:textId="77777777" w:rsidR="001B2CEA" w:rsidRPr="009B41B6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2948B774" w14:textId="77777777" w:rsidR="001B2CEA" w:rsidRPr="009B41B6" w:rsidRDefault="001B2CEA" w:rsidP="00E9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3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5B29F73" w14:textId="77777777" w:rsidR="001B2CEA" w:rsidRPr="009B41B6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09BF578" w14:textId="77777777" w:rsidR="001B2CEA" w:rsidRPr="009B41B6" w:rsidRDefault="001B2CEA" w:rsidP="00E9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3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A24A548" w14:textId="77777777" w:rsidR="001B2CEA" w:rsidRPr="009B41B6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AE586D5" w14:textId="77777777" w:rsidR="001B2CEA" w:rsidRPr="009B41B6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B41B6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527284C0" w14:textId="77777777" w:rsidR="001B2CEA" w:rsidRPr="009B41B6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E5B9ED5" w14:textId="77777777" w:rsidR="001B2CEA" w:rsidRPr="009B41B6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B2CEA" w:rsidRPr="009E3BC3" w14:paraId="21897717" w14:textId="77777777" w:rsidTr="00150EE2">
        <w:tc>
          <w:tcPr>
            <w:tcW w:w="2682" w:type="dxa"/>
          </w:tcPr>
          <w:p w14:paraId="659CF508" w14:textId="77777777" w:rsidR="001B2CEA" w:rsidRPr="009E3BC3" w:rsidRDefault="001B2CEA" w:rsidP="00E9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5171140A" w14:textId="77777777" w:rsidR="001B2CEA" w:rsidRPr="009E3BC3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7A1A9F31" w14:textId="77777777" w:rsidR="001B2CEA" w:rsidRPr="009E3BC3" w:rsidRDefault="001B2CEA" w:rsidP="00E9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6A5A19A7" w14:textId="77777777" w:rsidR="001B2CEA" w:rsidRPr="009E3BC3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D970971" w14:textId="77777777" w:rsidR="001B2CEA" w:rsidRPr="009E3BC3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4651EB7F" w14:textId="77777777" w:rsidR="001B2CEA" w:rsidRPr="009E3BC3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และ</w:t>
            </w:r>
          </w:p>
        </w:tc>
        <w:tc>
          <w:tcPr>
            <w:tcW w:w="241" w:type="dxa"/>
          </w:tcPr>
          <w:p w14:paraId="4FC450DC" w14:textId="77777777" w:rsidR="001B2CEA" w:rsidRPr="009E3BC3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395EED13" w14:textId="77777777" w:rsidR="001B2CEA" w:rsidRPr="009B41B6" w:rsidRDefault="001B2CEA" w:rsidP="00E9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B41B6">
              <w:rPr>
                <w:rFonts w:asciiTheme="majorBidi" w:hAnsiTheme="majorBidi" w:cstheme="majorBidi"/>
                <w:sz w:val="26"/>
                <w:szCs w:val="26"/>
                <w:cs/>
              </w:rPr>
              <w:t>และ</w:t>
            </w:r>
          </w:p>
        </w:tc>
        <w:tc>
          <w:tcPr>
            <w:tcW w:w="236" w:type="dxa"/>
          </w:tcPr>
          <w:p w14:paraId="09B9D3FD" w14:textId="77777777" w:rsidR="001B2CEA" w:rsidRPr="009B41B6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9063B78" w14:textId="77777777" w:rsidR="001B2CEA" w:rsidRPr="009B41B6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-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B41B6">
              <w:rPr>
                <w:rFonts w:asciiTheme="majorBidi" w:hAnsiTheme="majorBidi" w:cstheme="majorBidi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43" w:type="dxa"/>
          </w:tcPr>
          <w:p w14:paraId="3F244B07" w14:textId="77777777" w:rsidR="001B2CEA" w:rsidRPr="009B41B6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6E5F1C9D" w14:textId="77777777" w:rsidR="001B2CEA" w:rsidRPr="009B351B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-13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B351B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</w:t>
            </w:r>
          </w:p>
        </w:tc>
        <w:tc>
          <w:tcPr>
            <w:tcW w:w="270" w:type="dxa"/>
          </w:tcPr>
          <w:p w14:paraId="51D9A167" w14:textId="77777777" w:rsidR="001B2CEA" w:rsidRPr="009B41B6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511DBB0" w14:textId="77777777" w:rsidR="001B2CEA" w:rsidRPr="009B41B6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-13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925BEA9" w14:textId="77777777" w:rsidR="001B2CEA" w:rsidRPr="009B41B6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8103D6C" w14:textId="77777777" w:rsidR="001B2CEA" w:rsidRPr="009B41B6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B41B6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270" w:type="dxa"/>
          </w:tcPr>
          <w:p w14:paraId="221144E2" w14:textId="77777777" w:rsidR="001B2CEA" w:rsidRPr="009B41B6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B8C5444" w14:textId="77777777" w:rsidR="001B2CEA" w:rsidRPr="009B41B6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B2CEA" w:rsidRPr="009E3BC3" w14:paraId="47D2008F" w14:textId="77777777" w:rsidTr="00150EE2">
        <w:tc>
          <w:tcPr>
            <w:tcW w:w="2682" w:type="dxa"/>
          </w:tcPr>
          <w:p w14:paraId="31AA84A6" w14:textId="77777777" w:rsidR="001B2CEA" w:rsidRPr="009E3BC3" w:rsidRDefault="001B2CEA" w:rsidP="00E9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75AF9F3B" w14:textId="77777777" w:rsidR="001B2CEA" w:rsidRPr="009E3BC3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6D7C8CD9" w14:textId="77777777" w:rsidR="001B2CEA" w:rsidRPr="009E3BC3" w:rsidRDefault="001B2CEA" w:rsidP="00E9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5E3448C2" w14:textId="77777777" w:rsidR="001B2CEA" w:rsidRPr="009E3BC3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36" w:type="dxa"/>
          </w:tcPr>
          <w:p w14:paraId="16D811EC" w14:textId="77777777" w:rsidR="001B2CEA" w:rsidRPr="009E3BC3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7A343D3C" w14:textId="77777777" w:rsidR="001B2CEA" w:rsidRPr="009E3BC3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41" w:type="dxa"/>
          </w:tcPr>
          <w:p w14:paraId="411E10F8" w14:textId="77777777" w:rsidR="001B2CEA" w:rsidRPr="009E3BC3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397DE2C5" w14:textId="77777777" w:rsidR="001B2CEA" w:rsidRPr="009B41B6" w:rsidRDefault="001B2CEA" w:rsidP="00E9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B41B6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236" w:type="dxa"/>
          </w:tcPr>
          <w:p w14:paraId="2D716FE4" w14:textId="77777777" w:rsidR="001B2CEA" w:rsidRPr="009B41B6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3DE4CE0" w14:textId="77777777" w:rsidR="001B2CEA" w:rsidRPr="009B41B6" w:rsidRDefault="001B2CEA" w:rsidP="00E9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B41B6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243" w:type="dxa"/>
          </w:tcPr>
          <w:p w14:paraId="32381F6B" w14:textId="77777777" w:rsidR="001B2CEA" w:rsidRPr="009B41B6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2E1A1108" w14:textId="77777777" w:rsidR="001B2CEA" w:rsidRPr="009B351B" w:rsidRDefault="001B2CEA" w:rsidP="00E9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3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B351B">
              <w:rPr>
                <w:rFonts w:asciiTheme="majorBidi" w:hAnsiTheme="majorBidi" w:cstheme="majorBidi"/>
                <w:sz w:val="26"/>
                <w:szCs w:val="26"/>
                <w:cs/>
              </w:rPr>
              <w:t>และ</w:t>
            </w:r>
          </w:p>
        </w:tc>
        <w:tc>
          <w:tcPr>
            <w:tcW w:w="270" w:type="dxa"/>
          </w:tcPr>
          <w:p w14:paraId="390C2C7C" w14:textId="77777777" w:rsidR="001B2CEA" w:rsidRPr="009B41B6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3135CF4" w14:textId="77777777" w:rsidR="001B2CEA" w:rsidRPr="009B41B6" w:rsidRDefault="001B2CEA" w:rsidP="00E9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3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8E1B031" w14:textId="77777777" w:rsidR="001B2CEA" w:rsidRPr="009B41B6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5312071" w14:textId="77777777" w:rsidR="001B2CEA" w:rsidRPr="009B41B6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B41B6">
              <w:rPr>
                <w:rFonts w:asciiTheme="majorBidi" w:hAnsiTheme="majorBidi" w:cstheme="majorBidi"/>
                <w:sz w:val="26"/>
                <w:szCs w:val="26"/>
                <w:cs/>
              </w:rPr>
              <w:t>การก่อสร้าง</w:t>
            </w:r>
          </w:p>
        </w:tc>
        <w:tc>
          <w:tcPr>
            <w:tcW w:w="270" w:type="dxa"/>
          </w:tcPr>
          <w:p w14:paraId="08B66453" w14:textId="77777777" w:rsidR="001B2CEA" w:rsidRPr="009B41B6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8336C63" w14:textId="77777777" w:rsidR="001B2CEA" w:rsidRPr="009B41B6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B2CEA" w:rsidRPr="009E3BC3" w14:paraId="19C293A2" w14:textId="77777777" w:rsidTr="00150EE2">
        <w:tc>
          <w:tcPr>
            <w:tcW w:w="2682" w:type="dxa"/>
          </w:tcPr>
          <w:p w14:paraId="5E6C4BAF" w14:textId="77777777" w:rsidR="001B2CEA" w:rsidRPr="009E3BC3" w:rsidRDefault="001B2CEA" w:rsidP="00E9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7BA05B54" w14:textId="77777777" w:rsidR="001B2CEA" w:rsidRPr="009E3BC3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243" w:type="dxa"/>
          </w:tcPr>
          <w:p w14:paraId="51DC8ECA" w14:textId="77777777" w:rsidR="001B2CEA" w:rsidRPr="009E3BC3" w:rsidRDefault="001B2CEA" w:rsidP="00E9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155EBD2B" w14:textId="77777777" w:rsidR="001B2CEA" w:rsidRPr="009E3BC3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236" w:type="dxa"/>
          </w:tcPr>
          <w:p w14:paraId="6E8BCFAB" w14:textId="77777777" w:rsidR="001B2CEA" w:rsidRPr="009E3BC3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04AAC40B" w14:textId="77777777" w:rsidR="001B2CEA" w:rsidRPr="009E3BC3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อาคาร</w:t>
            </w:r>
          </w:p>
        </w:tc>
        <w:tc>
          <w:tcPr>
            <w:tcW w:w="241" w:type="dxa"/>
          </w:tcPr>
          <w:p w14:paraId="262F8349" w14:textId="77777777" w:rsidR="001B2CEA" w:rsidRPr="009E3BC3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07CC3E39" w14:textId="77777777" w:rsidR="001B2CEA" w:rsidRPr="009B41B6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B41B6">
              <w:rPr>
                <w:rFonts w:asciiTheme="majorBidi" w:hAnsiTheme="majorBidi" w:cstheme="majorBidi"/>
                <w:sz w:val="26"/>
                <w:szCs w:val="26"/>
                <w:cs/>
              </w:rPr>
              <w:t>โรงงาน</w:t>
            </w:r>
          </w:p>
        </w:tc>
        <w:tc>
          <w:tcPr>
            <w:tcW w:w="236" w:type="dxa"/>
          </w:tcPr>
          <w:p w14:paraId="417BB4BF" w14:textId="77777777" w:rsidR="001B2CEA" w:rsidRPr="009B41B6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1D1EB63" w14:textId="77777777" w:rsidR="001B2CEA" w:rsidRPr="009B41B6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-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B41B6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43" w:type="dxa"/>
          </w:tcPr>
          <w:p w14:paraId="2D40134D" w14:textId="77777777" w:rsidR="001B2CEA" w:rsidRPr="009B41B6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0E313EC0" w14:textId="77777777" w:rsidR="001B2CEA" w:rsidRPr="009B351B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B351B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1241140F" w14:textId="77777777" w:rsidR="001B2CEA" w:rsidRPr="009B41B6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5AB41CA" w14:textId="77777777" w:rsidR="001B2CEA" w:rsidRPr="009B41B6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B41B6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0" w:type="dxa"/>
          </w:tcPr>
          <w:p w14:paraId="7607C104" w14:textId="77777777" w:rsidR="001B2CEA" w:rsidRPr="009B41B6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284A01B" w14:textId="77777777" w:rsidR="001B2CEA" w:rsidRPr="009B41B6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B41B6">
              <w:rPr>
                <w:rFonts w:asciiTheme="majorBidi" w:hAnsiTheme="majorBidi" w:cstheme="majorBidi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270" w:type="dxa"/>
          </w:tcPr>
          <w:p w14:paraId="54FEE3C7" w14:textId="77777777" w:rsidR="001B2CEA" w:rsidRPr="009B41B6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1753D6E" w14:textId="77777777" w:rsidR="001B2CEA" w:rsidRPr="009B41B6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B41B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1B2CEA" w:rsidRPr="009E3BC3" w14:paraId="7DDFF5F8" w14:textId="77777777" w:rsidTr="00150EE2">
        <w:tc>
          <w:tcPr>
            <w:tcW w:w="2682" w:type="dxa"/>
          </w:tcPr>
          <w:p w14:paraId="58A66C31" w14:textId="77777777" w:rsidR="001B2CEA" w:rsidRPr="007D75CC" w:rsidRDefault="001B2CEA" w:rsidP="00E9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1880" w:type="dxa"/>
            <w:gridSpan w:val="17"/>
          </w:tcPr>
          <w:p w14:paraId="03917270" w14:textId="77777777" w:rsidR="001B2CEA" w:rsidRPr="009B41B6" w:rsidRDefault="001B2CEA" w:rsidP="00C400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69"/>
                <w:tab w:val="left" w:pos="6013"/>
                <w:tab w:val="left" w:pos="735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9B41B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1B2CEA" w:rsidRPr="009E3BC3" w14:paraId="18DD116A" w14:textId="77777777" w:rsidTr="00150EE2">
        <w:tc>
          <w:tcPr>
            <w:tcW w:w="2682" w:type="dxa"/>
          </w:tcPr>
          <w:p w14:paraId="1B865DB2" w14:textId="77777777" w:rsidR="00D430E6" w:rsidRPr="00AA0765" w:rsidRDefault="001B2CEA" w:rsidP="00080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AA076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ค่าเสื่อมราคา</w:t>
            </w:r>
            <w:r w:rsidR="00A22A8C" w:rsidRPr="00AA0765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และขาดทุนจาก</w:t>
            </w:r>
            <w:r w:rsidR="00D430E6" w:rsidRPr="00AA076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  </w:t>
            </w:r>
          </w:p>
          <w:p w14:paraId="13EC2FA5" w14:textId="209D910C" w:rsidR="001B2CEA" w:rsidRPr="00AA0765" w:rsidRDefault="00D430E6" w:rsidP="00080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AA076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  </w:t>
            </w:r>
            <w:r w:rsidR="00A22A8C" w:rsidRPr="00AA0765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810" w:type="dxa"/>
          </w:tcPr>
          <w:p w14:paraId="66EC8CDA" w14:textId="77777777" w:rsidR="001B2CEA" w:rsidRPr="00AA0765" w:rsidRDefault="001B2CEA" w:rsidP="008705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1BE48514" w14:textId="77777777" w:rsidR="001B2CEA" w:rsidRPr="00AA0765" w:rsidRDefault="001B2CEA" w:rsidP="00937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28D209BD" w14:textId="77777777" w:rsidR="001B2CEA" w:rsidRPr="00AA0765" w:rsidRDefault="001B2CEA" w:rsidP="008705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CCC575A" w14:textId="77777777" w:rsidR="001B2CEA" w:rsidRPr="00AA0765" w:rsidRDefault="001B2CEA" w:rsidP="00DD6D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663FDA4E" w14:textId="77777777" w:rsidR="001B2CEA" w:rsidRPr="00AA0765" w:rsidRDefault="001B2CEA" w:rsidP="008705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</w:tcPr>
          <w:p w14:paraId="3AA6CE88" w14:textId="77777777" w:rsidR="001B2CEA" w:rsidRPr="00AA0765" w:rsidRDefault="001B2CEA" w:rsidP="00DD6D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2C4E1C56" w14:textId="77777777" w:rsidR="001B2CEA" w:rsidRPr="009B41B6" w:rsidRDefault="001B2CEA" w:rsidP="008705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4BA1DC6B" w14:textId="77777777" w:rsidR="001B2CEA" w:rsidRPr="009B41B6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B91D229" w14:textId="77777777" w:rsidR="001B2CEA" w:rsidRPr="009B41B6" w:rsidRDefault="001B2CEA" w:rsidP="008705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443827D7" w14:textId="77777777" w:rsidR="001B2CEA" w:rsidRPr="009B41B6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395D3EBE" w14:textId="77777777" w:rsidR="001B2CEA" w:rsidRPr="009B41B6" w:rsidRDefault="001B2CEA" w:rsidP="008705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93CDE7B" w14:textId="77777777" w:rsidR="001B2CEA" w:rsidRPr="009B41B6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F2FFE42" w14:textId="77777777" w:rsidR="001B2CEA" w:rsidRPr="009B41B6" w:rsidRDefault="001B2CEA" w:rsidP="008705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F3A0132" w14:textId="77777777" w:rsidR="001B2CEA" w:rsidRPr="009B41B6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F4C9F1F" w14:textId="77777777" w:rsidR="001B2CEA" w:rsidRPr="009B41B6" w:rsidRDefault="001B2CEA" w:rsidP="008705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9815ECD" w14:textId="77777777" w:rsidR="001B2CEA" w:rsidRPr="009B41B6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31E9F97" w14:textId="77777777" w:rsidR="001B2CEA" w:rsidRPr="009B41B6" w:rsidRDefault="001B2CEA" w:rsidP="008705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41734" w:rsidRPr="009E3BC3" w14:paraId="4EE6674D" w14:textId="77777777" w:rsidTr="00150EE2">
        <w:tc>
          <w:tcPr>
            <w:tcW w:w="2682" w:type="dxa"/>
          </w:tcPr>
          <w:p w14:paraId="73F1D3C4" w14:textId="7A09CE8F" w:rsidR="00241734" w:rsidRPr="00AA0765" w:rsidRDefault="00241734" w:rsidP="00241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A076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AA0765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AA076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AA076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FF6603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810" w:type="dxa"/>
          </w:tcPr>
          <w:p w14:paraId="1F55F241" w14:textId="4DAEF628" w:rsidR="00241734" w:rsidRPr="00241734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24173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3F3B5864" w14:textId="77777777" w:rsidR="00241734" w:rsidRPr="00241734" w:rsidRDefault="00241734" w:rsidP="00241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62BAD7AE" w14:textId="6F43203A" w:rsidR="00241734" w:rsidRPr="00241734" w:rsidRDefault="00241734" w:rsidP="007C722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241734">
              <w:rPr>
                <w:rFonts w:asciiTheme="majorBidi" w:hAnsiTheme="majorBidi" w:cstheme="majorBidi"/>
                <w:sz w:val="26"/>
                <w:szCs w:val="26"/>
              </w:rPr>
              <w:t>(41,936)</w:t>
            </w:r>
          </w:p>
        </w:tc>
        <w:tc>
          <w:tcPr>
            <w:tcW w:w="236" w:type="dxa"/>
          </w:tcPr>
          <w:p w14:paraId="34F128DF" w14:textId="77777777" w:rsidR="00241734" w:rsidRPr="00241734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22B9B3C0" w14:textId="727EF42D" w:rsidR="00241734" w:rsidRPr="00241734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241734">
              <w:rPr>
                <w:rFonts w:asciiTheme="majorBidi" w:hAnsiTheme="majorBidi" w:cstheme="majorBidi"/>
                <w:sz w:val="26"/>
                <w:szCs w:val="26"/>
              </w:rPr>
              <w:t>(1,398,255)</w:t>
            </w:r>
          </w:p>
        </w:tc>
        <w:tc>
          <w:tcPr>
            <w:tcW w:w="241" w:type="dxa"/>
          </w:tcPr>
          <w:p w14:paraId="4931A431" w14:textId="77777777" w:rsidR="00241734" w:rsidRPr="00241734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1074C4AB" w14:textId="06E14030" w:rsidR="00241734" w:rsidRPr="00241734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241734">
              <w:rPr>
                <w:rFonts w:asciiTheme="majorBidi" w:hAnsiTheme="majorBidi" w:cstheme="majorBidi"/>
                <w:sz w:val="26"/>
                <w:szCs w:val="26"/>
              </w:rPr>
              <w:t>(3,646,903)</w:t>
            </w:r>
          </w:p>
        </w:tc>
        <w:tc>
          <w:tcPr>
            <w:tcW w:w="236" w:type="dxa"/>
          </w:tcPr>
          <w:p w14:paraId="6AA997EE" w14:textId="77777777" w:rsidR="00241734" w:rsidRPr="00241734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7366E11" w14:textId="56B0A9F3" w:rsidR="00241734" w:rsidRPr="00241734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241734">
              <w:rPr>
                <w:rFonts w:asciiTheme="majorBidi" w:hAnsiTheme="majorBidi" w:cstheme="majorBidi"/>
                <w:sz w:val="26"/>
                <w:szCs w:val="26"/>
              </w:rPr>
              <w:t>(73,435)</w:t>
            </w:r>
          </w:p>
        </w:tc>
        <w:tc>
          <w:tcPr>
            <w:tcW w:w="243" w:type="dxa"/>
          </w:tcPr>
          <w:p w14:paraId="4E29252B" w14:textId="77777777" w:rsidR="00241734" w:rsidRPr="00241734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1B83B5CB" w14:textId="608015F5" w:rsidR="00241734" w:rsidRPr="00241734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241734">
              <w:rPr>
                <w:rFonts w:asciiTheme="majorBidi" w:hAnsiTheme="majorBidi" w:cstheme="majorBidi"/>
                <w:sz w:val="26"/>
                <w:szCs w:val="26"/>
              </w:rPr>
              <w:t>(232,748)</w:t>
            </w:r>
          </w:p>
        </w:tc>
        <w:tc>
          <w:tcPr>
            <w:tcW w:w="270" w:type="dxa"/>
          </w:tcPr>
          <w:p w14:paraId="26E1F80D" w14:textId="77777777" w:rsidR="00241734" w:rsidRPr="00241734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5F5D341" w14:textId="58690894" w:rsidR="00241734" w:rsidRPr="00241734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241734">
              <w:rPr>
                <w:rFonts w:asciiTheme="majorBidi" w:hAnsiTheme="majorBidi" w:cstheme="majorBidi"/>
                <w:sz w:val="26"/>
                <w:szCs w:val="26"/>
              </w:rPr>
              <w:t>(12,522)</w:t>
            </w:r>
          </w:p>
        </w:tc>
        <w:tc>
          <w:tcPr>
            <w:tcW w:w="270" w:type="dxa"/>
          </w:tcPr>
          <w:p w14:paraId="02B637DD" w14:textId="77777777" w:rsidR="00241734" w:rsidRPr="00241734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389C532" w14:textId="16BFC510" w:rsidR="00241734" w:rsidRPr="00241734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24173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75ED393" w14:textId="77777777" w:rsidR="00241734" w:rsidRPr="00241734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BE79907" w14:textId="1983481A" w:rsidR="00241734" w:rsidRPr="00241734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241734">
              <w:rPr>
                <w:rFonts w:asciiTheme="majorBidi" w:hAnsiTheme="majorBidi" w:cstheme="majorBidi"/>
                <w:sz w:val="26"/>
                <w:szCs w:val="26"/>
              </w:rPr>
              <w:t>(5,405,799)</w:t>
            </w:r>
          </w:p>
        </w:tc>
      </w:tr>
      <w:tr w:rsidR="00241734" w:rsidRPr="009E3BC3" w14:paraId="13A240EA" w14:textId="77777777" w:rsidTr="00150EE2">
        <w:tc>
          <w:tcPr>
            <w:tcW w:w="2682" w:type="dxa"/>
          </w:tcPr>
          <w:p w14:paraId="54D79E95" w14:textId="1B42505F" w:rsidR="00241734" w:rsidRPr="00AA0765" w:rsidRDefault="00241734" w:rsidP="00241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0765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</w:tcPr>
          <w:p w14:paraId="6EEB8C2C" w14:textId="12B552E7" w:rsidR="00241734" w:rsidRPr="00CD7A45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CD7A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5D6D7037" w14:textId="77777777" w:rsidR="00241734" w:rsidRPr="00CD7A45" w:rsidRDefault="00241734" w:rsidP="00241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4A76CE1D" w14:textId="3C95EABC" w:rsidR="00241734" w:rsidRPr="00CD7A45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(3,747)</w:t>
            </w:r>
          </w:p>
        </w:tc>
        <w:tc>
          <w:tcPr>
            <w:tcW w:w="236" w:type="dxa"/>
          </w:tcPr>
          <w:p w14:paraId="4ACE0A19" w14:textId="77777777" w:rsidR="00241734" w:rsidRPr="00CD7A45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5D663992" w14:textId="65F7D103" w:rsidR="00241734" w:rsidRPr="00CD7A45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(146,284)</w:t>
            </w:r>
          </w:p>
        </w:tc>
        <w:tc>
          <w:tcPr>
            <w:tcW w:w="241" w:type="dxa"/>
          </w:tcPr>
          <w:p w14:paraId="35BB83BC" w14:textId="77777777" w:rsidR="00241734" w:rsidRPr="00CD7A45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75B99A23" w14:textId="612697D7" w:rsidR="00241734" w:rsidRPr="00CD7A45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(379,952)</w:t>
            </w:r>
          </w:p>
        </w:tc>
        <w:tc>
          <w:tcPr>
            <w:tcW w:w="236" w:type="dxa"/>
          </w:tcPr>
          <w:p w14:paraId="6C5B1E8F" w14:textId="77777777" w:rsidR="00241734" w:rsidRPr="00CD7A45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EB038E0" w14:textId="1B2DF6F3" w:rsidR="00241734" w:rsidRPr="00CD7A45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(6,630)</w:t>
            </w:r>
          </w:p>
        </w:tc>
        <w:tc>
          <w:tcPr>
            <w:tcW w:w="243" w:type="dxa"/>
          </w:tcPr>
          <w:p w14:paraId="4982DCFD" w14:textId="77777777" w:rsidR="00241734" w:rsidRPr="00CD7A45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3C64BA3D" w14:textId="15347619" w:rsidR="00241734" w:rsidRPr="00CD7A45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(17,375)</w:t>
            </w:r>
          </w:p>
        </w:tc>
        <w:tc>
          <w:tcPr>
            <w:tcW w:w="270" w:type="dxa"/>
          </w:tcPr>
          <w:p w14:paraId="7F499850" w14:textId="77777777" w:rsidR="00241734" w:rsidRPr="00CD7A45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5653351" w14:textId="507DDFC5" w:rsidR="00241734" w:rsidRPr="00CD7A45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(943)</w:t>
            </w:r>
          </w:p>
        </w:tc>
        <w:tc>
          <w:tcPr>
            <w:tcW w:w="270" w:type="dxa"/>
          </w:tcPr>
          <w:p w14:paraId="566E86D0" w14:textId="77777777" w:rsidR="00241734" w:rsidRPr="00CD7A45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936B1FA" w14:textId="4676716B" w:rsidR="00241734" w:rsidRPr="00CD7A45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256AA8B" w14:textId="77777777" w:rsidR="00241734" w:rsidRPr="00CD7A45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1D997D4" w14:textId="4FB540C6" w:rsidR="00241734" w:rsidRPr="00CD7A45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(554,931)</w:t>
            </w:r>
          </w:p>
        </w:tc>
      </w:tr>
      <w:tr w:rsidR="00241734" w:rsidRPr="009E3BC3" w14:paraId="45EAEDB0" w14:textId="77777777" w:rsidTr="00150EE2">
        <w:tc>
          <w:tcPr>
            <w:tcW w:w="2682" w:type="dxa"/>
          </w:tcPr>
          <w:p w14:paraId="73C4A36D" w14:textId="5A120D06" w:rsidR="00241734" w:rsidRPr="00AA0765" w:rsidRDefault="00241734" w:rsidP="00241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0765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จำหน่ายและตัดจำหน่าย</w:t>
            </w:r>
          </w:p>
        </w:tc>
        <w:tc>
          <w:tcPr>
            <w:tcW w:w="810" w:type="dxa"/>
          </w:tcPr>
          <w:p w14:paraId="59BE950A" w14:textId="7059D7AF" w:rsidR="00241734" w:rsidRPr="00CD7A45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CD7A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7F6897FD" w14:textId="77777777" w:rsidR="00241734" w:rsidRPr="00CD7A45" w:rsidRDefault="00241734" w:rsidP="00241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6A9BD2AC" w14:textId="531B23CB" w:rsidR="00241734" w:rsidRPr="00CD7A45" w:rsidRDefault="00241734" w:rsidP="006824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  <w:tab w:val="decimal" w:pos="816"/>
              </w:tabs>
              <w:spacing w:line="240" w:lineRule="auto"/>
              <w:ind w:left="7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6EE03CC" w14:textId="77777777" w:rsidR="00241734" w:rsidRPr="00CD7A45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241497DB" w14:textId="239036B5" w:rsidR="00241734" w:rsidRPr="00CD7A45" w:rsidRDefault="00241734" w:rsidP="002D3F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  <w:tab w:val="decimal" w:pos="2880"/>
              </w:tabs>
              <w:spacing w:line="240" w:lineRule="auto"/>
              <w:ind w:left="53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777</w:t>
            </w:r>
          </w:p>
        </w:tc>
        <w:tc>
          <w:tcPr>
            <w:tcW w:w="241" w:type="dxa"/>
          </w:tcPr>
          <w:p w14:paraId="45127204" w14:textId="77777777" w:rsidR="00241734" w:rsidRPr="00CD7A45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6FACEBE7" w14:textId="117604E9" w:rsidR="00241734" w:rsidRPr="00CD7A45" w:rsidRDefault="00241734" w:rsidP="00A1160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  <w:tab w:val="decimal" w:pos="806"/>
              </w:tabs>
              <w:spacing w:line="240" w:lineRule="auto"/>
              <w:ind w:left="720" w:right="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7E2DEB3" w14:textId="77777777" w:rsidR="00241734" w:rsidRPr="00CD7A45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5865484" w14:textId="5DBA1497" w:rsidR="00241734" w:rsidRPr="00CD7A45" w:rsidRDefault="00241734" w:rsidP="00963D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  <w:tab w:val="decimal" w:pos="916"/>
              </w:tabs>
              <w:spacing w:line="240" w:lineRule="auto"/>
              <w:ind w:left="64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690</w:t>
            </w:r>
          </w:p>
        </w:tc>
        <w:tc>
          <w:tcPr>
            <w:tcW w:w="243" w:type="dxa"/>
          </w:tcPr>
          <w:p w14:paraId="7D651D79" w14:textId="77777777" w:rsidR="00241734" w:rsidRPr="00CD7A45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2B289CC6" w14:textId="20DBEF21" w:rsidR="00241734" w:rsidRPr="00CD7A45" w:rsidRDefault="00241734" w:rsidP="00C400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  <w:tab w:val="decimal" w:pos="853"/>
              </w:tabs>
              <w:spacing w:line="240" w:lineRule="auto"/>
              <w:ind w:left="432"/>
              <w:rPr>
                <w:rFonts w:asciiTheme="majorBidi" w:hAnsiTheme="majorBidi" w:cstheme="majorBidi"/>
                <w:sz w:val="26"/>
                <w:szCs w:val="26"/>
              </w:rPr>
            </w:pPr>
            <w:r w:rsidRPr="00477C0D">
              <w:rPr>
                <w:rFonts w:asciiTheme="majorBidi" w:hAnsiTheme="majorBidi" w:cstheme="majorBidi"/>
                <w:sz w:val="26"/>
                <w:szCs w:val="26"/>
              </w:rPr>
              <w:t>1,574</w:t>
            </w:r>
          </w:p>
        </w:tc>
        <w:tc>
          <w:tcPr>
            <w:tcW w:w="270" w:type="dxa"/>
          </w:tcPr>
          <w:p w14:paraId="50132E79" w14:textId="77777777" w:rsidR="00241734" w:rsidRPr="00CD7A45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AEAA9EF" w14:textId="0E496655" w:rsidR="00241734" w:rsidRPr="00CD7A45" w:rsidRDefault="00241734" w:rsidP="00A017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  <w:tab w:val="decimal" w:pos="792"/>
              </w:tabs>
              <w:spacing w:line="240" w:lineRule="auto"/>
              <w:ind w:left="4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234</w:t>
            </w:r>
          </w:p>
        </w:tc>
        <w:tc>
          <w:tcPr>
            <w:tcW w:w="270" w:type="dxa"/>
          </w:tcPr>
          <w:p w14:paraId="6785DE5C" w14:textId="77777777" w:rsidR="00241734" w:rsidRPr="00CD7A45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5B05387" w14:textId="3F3A1473" w:rsidR="00241734" w:rsidRPr="00CD7A45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8812F4C" w14:textId="77777777" w:rsidR="00241734" w:rsidRPr="00CD7A45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F00347F" w14:textId="5EA78765" w:rsidR="00241734" w:rsidRPr="00CD7A45" w:rsidRDefault="00241734" w:rsidP="006C5F9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882"/>
              </w:tabs>
              <w:spacing w:line="240" w:lineRule="auto"/>
              <w:ind w:left="46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3,275</w:t>
            </w:r>
          </w:p>
        </w:tc>
      </w:tr>
      <w:tr w:rsidR="00241734" w:rsidRPr="009E3BC3" w14:paraId="41101D1F" w14:textId="77777777" w:rsidTr="00150EE2">
        <w:tc>
          <w:tcPr>
            <w:tcW w:w="2682" w:type="dxa"/>
          </w:tcPr>
          <w:p w14:paraId="756B936B" w14:textId="67E6F4F6" w:rsidR="00241734" w:rsidRPr="00AA0765" w:rsidRDefault="00241734" w:rsidP="00241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83169">
              <w:rPr>
                <w:rFonts w:asciiTheme="majorBidi" w:hAnsiTheme="majorBidi" w:cstheme="majorBidi"/>
                <w:sz w:val="26"/>
                <w:szCs w:val="26"/>
                <w:cs/>
              </w:rPr>
              <w:t>กลับรายการขาดทุนจากการด้อยค่า</w:t>
            </w:r>
          </w:p>
        </w:tc>
        <w:tc>
          <w:tcPr>
            <w:tcW w:w="810" w:type="dxa"/>
          </w:tcPr>
          <w:p w14:paraId="3B0376F8" w14:textId="578E1F8E" w:rsidR="00241734" w:rsidRPr="00CD7A45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CD7A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0EF7CEC1" w14:textId="77777777" w:rsidR="00241734" w:rsidRPr="00CD7A45" w:rsidRDefault="00241734" w:rsidP="00241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53C3809A" w14:textId="4368B7ED" w:rsidR="00241734" w:rsidRPr="00CD7A45" w:rsidRDefault="00241734" w:rsidP="006824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  <w:tab w:val="decimal" w:pos="819"/>
              </w:tabs>
              <w:spacing w:line="240" w:lineRule="auto"/>
              <w:ind w:left="7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E298085" w14:textId="77777777" w:rsidR="00241734" w:rsidRPr="00CD7A45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6934295C" w14:textId="6D7A92D5" w:rsidR="00241734" w:rsidRPr="00CD7A45" w:rsidRDefault="00241734" w:rsidP="002D3F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  <w:tab w:val="decimal" w:pos="2880"/>
              </w:tabs>
              <w:spacing w:line="240" w:lineRule="auto"/>
              <w:ind w:left="7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11238D5C" w14:textId="77777777" w:rsidR="00241734" w:rsidRPr="00CD7A45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1BF2BB38" w14:textId="035229DA" w:rsidR="00241734" w:rsidRPr="00CD7A45" w:rsidRDefault="00241734" w:rsidP="00A1160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  <w:tab w:val="decimal" w:pos="818"/>
              </w:tabs>
              <w:spacing w:line="240" w:lineRule="auto"/>
              <w:ind w:left="403" w:right="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2,563</w:t>
            </w:r>
          </w:p>
        </w:tc>
        <w:tc>
          <w:tcPr>
            <w:tcW w:w="236" w:type="dxa"/>
          </w:tcPr>
          <w:p w14:paraId="4A05210B" w14:textId="77777777" w:rsidR="00241734" w:rsidRPr="00CD7A45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1D18AB2" w14:textId="11EF8891" w:rsidR="00241734" w:rsidRPr="00CD7A45" w:rsidRDefault="00241734" w:rsidP="00963D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  <w:tab w:val="decimal" w:pos="916"/>
              </w:tabs>
              <w:spacing w:line="240" w:lineRule="auto"/>
              <w:ind w:left="83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1EC2B77E" w14:textId="77777777" w:rsidR="00241734" w:rsidRPr="00CD7A45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2F0614AC" w14:textId="7803329B" w:rsidR="00241734" w:rsidRPr="00CD7A45" w:rsidRDefault="00241734" w:rsidP="004774E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  <w:tab w:val="decimal" w:pos="853"/>
              </w:tabs>
              <w:spacing w:line="240" w:lineRule="auto"/>
              <w:ind w:left="74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753D14B" w14:textId="77777777" w:rsidR="00241734" w:rsidRPr="00CD7A45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590F6AD" w14:textId="3DB35781" w:rsidR="00241734" w:rsidRPr="00CD7A45" w:rsidRDefault="00241734" w:rsidP="00A017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  <w:tab w:val="decimal" w:pos="792"/>
              </w:tabs>
              <w:spacing w:line="240" w:lineRule="auto"/>
              <w:ind w:left="67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55408D1" w14:textId="77777777" w:rsidR="00241734" w:rsidRPr="00CD7A45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3E2F5B8" w14:textId="7F82E6E0" w:rsidR="00241734" w:rsidRPr="00CD7A45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4F96BBC" w14:textId="77777777" w:rsidR="00241734" w:rsidRPr="00CD7A45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FA6E79B" w14:textId="423C0A83" w:rsidR="00241734" w:rsidRPr="00CD7A45" w:rsidRDefault="00241734" w:rsidP="006C5F9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882"/>
              </w:tabs>
              <w:spacing w:line="240" w:lineRule="auto"/>
              <w:ind w:left="46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2,563</w:t>
            </w:r>
          </w:p>
        </w:tc>
      </w:tr>
      <w:tr w:rsidR="00241734" w:rsidRPr="009E3BC3" w14:paraId="7888997F" w14:textId="77777777" w:rsidTr="00150EE2">
        <w:tc>
          <w:tcPr>
            <w:tcW w:w="2682" w:type="dxa"/>
          </w:tcPr>
          <w:p w14:paraId="6C9C7BD9" w14:textId="63BBCBCB" w:rsidR="00241734" w:rsidRPr="00AA0765" w:rsidRDefault="00241734" w:rsidP="00241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0765">
              <w:rPr>
                <w:rFonts w:asciiTheme="majorBidi" w:hAnsiTheme="majorBidi" w:cs="Angsana New" w:hint="cs"/>
                <w:sz w:val="26"/>
                <w:szCs w:val="26"/>
                <w:cs/>
              </w:rPr>
              <w:t>โอน</w:t>
            </w:r>
            <w:r w:rsidR="001001BA">
              <w:rPr>
                <w:rFonts w:asciiTheme="majorBidi" w:hAnsiTheme="majorBidi" w:cs="Angsana New" w:hint="cs"/>
                <w:sz w:val="26"/>
                <w:szCs w:val="26"/>
                <w:cs/>
              </w:rPr>
              <w:t>มาจาก</w:t>
            </w:r>
            <w:r w:rsidRPr="00AA0765">
              <w:rPr>
                <w:rFonts w:asciiTheme="majorBidi" w:hAnsiTheme="majorBidi" w:cs="Angsana New" w:hint="cs"/>
                <w:sz w:val="26"/>
                <w:szCs w:val="26"/>
                <w:cs/>
              </w:rPr>
              <w:t>สินทรัพย์</w:t>
            </w:r>
            <w:r>
              <w:rPr>
                <w:rFonts w:asciiTheme="majorBidi" w:hAnsiTheme="majorBidi" w:cs="Angsana New" w:hint="cs"/>
                <w:sz w:val="26"/>
                <w:szCs w:val="26"/>
                <w:cs/>
              </w:rPr>
              <w:t>ที่ถือ</w:t>
            </w:r>
            <w:r w:rsidRPr="00AA0765">
              <w:rPr>
                <w:rFonts w:asciiTheme="majorBidi" w:hAnsiTheme="majorBidi" w:cs="Angsana New" w:hint="cs"/>
                <w:sz w:val="26"/>
                <w:szCs w:val="26"/>
                <w:cs/>
              </w:rPr>
              <w:t>ไว้เพื่อขาย</w:t>
            </w:r>
          </w:p>
        </w:tc>
        <w:tc>
          <w:tcPr>
            <w:tcW w:w="810" w:type="dxa"/>
          </w:tcPr>
          <w:p w14:paraId="4A482D5E" w14:textId="135B6F01" w:rsidR="00241734" w:rsidRPr="00CD7A45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17076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4E013A9A" w14:textId="77777777" w:rsidR="00241734" w:rsidRPr="00CD7A45" w:rsidRDefault="00241734" w:rsidP="00241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2031FC6A" w14:textId="6B867D68" w:rsidR="00241734" w:rsidRPr="00CD7A45" w:rsidRDefault="00241734" w:rsidP="006824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  <w:tab w:val="decimal" w:pos="819"/>
              </w:tabs>
              <w:spacing w:line="240" w:lineRule="auto"/>
              <w:ind w:left="720"/>
              <w:rPr>
                <w:rFonts w:asciiTheme="majorBidi" w:hAnsiTheme="majorBidi" w:cstheme="majorBidi"/>
                <w:sz w:val="26"/>
                <w:szCs w:val="26"/>
              </w:rPr>
            </w:pPr>
            <w:r w:rsidRPr="0017076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8AD3983" w14:textId="77777777" w:rsidR="00241734" w:rsidRPr="00CD7A45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6884299C" w14:textId="49656752" w:rsidR="00241734" w:rsidRPr="00CD7A45" w:rsidRDefault="00241734" w:rsidP="002D3F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  <w:tab w:val="decimal" w:pos="2880"/>
              </w:tabs>
              <w:spacing w:line="240" w:lineRule="auto"/>
              <w:ind w:left="720"/>
              <w:rPr>
                <w:rFonts w:asciiTheme="majorBidi" w:hAnsiTheme="majorBidi" w:cstheme="majorBidi"/>
                <w:sz w:val="26"/>
                <w:szCs w:val="26"/>
              </w:rPr>
            </w:pPr>
            <w:r w:rsidRPr="0017076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313D2967" w14:textId="77777777" w:rsidR="00241734" w:rsidRPr="00CD7A45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126A2532" w14:textId="058063E5" w:rsidR="00241734" w:rsidRPr="00CD7A45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17076F">
              <w:rPr>
                <w:rFonts w:asciiTheme="majorBidi" w:hAnsiTheme="majorBidi" w:cstheme="majorBidi"/>
                <w:sz w:val="26"/>
                <w:szCs w:val="26"/>
              </w:rPr>
              <w:t>(46,020)</w:t>
            </w:r>
          </w:p>
        </w:tc>
        <w:tc>
          <w:tcPr>
            <w:tcW w:w="236" w:type="dxa"/>
          </w:tcPr>
          <w:p w14:paraId="0D219B4D" w14:textId="77777777" w:rsidR="00241734" w:rsidRPr="00CD7A45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D4F8BEC" w14:textId="7044236F" w:rsidR="00241734" w:rsidRPr="00CD7A45" w:rsidRDefault="00241734" w:rsidP="00963D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  <w:tab w:val="decimal" w:pos="916"/>
              </w:tabs>
              <w:spacing w:line="240" w:lineRule="auto"/>
              <w:ind w:left="835"/>
              <w:rPr>
                <w:rFonts w:asciiTheme="majorBidi" w:hAnsiTheme="majorBidi" w:cstheme="majorBidi"/>
                <w:sz w:val="26"/>
                <w:szCs w:val="26"/>
              </w:rPr>
            </w:pPr>
            <w:r w:rsidRPr="0017076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4FB7CA5B" w14:textId="77777777" w:rsidR="00241734" w:rsidRPr="00CD7A45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58DAD4EE" w14:textId="68FFDBF7" w:rsidR="00241734" w:rsidRPr="00CD7A45" w:rsidRDefault="00241734" w:rsidP="004774E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  <w:tab w:val="decimal" w:pos="853"/>
              </w:tabs>
              <w:spacing w:line="240" w:lineRule="auto"/>
              <w:ind w:left="749"/>
              <w:rPr>
                <w:rFonts w:asciiTheme="majorBidi" w:hAnsiTheme="majorBidi" w:cstheme="majorBidi"/>
                <w:sz w:val="26"/>
                <w:szCs w:val="26"/>
              </w:rPr>
            </w:pPr>
            <w:r w:rsidRPr="0017076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E27A06D" w14:textId="77777777" w:rsidR="00241734" w:rsidRPr="00CD7A45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1425A01" w14:textId="2231E58B" w:rsidR="00241734" w:rsidRPr="00CD7A45" w:rsidRDefault="00241734" w:rsidP="00A017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  <w:tab w:val="decimal" w:pos="792"/>
              </w:tabs>
              <w:spacing w:line="240" w:lineRule="auto"/>
              <w:ind w:left="677"/>
              <w:rPr>
                <w:rFonts w:asciiTheme="majorBidi" w:hAnsiTheme="majorBidi" w:cstheme="majorBidi"/>
                <w:sz w:val="26"/>
                <w:szCs w:val="26"/>
              </w:rPr>
            </w:pPr>
            <w:r w:rsidRPr="0017076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9839B20" w14:textId="77777777" w:rsidR="00241734" w:rsidRPr="00CD7A45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8E2EE66" w14:textId="7AFE363F" w:rsidR="00241734" w:rsidRPr="00CD7A45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17076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4E07561" w14:textId="77777777" w:rsidR="00241734" w:rsidRPr="00CD7A45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203D82A" w14:textId="4F1AC69F" w:rsidR="00241734" w:rsidRPr="00CD7A45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17076F">
              <w:rPr>
                <w:rFonts w:asciiTheme="majorBidi" w:hAnsiTheme="majorBidi" w:cstheme="majorBidi"/>
                <w:sz w:val="26"/>
                <w:szCs w:val="26"/>
              </w:rPr>
              <w:t>(46,020)</w:t>
            </w:r>
          </w:p>
        </w:tc>
      </w:tr>
      <w:tr w:rsidR="00241734" w:rsidRPr="009E3BC3" w14:paraId="15D774FC" w14:textId="77777777" w:rsidTr="00150EE2">
        <w:tc>
          <w:tcPr>
            <w:tcW w:w="2682" w:type="dxa"/>
          </w:tcPr>
          <w:p w14:paraId="61B35D21" w14:textId="5480549A" w:rsidR="00241734" w:rsidRPr="00AA0765" w:rsidRDefault="00241734" w:rsidP="00241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076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A076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AA076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AA076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FF660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90899B3" w14:textId="2E85D762" w:rsidR="00241734" w:rsidRPr="00AA0765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19FD3249" w14:textId="77777777" w:rsidR="00241734" w:rsidRPr="00AA0765" w:rsidRDefault="00241734" w:rsidP="00241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217ECE39" w14:textId="47269744" w:rsidR="00241734" w:rsidRPr="00AA0765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18BA20EC" w14:textId="77777777" w:rsidR="00241734" w:rsidRPr="00AA0765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378DCAC3" w14:textId="43DB17A3" w:rsidR="00241734" w:rsidRPr="00AA0765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55A86A30" w14:textId="77777777" w:rsidR="00241734" w:rsidRPr="00AA0765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38FE9AFD" w14:textId="12FE60FA" w:rsidR="00241734" w:rsidRPr="009B41B6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A8CB6CD" w14:textId="77777777" w:rsidR="00241734" w:rsidRPr="009B41B6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34D969D" w14:textId="02B5C976" w:rsidR="00241734" w:rsidRPr="009B41B6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7297CB17" w14:textId="77777777" w:rsidR="00241734" w:rsidRPr="009B41B6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14:paraId="44572B30" w14:textId="2B554E9E" w:rsidR="00241734" w:rsidRPr="009B41B6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F20B7C3" w14:textId="77777777" w:rsidR="00241734" w:rsidRPr="009B41B6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536A031" w14:textId="7FA9ACC0" w:rsidR="00241734" w:rsidRPr="009B41B6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BAC1DF1" w14:textId="77777777" w:rsidR="00241734" w:rsidRPr="009B41B6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5056B7C" w14:textId="195F7F77" w:rsidR="00241734" w:rsidRPr="009B41B6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BF95215" w14:textId="77777777" w:rsidR="00241734" w:rsidRPr="009B41B6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6CEC7E6" w14:textId="40F886FD" w:rsidR="00241734" w:rsidRPr="009B41B6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241734" w:rsidRPr="009E3BC3" w14:paraId="69007BC7" w14:textId="77777777" w:rsidTr="00150EE2">
        <w:tc>
          <w:tcPr>
            <w:tcW w:w="2682" w:type="dxa"/>
          </w:tcPr>
          <w:p w14:paraId="05AFA464" w14:textId="0B0BD03B" w:rsidR="00241734" w:rsidRPr="00AA0765" w:rsidRDefault="00241734" w:rsidP="00241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076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 และวันที่ </w:t>
            </w:r>
            <w:r w:rsidRPr="00AA076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AA076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AA076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810" w:type="dxa"/>
          </w:tcPr>
          <w:p w14:paraId="3E4256B0" w14:textId="050AD469" w:rsidR="00241734" w:rsidRPr="00E22AFF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120466EC" w14:textId="77777777" w:rsidR="00241734" w:rsidRPr="00B14773" w:rsidRDefault="00241734" w:rsidP="00241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4DED1C10" w14:textId="4B3140DE" w:rsidR="00241734" w:rsidRPr="00B14773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(45,683)</w:t>
            </w:r>
          </w:p>
        </w:tc>
        <w:tc>
          <w:tcPr>
            <w:tcW w:w="236" w:type="dxa"/>
          </w:tcPr>
          <w:p w14:paraId="1C5A71B9" w14:textId="77777777" w:rsidR="00241734" w:rsidRPr="00B14773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</w:tcPr>
          <w:p w14:paraId="54C98CDD" w14:textId="790635AA" w:rsidR="00241734" w:rsidRPr="00B14773" w:rsidRDefault="00241734" w:rsidP="00421EE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(1,543,762)</w:t>
            </w:r>
          </w:p>
        </w:tc>
        <w:tc>
          <w:tcPr>
            <w:tcW w:w="241" w:type="dxa"/>
          </w:tcPr>
          <w:p w14:paraId="532DDF23" w14:textId="77777777" w:rsidR="00241734" w:rsidRPr="00B14773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9" w:type="dxa"/>
          </w:tcPr>
          <w:p w14:paraId="21D62E4A" w14:textId="54EB780F" w:rsidR="00241734" w:rsidRPr="00B14773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(4,070,312)</w:t>
            </w:r>
          </w:p>
        </w:tc>
        <w:tc>
          <w:tcPr>
            <w:tcW w:w="236" w:type="dxa"/>
          </w:tcPr>
          <w:p w14:paraId="30BA87ED" w14:textId="77777777" w:rsidR="00241734" w:rsidRPr="00B14773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7EFD6E07" w14:textId="3D834A5C" w:rsidR="00241734" w:rsidRPr="00B14773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(79,375)</w:t>
            </w:r>
          </w:p>
        </w:tc>
        <w:tc>
          <w:tcPr>
            <w:tcW w:w="243" w:type="dxa"/>
          </w:tcPr>
          <w:p w14:paraId="5B730810" w14:textId="77777777" w:rsidR="00241734" w:rsidRPr="00B14773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1" w:type="dxa"/>
          </w:tcPr>
          <w:p w14:paraId="67094206" w14:textId="584E25C5" w:rsidR="00241734" w:rsidRPr="00B14773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(248,549)</w:t>
            </w:r>
          </w:p>
        </w:tc>
        <w:tc>
          <w:tcPr>
            <w:tcW w:w="270" w:type="dxa"/>
          </w:tcPr>
          <w:p w14:paraId="6936D5D1" w14:textId="77777777" w:rsidR="00241734" w:rsidRPr="00B14773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77B59381" w14:textId="65247901" w:rsidR="00241734" w:rsidRPr="00B14773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(13,231)</w:t>
            </w:r>
          </w:p>
        </w:tc>
        <w:tc>
          <w:tcPr>
            <w:tcW w:w="270" w:type="dxa"/>
          </w:tcPr>
          <w:p w14:paraId="0BE8C13D" w14:textId="77777777" w:rsidR="00241734" w:rsidRPr="00B14773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7B4A00EC" w14:textId="7C5DCB32" w:rsidR="00241734" w:rsidRPr="00B14773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1124DAD" w14:textId="77777777" w:rsidR="00241734" w:rsidRPr="009B41B6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163ACE13" w14:textId="543D227C" w:rsidR="00241734" w:rsidRPr="009B41B6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7671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(6,000,912)</w:t>
            </w:r>
          </w:p>
        </w:tc>
      </w:tr>
      <w:tr w:rsidR="00241734" w:rsidRPr="009E3BC3" w14:paraId="215EED4C" w14:textId="77777777" w:rsidTr="00150EE2">
        <w:tc>
          <w:tcPr>
            <w:tcW w:w="2682" w:type="dxa"/>
          </w:tcPr>
          <w:p w14:paraId="52996911" w14:textId="77777777" w:rsidR="00241734" w:rsidRPr="00AA0765" w:rsidRDefault="00241734" w:rsidP="00241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0765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</w:tcPr>
          <w:p w14:paraId="6260A0F8" w14:textId="341253FC" w:rsidR="00241734" w:rsidRPr="00B14773" w:rsidRDefault="001001BA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300C243C" w14:textId="77777777" w:rsidR="00241734" w:rsidRPr="00B14773" w:rsidRDefault="00241734" w:rsidP="00241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5CD6D8FA" w14:textId="5EF2AE7F" w:rsidR="00241734" w:rsidRPr="00B14773" w:rsidRDefault="00EA2D16" w:rsidP="006341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(3,736)</w:t>
            </w:r>
          </w:p>
        </w:tc>
        <w:tc>
          <w:tcPr>
            <w:tcW w:w="236" w:type="dxa"/>
          </w:tcPr>
          <w:p w14:paraId="394EDE17" w14:textId="77777777" w:rsidR="00241734" w:rsidRPr="00B14773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21AAE815" w14:textId="547937B5" w:rsidR="00241734" w:rsidRPr="00B14773" w:rsidRDefault="00893B1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(146,456)</w:t>
            </w:r>
          </w:p>
        </w:tc>
        <w:tc>
          <w:tcPr>
            <w:tcW w:w="241" w:type="dxa"/>
          </w:tcPr>
          <w:p w14:paraId="34962B4C" w14:textId="77777777" w:rsidR="00241734" w:rsidRPr="00B14773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0007C8E5" w14:textId="26B30C52" w:rsidR="00241734" w:rsidRPr="00B14773" w:rsidRDefault="007E117E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(400,921)</w:t>
            </w:r>
          </w:p>
        </w:tc>
        <w:tc>
          <w:tcPr>
            <w:tcW w:w="236" w:type="dxa"/>
          </w:tcPr>
          <w:p w14:paraId="45B2BB34" w14:textId="77777777" w:rsidR="00241734" w:rsidRPr="00B14773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4C494B4" w14:textId="1A53ABF2" w:rsidR="00241734" w:rsidRPr="00B14773" w:rsidRDefault="000F45E1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(7,763)</w:t>
            </w:r>
          </w:p>
        </w:tc>
        <w:tc>
          <w:tcPr>
            <w:tcW w:w="243" w:type="dxa"/>
          </w:tcPr>
          <w:p w14:paraId="3489AA90" w14:textId="77777777" w:rsidR="00241734" w:rsidRPr="00B14773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206122D1" w14:textId="02FC38DB" w:rsidR="00241734" w:rsidRPr="00B14773" w:rsidRDefault="00397208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(21,16</w:t>
            </w:r>
            <w:r w:rsidR="005A0E4A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498170DC" w14:textId="77777777" w:rsidR="00241734" w:rsidRPr="00B14773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5D385F6" w14:textId="2B6BEC4A" w:rsidR="00241734" w:rsidRPr="00B14773" w:rsidRDefault="00087DCE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(940)</w:t>
            </w:r>
          </w:p>
        </w:tc>
        <w:tc>
          <w:tcPr>
            <w:tcW w:w="270" w:type="dxa"/>
          </w:tcPr>
          <w:p w14:paraId="1EC6E046" w14:textId="77777777" w:rsidR="00241734" w:rsidRPr="00B14773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E968FDB" w14:textId="01BC7941" w:rsidR="00241734" w:rsidRPr="00B14773" w:rsidRDefault="00087DCE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119A7C5" w14:textId="77777777" w:rsidR="00241734" w:rsidRPr="007D309A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045D08F" w14:textId="40AC9B2B" w:rsidR="00241734" w:rsidRPr="007D309A" w:rsidRDefault="00B16FE2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(580,976)</w:t>
            </w:r>
          </w:p>
        </w:tc>
      </w:tr>
      <w:tr w:rsidR="00241734" w:rsidRPr="009E3BC3" w14:paraId="579E8390" w14:textId="77777777" w:rsidTr="00150EE2">
        <w:tc>
          <w:tcPr>
            <w:tcW w:w="2682" w:type="dxa"/>
          </w:tcPr>
          <w:p w14:paraId="51C23867" w14:textId="77777777" w:rsidR="00241734" w:rsidRPr="00783169" w:rsidRDefault="00241734" w:rsidP="00241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83169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จำหน่ายและตัดจำหน่าย</w:t>
            </w:r>
          </w:p>
        </w:tc>
        <w:tc>
          <w:tcPr>
            <w:tcW w:w="810" w:type="dxa"/>
          </w:tcPr>
          <w:p w14:paraId="22FA9F50" w14:textId="3E2CCCA1" w:rsidR="00241734" w:rsidRPr="00B14773" w:rsidRDefault="001001BA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03BE7604" w14:textId="77777777" w:rsidR="00241734" w:rsidRPr="00B14773" w:rsidRDefault="00241734" w:rsidP="00241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3CC2228A" w14:textId="0F3E27D3" w:rsidR="00241734" w:rsidRPr="00B14773" w:rsidRDefault="00EA2D16" w:rsidP="006824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  <w:tab w:val="decimal" w:pos="819"/>
              </w:tabs>
              <w:spacing w:line="240" w:lineRule="auto"/>
              <w:ind w:left="7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EB3CC9D" w14:textId="77777777" w:rsidR="00241734" w:rsidRPr="00B14773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52BDA3FC" w14:textId="61461469" w:rsidR="00241734" w:rsidRPr="00B14773" w:rsidRDefault="00893B14" w:rsidP="00B96E7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  <w:tab w:val="decimal" w:pos="821"/>
              </w:tabs>
              <w:spacing w:line="240" w:lineRule="auto"/>
              <w:ind w:left="4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2,402</w:t>
            </w:r>
          </w:p>
        </w:tc>
        <w:tc>
          <w:tcPr>
            <w:tcW w:w="241" w:type="dxa"/>
          </w:tcPr>
          <w:p w14:paraId="5048EB9D" w14:textId="77777777" w:rsidR="00241734" w:rsidRPr="00B14773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1883C38C" w14:textId="3DEC77D6" w:rsidR="00241734" w:rsidRPr="00B14773" w:rsidRDefault="007E117E" w:rsidP="0055664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  <w:tab w:val="decimal" w:pos="806"/>
              </w:tabs>
              <w:spacing w:line="240" w:lineRule="auto"/>
              <w:ind w:left="720" w:right="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1F19FB7" w14:textId="77777777" w:rsidR="00241734" w:rsidRPr="00B14773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D88D863" w14:textId="2A736490" w:rsidR="00241734" w:rsidRPr="00B14773" w:rsidRDefault="000F45E1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2,420</w:t>
            </w:r>
          </w:p>
        </w:tc>
        <w:tc>
          <w:tcPr>
            <w:tcW w:w="243" w:type="dxa"/>
          </w:tcPr>
          <w:p w14:paraId="05E254EA" w14:textId="77777777" w:rsidR="00241734" w:rsidRPr="00B14773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56E04DBA" w14:textId="0218EE4B" w:rsidR="00241734" w:rsidRPr="00B14773" w:rsidRDefault="00397208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2,7</w:t>
            </w:r>
            <w:r w:rsidR="005A0E4A">
              <w:rPr>
                <w:rFonts w:asciiTheme="majorBidi" w:hAnsiTheme="majorBidi" w:cstheme="majorBidi"/>
                <w:sz w:val="26"/>
                <w:szCs w:val="26"/>
              </w:rPr>
              <w:t>27</w:t>
            </w:r>
          </w:p>
        </w:tc>
        <w:tc>
          <w:tcPr>
            <w:tcW w:w="270" w:type="dxa"/>
          </w:tcPr>
          <w:p w14:paraId="7612C5AA" w14:textId="77777777" w:rsidR="00241734" w:rsidRPr="00B14773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935F694" w14:textId="66549ABD" w:rsidR="00241734" w:rsidRPr="00B14773" w:rsidRDefault="00087DCE" w:rsidP="00A017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  <w:tab w:val="decimal" w:pos="792"/>
              </w:tabs>
              <w:spacing w:line="240" w:lineRule="auto"/>
              <w:ind w:left="69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641744B" w14:textId="77777777" w:rsidR="00241734" w:rsidRPr="00B14773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81723A3" w14:textId="36845AED" w:rsidR="00241734" w:rsidRPr="00B14773" w:rsidRDefault="00087DCE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ABED524" w14:textId="77777777" w:rsidR="00241734" w:rsidRPr="00783169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603B760" w14:textId="3A80EEC4" w:rsidR="00241734" w:rsidRPr="00783169" w:rsidRDefault="00155772" w:rsidP="006C5F9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864"/>
              </w:tabs>
              <w:spacing w:line="240" w:lineRule="auto"/>
              <w:ind w:left="46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7,549</w:t>
            </w:r>
          </w:p>
        </w:tc>
      </w:tr>
      <w:tr w:rsidR="00241734" w:rsidRPr="009E3BC3" w14:paraId="464B773F" w14:textId="77777777" w:rsidTr="00150EE2">
        <w:tc>
          <w:tcPr>
            <w:tcW w:w="2682" w:type="dxa"/>
          </w:tcPr>
          <w:p w14:paraId="26EDD2A7" w14:textId="10DBF990" w:rsidR="00241734" w:rsidRPr="00783169" w:rsidRDefault="00241734" w:rsidP="00241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83169">
              <w:rPr>
                <w:rFonts w:asciiTheme="majorBidi" w:hAnsiTheme="majorBidi" w:cstheme="majorBidi"/>
                <w:sz w:val="26"/>
                <w:szCs w:val="26"/>
                <w:cs/>
              </w:rPr>
              <w:t>กลับรายการขาดทุนจากการด้อยค่า</w:t>
            </w:r>
          </w:p>
        </w:tc>
        <w:tc>
          <w:tcPr>
            <w:tcW w:w="810" w:type="dxa"/>
          </w:tcPr>
          <w:p w14:paraId="0CB7202C" w14:textId="57B30D69" w:rsidR="00241734" w:rsidRPr="00B14773" w:rsidRDefault="001001BA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6859E0BE" w14:textId="77777777" w:rsidR="00241734" w:rsidRPr="00B14773" w:rsidRDefault="00241734" w:rsidP="00241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5B0FD208" w14:textId="5E8A7D5A" w:rsidR="00241734" w:rsidRPr="00B14773" w:rsidRDefault="00EA2D16" w:rsidP="006824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  <w:tab w:val="decimal" w:pos="819"/>
              </w:tabs>
              <w:spacing w:line="240" w:lineRule="auto"/>
              <w:ind w:left="7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8F96429" w14:textId="77777777" w:rsidR="00241734" w:rsidRPr="00B14773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628437E8" w14:textId="153A32CD" w:rsidR="00241734" w:rsidRPr="00B14773" w:rsidRDefault="00893B14" w:rsidP="00B96E7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  <w:tab w:val="decimal" w:pos="2880"/>
              </w:tabs>
              <w:spacing w:line="240" w:lineRule="auto"/>
              <w:ind w:left="7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0561B645" w14:textId="77777777" w:rsidR="00241734" w:rsidRPr="00B14773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109A39A1" w14:textId="40930C24" w:rsidR="00241734" w:rsidRPr="00B14773" w:rsidRDefault="00B05A9C" w:rsidP="0055664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  <w:tab w:val="decimal" w:pos="821"/>
              </w:tabs>
              <w:spacing w:line="240" w:lineRule="auto"/>
              <w:ind w:left="403" w:right="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2,556</w:t>
            </w:r>
          </w:p>
        </w:tc>
        <w:tc>
          <w:tcPr>
            <w:tcW w:w="236" w:type="dxa"/>
          </w:tcPr>
          <w:p w14:paraId="07A190AF" w14:textId="77777777" w:rsidR="00241734" w:rsidRPr="00B14773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C385015" w14:textId="27E5C261" w:rsidR="00241734" w:rsidRPr="00B14773" w:rsidRDefault="000F45E1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77650C8B" w14:textId="77777777" w:rsidR="00241734" w:rsidRPr="00B14773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7A9F254E" w14:textId="4D780298" w:rsidR="00241734" w:rsidRPr="00B14773" w:rsidRDefault="00140F68" w:rsidP="00A017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81" w:right="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667286E" w14:textId="77777777" w:rsidR="00241734" w:rsidRPr="00B14773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E86F0FA" w14:textId="56C125EA" w:rsidR="00241734" w:rsidRPr="00B14773" w:rsidRDefault="00087DCE" w:rsidP="00A017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  <w:tab w:val="decimal" w:pos="792"/>
              </w:tabs>
              <w:spacing w:line="240" w:lineRule="auto"/>
              <w:ind w:left="69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9D7B20A" w14:textId="77777777" w:rsidR="00241734" w:rsidRPr="00B14773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2D5EFFF" w14:textId="0EA1054D" w:rsidR="00241734" w:rsidRPr="00B14773" w:rsidRDefault="00087DCE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464AC40" w14:textId="77777777" w:rsidR="00241734" w:rsidRPr="00783169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5311050" w14:textId="141D1C97" w:rsidR="00241734" w:rsidRPr="00783169" w:rsidRDefault="00EF2C6A" w:rsidP="006C5F9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864"/>
              </w:tabs>
              <w:spacing w:line="240" w:lineRule="auto"/>
              <w:ind w:left="46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2,556</w:t>
            </w:r>
          </w:p>
        </w:tc>
      </w:tr>
      <w:tr w:rsidR="00241734" w:rsidRPr="009E3BC3" w14:paraId="6C2B20EE" w14:textId="77777777" w:rsidTr="00150EE2">
        <w:tc>
          <w:tcPr>
            <w:tcW w:w="2682" w:type="dxa"/>
          </w:tcPr>
          <w:p w14:paraId="772A1329" w14:textId="39832C3F" w:rsidR="00241734" w:rsidRPr="00AA0765" w:rsidRDefault="00241734" w:rsidP="00241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076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A076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AA076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AA076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242E02A8" w14:textId="2473BD2F" w:rsidR="00241734" w:rsidRPr="00B14773" w:rsidRDefault="00DA1A9D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1428BD20" w14:textId="77777777" w:rsidR="00241734" w:rsidRPr="00B14773" w:rsidRDefault="00241734" w:rsidP="00241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79EC4326" w14:textId="67A9ED5B" w:rsidR="00241734" w:rsidRPr="00B14773" w:rsidRDefault="00EA2D16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5C8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(49,41</w:t>
            </w:r>
            <w:r w:rsidR="00C5571E" w:rsidRPr="00C15C8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  <w:r w:rsidRPr="00C15C8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77D8F06D" w14:textId="77777777" w:rsidR="00241734" w:rsidRPr="00B14773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588C8DE4" w14:textId="13D3EF28" w:rsidR="00241734" w:rsidRPr="00B14773" w:rsidRDefault="00A662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5C8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(1,687,816)</w:t>
            </w:r>
          </w:p>
        </w:tc>
        <w:tc>
          <w:tcPr>
            <w:tcW w:w="241" w:type="dxa"/>
          </w:tcPr>
          <w:p w14:paraId="232C4D41" w14:textId="77777777" w:rsidR="00241734" w:rsidRPr="00B14773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</w:tcPr>
          <w:p w14:paraId="759C7FE4" w14:textId="55F2ED95" w:rsidR="00241734" w:rsidRPr="00B14773" w:rsidRDefault="00344AD6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45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(4,468,67</w:t>
            </w:r>
            <w:r w:rsidR="000F45E1" w:rsidRPr="003545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7)</w:t>
            </w:r>
          </w:p>
        </w:tc>
        <w:tc>
          <w:tcPr>
            <w:tcW w:w="236" w:type="dxa"/>
          </w:tcPr>
          <w:p w14:paraId="0FE34066" w14:textId="77777777" w:rsidR="00241734" w:rsidRPr="00B14773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C2A3231" w14:textId="4F415F6F" w:rsidR="00241734" w:rsidRPr="00B14773" w:rsidRDefault="00397208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(84,718)</w:t>
            </w:r>
          </w:p>
        </w:tc>
        <w:tc>
          <w:tcPr>
            <w:tcW w:w="243" w:type="dxa"/>
          </w:tcPr>
          <w:p w14:paraId="19D450ED" w14:textId="77777777" w:rsidR="00241734" w:rsidRPr="00B14773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</w:tcPr>
          <w:p w14:paraId="013166BF" w14:textId="469EC1A1" w:rsidR="00241734" w:rsidRPr="00B14773" w:rsidRDefault="00140F68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(266,98</w:t>
            </w:r>
            <w:r w:rsidR="00D6424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5F3F6E46" w14:textId="77777777" w:rsidR="00241734" w:rsidRPr="00B14773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F7658D0" w14:textId="0A6C8F27" w:rsidR="00241734" w:rsidRPr="00B14773" w:rsidRDefault="00087DCE" w:rsidP="00DA1A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(14,171)</w:t>
            </w:r>
          </w:p>
        </w:tc>
        <w:tc>
          <w:tcPr>
            <w:tcW w:w="270" w:type="dxa"/>
          </w:tcPr>
          <w:p w14:paraId="1A39D94A" w14:textId="77777777" w:rsidR="00241734" w:rsidRPr="00B14773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851A86D" w14:textId="2781FC23" w:rsidR="00241734" w:rsidRPr="00B14773" w:rsidRDefault="00087DCE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FB72E72" w14:textId="77777777" w:rsidR="00241734" w:rsidRPr="00D015D7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17DA4E1" w14:textId="40565256" w:rsidR="00241734" w:rsidRPr="00D015D7" w:rsidRDefault="003A642B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  <w:r w:rsidRPr="00B8285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(6,571,783)</w:t>
            </w:r>
          </w:p>
        </w:tc>
      </w:tr>
      <w:tr w:rsidR="00241734" w:rsidRPr="009E3BC3" w14:paraId="5FCAC464" w14:textId="77777777" w:rsidTr="00150EE2">
        <w:tc>
          <w:tcPr>
            <w:tcW w:w="2682" w:type="dxa"/>
          </w:tcPr>
          <w:p w14:paraId="76B81ED0" w14:textId="1C512EAE" w:rsidR="00241734" w:rsidRPr="00AA0765" w:rsidRDefault="00241734" w:rsidP="00241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A076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810" w:type="dxa"/>
          </w:tcPr>
          <w:p w14:paraId="108309C0" w14:textId="77777777" w:rsidR="00241734" w:rsidRPr="00D015D7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43" w:type="dxa"/>
          </w:tcPr>
          <w:p w14:paraId="0E19CBB7" w14:textId="77777777" w:rsidR="00241734" w:rsidRPr="00D015D7" w:rsidRDefault="00241734" w:rsidP="00241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107" w:type="dxa"/>
          </w:tcPr>
          <w:p w14:paraId="0EA8F178" w14:textId="77777777" w:rsidR="00241734" w:rsidRPr="00D015D7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</w:tcPr>
          <w:p w14:paraId="02442EBD" w14:textId="77777777" w:rsidR="00241734" w:rsidRPr="00D015D7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114" w:type="dxa"/>
          </w:tcPr>
          <w:p w14:paraId="0CC1A73C" w14:textId="77777777" w:rsidR="00241734" w:rsidRPr="00D015D7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41" w:type="dxa"/>
          </w:tcPr>
          <w:p w14:paraId="7C396078" w14:textId="77777777" w:rsidR="00241734" w:rsidRPr="00D015D7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109" w:type="dxa"/>
          </w:tcPr>
          <w:p w14:paraId="4036CADA" w14:textId="77777777" w:rsidR="00241734" w:rsidRPr="00D015D7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</w:tcPr>
          <w:p w14:paraId="1110F413" w14:textId="77777777" w:rsidR="00241734" w:rsidRPr="00D015D7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</w:tcPr>
          <w:p w14:paraId="52703F70" w14:textId="77777777" w:rsidR="00241734" w:rsidRPr="00D015D7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43" w:type="dxa"/>
          </w:tcPr>
          <w:p w14:paraId="373E90EB" w14:textId="77777777" w:rsidR="00241734" w:rsidRPr="00D015D7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141" w:type="dxa"/>
          </w:tcPr>
          <w:p w14:paraId="764A4A0E" w14:textId="77777777" w:rsidR="00241734" w:rsidRPr="00D015D7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</w:tcPr>
          <w:p w14:paraId="1B07EE41" w14:textId="77777777" w:rsidR="00241734" w:rsidRPr="00D015D7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</w:tcPr>
          <w:p w14:paraId="1A4BEE23" w14:textId="77777777" w:rsidR="00241734" w:rsidRPr="00D015D7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</w:tcPr>
          <w:p w14:paraId="6DFB62DE" w14:textId="1048A46B" w:rsidR="00241734" w:rsidRPr="00D015D7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</w:tcPr>
          <w:p w14:paraId="600CDAA7" w14:textId="77777777" w:rsidR="00241734" w:rsidRPr="00D015D7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</w:tcPr>
          <w:p w14:paraId="682D2A2F" w14:textId="77777777" w:rsidR="00241734" w:rsidRPr="00D015D7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</w:tcPr>
          <w:p w14:paraId="27B82E09" w14:textId="77777777" w:rsidR="00241734" w:rsidRPr="00D015D7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</w:tr>
      <w:tr w:rsidR="00241734" w:rsidRPr="009E3BC3" w14:paraId="7422E29B" w14:textId="77777777" w:rsidTr="00150EE2">
        <w:tc>
          <w:tcPr>
            <w:tcW w:w="2682" w:type="dxa"/>
          </w:tcPr>
          <w:p w14:paraId="00DD2838" w14:textId="1643CD66" w:rsidR="00241734" w:rsidRPr="009B351B" w:rsidRDefault="00241734" w:rsidP="00241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B351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B351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9B351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9B351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3F5C916F" w14:textId="666CDE1B" w:rsidR="00241734" w:rsidRPr="009B351B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B351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200,508</w:t>
            </w:r>
          </w:p>
        </w:tc>
        <w:tc>
          <w:tcPr>
            <w:tcW w:w="243" w:type="dxa"/>
          </w:tcPr>
          <w:p w14:paraId="5D4425CB" w14:textId="77777777" w:rsidR="00241734" w:rsidRPr="009B351B" w:rsidRDefault="00241734" w:rsidP="00241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1A6AB337" w14:textId="09E9736E" w:rsidR="00241734" w:rsidRPr="009B351B" w:rsidRDefault="00241734" w:rsidP="002D3F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  <w:tab w:val="decimal" w:pos="8640"/>
              </w:tabs>
              <w:spacing w:line="240" w:lineRule="auto"/>
              <w:ind w:left="21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29,164</w:t>
            </w:r>
          </w:p>
        </w:tc>
        <w:tc>
          <w:tcPr>
            <w:tcW w:w="236" w:type="dxa"/>
          </w:tcPr>
          <w:p w14:paraId="0A6A0FFD" w14:textId="77777777" w:rsidR="00241734" w:rsidRPr="009B351B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21F40992" w14:textId="211FA9B7" w:rsidR="00241734" w:rsidRPr="009B351B" w:rsidRDefault="00241734" w:rsidP="008C44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  <w:tab w:val="decimal" w:pos="808"/>
              </w:tabs>
              <w:spacing w:line="240" w:lineRule="auto"/>
              <w:ind w:left="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1,194,845</w:t>
            </w:r>
          </w:p>
        </w:tc>
        <w:tc>
          <w:tcPr>
            <w:tcW w:w="241" w:type="dxa"/>
          </w:tcPr>
          <w:p w14:paraId="2A1FE368" w14:textId="77777777" w:rsidR="00241734" w:rsidRPr="009B351B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9" w:type="dxa"/>
            <w:tcBorders>
              <w:bottom w:val="double" w:sz="4" w:space="0" w:color="auto"/>
            </w:tcBorders>
          </w:tcPr>
          <w:p w14:paraId="2463DD8E" w14:textId="694C96A7" w:rsidR="00241734" w:rsidRPr="009B351B" w:rsidRDefault="00241734" w:rsidP="0055664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  <w:tab w:val="decimal" w:pos="821"/>
              </w:tabs>
              <w:spacing w:line="240" w:lineRule="auto"/>
              <w:ind w:left="10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1,554,647</w:t>
            </w:r>
          </w:p>
        </w:tc>
        <w:tc>
          <w:tcPr>
            <w:tcW w:w="236" w:type="dxa"/>
          </w:tcPr>
          <w:p w14:paraId="26376315" w14:textId="77777777" w:rsidR="00241734" w:rsidRPr="009B351B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5E0F5F2" w14:textId="3B585800" w:rsidR="00241734" w:rsidRPr="009B351B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25,082</w:t>
            </w:r>
          </w:p>
        </w:tc>
        <w:tc>
          <w:tcPr>
            <w:tcW w:w="243" w:type="dxa"/>
          </w:tcPr>
          <w:p w14:paraId="12480C2D" w14:textId="77777777" w:rsidR="00241734" w:rsidRPr="009B351B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1" w:type="dxa"/>
            <w:tcBorders>
              <w:bottom w:val="double" w:sz="4" w:space="0" w:color="auto"/>
            </w:tcBorders>
          </w:tcPr>
          <w:p w14:paraId="7107C3DB" w14:textId="4E57CE50" w:rsidR="00241734" w:rsidRPr="009B351B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57,847</w:t>
            </w:r>
          </w:p>
        </w:tc>
        <w:tc>
          <w:tcPr>
            <w:tcW w:w="270" w:type="dxa"/>
          </w:tcPr>
          <w:p w14:paraId="51F19A86" w14:textId="77777777" w:rsidR="00241734" w:rsidRPr="009B351B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CC1EB29" w14:textId="2E1947E6" w:rsidR="00241734" w:rsidRPr="009B351B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3,190</w:t>
            </w:r>
          </w:p>
        </w:tc>
        <w:tc>
          <w:tcPr>
            <w:tcW w:w="270" w:type="dxa"/>
          </w:tcPr>
          <w:p w14:paraId="76674D9F" w14:textId="77777777" w:rsidR="00241734" w:rsidRPr="009B351B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419C2C5" w14:textId="51CA8C13" w:rsidR="00241734" w:rsidRPr="009B351B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7076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242,908</w:t>
            </w:r>
          </w:p>
        </w:tc>
        <w:tc>
          <w:tcPr>
            <w:tcW w:w="270" w:type="dxa"/>
          </w:tcPr>
          <w:p w14:paraId="1B520311" w14:textId="77777777" w:rsidR="00241734" w:rsidRPr="009B351B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44C74A0" w14:textId="7B61CD09" w:rsidR="00241734" w:rsidRPr="009B351B" w:rsidRDefault="00241734" w:rsidP="0000193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864"/>
              </w:tabs>
              <w:spacing w:line="240" w:lineRule="auto"/>
              <w:ind w:left="17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7076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3,308,191</w:t>
            </w:r>
          </w:p>
        </w:tc>
      </w:tr>
      <w:tr w:rsidR="00241734" w:rsidRPr="009E3BC3" w14:paraId="79D662A0" w14:textId="77777777" w:rsidTr="00150EE2">
        <w:tc>
          <w:tcPr>
            <w:tcW w:w="2682" w:type="dxa"/>
          </w:tcPr>
          <w:p w14:paraId="795C5542" w14:textId="193A2938" w:rsidR="00241734" w:rsidRPr="009E3BC3" w:rsidRDefault="00241734" w:rsidP="00241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E3B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9E3B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9E3B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810" w:type="dxa"/>
            <w:tcBorders>
              <w:top w:val="double" w:sz="4" w:space="0" w:color="auto"/>
              <w:bottom w:val="double" w:sz="4" w:space="0" w:color="auto"/>
            </w:tcBorders>
          </w:tcPr>
          <w:p w14:paraId="663FB60B" w14:textId="00B7B23B" w:rsidR="00241734" w:rsidRPr="009B351B" w:rsidRDefault="00087DCE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200,508</w:t>
            </w:r>
          </w:p>
        </w:tc>
        <w:tc>
          <w:tcPr>
            <w:tcW w:w="243" w:type="dxa"/>
          </w:tcPr>
          <w:p w14:paraId="3537A195" w14:textId="77777777" w:rsidR="00241734" w:rsidRPr="009B351B" w:rsidRDefault="00241734" w:rsidP="00241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double" w:sz="4" w:space="0" w:color="auto"/>
              <w:bottom w:val="double" w:sz="4" w:space="0" w:color="auto"/>
            </w:tcBorders>
          </w:tcPr>
          <w:p w14:paraId="323EA5F3" w14:textId="2DC7C6D1" w:rsidR="00241734" w:rsidRPr="009B351B" w:rsidRDefault="00AA67E2" w:rsidP="0031596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640"/>
              </w:tabs>
              <w:spacing w:line="240" w:lineRule="auto"/>
              <w:ind w:left="21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25,428</w:t>
            </w:r>
          </w:p>
        </w:tc>
        <w:tc>
          <w:tcPr>
            <w:tcW w:w="236" w:type="dxa"/>
          </w:tcPr>
          <w:p w14:paraId="2871266F" w14:textId="77777777" w:rsidR="00241734" w:rsidRPr="009B351B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double" w:sz="4" w:space="0" w:color="auto"/>
            </w:tcBorders>
          </w:tcPr>
          <w:p w14:paraId="17DC2AEC" w14:textId="2EC20ED0" w:rsidR="00241734" w:rsidRPr="009B351B" w:rsidRDefault="00DC341C" w:rsidP="008C44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  <w:tab w:val="decimal" w:pos="808"/>
              </w:tabs>
              <w:spacing w:line="240" w:lineRule="auto"/>
              <w:ind w:left="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1,070,72</w:t>
            </w:r>
            <w:r w:rsidR="001A50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241" w:type="dxa"/>
          </w:tcPr>
          <w:p w14:paraId="746754DB" w14:textId="77777777" w:rsidR="00241734" w:rsidRPr="009B351B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double" w:sz="4" w:space="0" w:color="auto"/>
              <w:bottom w:val="double" w:sz="4" w:space="0" w:color="auto"/>
            </w:tcBorders>
          </w:tcPr>
          <w:p w14:paraId="3B2F4D72" w14:textId="0FD68C3F" w:rsidR="00241734" w:rsidRPr="009B351B" w:rsidRDefault="00DC341C" w:rsidP="0055664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  <w:tab w:val="decimal" w:pos="821"/>
              </w:tabs>
              <w:spacing w:line="240" w:lineRule="auto"/>
              <w:ind w:left="10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1,548,93</w:t>
            </w:r>
            <w:r w:rsidR="00A63F8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36" w:type="dxa"/>
          </w:tcPr>
          <w:p w14:paraId="20BAD9DE" w14:textId="77777777" w:rsidR="00241734" w:rsidRPr="009B351B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3B44F01E" w14:textId="336AEFEC" w:rsidR="00241734" w:rsidRPr="009B351B" w:rsidRDefault="00285358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24,575</w:t>
            </w:r>
          </w:p>
        </w:tc>
        <w:tc>
          <w:tcPr>
            <w:tcW w:w="243" w:type="dxa"/>
          </w:tcPr>
          <w:p w14:paraId="5EBC79E6" w14:textId="77777777" w:rsidR="00241734" w:rsidRPr="009B351B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1" w:type="dxa"/>
            <w:tcBorders>
              <w:top w:val="double" w:sz="4" w:space="0" w:color="auto"/>
              <w:bottom w:val="double" w:sz="4" w:space="0" w:color="auto"/>
            </w:tcBorders>
          </w:tcPr>
          <w:p w14:paraId="7F9D65EF" w14:textId="6E0F5019" w:rsidR="00241734" w:rsidRPr="009B351B" w:rsidRDefault="00285358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77,374</w:t>
            </w:r>
          </w:p>
        </w:tc>
        <w:tc>
          <w:tcPr>
            <w:tcW w:w="270" w:type="dxa"/>
          </w:tcPr>
          <w:p w14:paraId="545C8BEB" w14:textId="77777777" w:rsidR="00241734" w:rsidRPr="009B351B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7D708737" w14:textId="4938E9FE" w:rsidR="00241734" w:rsidRPr="009B351B" w:rsidRDefault="00285358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2,250</w:t>
            </w:r>
          </w:p>
        </w:tc>
        <w:tc>
          <w:tcPr>
            <w:tcW w:w="270" w:type="dxa"/>
          </w:tcPr>
          <w:p w14:paraId="610048CE" w14:textId="77777777" w:rsidR="00241734" w:rsidRPr="009B351B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62F6028A" w14:textId="04FA39B4" w:rsidR="00241734" w:rsidRPr="0017076F" w:rsidRDefault="00087DCE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47,49</w:t>
            </w:r>
            <w:r w:rsidR="00A63F8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12CC6411" w14:textId="77777777" w:rsidR="00241734" w:rsidRPr="0017076F" w:rsidRDefault="00241734" w:rsidP="002417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4627A449" w14:textId="050AB196" w:rsidR="00241734" w:rsidRPr="0017076F" w:rsidRDefault="00BD077E" w:rsidP="0000193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864"/>
              </w:tabs>
              <w:spacing w:line="240" w:lineRule="auto"/>
              <w:ind w:left="17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2,997,29</w:t>
            </w:r>
            <w:r w:rsidR="00A63F8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</w:p>
        </w:tc>
      </w:tr>
    </w:tbl>
    <w:p w14:paraId="309299B9" w14:textId="77777777" w:rsidR="001B2CEA" w:rsidRPr="009E3BC3" w:rsidRDefault="001B2CEA" w:rsidP="001B2CEA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02E9AED4" w14:textId="77777777" w:rsidR="00480ECA" w:rsidRPr="009E3BC3" w:rsidRDefault="00480ECA" w:rsidP="00B974FE">
      <w:pPr>
        <w:pStyle w:val="BodyText2"/>
        <w:tabs>
          <w:tab w:val="left" w:pos="540"/>
          <w:tab w:val="left" w:pos="5220"/>
          <w:tab w:val="left" w:pos="6570"/>
          <w:tab w:val="left" w:pos="7920"/>
          <w:tab w:val="left" w:pos="9360"/>
          <w:tab w:val="left" w:pos="10710"/>
          <w:tab w:val="left" w:pos="12060"/>
          <w:tab w:val="left" w:pos="14490"/>
        </w:tabs>
        <w:spacing w:line="260" w:lineRule="atLeast"/>
        <w:ind w:left="0" w:firstLine="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  <w:sectPr w:rsidR="00480ECA" w:rsidRPr="009E3BC3" w:rsidSect="00B16945">
          <w:headerReference w:type="default" r:id="rId25"/>
          <w:footerReference w:type="default" r:id="rId26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03BDAB9A" w14:textId="3D18CD71" w:rsidR="00DC3E44" w:rsidRPr="009E3BC3" w:rsidRDefault="00DC3E44" w:rsidP="00524E96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9E3BC3">
        <w:rPr>
          <w:rFonts w:asciiTheme="majorBidi" w:hAnsiTheme="majorBidi" w:cstheme="majorBidi"/>
          <w:b/>
          <w:bCs/>
          <w:sz w:val="30"/>
          <w:szCs w:val="30"/>
          <w:cs/>
        </w:rPr>
        <w:t>สัญญาเช่า</w:t>
      </w:r>
    </w:p>
    <w:p w14:paraId="07764CD9" w14:textId="77777777" w:rsidR="002E773B" w:rsidRPr="006937AE" w:rsidRDefault="002E773B" w:rsidP="007E4712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850"/>
        <w:gridCol w:w="1530"/>
        <w:gridCol w:w="270"/>
        <w:gridCol w:w="1530"/>
      </w:tblGrid>
      <w:tr w:rsidR="00CB291E" w:rsidRPr="00CB291E" w14:paraId="6717D3B0" w14:textId="77777777" w:rsidTr="00235ACC">
        <w:trPr>
          <w:cantSplit/>
          <w:trHeight w:val="20"/>
          <w:tblHeader/>
        </w:trPr>
        <w:tc>
          <w:tcPr>
            <w:tcW w:w="5850" w:type="dxa"/>
            <w:vAlign w:val="bottom"/>
          </w:tcPr>
          <w:p w14:paraId="16A56C69" w14:textId="6F08030A" w:rsidR="008D7F49" w:rsidRPr="00832596" w:rsidRDefault="008D7F49" w:rsidP="001B6824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832596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สินทรัพย์สิทธิการ</w:t>
            </w:r>
            <w:r w:rsidRPr="00832596">
              <w:rPr>
                <w:rFonts w:asciiTheme="majorBidi" w:hAnsiTheme="majorBidi" w:cstheme="majorBidi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ใช้</w:t>
            </w:r>
          </w:p>
        </w:tc>
        <w:tc>
          <w:tcPr>
            <w:tcW w:w="3330" w:type="dxa"/>
            <w:gridSpan w:val="3"/>
          </w:tcPr>
          <w:p w14:paraId="665DE081" w14:textId="4222E0DE" w:rsidR="008D7F49" w:rsidRPr="00832596" w:rsidRDefault="008D7F49" w:rsidP="001B6824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bidi="th-TH"/>
              </w:rPr>
            </w:pPr>
            <w:r w:rsidRPr="00832596">
              <w:rPr>
                <w:rFonts w:asciiTheme="majorBidi" w:hAnsiTheme="majorBidi" w:cstheme="majorBidi"/>
                <w:bCs/>
                <w:color w:val="000000" w:themeColor="text1"/>
                <w:sz w:val="30"/>
                <w:szCs w:val="30"/>
                <w:cs/>
                <w:lang w:bidi="th-TH"/>
              </w:rPr>
              <w:t>งบการเงินรวม</w:t>
            </w:r>
            <w:r w:rsidRPr="00832596">
              <w:rPr>
                <w:rFonts w:asciiTheme="majorBidi" w:hAnsiTheme="majorBidi" w:cstheme="majorBidi"/>
                <w:b/>
                <w:color w:val="000000" w:themeColor="text1"/>
                <w:sz w:val="30"/>
                <w:szCs w:val="30"/>
              </w:rPr>
              <w:t xml:space="preserve"> / </w:t>
            </w:r>
            <w:r w:rsidRPr="00832596">
              <w:rPr>
                <w:rFonts w:asciiTheme="majorBidi" w:hAnsiTheme="majorBidi" w:cstheme="majorBidi"/>
                <w:bCs/>
                <w:color w:val="000000" w:themeColor="text1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B291E" w:rsidRPr="00CB291E" w14:paraId="36DD5E7D" w14:textId="77777777" w:rsidTr="00235ACC">
        <w:trPr>
          <w:cantSplit/>
          <w:trHeight w:val="20"/>
          <w:tblHeader/>
        </w:trPr>
        <w:tc>
          <w:tcPr>
            <w:tcW w:w="5850" w:type="dxa"/>
            <w:vAlign w:val="bottom"/>
          </w:tcPr>
          <w:p w14:paraId="62579454" w14:textId="7E342661" w:rsidR="008D7F49" w:rsidRPr="00832596" w:rsidRDefault="008D7F49" w:rsidP="001B6824">
            <w:pPr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832596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832596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  <w:t xml:space="preserve">31 </w:t>
            </w:r>
            <w:r w:rsidRPr="00832596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30" w:type="dxa"/>
          </w:tcPr>
          <w:p w14:paraId="54E232C8" w14:textId="72A9E3DA" w:rsidR="008D7F49" w:rsidRPr="00832596" w:rsidRDefault="008D7F49" w:rsidP="001B682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 w:bidi="th-TH"/>
              </w:rPr>
            </w:pPr>
            <w:r w:rsidRPr="00832596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256</w:t>
            </w:r>
            <w:r w:rsidR="00241734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04C2FB73" w14:textId="77777777" w:rsidR="008D7F49" w:rsidRPr="00832596" w:rsidRDefault="008D7F49" w:rsidP="001B682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735279E" w14:textId="0FF61880" w:rsidR="008D7F49" w:rsidRPr="00832596" w:rsidRDefault="008D7F49" w:rsidP="001B6824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bidi="th-TH"/>
              </w:rPr>
            </w:pPr>
            <w:r w:rsidRPr="00832596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bidi="th-TH"/>
              </w:rPr>
              <w:t>256</w:t>
            </w:r>
            <w:r w:rsidR="00241734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  <w:lang w:bidi="th-TH"/>
              </w:rPr>
              <w:t>7</w:t>
            </w:r>
          </w:p>
        </w:tc>
      </w:tr>
      <w:tr w:rsidR="00CB291E" w:rsidRPr="00CB291E" w14:paraId="26241797" w14:textId="77777777" w:rsidTr="00235ACC">
        <w:trPr>
          <w:cantSplit/>
          <w:trHeight w:val="20"/>
        </w:trPr>
        <w:tc>
          <w:tcPr>
            <w:tcW w:w="5850" w:type="dxa"/>
          </w:tcPr>
          <w:p w14:paraId="77C05A69" w14:textId="77777777" w:rsidR="008D7F49" w:rsidRPr="00832596" w:rsidRDefault="008D7F49" w:rsidP="00D430E6">
            <w:pPr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3"/>
          </w:tcPr>
          <w:p w14:paraId="715006DC" w14:textId="36C96BAB" w:rsidR="008D7F49" w:rsidRPr="00832596" w:rsidRDefault="008D7F49" w:rsidP="008D7F4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  <w:lang w:val="en-US" w:bidi="th-TH"/>
              </w:rPr>
            </w:pPr>
            <w:r w:rsidRPr="00832596">
              <w:rPr>
                <w:rFonts w:asciiTheme="majorBidi" w:hAnsiTheme="majorBidi" w:cstheme="majorBidi" w:hint="cs"/>
                <w:i/>
                <w:iCs/>
                <w:color w:val="000000" w:themeColor="text1"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241734" w:rsidRPr="00CB291E" w14:paraId="69E6DA46" w14:textId="77777777" w:rsidTr="00235ACC">
        <w:trPr>
          <w:cantSplit/>
          <w:trHeight w:val="20"/>
        </w:trPr>
        <w:tc>
          <w:tcPr>
            <w:tcW w:w="5850" w:type="dxa"/>
          </w:tcPr>
          <w:p w14:paraId="75E289D6" w14:textId="2D067D92" w:rsidR="00241734" w:rsidRPr="00832596" w:rsidRDefault="00241734" w:rsidP="00241734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832596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อาคารสำนักงาน</w:t>
            </w:r>
          </w:p>
        </w:tc>
        <w:tc>
          <w:tcPr>
            <w:tcW w:w="1530" w:type="dxa"/>
          </w:tcPr>
          <w:p w14:paraId="0ECEDC45" w14:textId="42A7F355" w:rsidR="00241734" w:rsidRPr="00235ACC" w:rsidRDefault="003A2B3C" w:rsidP="00235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35AC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75,832</w:t>
            </w:r>
          </w:p>
        </w:tc>
        <w:tc>
          <w:tcPr>
            <w:tcW w:w="270" w:type="dxa"/>
            <w:vAlign w:val="bottom"/>
          </w:tcPr>
          <w:p w14:paraId="30E4EA8E" w14:textId="77777777" w:rsidR="00241734" w:rsidRPr="00832596" w:rsidRDefault="00241734" w:rsidP="00241734">
            <w:pPr>
              <w:pStyle w:val="acctfourfigures"/>
              <w:spacing w:line="240" w:lineRule="atLeas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90718DC" w14:textId="514A1CA4" w:rsidR="00241734" w:rsidRPr="00235ACC" w:rsidRDefault="00241734" w:rsidP="00235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235AC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46,222</w:t>
            </w:r>
          </w:p>
        </w:tc>
      </w:tr>
      <w:tr w:rsidR="00241734" w:rsidRPr="00CB291E" w14:paraId="4A362F52" w14:textId="77777777" w:rsidTr="00235ACC">
        <w:trPr>
          <w:cantSplit/>
          <w:trHeight w:val="20"/>
        </w:trPr>
        <w:tc>
          <w:tcPr>
            <w:tcW w:w="5850" w:type="dxa"/>
          </w:tcPr>
          <w:p w14:paraId="5850A31E" w14:textId="0128F5B2" w:rsidR="00241734" w:rsidRPr="00832596" w:rsidRDefault="00241734" w:rsidP="00241734">
            <w:pPr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832596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รถโฟล์คลิฟท์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88EA11F" w14:textId="121063FA" w:rsidR="00241734" w:rsidRPr="00235ACC" w:rsidRDefault="00FE0C17" w:rsidP="00235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35ACC">
              <w:rPr>
                <w:rFonts w:asciiTheme="majorBidi" w:hAnsiTheme="majorBidi" w:cstheme="majorBidi"/>
                <w:sz w:val="30"/>
                <w:szCs w:val="30"/>
              </w:rPr>
              <w:t>8,265</w:t>
            </w:r>
          </w:p>
        </w:tc>
        <w:tc>
          <w:tcPr>
            <w:tcW w:w="270" w:type="dxa"/>
            <w:vAlign w:val="bottom"/>
          </w:tcPr>
          <w:p w14:paraId="02C7F955" w14:textId="77777777" w:rsidR="00241734" w:rsidRPr="00832596" w:rsidRDefault="00241734" w:rsidP="00241734">
            <w:pPr>
              <w:pStyle w:val="acctfourfigures"/>
              <w:spacing w:line="240" w:lineRule="atLeas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CB4E7E7" w14:textId="72D3BA25" w:rsidR="00241734" w:rsidRPr="00235ACC" w:rsidRDefault="00241734" w:rsidP="00235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235ACC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5,759</w:t>
            </w:r>
          </w:p>
        </w:tc>
      </w:tr>
      <w:tr w:rsidR="00241734" w:rsidRPr="00CB291E" w14:paraId="1A06E30D" w14:textId="77777777" w:rsidTr="00235ACC">
        <w:trPr>
          <w:cantSplit/>
          <w:trHeight w:val="20"/>
        </w:trPr>
        <w:tc>
          <w:tcPr>
            <w:tcW w:w="5850" w:type="dxa"/>
          </w:tcPr>
          <w:p w14:paraId="03F8CE0E" w14:textId="77777777" w:rsidR="00241734" w:rsidRPr="00832596" w:rsidRDefault="00241734" w:rsidP="00241734">
            <w:pPr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832596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B05A2A2" w14:textId="402DB232" w:rsidR="00241734" w:rsidRPr="00235ACC" w:rsidRDefault="005A39A7" w:rsidP="00235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5A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84,097</w:t>
            </w:r>
          </w:p>
        </w:tc>
        <w:tc>
          <w:tcPr>
            <w:tcW w:w="270" w:type="dxa"/>
            <w:vAlign w:val="bottom"/>
          </w:tcPr>
          <w:p w14:paraId="223D1FDB" w14:textId="77777777" w:rsidR="00241734" w:rsidRPr="00832596" w:rsidRDefault="00241734" w:rsidP="00241734">
            <w:pPr>
              <w:pStyle w:val="acctfourfigures"/>
              <w:spacing w:line="240" w:lineRule="atLeas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DFBE9E8" w14:textId="6EE82223" w:rsidR="00241734" w:rsidRPr="00235ACC" w:rsidRDefault="00241734" w:rsidP="00235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235ACC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51,981</w:t>
            </w:r>
          </w:p>
        </w:tc>
      </w:tr>
    </w:tbl>
    <w:p w14:paraId="47089CF0" w14:textId="79F2479E" w:rsidR="00D430E6" w:rsidRPr="00CB291E" w:rsidRDefault="00D430E6" w:rsidP="007E4712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7DB2D5BE" w14:textId="10835ABE" w:rsidR="00A44832" w:rsidRPr="007C1686" w:rsidRDefault="00A44832" w:rsidP="00A44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90BF0">
        <w:rPr>
          <w:rFonts w:asciiTheme="majorBidi" w:hAnsiTheme="majorBidi" w:cs="Angsana New" w:hint="cs"/>
          <w:sz w:val="30"/>
          <w:szCs w:val="30"/>
          <w:cs/>
        </w:rPr>
        <w:t>ใ</w:t>
      </w:r>
      <w:r w:rsidRPr="00D90BF0">
        <w:rPr>
          <w:rFonts w:asciiTheme="majorBidi" w:hAnsiTheme="majorBidi" w:cstheme="majorBidi" w:hint="cs"/>
          <w:sz w:val="30"/>
          <w:szCs w:val="30"/>
          <w:cs/>
        </w:rPr>
        <w:t>น</w:t>
      </w:r>
      <w:r w:rsidR="000B1E23" w:rsidRPr="00D90BF0">
        <w:rPr>
          <w:rFonts w:asciiTheme="majorBidi" w:hAnsiTheme="majorBidi" w:cstheme="majorBidi" w:hint="cs"/>
          <w:sz w:val="30"/>
          <w:szCs w:val="30"/>
          <w:cs/>
        </w:rPr>
        <w:t>ระหว่าง</w:t>
      </w:r>
      <w:r w:rsidRPr="00D90BF0">
        <w:rPr>
          <w:rFonts w:asciiTheme="majorBidi" w:hAnsiTheme="majorBidi" w:cstheme="majorBidi" w:hint="cs"/>
          <w:sz w:val="30"/>
          <w:szCs w:val="30"/>
          <w:cs/>
        </w:rPr>
        <w:t xml:space="preserve">ปี </w:t>
      </w:r>
      <w:r w:rsidRPr="00D90BF0">
        <w:rPr>
          <w:rFonts w:asciiTheme="majorBidi" w:hAnsiTheme="majorBidi" w:cstheme="majorBidi"/>
          <w:sz w:val="30"/>
          <w:szCs w:val="30"/>
        </w:rPr>
        <w:t>256</w:t>
      </w:r>
      <w:r w:rsidR="00241734" w:rsidRPr="00D90BF0">
        <w:rPr>
          <w:rFonts w:asciiTheme="majorBidi" w:hAnsiTheme="majorBidi" w:cstheme="majorBidi" w:hint="cs"/>
          <w:sz w:val="30"/>
          <w:szCs w:val="30"/>
          <w:cs/>
        </w:rPr>
        <w:t>8</w:t>
      </w:r>
      <w:r w:rsidRPr="00D90BF0">
        <w:rPr>
          <w:rFonts w:asciiTheme="majorBidi" w:hAnsiTheme="majorBidi" w:cstheme="majorBidi"/>
          <w:sz w:val="30"/>
          <w:szCs w:val="30"/>
        </w:rPr>
        <w:t xml:space="preserve"> </w:t>
      </w:r>
      <w:r w:rsidRPr="00D90BF0">
        <w:rPr>
          <w:rFonts w:asciiTheme="majorBidi" w:hAnsiTheme="majorBidi" w:cstheme="majorBidi" w:hint="cs"/>
          <w:sz w:val="30"/>
          <w:szCs w:val="30"/>
          <w:cs/>
        </w:rPr>
        <w:t>สินทรัพย์สิทธิการใช้ของกลุ่มบริษัท</w:t>
      </w:r>
      <w:r w:rsidR="003F7DAE" w:rsidRPr="00D90BF0">
        <w:rPr>
          <w:rFonts w:asciiTheme="majorBidi" w:hAnsiTheme="majorBidi" w:cstheme="majorBidi" w:hint="cs"/>
          <w:sz w:val="30"/>
          <w:szCs w:val="30"/>
          <w:cs/>
        </w:rPr>
        <w:t xml:space="preserve">เพิ่มขึ้นเป็นจำนวนเงิน </w:t>
      </w:r>
      <w:r w:rsidR="003F7DAE" w:rsidRPr="00D90BF0">
        <w:rPr>
          <w:rFonts w:asciiTheme="majorBidi" w:hAnsiTheme="majorBidi" w:cstheme="majorBidi"/>
          <w:sz w:val="30"/>
          <w:szCs w:val="30"/>
        </w:rPr>
        <w:t>48.</w:t>
      </w:r>
      <w:r w:rsidR="004B5E63" w:rsidRPr="00D90BF0">
        <w:rPr>
          <w:rFonts w:asciiTheme="majorBidi" w:hAnsiTheme="majorBidi" w:cstheme="majorBidi"/>
          <w:sz w:val="30"/>
          <w:szCs w:val="30"/>
        </w:rPr>
        <w:t>9</w:t>
      </w:r>
      <w:r w:rsidR="003F7DAE" w:rsidRPr="00D90BF0">
        <w:rPr>
          <w:rFonts w:asciiTheme="majorBidi" w:hAnsiTheme="majorBidi" w:cstheme="majorBidi"/>
          <w:sz w:val="30"/>
          <w:szCs w:val="30"/>
        </w:rPr>
        <w:t xml:space="preserve"> </w:t>
      </w:r>
      <w:r w:rsidR="003F7DAE" w:rsidRPr="00D90BF0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D90BF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90BF0">
        <w:rPr>
          <w:rFonts w:asciiTheme="majorBidi" w:hAnsiTheme="majorBidi" w:cstheme="majorBidi"/>
          <w:i/>
          <w:iCs/>
          <w:sz w:val="30"/>
          <w:szCs w:val="30"/>
        </w:rPr>
        <w:t>(256</w:t>
      </w:r>
      <w:r w:rsidR="00241734" w:rsidRPr="00D90BF0">
        <w:rPr>
          <w:rFonts w:asciiTheme="majorBidi" w:hAnsiTheme="majorBidi" w:cstheme="majorBidi" w:hint="cs"/>
          <w:i/>
          <w:iCs/>
          <w:sz w:val="30"/>
          <w:szCs w:val="30"/>
          <w:cs/>
        </w:rPr>
        <w:t>7</w:t>
      </w:r>
      <w:r w:rsidRPr="00D90BF0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0B1E23" w:rsidRPr="00D90BF0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241734" w:rsidRPr="00D90BF0">
        <w:rPr>
          <w:rFonts w:asciiTheme="majorBidi" w:hAnsiTheme="majorBidi" w:cstheme="majorBidi" w:hint="cs"/>
          <w:i/>
          <w:iCs/>
          <w:sz w:val="30"/>
          <w:szCs w:val="30"/>
          <w:cs/>
        </w:rPr>
        <w:t>ไม่มี</w:t>
      </w:r>
      <w:r w:rsidRPr="00D90BF0">
        <w:rPr>
          <w:rFonts w:asciiTheme="majorBidi" w:hAnsiTheme="majorBidi" w:cstheme="majorBidi" w:hint="cs"/>
          <w:i/>
          <w:iCs/>
          <w:sz w:val="30"/>
          <w:szCs w:val="30"/>
          <w:cs/>
        </w:rPr>
        <w:t>)</w:t>
      </w:r>
    </w:p>
    <w:p w14:paraId="5EB26AAA" w14:textId="77777777" w:rsidR="00A44832" w:rsidRPr="006937AE" w:rsidRDefault="00A44832" w:rsidP="007E4712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13AA28D7" w14:textId="758F3A2D" w:rsidR="00391D6D" w:rsidRDefault="00C04AA2" w:rsidP="00A44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pacing w:val="-6"/>
          <w:sz w:val="30"/>
          <w:szCs w:val="30"/>
        </w:rPr>
      </w:pPr>
      <w:r w:rsidRPr="00C04AA2">
        <w:rPr>
          <w:rFonts w:asciiTheme="majorBidi" w:hAnsiTheme="majorBidi" w:cs="Angsana New" w:hint="cs"/>
          <w:spacing w:val="-6"/>
          <w:sz w:val="30"/>
          <w:szCs w:val="30"/>
          <w:cs/>
        </w:rPr>
        <w:t>กลุ่มบริษัทเช่าอาคารสำนักงานและรถโฟล์คลิฟท์เป็นระยะเวลา</w:t>
      </w:r>
      <w:r w:rsidRPr="00C04AA2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="006625D7">
        <w:rPr>
          <w:rFonts w:asciiTheme="majorBidi" w:hAnsiTheme="majorBidi" w:cs="Angsana New"/>
          <w:spacing w:val="-6"/>
          <w:sz w:val="30"/>
          <w:szCs w:val="30"/>
        </w:rPr>
        <w:t>6</w:t>
      </w:r>
      <w:r w:rsidRPr="00C04AA2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Pr="00C04AA2">
        <w:rPr>
          <w:rFonts w:asciiTheme="majorBidi" w:hAnsiTheme="majorBidi" w:cs="Angsana New" w:hint="cs"/>
          <w:spacing w:val="-6"/>
          <w:sz w:val="30"/>
          <w:szCs w:val="30"/>
          <w:cs/>
        </w:rPr>
        <w:t>และ</w:t>
      </w:r>
      <w:r w:rsidRPr="00C04AA2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="006625D7">
        <w:rPr>
          <w:rFonts w:asciiTheme="majorBidi" w:hAnsiTheme="majorBidi" w:cs="Angsana New"/>
          <w:spacing w:val="-6"/>
          <w:sz w:val="30"/>
          <w:szCs w:val="30"/>
        </w:rPr>
        <w:t>4</w:t>
      </w:r>
      <w:r w:rsidRPr="00C04AA2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Pr="00C04AA2">
        <w:rPr>
          <w:rFonts w:asciiTheme="majorBidi" w:hAnsiTheme="majorBidi" w:cs="Angsana New" w:hint="cs"/>
          <w:spacing w:val="-6"/>
          <w:sz w:val="30"/>
          <w:szCs w:val="30"/>
          <w:cs/>
        </w:rPr>
        <w:t>ปี</w:t>
      </w:r>
      <w:r w:rsidR="00F528E7">
        <w:rPr>
          <w:rFonts w:asciiTheme="majorBidi" w:hAnsiTheme="majorBidi" w:cs="Angsana New"/>
          <w:spacing w:val="-6"/>
          <w:sz w:val="30"/>
          <w:szCs w:val="30"/>
        </w:rPr>
        <w:t xml:space="preserve"> </w:t>
      </w:r>
      <w:r w:rsidR="00F528E7">
        <w:rPr>
          <w:rFonts w:asciiTheme="majorBidi" w:hAnsiTheme="majorBidi" w:cs="Angsana New" w:hint="cs"/>
          <w:spacing w:val="-6"/>
          <w:sz w:val="30"/>
          <w:szCs w:val="30"/>
          <w:cs/>
        </w:rPr>
        <w:t xml:space="preserve">ตามลำดับ </w:t>
      </w:r>
      <w:r w:rsidRPr="00C04AA2">
        <w:rPr>
          <w:rFonts w:asciiTheme="majorBidi" w:hAnsiTheme="majorBidi" w:cs="Angsana New" w:hint="cs"/>
          <w:spacing w:val="-6"/>
          <w:sz w:val="30"/>
          <w:szCs w:val="30"/>
          <w:cs/>
        </w:rPr>
        <w:t>โดยมีสิทธิต่ออายุสัญญาเช่าเมื่อสิ้นสุดอายุสัญญา</w:t>
      </w:r>
      <w:r w:rsidRPr="00C04AA2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Pr="00C04AA2">
        <w:rPr>
          <w:rFonts w:asciiTheme="majorBidi" w:hAnsiTheme="majorBidi" w:cs="Angsana New" w:hint="cs"/>
          <w:spacing w:val="-6"/>
          <w:sz w:val="30"/>
          <w:szCs w:val="30"/>
          <w:cs/>
        </w:rPr>
        <w:t>ค่าเช่ากำหนดชำระเป็นรายเดือนตามอัตราที่ระบุไว้ในสัญญา</w:t>
      </w:r>
      <w:r>
        <w:rPr>
          <w:rFonts w:asciiTheme="majorBidi" w:hAnsiTheme="majorBidi" w:cs="Angsana New" w:hint="cs"/>
          <w:spacing w:val="-6"/>
          <w:sz w:val="30"/>
          <w:szCs w:val="30"/>
          <w:cs/>
        </w:rPr>
        <w:t xml:space="preserve"> </w:t>
      </w:r>
    </w:p>
    <w:p w14:paraId="1ECA205F" w14:textId="77777777" w:rsidR="00A44832" w:rsidRPr="00A44832" w:rsidRDefault="00A44832" w:rsidP="00A44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pacing w:val="-6"/>
          <w:sz w:val="30"/>
          <w:szCs w:val="30"/>
        </w:rPr>
      </w:pPr>
    </w:p>
    <w:p w14:paraId="5FBF4A88" w14:textId="6EBA473A" w:rsidR="00DC3E44" w:rsidRPr="003C461E" w:rsidRDefault="00DC3E44" w:rsidP="00DC3E44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C461E">
        <w:rPr>
          <w:rFonts w:asciiTheme="majorBidi" w:hAnsiTheme="majorBidi" w:cstheme="majorBidi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7B4B7EBE" w14:textId="77777777" w:rsidR="00B244BB" w:rsidRPr="006937AE" w:rsidRDefault="00B244BB" w:rsidP="00DC3E44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6677EA82" w14:textId="492AC67D" w:rsidR="00C04AA2" w:rsidRDefault="00DC3E44" w:rsidP="00DC3E44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C461E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C04AA2">
        <w:rPr>
          <w:rFonts w:asciiTheme="majorBidi" w:hAnsiTheme="majorBidi" w:cstheme="majorBidi" w:hint="cs"/>
          <w:sz w:val="30"/>
          <w:szCs w:val="30"/>
          <w:cs/>
        </w:rPr>
        <w:t>มีสิทธิ</w:t>
      </w:r>
      <w:r w:rsidRPr="003C461E">
        <w:rPr>
          <w:rFonts w:asciiTheme="majorBidi" w:hAnsiTheme="majorBidi" w:cstheme="majorBidi"/>
          <w:sz w:val="30"/>
          <w:szCs w:val="30"/>
          <w:cs/>
        </w:rPr>
        <w:t>เลือกขยายอายุสัญญาเช่า</w:t>
      </w:r>
      <w:r w:rsidR="00C04AA2">
        <w:rPr>
          <w:rFonts w:asciiTheme="majorBidi" w:hAnsiTheme="majorBidi" w:cstheme="majorBidi" w:hint="cs"/>
          <w:sz w:val="30"/>
          <w:szCs w:val="30"/>
          <w:cs/>
        </w:rPr>
        <w:t>อาคารสำนักงาน</w:t>
      </w:r>
      <w:r w:rsidR="00E605D6" w:rsidRPr="003C461E">
        <w:rPr>
          <w:rFonts w:asciiTheme="majorBidi" w:hAnsiTheme="majorBidi" w:cstheme="majorBidi"/>
          <w:sz w:val="30"/>
          <w:szCs w:val="30"/>
          <w:cs/>
        </w:rPr>
        <w:t>ภายในระยะเวลาไม่น้อยกว่าหกเดือน</w:t>
      </w:r>
      <w:r w:rsidR="0085337A" w:rsidRPr="003C461E">
        <w:rPr>
          <w:rFonts w:asciiTheme="majorBidi" w:hAnsiTheme="majorBidi" w:cstheme="majorBidi"/>
          <w:sz w:val="30"/>
          <w:szCs w:val="30"/>
          <w:cs/>
        </w:rPr>
        <w:t>ก่อน</w:t>
      </w:r>
      <w:r w:rsidRPr="003C461E">
        <w:rPr>
          <w:rFonts w:asciiTheme="majorBidi" w:hAnsiTheme="majorBidi" w:cstheme="majorBidi"/>
          <w:sz w:val="30"/>
          <w:szCs w:val="30"/>
          <w:cs/>
        </w:rPr>
        <w:t>สิ้นสุดระยะเวลาเช่า 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</w:t>
      </w:r>
      <w:r w:rsidR="00C04AA2">
        <w:rPr>
          <w:rFonts w:asciiTheme="majorBidi" w:hAnsiTheme="majorBidi" w:cstheme="majorBidi" w:hint="cs"/>
          <w:sz w:val="30"/>
          <w:szCs w:val="30"/>
          <w:cs/>
        </w:rPr>
        <w:t>ดังกล่าวอย่าง</w:t>
      </w:r>
      <w:r w:rsidR="006937AE">
        <w:rPr>
          <w:rFonts w:asciiTheme="majorBidi" w:hAnsiTheme="majorBidi" w:cstheme="majorBidi" w:hint="cs"/>
          <w:sz w:val="30"/>
          <w:szCs w:val="30"/>
          <w:cs/>
        </w:rPr>
        <w:t>สม่ำเสมอ</w:t>
      </w:r>
    </w:p>
    <w:p w14:paraId="2A47131B" w14:textId="77777777" w:rsidR="009F122F" w:rsidRDefault="009F122F" w:rsidP="00DC3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1"/>
        <w:tblW w:w="919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50"/>
        <w:gridCol w:w="1573"/>
        <w:gridCol w:w="236"/>
        <w:gridCol w:w="1533"/>
      </w:tblGrid>
      <w:tr w:rsidR="009F122F" w:rsidRPr="00802935" w14:paraId="7E844CAB" w14:textId="77777777" w:rsidTr="00537989">
        <w:trPr>
          <w:tblHeader/>
        </w:trPr>
        <w:tc>
          <w:tcPr>
            <w:tcW w:w="5850" w:type="dxa"/>
          </w:tcPr>
          <w:p w14:paraId="60449D65" w14:textId="77777777" w:rsidR="009F122F" w:rsidRPr="009E3BC3" w:rsidRDefault="009F122F" w:rsidP="00537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42" w:type="dxa"/>
            <w:gridSpan w:val="3"/>
            <w:vAlign w:val="bottom"/>
          </w:tcPr>
          <w:p w14:paraId="43571318" w14:textId="77777777" w:rsidR="009F122F" w:rsidRPr="00802935" w:rsidRDefault="009F122F" w:rsidP="00537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29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80293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8029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/ </w:t>
            </w:r>
            <w:r w:rsidRPr="008029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F122F" w:rsidRPr="00802935" w14:paraId="3FBD8EE4" w14:textId="77777777" w:rsidTr="00537989">
        <w:trPr>
          <w:tblHeader/>
        </w:trPr>
        <w:tc>
          <w:tcPr>
            <w:tcW w:w="5850" w:type="dxa"/>
          </w:tcPr>
          <w:p w14:paraId="347E2ADE" w14:textId="413EA4DD" w:rsidR="009F122F" w:rsidRPr="00802935" w:rsidRDefault="009F122F" w:rsidP="009F1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73" w:type="dxa"/>
          </w:tcPr>
          <w:p w14:paraId="673F4C1B" w14:textId="0361BB09" w:rsidR="009F122F" w:rsidRPr="00802935" w:rsidRDefault="009F122F" w:rsidP="009F1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802935"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  <w:t>256</w:t>
            </w:r>
            <w:r w:rsidR="00632008"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  <w:t>8</w:t>
            </w:r>
          </w:p>
        </w:tc>
        <w:tc>
          <w:tcPr>
            <w:tcW w:w="236" w:type="dxa"/>
          </w:tcPr>
          <w:p w14:paraId="02579043" w14:textId="77777777" w:rsidR="009F122F" w:rsidRPr="00802935" w:rsidRDefault="009F122F" w:rsidP="009F1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3" w:type="dxa"/>
          </w:tcPr>
          <w:p w14:paraId="744615C1" w14:textId="5AFE873A" w:rsidR="009F122F" w:rsidRPr="00802935" w:rsidRDefault="009F122F" w:rsidP="009F1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2935"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  <w:t>256</w:t>
            </w:r>
            <w:r w:rsidR="00632008"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  <w:t>7</w:t>
            </w:r>
          </w:p>
        </w:tc>
      </w:tr>
      <w:tr w:rsidR="009F122F" w:rsidRPr="00802935" w14:paraId="3220E270" w14:textId="77777777" w:rsidTr="00537989">
        <w:tc>
          <w:tcPr>
            <w:tcW w:w="5850" w:type="dxa"/>
          </w:tcPr>
          <w:p w14:paraId="12F8E796" w14:textId="77777777" w:rsidR="009F122F" w:rsidRPr="00802935" w:rsidRDefault="009F122F" w:rsidP="009F122F">
            <w:pPr>
              <w:ind w:left="166" w:right="-107" w:hanging="180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342" w:type="dxa"/>
            <w:gridSpan w:val="3"/>
            <w:vAlign w:val="bottom"/>
          </w:tcPr>
          <w:p w14:paraId="71D92301" w14:textId="77777777" w:rsidR="009F122F" w:rsidRPr="00802935" w:rsidRDefault="009F122F" w:rsidP="009F1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2935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F122F" w:rsidRPr="00802935" w14:paraId="34048D2A" w14:textId="77777777" w:rsidTr="00537989">
        <w:tc>
          <w:tcPr>
            <w:tcW w:w="5850" w:type="dxa"/>
          </w:tcPr>
          <w:p w14:paraId="329BACF1" w14:textId="32707103" w:rsidR="009F122F" w:rsidRPr="00802935" w:rsidRDefault="009F122F" w:rsidP="009F122F">
            <w:pPr>
              <w:ind w:left="166" w:right="-107" w:hanging="180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1E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511E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11E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73" w:type="dxa"/>
            <w:vAlign w:val="bottom"/>
          </w:tcPr>
          <w:p w14:paraId="1946739E" w14:textId="52AA0C29" w:rsidR="009F122F" w:rsidRPr="00802935" w:rsidRDefault="009F122F" w:rsidP="009F1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ECE349D" w14:textId="77777777" w:rsidR="009F122F" w:rsidRPr="00802935" w:rsidRDefault="009F122F" w:rsidP="009F1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3" w:type="dxa"/>
            <w:vAlign w:val="bottom"/>
          </w:tcPr>
          <w:p w14:paraId="07C53811" w14:textId="1EAC4A45" w:rsidR="009F122F" w:rsidRPr="00802935" w:rsidRDefault="009F122F" w:rsidP="009F1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122F" w:rsidRPr="00802935" w14:paraId="66A4559D" w14:textId="77777777" w:rsidTr="00537989">
        <w:tc>
          <w:tcPr>
            <w:tcW w:w="5850" w:type="dxa"/>
          </w:tcPr>
          <w:p w14:paraId="1D07ED96" w14:textId="7E13E788" w:rsidR="009F122F" w:rsidRPr="00802935" w:rsidRDefault="009F122F" w:rsidP="009F122F">
            <w:pPr>
              <w:ind w:left="166" w:right="-107" w:hanging="180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1E6B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573" w:type="dxa"/>
            <w:vAlign w:val="bottom"/>
          </w:tcPr>
          <w:p w14:paraId="54326144" w14:textId="77777777" w:rsidR="009F122F" w:rsidRDefault="009F122F" w:rsidP="009F1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BCA5C60" w14:textId="77777777" w:rsidR="009F122F" w:rsidRPr="00802935" w:rsidRDefault="009F122F" w:rsidP="009F1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3" w:type="dxa"/>
            <w:vAlign w:val="bottom"/>
          </w:tcPr>
          <w:p w14:paraId="0D468D38" w14:textId="77777777" w:rsidR="009F122F" w:rsidRPr="00802935" w:rsidRDefault="009F122F" w:rsidP="009F1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32008" w:rsidRPr="00802935" w14:paraId="30AE0757" w14:textId="77777777" w:rsidTr="00537989">
        <w:tc>
          <w:tcPr>
            <w:tcW w:w="5850" w:type="dxa"/>
          </w:tcPr>
          <w:p w14:paraId="2CAE6A1E" w14:textId="55E75A95" w:rsidR="00632008" w:rsidRPr="009F122F" w:rsidRDefault="00632008" w:rsidP="00632008">
            <w:pPr>
              <w:pStyle w:val="ListParagraph"/>
              <w:numPr>
                <w:ilvl w:val="0"/>
                <w:numId w:val="28"/>
              </w:numPr>
              <w:ind w:right="-107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122F">
              <w:rPr>
                <w:rFonts w:asciiTheme="majorBidi" w:hAnsiTheme="majorBidi" w:cstheme="majorBidi"/>
                <w:sz w:val="30"/>
                <w:szCs w:val="30"/>
                <w:cs/>
              </w:rPr>
              <w:t>อาคารสำนักงาน</w:t>
            </w:r>
          </w:p>
        </w:tc>
        <w:tc>
          <w:tcPr>
            <w:tcW w:w="1573" w:type="dxa"/>
            <w:vAlign w:val="bottom"/>
          </w:tcPr>
          <w:p w14:paraId="3A29D9FD" w14:textId="2C637BE7" w:rsidR="00632008" w:rsidRDefault="00BD0C84" w:rsidP="00632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13,184</w:t>
            </w:r>
          </w:p>
        </w:tc>
        <w:tc>
          <w:tcPr>
            <w:tcW w:w="236" w:type="dxa"/>
            <w:vAlign w:val="bottom"/>
          </w:tcPr>
          <w:p w14:paraId="729C979F" w14:textId="77777777" w:rsidR="00632008" w:rsidRPr="00802935" w:rsidRDefault="00632008" w:rsidP="00632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3" w:type="dxa"/>
            <w:vAlign w:val="bottom"/>
          </w:tcPr>
          <w:p w14:paraId="7C71B15C" w14:textId="04990826" w:rsidR="00632008" w:rsidRPr="00802935" w:rsidRDefault="00632008" w:rsidP="00632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11E6B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12,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900</w:t>
            </w:r>
          </w:p>
        </w:tc>
      </w:tr>
      <w:tr w:rsidR="00632008" w:rsidRPr="00802935" w14:paraId="23427EC3" w14:textId="77777777" w:rsidTr="00537989">
        <w:tc>
          <w:tcPr>
            <w:tcW w:w="5850" w:type="dxa"/>
          </w:tcPr>
          <w:p w14:paraId="5E9D0B3F" w14:textId="20FFA74C" w:rsidR="00632008" w:rsidRPr="009F122F" w:rsidRDefault="00632008" w:rsidP="00632008">
            <w:pPr>
              <w:pStyle w:val="ListParagraph"/>
              <w:numPr>
                <w:ilvl w:val="0"/>
                <w:numId w:val="28"/>
              </w:numPr>
              <w:ind w:right="-107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122F">
              <w:rPr>
                <w:rFonts w:asciiTheme="majorBidi" w:hAnsiTheme="majorBidi" w:cstheme="majorBidi"/>
                <w:sz w:val="30"/>
                <w:szCs w:val="30"/>
                <w:cs/>
              </w:rPr>
              <w:t>รถโฟล์คลิฟท์</w:t>
            </w:r>
          </w:p>
        </w:tc>
        <w:tc>
          <w:tcPr>
            <w:tcW w:w="1573" w:type="dxa"/>
            <w:vAlign w:val="bottom"/>
          </w:tcPr>
          <w:p w14:paraId="49C56839" w14:textId="3BCA433F" w:rsidR="00632008" w:rsidRDefault="003404F8" w:rsidP="00632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3,573</w:t>
            </w:r>
          </w:p>
        </w:tc>
        <w:tc>
          <w:tcPr>
            <w:tcW w:w="236" w:type="dxa"/>
            <w:vAlign w:val="bottom"/>
          </w:tcPr>
          <w:p w14:paraId="353C219C" w14:textId="77777777" w:rsidR="00632008" w:rsidRPr="00802935" w:rsidRDefault="00632008" w:rsidP="00632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3" w:type="dxa"/>
            <w:vAlign w:val="bottom"/>
          </w:tcPr>
          <w:p w14:paraId="5EE21B69" w14:textId="39132901" w:rsidR="00632008" w:rsidRPr="00802935" w:rsidRDefault="00632008" w:rsidP="00632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3,556</w:t>
            </w:r>
          </w:p>
        </w:tc>
      </w:tr>
      <w:tr w:rsidR="00632008" w:rsidRPr="00802935" w14:paraId="5ABCDC81" w14:textId="77777777" w:rsidTr="00926040">
        <w:tc>
          <w:tcPr>
            <w:tcW w:w="5850" w:type="dxa"/>
          </w:tcPr>
          <w:p w14:paraId="52F29961" w14:textId="48B4A101" w:rsidR="00632008" w:rsidRPr="00802935" w:rsidRDefault="00632008" w:rsidP="00632008">
            <w:pPr>
              <w:ind w:left="166" w:right="-107" w:hanging="180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1E6B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573" w:type="dxa"/>
          </w:tcPr>
          <w:p w14:paraId="3FF2FB3A" w14:textId="7757DC5A" w:rsidR="00632008" w:rsidRDefault="00D56718" w:rsidP="00632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1,390</w:t>
            </w:r>
          </w:p>
        </w:tc>
        <w:tc>
          <w:tcPr>
            <w:tcW w:w="236" w:type="dxa"/>
            <w:vAlign w:val="bottom"/>
          </w:tcPr>
          <w:p w14:paraId="679CA381" w14:textId="77777777" w:rsidR="00632008" w:rsidRPr="00802935" w:rsidRDefault="00632008" w:rsidP="00632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3" w:type="dxa"/>
          </w:tcPr>
          <w:p w14:paraId="7F3977FB" w14:textId="67ADDE1D" w:rsidR="00632008" w:rsidRPr="00802935" w:rsidRDefault="00632008" w:rsidP="00632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1,519</w:t>
            </w:r>
          </w:p>
        </w:tc>
      </w:tr>
    </w:tbl>
    <w:p w14:paraId="486121E4" w14:textId="77777777" w:rsidR="009F122F" w:rsidRPr="009E3BC3" w:rsidRDefault="009F122F" w:rsidP="00DC3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68322D6" w14:textId="290DE200" w:rsidR="00DC3E44" w:rsidRPr="00C961B1" w:rsidRDefault="00DC3E44" w:rsidP="00C26A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pacing w:val="-9"/>
          <w:sz w:val="30"/>
          <w:szCs w:val="30"/>
        </w:rPr>
      </w:pPr>
      <w:r w:rsidRPr="00C961B1">
        <w:rPr>
          <w:rFonts w:asciiTheme="majorBidi" w:hAnsiTheme="majorBidi" w:cstheme="majorBidi"/>
          <w:spacing w:val="-9"/>
          <w:sz w:val="30"/>
          <w:szCs w:val="30"/>
          <w:cs/>
        </w:rPr>
        <w:t xml:space="preserve">ในปี </w:t>
      </w:r>
      <w:r w:rsidR="008852A1" w:rsidRPr="00C961B1">
        <w:rPr>
          <w:rFonts w:asciiTheme="majorBidi" w:hAnsiTheme="majorBidi" w:cstheme="majorBidi"/>
          <w:spacing w:val="-9"/>
          <w:sz w:val="30"/>
          <w:szCs w:val="30"/>
        </w:rPr>
        <w:t>256</w:t>
      </w:r>
      <w:r w:rsidR="00632008">
        <w:rPr>
          <w:rFonts w:asciiTheme="majorBidi" w:hAnsiTheme="majorBidi" w:cstheme="majorBidi"/>
          <w:spacing w:val="-9"/>
          <w:sz w:val="30"/>
          <w:szCs w:val="30"/>
        </w:rPr>
        <w:t>8</w:t>
      </w:r>
      <w:r w:rsidRPr="00C961B1">
        <w:rPr>
          <w:rFonts w:asciiTheme="majorBidi" w:hAnsiTheme="majorBidi" w:cstheme="majorBidi"/>
          <w:spacing w:val="-9"/>
          <w:sz w:val="30"/>
          <w:szCs w:val="30"/>
        </w:rPr>
        <w:t xml:space="preserve"> </w:t>
      </w:r>
      <w:r w:rsidRPr="00C961B1">
        <w:rPr>
          <w:rFonts w:asciiTheme="majorBidi" w:hAnsiTheme="majorBidi" w:cstheme="majorBidi"/>
          <w:spacing w:val="-9"/>
          <w:sz w:val="30"/>
          <w:szCs w:val="30"/>
          <w:cs/>
        </w:rPr>
        <w:t>กระแสเงินสดจ่ายทั้งหมดของสัญญาเช่าของกลุ่มบริษัท</w:t>
      </w:r>
      <w:r w:rsidR="00B779D4" w:rsidRPr="00C961B1">
        <w:rPr>
          <w:rFonts w:asciiTheme="majorBidi" w:hAnsiTheme="majorBidi" w:cstheme="majorBidi"/>
          <w:spacing w:val="-9"/>
          <w:sz w:val="30"/>
          <w:szCs w:val="30"/>
          <w:cs/>
        </w:rPr>
        <w:t>และบริษัท</w:t>
      </w:r>
      <w:r w:rsidRPr="00C961B1">
        <w:rPr>
          <w:rFonts w:asciiTheme="majorBidi" w:hAnsiTheme="majorBidi" w:cstheme="majorBidi"/>
          <w:spacing w:val="-9"/>
          <w:sz w:val="30"/>
          <w:szCs w:val="30"/>
          <w:cs/>
        </w:rPr>
        <w:t xml:space="preserve"> มีจำนวน</w:t>
      </w:r>
      <w:r w:rsidR="00023BB4">
        <w:rPr>
          <w:rFonts w:asciiTheme="majorBidi" w:hAnsiTheme="majorBidi" w:cstheme="majorBidi"/>
          <w:spacing w:val="-9"/>
          <w:sz w:val="30"/>
          <w:szCs w:val="30"/>
        </w:rPr>
        <w:t xml:space="preserve"> </w:t>
      </w:r>
      <w:r w:rsidR="00800B5E">
        <w:rPr>
          <w:rFonts w:asciiTheme="majorBidi" w:hAnsiTheme="majorBidi" w:cstheme="majorBidi"/>
          <w:spacing w:val="-9"/>
          <w:sz w:val="30"/>
          <w:szCs w:val="30"/>
        </w:rPr>
        <w:t>18.2</w:t>
      </w:r>
      <w:r w:rsidR="002C22E1" w:rsidRPr="00C961B1">
        <w:rPr>
          <w:rFonts w:asciiTheme="majorBidi" w:hAnsiTheme="majorBidi" w:cstheme="majorBidi"/>
          <w:spacing w:val="-9"/>
          <w:sz w:val="30"/>
          <w:szCs w:val="30"/>
        </w:rPr>
        <w:t xml:space="preserve"> </w:t>
      </w:r>
      <w:r w:rsidRPr="00C961B1">
        <w:rPr>
          <w:rFonts w:asciiTheme="majorBidi" w:hAnsiTheme="majorBidi" w:cstheme="majorBidi"/>
          <w:spacing w:val="-9"/>
          <w:sz w:val="30"/>
          <w:szCs w:val="30"/>
          <w:cs/>
        </w:rPr>
        <w:t>ล้านบาท</w:t>
      </w:r>
      <w:r w:rsidR="009A021F" w:rsidRPr="00C961B1">
        <w:rPr>
          <w:rFonts w:asciiTheme="majorBidi" w:hAnsiTheme="majorBidi" w:cstheme="majorBidi"/>
          <w:spacing w:val="-9"/>
          <w:sz w:val="30"/>
          <w:szCs w:val="30"/>
        </w:rPr>
        <w:t xml:space="preserve"> </w:t>
      </w:r>
      <w:r w:rsidR="00C26A2A" w:rsidRPr="00C961B1">
        <w:rPr>
          <w:rFonts w:asciiTheme="majorBidi" w:hAnsiTheme="majorBidi" w:cstheme="majorBidi" w:hint="cs"/>
          <w:i/>
          <w:iCs/>
          <w:spacing w:val="-9"/>
          <w:sz w:val="30"/>
          <w:szCs w:val="30"/>
          <w:cs/>
        </w:rPr>
        <w:t>(</w:t>
      </w:r>
      <w:r w:rsidR="00C26A2A" w:rsidRPr="00C961B1">
        <w:rPr>
          <w:rFonts w:asciiTheme="majorBidi" w:hAnsiTheme="majorBidi" w:cstheme="majorBidi"/>
          <w:i/>
          <w:iCs/>
          <w:spacing w:val="-9"/>
          <w:sz w:val="30"/>
          <w:szCs w:val="30"/>
        </w:rPr>
        <w:t>256</w:t>
      </w:r>
      <w:r w:rsidR="00632008">
        <w:rPr>
          <w:rFonts w:asciiTheme="majorBidi" w:hAnsiTheme="majorBidi" w:cstheme="majorBidi"/>
          <w:i/>
          <w:iCs/>
          <w:spacing w:val="-9"/>
          <w:sz w:val="30"/>
          <w:szCs w:val="30"/>
        </w:rPr>
        <w:t>7</w:t>
      </w:r>
      <w:r w:rsidR="00C26A2A" w:rsidRPr="00C961B1">
        <w:rPr>
          <w:rFonts w:asciiTheme="majorBidi" w:hAnsiTheme="majorBidi" w:cstheme="majorBidi"/>
          <w:i/>
          <w:iCs/>
          <w:spacing w:val="-9"/>
          <w:sz w:val="30"/>
          <w:szCs w:val="30"/>
        </w:rPr>
        <w:t>: 1</w:t>
      </w:r>
      <w:r w:rsidR="00CD7A45">
        <w:rPr>
          <w:rFonts w:asciiTheme="majorBidi" w:hAnsiTheme="majorBidi" w:cstheme="majorBidi"/>
          <w:i/>
          <w:iCs/>
          <w:spacing w:val="-9"/>
          <w:sz w:val="30"/>
          <w:szCs w:val="30"/>
        </w:rPr>
        <w:t>8.0</w:t>
      </w:r>
      <w:r w:rsidR="00C26A2A" w:rsidRPr="00C961B1">
        <w:rPr>
          <w:rFonts w:asciiTheme="majorBidi" w:hAnsiTheme="majorBidi" w:cstheme="majorBidi"/>
          <w:i/>
          <w:iCs/>
          <w:spacing w:val="-9"/>
          <w:sz w:val="30"/>
          <w:szCs w:val="30"/>
        </w:rPr>
        <w:t xml:space="preserve"> </w:t>
      </w:r>
      <w:r w:rsidR="00C26A2A" w:rsidRPr="00C961B1">
        <w:rPr>
          <w:rFonts w:asciiTheme="majorBidi" w:hAnsiTheme="majorBidi" w:cstheme="majorBidi" w:hint="cs"/>
          <w:i/>
          <w:iCs/>
          <w:spacing w:val="-9"/>
          <w:sz w:val="30"/>
          <w:szCs w:val="30"/>
          <w:cs/>
        </w:rPr>
        <w:t>ล้านบาท)</w:t>
      </w:r>
    </w:p>
    <w:p w14:paraId="64B34F01" w14:textId="77777777" w:rsidR="00901847" w:rsidRDefault="00901847" w:rsidP="00DC3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  <w:lang w:val="en-GB" w:bidi="ar-SA"/>
        </w:rPr>
      </w:pPr>
    </w:p>
    <w:p w14:paraId="124A4D9D" w14:textId="77777777" w:rsidR="009F0DFE" w:rsidRPr="009E3BC3" w:rsidRDefault="009F0DFE" w:rsidP="00DC3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  <w:cs/>
          <w:lang w:val="en-GB" w:bidi="ar-SA"/>
        </w:rPr>
      </w:pPr>
    </w:p>
    <w:p w14:paraId="197561EB" w14:textId="5FE4DA0B" w:rsidR="00A24464" w:rsidRPr="009E3BC3" w:rsidRDefault="00A24464" w:rsidP="00524E96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หนี้สินที่มีภาระดอกเบี้ย</w:t>
      </w:r>
    </w:p>
    <w:p w14:paraId="1A406160" w14:textId="77777777" w:rsidR="00BC2B4B" w:rsidRPr="00AE6B57" w:rsidRDefault="00BC2B4B" w:rsidP="00BC2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</w:pPr>
    </w:p>
    <w:tbl>
      <w:tblPr>
        <w:tblStyle w:val="TableGrid1"/>
        <w:tblW w:w="919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50"/>
        <w:gridCol w:w="1573"/>
        <w:gridCol w:w="236"/>
        <w:gridCol w:w="1533"/>
      </w:tblGrid>
      <w:tr w:rsidR="00057C10" w:rsidRPr="00802935" w14:paraId="2302F163" w14:textId="77777777" w:rsidTr="00A87563">
        <w:trPr>
          <w:tblHeader/>
        </w:trPr>
        <w:tc>
          <w:tcPr>
            <w:tcW w:w="5850" w:type="dxa"/>
          </w:tcPr>
          <w:p w14:paraId="46F19611" w14:textId="77777777" w:rsidR="00057C10" w:rsidRPr="009E3BC3" w:rsidRDefault="00057C10" w:rsidP="00930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42" w:type="dxa"/>
            <w:gridSpan w:val="3"/>
            <w:vAlign w:val="bottom"/>
          </w:tcPr>
          <w:p w14:paraId="0F07382E" w14:textId="642261AE" w:rsidR="00057C10" w:rsidRPr="00802935" w:rsidRDefault="00057C10" w:rsidP="00FF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29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80293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8029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/ </w:t>
            </w:r>
            <w:r w:rsidRPr="008029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57E1" w:rsidRPr="00802935" w14:paraId="6ABEA584" w14:textId="77777777" w:rsidTr="00AE6B57">
        <w:trPr>
          <w:tblHeader/>
        </w:trPr>
        <w:tc>
          <w:tcPr>
            <w:tcW w:w="5850" w:type="dxa"/>
          </w:tcPr>
          <w:p w14:paraId="454C1A25" w14:textId="77777777" w:rsidR="008D57E1" w:rsidRPr="00802935" w:rsidRDefault="008D57E1" w:rsidP="008D5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3" w:type="dxa"/>
          </w:tcPr>
          <w:p w14:paraId="1393E525" w14:textId="05CBB451" w:rsidR="008D57E1" w:rsidRPr="00802935" w:rsidRDefault="008D57E1" w:rsidP="008D5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802935"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  <w:t>256</w:t>
            </w:r>
            <w:r w:rsidR="00632008"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  <w:t>8</w:t>
            </w:r>
          </w:p>
        </w:tc>
        <w:tc>
          <w:tcPr>
            <w:tcW w:w="236" w:type="dxa"/>
          </w:tcPr>
          <w:p w14:paraId="2BCA7EE8" w14:textId="77777777" w:rsidR="008D57E1" w:rsidRPr="00802935" w:rsidRDefault="008D57E1" w:rsidP="008D5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3" w:type="dxa"/>
          </w:tcPr>
          <w:p w14:paraId="1273422E" w14:textId="60BEF6BA" w:rsidR="008D57E1" w:rsidRPr="00802935" w:rsidRDefault="008D57E1" w:rsidP="008D5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2935"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  <w:t>256</w:t>
            </w:r>
            <w:r w:rsidR="00632008"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  <w:t>7</w:t>
            </w:r>
          </w:p>
        </w:tc>
      </w:tr>
      <w:tr w:rsidR="008D57E1" w:rsidRPr="00802935" w14:paraId="60E658DF" w14:textId="77777777" w:rsidTr="00AE6B57">
        <w:trPr>
          <w:tblHeader/>
        </w:trPr>
        <w:tc>
          <w:tcPr>
            <w:tcW w:w="5850" w:type="dxa"/>
          </w:tcPr>
          <w:p w14:paraId="2DB01951" w14:textId="77777777" w:rsidR="008D57E1" w:rsidRPr="00802935" w:rsidRDefault="008D57E1" w:rsidP="008D5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3" w:type="dxa"/>
            <w:vAlign w:val="bottom"/>
          </w:tcPr>
          <w:p w14:paraId="7C723EBC" w14:textId="77777777" w:rsidR="008D57E1" w:rsidRPr="00802935" w:rsidRDefault="008D57E1" w:rsidP="008D5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2935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center"/>
          </w:tcPr>
          <w:p w14:paraId="3E960E9E" w14:textId="77777777" w:rsidR="008D57E1" w:rsidRPr="00802935" w:rsidRDefault="008D57E1" w:rsidP="008D5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3" w:type="dxa"/>
            <w:vAlign w:val="bottom"/>
          </w:tcPr>
          <w:p w14:paraId="4AC5DE9A" w14:textId="77777777" w:rsidR="008D57E1" w:rsidRPr="00802935" w:rsidRDefault="008D57E1" w:rsidP="008D5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2935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</w:tr>
      <w:tr w:rsidR="008D57E1" w:rsidRPr="00802935" w14:paraId="191BD0CC" w14:textId="77777777" w:rsidTr="00A87563">
        <w:tc>
          <w:tcPr>
            <w:tcW w:w="5850" w:type="dxa"/>
          </w:tcPr>
          <w:p w14:paraId="291C3397" w14:textId="77777777" w:rsidR="008D57E1" w:rsidRPr="00802935" w:rsidRDefault="008D57E1" w:rsidP="008D57E1">
            <w:pPr>
              <w:ind w:left="166" w:right="-107" w:hanging="180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342" w:type="dxa"/>
            <w:gridSpan w:val="3"/>
            <w:vAlign w:val="bottom"/>
          </w:tcPr>
          <w:p w14:paraId="459C52A8" w14:textId="7605DDDE" w:rsidR="008D57E1" w:rsidRPr="00802935" w:rsidRDefault="008D57E1" w:rsidP="008D5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2935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32008" w:rsidRPr="00802935" w14:paraId="52ED1EED" w14:textId="77777777" w:rsidTr="00AE6B57">
        <w:tc>
          <w:tcPr>
            <w:tcW w:w="5850" w:type="dxa"/>
          </w:tcPr>
          <w:p w14:paraId="4EED8C8F" w14:textId="732E595B" w:rsidR="00632008" w:rsidRPr="00802935" w:rsidRDefault="00632008" w:rsidP="00632008">
            <w:pPr>
              <w:ind w:left="166" w:right="-107" w:hanging="180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2935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573" w:type="dxa"/>
            <w:vAlign w:val="bottom"/>
          </w:tcPr>
          <w:p w14:paraId="30F6DE81" w14:textId="3255CFFC" w:rsidR="00632008" w:rsidRPr="00802935" w:rsidRDefault="00EA5CCE" w:rsidP="00632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87,552</w:t>
            </w:r>
          </w:p>
        </w:tc>
        <w:tc>
          <w:tcPr>
            <w:tcW w:w="236" w:type="dxa"/>
            <w:vAlign w:val="bottom"/>
          </w:tcPr>
          <w:p w14:paraId="3C7B6B3B" w14:textId="77777777" w:rsidR="00632008" w:rsidRPr="00802935" w:rsidRDefault="00632008" w:rsidP="00632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3" w:type="dxa"/>
            <w:vAlign w:val="bottom"/>
          </w:tcPr>
          <w:p w14:paraId="3EE709F3" w14:textId="22A7D3A3" w:rsidR="00632008" w:rsidRPr="00802935" w:rsidRDefault="00632008" w:rsidP="00632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55,472</w:t>
            </w:r>
          </w:p>
        </w:tc>
      </w:tr>
      <w:tr w:rsidR="00632008" w:rsidRPr="009E3BC3" w14:paraId="24DBD9B4" w14:textId="77777777" w:rsidTr="00AE6B57">
        <w:tc>
          <w:tcPr>
            <w:tcW w:w="5850" w:type="dxa"/>
          </w:tcPr>
          <w:p w14:paraId="04DA45C9" w14:textId="77777777" w:rsidR="00632008" w:rsidRPr="00802935" w:rsidRDefault="00632008" w:rsidP="00632008">
            <w:pPr>
              <w:ind w:left="166" w:right="-22" w:hanging="180"/>
              <w:contextualSpacing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8029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5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30BB59" w14:textId="559DBD11" w:rsidR="00632008" w:rsidRPr="00802935" w:rsidRDefault="005005FE" w:rsidP="00632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87,552</w:t>
            </w:r>
          </w:p>
        </w:tc>
        <w:tc>
          <w:tcPr>
            <w:tcW w:w="236" w:type="dxa"/>
            <w:vAlign w:val="bottom"/>
          </w:tcPr>
          <w:p w14:paraId="3896D530" w14:textId="77777777" w:rsidR="00632008" w:rsidRPr="00802935" w:rsidRDefault="00632008" w:rsidP="00632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714BEB" w14:textId="05DB2CDD" w:rsidR="00632008" w:rsidRPr="009E3BC3" w:rsidRDefault="00632008" w:rsidP="00632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55,472</w:t>
            </w:r>
          </w:p>
        </w:tc>
      </w:tr>
    </w:tbl>
    <w:p w14:paraId="2751312B" w14:textId="5B9C5EEE" w:rsidR="00906E89" w:rsidRPr="00A33F9E" w:rsidRDefault="00906E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lang w:eastAsia="x-none"/>
        </w:rPr>
      </w:pPr>
    </w:p>
    <w:p w14:paraId="254D373B" w14:textId="2A68A4E0" w:rsidR="007F1781" w:rsidRPr="008305DB" w:rsidRDefault="007F1781" w:rsidP="007F1781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305D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วงเงินสินเชื่อที่ยังไม่ได้เบิกใช้</w:t>
      </w:r>
    </w:p>
    <w:p w14:paraId="1E4CA71B" w14:textId="77777777" w:rsidR="007F1781" w:rsidRPr="008305DB" w:rsidRDefault="007F1781" w:rsidP="007F1781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7DB37406" w14:textId="4132700C" w:rsidR="007F1781" w:rsidRPr="000C08E8" w:rsidRDefault="007F1781" w:rsidP="007F1781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pacing w:val="-9"/>
          <w:sz w:val="30"/>
          <w:szCs w:val="30"/>
        </w:rPr>
      </w:pPr>
      <w:r w:rsidRPr="00D778C8">
        <w:rPr>
          <w:rFonts w:asciiTheme="majorBidi" w:hAnsiTheme="majorBidi" w:cstheme="majorBidi"/>
          <w:spacing w:val="-9"/>
          <w:sz w:val="30"/>
          <w:szCs w:val="30"/>
          <w:cs/>
        </w:rPr>
        <w:t xml:space="preserve">ณ วันที่ </w:t>
      </w:r>
      <w:r w:rsidRPr="00D778C8">
        <w:rPr>
          <w:rFonts w:asciiTheme="majorBidi" w:hAnsiTheme="majorBidi" w:cstheme="majorBidi"/>
          <w:spacing w:val="-9"/>
          <w:sz w:val="30"/>
          <w:szCs w:val="30"/>
          <w:lang w:val="en-US"/>
        </w:rPr>
        <w:t>31</w:t>
      </w:r>
      <w:r w:rsidRPr="00D778C8">
        <w:rPr>
          <w:rFonts w:asciiTheme="majorBidi" w:hAnsiTheme="majorBidi" w:cstheme="majorBidi"/>
          <w:spacing w:val="-9"/>
          <w:sz w:val="30"/>
          <w:szCs w:val="30"/>
          <w:cs/>
        </w:rPr>
        <w:t xml:space="preserve"> ธันวาคม </w:t>
      </w:r>
      <w:r w:rsidRPr="00D778C8">
        <w:rPr>
          <w:rFonts w:asciiTheme="majorBidi" w:hAnsiTheme="majorBidi" w:cstheme="majorBidi"/>
          <w:spacing w:val="-9"/>
          <w:sz w:val="30"/>
          <w:szCs w:val="30"/>
          <w:lang w:val="en-US"/>
        </w:rPr>
        <w:t>256</w:t>
      </w:r>
      <w:r w:rsidR="00632008">
        <w:rPr>
          <w:rFonts w:asciiTheme="majorBidi" w:hAnsiTheme="majorBidi" w:cstheme="majorBidi"/>
          <w:spacing w:val="-9"/>
          <w:sz w:val="30"/>
          <w:szCs w:val="30"/>
          <w:lang w:val="en-US"/>
        </w:rPr>
        <w:t>8</w:t>
      </w:r>
      <w:r w:rsidRPr="00D778C8">
        <w:rPr>
          <w:rFonts w:asciiTheme="majorBidi" w:hAnsiTheme="majorBidi" w:cstheme="majorBidi"/>
          <w:spacing w:val="-9"/>
          <w:sz w:val="30"/>
          <w:szCs w:val="30"/>
          <w:lang w:val="en-US"/>
        </w:rPr>
        <w:t xml:space="preserve"> </w:t>
      </w:r>
      <w:r w:rsidRPr="00D778C8">
        <w:rPr>
          <w:rFonts w:asciiTheme="majorBidi" w:hAnsiTheme="majorBidi" w:cstheme="majorBidi"/>
          <w:spacing w:val="-9"/>
          <w:sz w:val="30"/>
          <w:szCs w:val="30"/>
          <w:cs/>
        </w:rPr>
        <w:t>บริษัทมีวงเงินสินเชื่อที่ยังไม่ได้เบิกใช้เป็นจำนวนเงิน</w:t>
      </w:r>
      <w:r w:rsidR="008305DB" w:rsidRPr="00D778C8">
        <w:rPr>
          <w:rFonts w:asciiTheme="majorBidi" w:hAnsiTheme="majorBidi" w:cstheme="majorBidi"/>
          <w:spacing w:val="-9"/>
          <w:sz w:val="30"/>
          <w:szCs w:val="30"/>
          <w:lang w:val="en-US"/>
        </w:rPr>
        <w:t xml:space="preserve"> </w:t>
      </w:r>
      <w:r w:rsidR="00715BE3">
        <w:rPr>
          <w:rFonts w:asciiTheme="majorBidi" w:hAnsiTheme="majorBidi" w:cstheme="majorBidi"/>
          <w:spacing w:val="-9"/>
          <w:sz w:val="30"/>
          <w:szCs w:val="30"/>
          <w:lang w:val="en-US"/>
        </w:rPr>
        <w:t>530.0</w:t>
      </w:r>
      <w:r w:rsidR="008038DA" w:rsidRPr="00D778C8">
        <w:rPr>
          <w:rFonts w:asciiTheme="majorBidi" w:hAnsiTheme="majorBidi" w:cstheme="majorBidi"/>
          <w:spacing w:val="-9"/>
          <w:sz w:val="30"/>
          <w:szCs w:val="30"/>
          <w:lang w:val="en-US"/>
        </w:rPr>
        <w:t xml:space="preserve"> </w:t>
      </w:r>
      <w:r w:rsidRPr="00D778C8">
        <w:rPr>
          <w:rFonts w:asciiTheme="majorBidi" w:hAnsiTheme="majorBidi" w:cstheme="majorBidi"/>
          <w:spacing w:val="-9"/>
          <w:sz w:val="30"/>
          <w:szCs w:val="30"/>
          <w:cs/>
        </w:rPr>
        <w:t xml:space="preserve">ล้านบาท </w:t>
      </w:r>
      <w:r w:rsidRPr="00D778C8">
        <w:rPr>
          <w:rFonts w:asciiTheme="majorBidi" w:hAnsiTheme="majorBidi" w:cstheme="majorBidi"/>
          <w:i/>
          <w:iCs/>
          <w:spacing w:val="-9"/>
          <w:sz w:val="30"/>
          <w:szCs w:val="30"/>
        </w:rPr>
        <w:t>(</w:t>
      </w:r>
      <w:r w:rsidRPr="00D778C8">
        <w:rPr>
          <w:rFonts w:asciiTheme="majorBidi" w:hAnsiTheme="majorBidi" w:cstheme="majorBidi"/>
          <w:i/>
          <w:iCs/>
          <w:spacing w:val="-9"/>
          <w:sz w:val="30"/>
          <w:szCs w:val="30"/>
          <w:lang w:val="en-US"/>
        </w:rPr>
        <w:t>256</w:t>
      </w:r>
      <w:r w:rsidR="00632008">
        <w:rPr>
          <w:rFonts w:asciiTheme="majorBidi" w:hAnsiTheme="majorBidi" w:cstheme="majorBidi"/>
          <w:i/>
          <w:iCs/>
          <w:spacing w:val="-9"/>
          <w:sz w:val="30"/>
          <w:szCs w:val="30"/>
          <w:lang w:val="en-US"/>
        </w:rPr>
        <w:t>7</w:t>
      </w:r>
      <w:r w:rsidRPr="00D778C8">
        <w:rPr>
          <w:rFonts w:asciiTheme="majorBidi" w:hAnsiTheme="majorBidi" w:cstheme="majorBidi"/>
          <w:i/>
          <w:iCs/>
          <w:spacing w:val="-9"/>
          <w:sz w:val="30"/>
          <w:szCs w:val="30"/>
        </w:rPr>
        <w:t xml:space="preserve">: </w:t>
      </w:r>
      <w:r w:rsidRPr="00D778C8">
        <w:rPr>
          <w:rFonts w:asciiTheme="majorBidi" w:hAnsiTheme="majorBidi" w:cstheme="majorBidi"/>
          <w:i/>
          <w:iCs/>
          <w:spacing w:val="-9"/>
          <w:sz w:val="30"/>
          <w:szCs w:val="30"/>
          <w:lang w:val="en-US"/>
        </w:rPr>
        <w:t>1,</w:t>
      </w:r>
      <w:r w:rsidR="00632008">
        <w:rPr>
          <w:rFonts w:asciiTheme="majorBidi" w:hAnsiTheme="majorBidi" w:cstheme="majorBidi"/>
          <w:i/>
          <w:iCs/>
          <w:spacing w:val="-9"/>
          <w:sz w:val="30"/>
          <w:szCs w:val="30"/>
          <w:lang w:val="en-US"/>
        </w:rPr>
        <w:t>327</w:t>
      </w:r>
      <w:r w:rsidRPr="00D778C8">
        <w:rPr>
          <w:rFonts w:asciiTheme="majorBidi" w:hAnsiTheme="majorBidi" w:cstheme="majorBidi"/>
          <w:i/>
          <w:iCs/>
          <w:spacing w:val="-9"/>
          <w:sz w:val="30"/>
          <w:szCs w:val="30"/>
          <w:lang w:val="en-US"/>
        </w:rPr>
        <w:t>.</w:t>
      </w:r>
      <w:r w:rsidR="00632008">
        <w:rPr>
          <w:rFonts w:asciiTheme="majorBidi" w:hAnsiTheme="majorBidi" w:cstheme="majorBidi"/>
          <w:i/>
          <w:iCs/>
          <w:spacing w:val="-9"/>
          <w:sz w:val="30"/>
          <w:szCs w:val="30"/>
          <w:lang w:val="en-US"/>
        </w:rPr>
        <w:t>2</w:t>
      </w:r>
      <w:r w:rsidRPr="00D778C8">
        <w:rPr>
          <w:rFonts w:asciiTheme="majorBidi" w:hAnsiTheme="majorBidi" w:cstheme="majorBidi"/>
          <w:i/>
          <w:iCs/>
          <w:spacing w:val="-9"/>
          <w:sz w:val="30"/>
          <w:szCs w:val="30"/>
          <w:lang w:val="en-US"/>
        </w:rPr>
        <w:t xml:space="preserve"> </w:t>
      </w:r>
      <w:r w:rsidRPr="00D778C8">
        <w:rPr>
          <w:rFonts w:asciiTheme="majorBidi" w:hAnsiTheme="majorBidi" w:cstheme="majorBidi"/>
          <w:i/>
          <w:iCs/>
          <w:spacing w:val="-9"/>
          <w:sz w:val="30"/>
          <w:szCs w:val="30"/>
          <w:cs/>
        </w:rPr>
        <w:t>ล้านบาท)</w:t>
      </w:r>
      <w:r w:rsidRPr="000C08E8">
        <w:rPr>
          <w:rFonts w:asciiTheme="majorBidi" w:hAnsiTheme="majorBidi" w:cstheme="majorBidi"/>
          <w:spacing w:val="-9"/>
          <w:sz w:val="30"/>
          <w:szCs w:val="30"/>
        </w:rPr>
        <w:t xml:space="preserve"> </w:t>
      </w:r>
    </w:p>
    <w:p w14:paraId="4167F25D" w14:textId="47903F20" w:rsidR="000C08E8" w:rsidRDefault="000C08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  <w:lang w:val="x-none" w:eastAsia="x-none"/>
        </w:rPr>
      </w:pPr>
    </w:p>
    <w:p w14:paraId="7BFD6FA2" w14:textId="52268804" w:rsidR="00A24464" w:rsidRPr="009E3BC3" w:rsidRDefault="00A24464" w:rsidP="00524E96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ประมาณการหนี้สินสำหรับผลประโยชน์พนักงาน</w:t>
      </w:r>
    </w:p>
    <w:p w14:paraId="44428748" w14:textId="77777777" w:rsidR="00F24E44" w:rsidRPr="00E005E4" w:rsidRDefault="00F24E44" w:rsidP="0010111B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eastAsia="Calibri" w:hAnsiTheme="majorBidi" w:cstheme="majorBidi"/>
          <w:sz w:val="16"/>
          <w:szCs w:val="16"/>
          <w:lang w:val="en-US"/>
        </w:rPr>
      </w:pPr>
    </w:p>
    <w:p w14:paraId="3B393BDC" w14:textId="59B97013" w:rsidR="00497270" w:rsidRDefault="00BC4FCB" w:rsidP="001C56D3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กลุ่ม</w:t>
      </w:r>
      <w:r w:rsidR="00694B8F" w:rsidRPr="009E3BC3">
        <w:rPr>
          <w:rFonts w:asciiTheme="majorBidi" w:hAnsiTheme="majorBidi" w:cstheme="majorBidi"/>
          <w:sz w:val="30"/>
          <w:szCs w:val="30"/>
          <w:cs/>
        </w:rPr>
        <w:t>บริษัทจัดการโครงการ</w:t>
      </w:r>
      <w:r w:rsidRPr="009E3BC3">
        <w:rPr>
          <w:rFonts w:asciiTheme="majorBidi" w:hAnsiTheme="majorBidi" w:cstheme="majorBidi"/>
          <w:sz w:val="30"/>
          <w:szCs w:val="30"/>
          <w:cs/>
        </w:rPr>
        <w:t>ผลประโยชน์ที่กำหนดไว้</w:t>
      </w:r>
      <w:r w:rsidR="00694B8F" w:rsidRPr="009E3BC3">
        <w:rPr>
          <w:rFonts w:asciiTheme="majorBidi" w:hAnsiTheme="majorBidi" w:cstheme="majorBidi"/>
          <w:sz w:val="30"/>
          <w:szCs w:val="30"/>
          <w:cs/>
        </w:rPr>
        <w:t xml:space="preserve">ตามข้อกำหนดของพระราชบัญญัติคุ้มครองแรงงาน พ.ศ. 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2541</w:t>
      </w:r>
      <w:r w:rsidR="00694B8F" w:rsidRPr="009E3B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17809" w:rsidRPr="009E3BC3">
        <w:rPr>
          <w:rFonts w:asciiTheme="majorBidi" w:hAnsiTheme="majorBidi" w:cstheme="majorBidi"/>
          <w:sz w:val="30"/>
          <w:szCs w:val="30"/>
          <w:cs/>
        </w:rPr>
        <w:br/>
      </w:r>
      <w:r w:rsidR="00694B8F" w:rsidRPr="009E3BC3">
        <w:rPr>
          <w:rFonts w:asciiTheme="majorBidi" w:hAnsiTheme="majorBidi" w:cstheme="majorBidi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1C56D3" w:rsidRPr="009E3BC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7F18AF" w:rsidRPr="009E3BC3">
        <w:rPr>
          <w:rFonts w:asciiTheme="majorBidi" w:hAnsiTheme="majorBidi" w:cstheme="majorBidi"/>
          <w:sz w:val="30"/>
          <w:szCs w:val="30"/>
          <w:cs/>
        </w:rPr>
        <w:t>โครงการผลประโยชน์ที่กำหนดไว้ของ</w:t>
      </w:r>
      <w:r w:rsidR="006874AD" w:rsidRPr="009E3BC3">
        <w:rPr>
          <w:rFonts w:asciiTheme="majorBidi" w:hAnsiTheme="majorBidi" w:cstheme="majorBidi"/>
          <w:sz w:val="30"/>
          <w:szCs w:val="30"/>
        </w:rPr>
        <w:br/>
      </w:r>
      <w:r w:rsidR="002F32F9" w:rsidRPr="009E3BC3">
        <w:rPr>
          <w:rFonts w:asciiTheme="majorBidi" w:hAnsiTheme="majorBidi" w:cstheme="majorBidi"/>
          <w:sz w:val="30"/>
          <w:szCs w:val="30"/>
          <w:cs/>
        </w:rPr>
        <w:t>กลุ่ม</w:t>
      </w:r>
      <w:r w:rsidR="007F18AF" w:rsidRPr="009E3BC3">
        <w:rPr>
          <w:rFonts w:asciiTheme="majorBidi" w:hAnsiTheme="majorBidi" w:cstheme="majorBidi"/>
          <w:sz w:val="30"/>
          <w:szCs w:val="30"/>
          <w:cs/>
        </w:rPr>
        <w:t xml:space="preserve">บริษัทมีความเสี่ยงจากการประมาณการตามหลักคณิตศาสตร์ประกันภัยได้แก่ ความเสี่ยงจากอัตราดอกเบี้ย </w:t>
      </w:r>
      <w:r w:rsidR="006874AD" w:rsidRPr="009E3BC3">
        <w:rPr>
          <w:rFonts w:asciiTheme="majorBidi" w:hAnsiTheme="majorBidi" w:cstheme="majorBidi"/>
          <w:sz w:val="30"/>
          <w:szCs w:val="30"/>
        </w:rPr>
        <w:br/>
      </w:r>
      <w:r w:rsidR="00497270" w:rsidRPr="00497270">
        <w:rPr>
          <w:rFonts w:asciiTheme="majorBidi" w:hAnsiTheme="majorBidi" w:cstheme="majorBidi" w:hint="cs"/>
          <w:sz w:val="30"/>
          <w:szCs w:val="30"/>
          <w:cs/>
        </w:rPr>
        <w:t>ความเสี่ยงจากอัตราการเพิ่มขึ้นของเงินเดือน และความเสี่ยงจากอัตราการหมุนเวียนของพนักงาน</w:t>
      </w:r>
    </w:p>
    <w:p w14:paraId="27DBBE73" w14:textId="14FDA12A" w:rsidR="001C56D3" w:rsidRPr="00E90ED1" w:rsidRDefault="001C56D3" w:rsidP="0010111B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eastAsia="Calibri" w:hAnsiTheme="majorBidi" w:cstheme="majorBidi"/>
          <w:sz w:val="20"/>
          <w:szCs w:val="20"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530"/>
        <w:gridCol w:w="270"/>
        <w:gridCol w:w="1530"/>
      </w:tblGrid>
      <w:tr w:rsidR="00235ACC" w:rsidRPr="009E3BC3" w14:paraId="3B1F3F55" w14:textId="77777777" w:rsidTr="00B958D8">
        <w:trPr>
          <w:tblHeader/>
        </w:trPr>
        <w:tc>
          <w:tcPr>
            <w:tcW w:w="5850" w:type="dxa"/>
          </w:tcPr>
          <w:p w14:paraId="34260EF4" w14:textId="77777777" w:rsidR="00235ACC" w:rsidRPr="009E3BC3" w:rsidRDefault="00235ACC" w:rsidP="00235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</w:tc>
        <w:tc>
          <w:tcPr>
            <w:tcW w:w="3330" w:type="dxa"/>
            <w:gridSpan w:val="3"/>
            <w:vAlign w:val="bottom"/>
          </w:tcPr>
          <w:p w14:paraId="1E58436C" w14:textId="656ECD3D" w:rsidR="00235ACC" w:rsidRPr="009E3BC3" w:rsidRDefault="00235ACC" w:rsidP="00235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29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80293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8029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/ </w:t>
            </w:r>
            <w:r w:rsidRPr="008029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320CF" w:rsidRPr="009E3BC3" w14:paraId="6E9A28EF" w14:textId="77777777" w:rsidTr="00235ACC">
        <w:trPr>
          <w:tblHeader/>
        </w:trPr>
        <w:tc>
          <w:tcPr>
            <w:tcW w:w="5850" w:type="dxa"/>
          </w:tcPr>
          <w:p w14:paraId="38CD6317" w14:textId="77777777" w:rsidR="006320CF" w:rsidRPr="009E3BC3" w:rsidRDefault="006320CF" w:rsidP="00CD0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 </w:t>
            </w:r>
            <w:bookmarkStart w:id="2" w:name="_Hlk63087926"/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โครงการผลประโยชน์</w:t>
            </w:r>
            <w:bookmarkEnd w:id="2"/>
          </w:p>
        </w:tc>
        <w:tc>
          <w:tcPr>
            <w:tcW w:w="1530" w:type="dxa"/>
          </w:tcPr>
          <w:p w14:paraId="636B9658" w14:textId="21DCF71E" w:rsidR="006320CF" w:rsidRPr="009E3BC3" w:rsidRDefault="006320CF" w:rsidP="00CD0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3200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173905A" w14:textId="77777777" w:rsidR="006320CF" w:rsidRPr="009E3BC3" w:rsidRDefault="006320CF" w:rsidP="00CD0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9759321" w14:textId="0270CD17" w:rsidR="006320CF" w:rsidRPr="009E3BC3" w:rsidRDefault="006320CF" w:rsidP="00CD0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3200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6320CF" w:rsidRPr="009E3BC3" w14:paraId="6DAB710E" w14:textId="77777777" w:rsidTr="00235ACC">
        <w:trPr>
          <w:trHeight w:val="85"/>
          <w:tblHeader/>
        </w:trPr>
        <w:tc>
          <w:tcPr>
            <w:tcW w:w="5850" w:type="dxa"/>
          </w:tcPr>
          <w:p w14:paraId="52D14ED5" w14:textId="77777777" w:rsidR="006320CF" w:rsidRPr="00901847" w:rsidRDefault="006320CF" w:rsidP="00432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330" w:type="dxa"/>
            <w:gridSpan w:val="3"/>
          </w:tcPr>
          <w:p w14:paraId="49D0E344" w14:textId="600713BE" w:rsidR="006320CF" w:rsidRPr="006320CF" w:rsidRDefault="006320CF" w:rsidP="006320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320C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32008" w:rsidRPr="009E3BC3" w14:paraId="6EA86899" w14:textId="77777777" w:rsidTr="00235ACC">
        <w:trPr>
          <w:trHeight w:val="85"/>
        </w:trPr>
        <w:tc>
          <w:tcPr>
            <w:tcW w:w="5850" w:type="dxa"/>
          </w:tcPr>
          <w:p w14:paraId="0CC8E0DA" w14:textId="4FC9A9E0" w:rsidR="00632008" w:rsidRPr="009E3BC3" w:rsidRDefault="00632008" w:rsidP="00632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9E3BC3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530" w:type="dxa"/>
          </w:tcPr>
          <w:p w14:paraId="587CF148" w14:textId="3E061850" w:rsidR="00632008" w:rsidRPr="00632008" w:rsidRDefault="00632008" w:rsidP="00235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2008">
              <w:rPr>
                <w:rFonts w:asciiTheme="majorBidi" w:hAnsiTheme="majorBidi" w:cstheme="majorBidi"/>
                <w:sz w:val="30"/>
                <w:szCs w:val="30"/>
              </w:rPr>
              <w:t>48,529</w:t>
            </w:r>
          </w:p>
        </w:tc>
        <w:tc>
          <w:tcPr>
            <w:tcW w:w="270" w:type="dxa"/>
          </w:tcPr>
          <w:p w14:paraId="4C414693" w14:textId="77777777" w:rsidR="00632008" w:rsidRPr="009E3BC3" w:rsidRDefault="00632008" w:rsidP="00632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F3D530F" w14:textId="759DD8F7" w:rsidR="00632008" w:rsidRPr="009E3BC3" w:rsidRDefault="00632008" w:rsidP="00235A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3396">
              <w:rPr>
                <w:rFonts w:asciiTheme="majorBidi" w:hAnsiTheme="majorBidi" w:cstheme="majorBidi"/>
                <w:sz w:val="30"/>
                <w:szCs w:val="30"/>
              </w:rPr>
              <w:t>46,356</w:t>
            </w:r>
          </w:p>
        </w:tc>
      </w:tr>
      <w:tr w:rsidR="00632008" w:rsidRPr="009E3BC3" w14:paraId="0D6BE6E5" w14:textId="77777777" w:rsidTr="00235ACC">
        <w:trPr>
          <w:trHeight w:val="85"/>
        </w:trPr>
        <w:tc>
          <w:tcPr>
            <w:tcW w:w="5850" w:type="dxa"/>
          </w:tcPr>
          <w:p w14:paraId="24BDA6C4" w14:textId="77777777" w:rsidR="00632008" w:rsidRPr="00C26A2A" w:rsidRDefault="00632008" w:rsidP="00632008">
            <w:pPr>
              <w:ind w:left="-1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26A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1530" w:type="dxa"/>
          </w:tcPr>
          <w:p w14:paraId="4E377A5C" w14:textId="77777777" w:rsidR="00632008" w:rsidRPr="009E3BC3" w:rsidRDefault="00632008" w:rsidP="0063200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5E0200" w14:textId="77777777" w:rsidR="00632008" w:rsidRPr="009E3BC3" w:rsidRDefault="00632008" w:rsidP="00632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E7F8707" w14:textId="77777777" w:rsidR="00632008" w:rsidRPr="009E3BC3" w:rsidRDefault="00632008" w:rsidP="0063200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32008" w:rsidRPr="009E3BC3" w14:paraId="70089F53" w14:textId="77777777" w:rsidTr="00235ACC">
        <w:trPr>
          <w:trHeight w:val="85"/>
        </w:trPr>
        <w:tc>
          <w:tcPr>
            <w:tcW w:w="5850" w:type="dxa"/>
          </w:tcPr>
          <w:p w14:paraId="7F85A060" w14:textId="2477DA45" w:rsidR="00632008" w:rsidRPr="009E3BC3" w:rsidRDefault="00632008" w:rsidP="00632008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530" w:type="dxa"/>
          </w:tcPr>
          <w:p w14:paraId="635A7578" w14:textId="30817D04" w:rsidR="00632008" w:rsidRPr="009E3BC3" w:rsidRDefault="008E1D5A" w:rsidP="00235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4,317</w:t>
            </w:r>
          </w:p>
        </w:tc>
        <w:tc>
          <w:tcPr>
            <w:tcW w:w="270" w:type="dxa"/>
          </w:tcPr>
          <w:p w14:paraId="20595E74" w14:textId="77777777" w:rsidR="00632008" w:rsidRPr="009E3BC3" w:rsidRDefault="00632008" w:rsidP="00632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F894429" w14:textId="7253F038" w:rsidR="00632008" w:rsidRPr="009E3BC3" w:rsidRDefault="00632008" w:rsidP="0063200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4,700</w:t>
            </w:r>
          </w:p>
        </w:tc>
      </w:tr>
      <w:tr w:rsidR="00632008" w:rsidRPr="009E3BC3" w14:paraId="05539BB1" w14:textId="77777777" w:rsidTr="00235ACC">
        <w:trPr>
          <w:trHeight w:val="85"/>
        </w:trPr>
        <w:tc>
          <w:tcPr>
            <w:tcW w:w="5850" w:type="dxa"/>
          </w:tcPr>
          <w:p w14:paraId="0833376F" w14:textId="24DA88E1" w:rsidR="00632008" w:rsidRPr="009E3BC3" w:rsidRDefault="00632008" w:rsidP="00632008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8DA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ACE029E" w14:textId="33A388D5" w:rsidR="00632008" w:rsidRPr="009E3BC3" w:rsidRDefault="00DA1CEC" w:rsidP="00235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1,431</w:t>
            </w:r>
          </w:p>
        </w:tc>
        <w:tc>
          <w:tcPr>
            <w:tcW w:w="270" w:type="dxa"/>
          </w:tcPr>
          <w:p w14:paraId="1C471CFA" w14:textId="77777777" w:rsidR="00632008" w:rsidRPr="009E3BC3" w:rsidRDefault="00632008" w:rsidP="00632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F2F516C" w14:textId="6BD0A56D" w:rsidR="00632008" w:rsidRPr="009E3BC3" w:rsidRDefault="00632008" w:rsidP="0063200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1,455</w:t>
            </w:r>
          </w:p>
        </w:tc>
      </w:tr>
      <w:tr w:rsidR="00632008" w:rsidRPr="009E3BC3" w14:paraId="1B6B2069" w14:textId="77777777" w:rsidTr="00235ACC">
        <w:trPr>
          <w:trHeight w:val="85"/>
        </w:trPr>
        <w:tc>
          <w:tcPr>
            <w:tcW w:w="5850" w:type="dxa"/>
          </w:tcPr>
          <w:p w14:paraId="738887BA" w14:textId="77777777" w:rsidR="00632008" w:rsidRPr="009E3BC3" w:rsidRDefault="00632008" w:rsidP="0063200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FDF108C" w14:textId="11B2CAC0" w:rsidR="00632008" w:rsidRPr="00E35719" w:rsidRDefault="006F0F4A" w:rsidP="00235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5,748</w:t>
            </w:r>
          </w:p>
        </w:tc>
        <w:tc>
          <w:tcPr>
            <w:tcW w:w="270" w:type="dxa"/>
          </w:tcPr>
          <w:p w14:paraId="4B8A9184" w14:textId="77777777" w:rsidR="00632008" w:rsidRPr="00E35719" w:rsidRDefault="00632008" w:rsidP="00632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DFD59CF" w14:textId="1B1C97E9" w:rsidR="00632008" w:rsidRPr="009E3BC3" w:rsidRDefault="00632008" w:rsidP="0063200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6,155</w:t>
            </w:r>
          </w:p>
        </w:tc>
      </w:tr>
      <w:tr w:rsidR="009F0DFE" w:rsidRPr="009E3BC3" w14:paraId="5B78D441" w14:textId="77777777" w:rsidTr="00235ACC">
        <w:trPr>
          <w:trHeight w:val="85"/>
        </w:trPr>
        <w:tc>
          <w:tcPr>
            <w:tcW w:w="5850" w:type="dxa"/>
          </w:tcPr>
          <w:p w14:paraId="3D58EB11" w14:textId="77777777" w:rsidR="009F0DFE" w:rsidRPr="009E3BC3" w:rsidRDefault="009F0DFE" w:rsidP="0063200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73EBEF3" w14:textId="77777777" w:rsidR="009F0DFE" w:rsidRDefault="009F0DFE" w:rsidP="0063200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D302699" w14:textId="77777777" w:rsidR="009F0DFE" w:rsidRPr="00E35719" w:rsidRDefault="009F0DFE" w:rsidP="00632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B45AFE0" w14:textId="77777777" w:rsidR="009F0DFE" w:rsidRDefault="009F0DFE" w:rsidP="0063200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F0DFE" w:rsidRPr="009E3BC3" w14:paraId="0A250E82" w14:textId="77777777" w:rsidTr="00235ACC">
        <w:trPr>
          <w:trHeight w:val="85"/>
        </w:trPr>
        <w:tc>
          <w:tcPr>
            <w:tcW w:w="5850" w:type="dxa"/>
          </w:tcPr>
          <w:p w14:paraId="28724D22" w14:textId="77777777" w:rsidR="009F0DFE" w:rsidRPr="009E3BC3" w:rsidRDefault="009F0DFE" w:rsidP="0063200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4405CEB8" w14:textId="77777777" w:rsidR="009F0DFE" w:rsidRDefault="009F0DFE" w:rsidP="0063200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DD8399E" w14:textId="77777777" w:rsidR="009F0DFE" w:rsidRPr="00E35719" w:rsidRDefault="009F0DFE" w:rsidP="00632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B2734E5" w14:textId="77777777" w:rsidR="009F0DFE" w:rsidRDefault="009F0DFE" w:rsidP="0063200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F0DFE" w:rsidRPr="009E3BC3" w14:paraId="6EF532C1" w14:textId="77777777" w:rsidTr="00235ACC">
        <w:trPr>
          <w:trHeight w:val="85"/>
        </w:trPr>
        <w:tc>
          <w:tcPr>
            <w:tcW w:w="5850" w:type="dxa"/>
          </w:tcPr>
          <w:p w14:paraId="36CC72DA" w14:textId="77777777" w:rsidR="009F0DFE" w:rsidRPr="009E3BC3" w:rsidRDefault="009F0DFE" w:rsidP="0063200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5C5ED8DB" w14:textId="77777777" w:rsidR="009F0DFE" w:rsidRDefault="009F0DFE" w:rsidP="0063200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DB22439" w14:textId="77777777" w:rsidR="009F0DFE" w:rsidRPr="00E35719" w:rsidRDefault="009F0DFE" w:rsidP="00632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624704D" w14:textId="77777777" w:rsidR="009F0DFE" w:rsidRDefault="009F0DFE" w:rsidP="0063200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F0DFE" w:rsidRPr="009E3BC3" w14:paraId="5C30D36E" w14:textId="77777777" w:rsidTr="00235ACC">
        <w:trPr>
          <w:trHeight w:val="85"/>
        </w:trPr>
        <w:tc>
          <w:tcPr>
            <w:tcW w:w="5850" w:type="dxa"/>
          </w:tcPr>
          <w:p w14:paraId="2630D0F3" w14:textId="77777777" w:rsidR="009F0DFE" w:rsidRPr="009E3BC3" w:rsidRDefault="009F0DFE" w:rsidP="0063200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39CCBDA3" w14:textId="77777777" w:rsidR="009F0DFE" w:rsidRDefault="009F0DFE" w:rsidP="0063200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E93FB5D" w14:textId="77777777" w:rsidR="009F0DFE" w:rsidRPr="00E35719" w:rsidRDefault="009F0DFE" w:rsidP="00632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E1F273C" w14:textId="77777777" w:rsidR="009F0DFE" w:rsidRDefault="009F0DFE" w:rsidP="0063200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45655" w:rsidRPr="009E3BC3" w14:paraId="380D9958" w14:textId="77777777" w:rsidTr="00235ACC">
        <w:tc>
          <w:tcPr>
            <w:tcW w:w="5850" w:type="dxa"/>
          </w:tcPr>
          <w:p w14:paraId="249A6986" w14:textId="4C159CF7" w:rsidR="00745655" w:rsidRPr="004C1842" w:rsidRDefault="00745655" w:rsidP="00745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C184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530" w:type="dxa"/>
          </w:tcPr>
          <w:p w14:paraId="52CEF193" w14:textId="1EDE2FF5" w:rsidR="00745655" w:rsidRDefault="00745655" w:rsidP="0074565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8168192" w14:textId="77777777" w:rsidR="00745655" w:rsidRPr="009E3BC3" w:rsidRDefault="00745655" w:rsidP="00745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275B0D4" w14:textId="4CE28F50" w:rsidR="00745655" w:rsidRDefault="00745655" w:rsidP="0074565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C319D" w:rsidRPr="009E3BC3" w14:paraId="20A9C2FE" w14:textId="77777777" w:rsidTr="00235ACC">
        <w:tc>
          <w:tcPr>
            <w:tcW w:w="5850" w:type="dxa"/>
          </w:tcPr>
          <w:p w14:paraId="1EABCF7F" w14:textId="5941F941" w:rsidR="004C319D" w:rsidRPr="009E3BC3" w:rsidRDefault="00C45E25" w:rsidP="004C3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="004C319D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จากการประมาณตามหลัก</w:t>
            </w:r>
          </w:p>
        </w:tc>
        <w:tc>
          <w:tcPr>
            <w:tcW w:w="1530" w:type="dxa"/>
          </w:tcPr>
          <w:p w14:paraId="4043FCC6" w14:textId="77777777" w:rsidR="004C319D" w:rsidRDefault="004C319D" w:rsidP="004C31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B451645" w14:textId="77777777" w:rsidR="004C319D" w:rsidRPr="009E3BC3" w:rsidRDefault="004C319D" w:rsidP="004C3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473FC7A" w14:textId="77777777" w:rsidR="004C319D" w:rsidRDefault="004C319D" w:rsidP="004C31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C319D" w:rsidRPr="009E3BC3" w14:paraId="5735377B" w14:textId="77777777" w:rsidTr="00235ACC">
        <w:tc>
          <w:tcPr>
            <w:tcW w:w="5850" w:type="dxa"/>
          </w:tcPr>
          <w:p w14:paraId="453174A3" w14:textId="0D5EAA19" w:rsidR="004C319D" w:rsidRPr="009E3BC3" w:rsidRDefault="00BA43AE" w:rsidP="004C3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  </w:t>
            </w:r>
            <w:r w:rsidRPr="00BA3A09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1530" w:type="dxa"/>
          </w:tcPr>
          <w:p w14:paraId="15545B06" w14:textId="77777777" w:rsidR="004C319D" w:rsidRDefault="004C319D" w:rsidP="004C31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034A56F" w14:textId="77777777" w:rsidR="004C319D" w:rsidRPr="009E3BC3" w:rsidRDefault="004C319D" w:rsidP="004C3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EBB6C43" w14:textId="77777777" w:rsidR="004C319D" w:rsidRDefault="004C319D" w:rsidP="004C31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C319D" w:rsidRPr="009E3BC3" w14:paraId="648A0960" w14:textId="77777777" w:rsidTr="00235ACC">
        <w:tc>
          <w:tcPr>
            <w:tcW w:w="5850" w:type="dxa"/>
          </w:tcPr>
          <w:p w14:paraId="2FC5C3D4" w14:textId="1DF25482" w:rsidR="004C319D" w:rsidRPr="009E3BC3" w:rsidRDefault="00546BD4" w:rsidP="004C3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14B3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</w:t>
            </w:r>
            <w:r w:rsidRPr="00714B3F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14B3F">
              <w:rPr>
                <w:rFonts w:asciiTheme="majorBidi" w:hAnsiTheme="majorBidi" w:cstheme="majorBidi" w:hint="cs"/>
                <w:sz w:val="30"/>
                <w:szCs w:val="30"/>
                <w:cs/>
              </w:rPr>
              <w:t>ข้อสมมุติทางการเงิน</w:t>
            </w:r>
          </w:p>
        </w:tc>
        <w:tc>
          <w:tcPr>
            <w:tcW w:w="1530" w:type="dxa"/>
          </w:tcPr>
          <w:p w14:paraId="50F67315" w14:textId="3E5F9EB0" w:rsidR="004C319D" w:rsidRPr="00A03479" w:rsidRDefault="009F2C06" w:rsidP="00235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03479">
              <w:rPr>
                <w:rFonts w:asciiTheme="majorBidi" w:hAnsiTheme="majorBidi" w:cstheme="majorBidi"/>
                <w:sz w:val="30"/>
                <w:szCs w:val="30"/>
              </w:rPr>
              <w:t>6,02</w:t>
            </w:r>
            <w:r w:rsidR="00A81080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9A9C905" w14:textId="77777777" w:rsidR="004C319D" w:rsidRPr="009E3BC3" w:rsidRDefault="004C319D" w:rsidP="004C3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19176DF" w14:textId="05498EEF" w:rsidR="004C319D" w:rsidRDefault="001E41EB" w:rsidP="004C31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4C319D" w:rsidRPr="009E3BC3" w14:paraId="52014304" w14:textId="77777777" w:rsidTr="00235ACC">
        <w:tc>
          <w:tcPr>
            <w:tcW w:w="5850" w:type="dxa"/>
          </w:tcPr>
          <w:p w14:paraId="346BBD33" w14:textId="73F9CCB7" w:rsidR="004C319D" w:rsidRPr="009E3BC3" w:rsidRDefault="009C7C70" w:rsidP="004C3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14B3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</w:t>
            </w:r>
            <w:r w:rsidRPr="00714B3F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14B3F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4461696" w14:textId="18468A17" w:rsidR="004C319D" w:rsidRPr="00A03479" w:rsidRDefault="00C82010" w:rsidP="00235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03479">
              <w:rPr>
                <w:rFonts w:asciiTheme="majorBidi" w:hAnsiTheme="majorBidi" w:cstheme="majorBidi"/>
                <w:sz w:val="30"/>
                <w:szCs w:val="30"/>
              </w:rPr>
              <w:t>5,303</w:t>
            </w:r>
          </w:p>
        </w:tc>
        <w:tc>
          <w:tcPr>
            <w:tcW w:w="270" w:type="dxa"/>
          </w:tcPr>
          <w:p w14:paraId="2FDD2FCA" w14:textId="77777777" w:rsidR="004C319D" w:rsidRPr="009E3BC3" w:rsidRDefault="004C319D" w:rsidP="004C3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37F342B" w14:textId="52F9D0AB" w:rsidR="004C319D" w:rsidRDefault="000018CB" w:rsidP="004C31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547682" w:rsidRPr="009E3BC3" w14:paraId="672AC705" w14:textId="77777777" w:rsidTr="00235ACC">
        <w:tc>
          <w:tcPr>
            <w:tcW w:w="5850" w:type="dxa"/>
          </w:tcPr>
          <w:p w14:paraId="5A7D88ED" w14:textId="77777777" w:rsidR="00547682" w:rsidRPr="00714B3F" w:rsidRDefault="00547682" w:rsidP="004C3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CFAC797" w14:textId="7B92AE01" w:rsidR="00547682" w:rsidRDefault="0020578A" w:rsidP="00235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11,33</w:t>
            </w:r>
            <w:r w:rsidR="00FF394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5BC7A27A" w14:textId="77777777" w:rsidR="00547682" w:rsidRPr="009E3BC3" w:rsidRDefault="00547682" w:rsidP="004C3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4B10C1F" w14:textId="54C710B4" w:rsidR="00547682" w:rsidRDefault="000018CB" w:rsidP="004C31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4C319D" w:rsidRPr="009E3BC3" w14:paraId="0F3E3CA0" w14:textId="77777777" w:rsidTr="00235ACC">
        <w:tc>
          <w:tcPr>
            <w:tcW w:w="5850" w:type="dxa"/>
          </w:tcPr>
          <w:p w14:paraId="489288CF" w14:textId="6C8C7D02" w:rsidR="004C319D" w:rsidRPr="009E3BC3" w:rsidRDefault="004C319D" w:rsidP="004C3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54C81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89757F9" w14:textId="4DE955AB" w:rsidR="004C319D" w:rsidRPr="0024665D" w:rsidRDefault="00A930E8" w:rsidP="00235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(4,272)</w:t>
            </w:r>
          </w:p>
        </w:tc>
        <w:tc>
          <w:tcPr>
            <w:tcW w:w="270" w:type="dxa"/>
          </w:tcPr>
          <w:p w14:paraId="2116BF14" w14:textId="77777777" w:rsidR="004C319D" w:rsidRPr="009E3BC3" w:rsidRDefault="004C319D" w:rsidP="004C3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0AD3105" w14:textId="1AEA89FF" w:rsidR="004C319D" w:rsidRDefault="004C319D" w:rsidP="004C31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(3,982)</w:t>
            </w:r>
          </w:p>
        </w:tc>
      </w:tr>
      <w:tr w:rsidR="004C319D" w:rsidRPr="009E3BC3" w14:paraId="7A626890" w14:textId="77777777" w:rsidTr="00235ACC">
        <w:tc>
          <w:tcPr>
            <w:tcW w:w="5850" w:type="dxa"/>
          </w:tcPr>
          <w:p w14:paraId="6ADAA020" w14:textId="7824ED88" w:rsidR="004C319D" w:rsidRPr="009E3BC3" w:rsidRDefault="004C319D" w:rsidP="004C3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8D0C94A" w14:textId="794AF601" w:rsidR="004C319D" w:rsidRPr="009E3BC3" w:rsidRDefault="003D7724" w:rsidP="00235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61,</w:t>
            </w:r>
            <w:r w:rsidR="007F54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336</w:t>
            </w:r>
          </w:p>
        </w:tc>
        <w:tc>
          <w:tcPr>
            <w:tcW w:w="270" w:type="dxa"/>
          </w:tcPr>
          <w:p w14:paraId="0CC6F56D" w14:textId="77777777" w:rsidR="004C319D" w:rsidRPr="009E3BC3" w:rsidRDefault="004C319D" w:rsidP="004C3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7C20C65" w14:textId="0DC18440" w:rsidR="004C319D" w:rsidRPr="009E3BC3" w:rsidRDefault="004C319D" w:rsidP="004C31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48,529</w:t>
            </w:r>
          </w:p>
        </w:tc>
      </w:tr>
      <w:tr w:rsidR="004C319D" w:rsidRPr="009E3BC3" w14:paraId="0AC8F96F" w14:textId="77777777" w:rsidTr="00235ACC">
        <w:trPr>
          <w:trHeight w:val="674"/>
        </w:trPr>
        <w:tc>
          <w:tcPr>
            <w:tcW w:w="5850" w:type="dxa"/>
            <w:vMerge w:val="restart"/>
          </w:tcPr>
          <w:p w14:paraId="20CF0622" w14:textId="77777777" w:rsidR="004C319D" w:rsidRPr="009D3EFD" w:rsidRDefault="004C319D" w:rsidP="004C3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  <w:p w14:paraId="292641A6" w14:textId="6681E8DB" w:rsidR="004C319D" w:rsidRPr="009E3BC3" w:rsidRDefault="004C319D" w:rsidP="004C3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</w:p>
          <w:p w14:paraId="3BB156D8" w14:textId="77777777" w:rsidR="004C319D" w:rsidRPr="009E3BC3" w:rsidRDefault="004C319D" w:rsidP="004C3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2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3330" w:type="dxa"/>
            <w:gridSpan w:val="3"/>
          </w:tcPr>
          <w:p w14:paraId="0F069684" w14:textId="3E8BE535" w:rsidR="004C319D" w:rsidRPr="009D3EFD" w:rsidRDefault="004C319D" w:rsidP="004C3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4C319D" w:rsidRPr="009E3BC3" w14:paraId="152C0FCC" w14:textId="77777777" w:rsidTr="00235ACC">
        <w:trPr>
          <w:trHeight w:val="191"/>
        </w:trPr>
        <w:tc>
          <w:tcPr>
            <w:tcW w:w="5850" w:type="dxa"/>
            <w:vMerge/>
          </w:tcPr>
          <w:p w14:paraId="5B15C2A2" w14:textId="77777777" w:rsidR="004C319D" w:rsidRPr="009E3BC3" w:rsidRDefault="004C319D" w:rsidP="004C3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4242C423" w14:textId="20BDA53E" w:rsidR="004C319D" w:rsidRPr="009E3BC3" w:rsidRDefault="004C319D" w:rsidP="004C3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66B552C" w14:textId="77777777" w:rsidR="004C319D" w:rsidRPr="009E3BC3" w:rsidRDefault="004C319D" w:rsidP="004C3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EAF4663" w14:textId="0A6F8DEA" w:rsidR="004C319D" w:rsidRPr="009E3BC3" w:rsidRDefault="004C319D" w:rsidP="004C3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4C319D" w:rsidRPr="009E3BC3" w14:paraId="2BE7896A" w14:textId="77777777" w:rsidTr="00235ACC">
        <w:tc>
          <w:tcPr>
            <w:tcW w:w="5850" w:type="dxa"/>
          </w:tcPr>
          <w:p w14:paraId="4006673D" w14:textId="77777777" w:rsidR="004C319D" w:rsidRPr="009E3BC3" w:rsidRDefault="004C319D" w:rsidP="004C3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3"/>
          </w:tcPr>
          <w:p w14:paraId="3750A570" w14:textId="3BC9D495" w:rsidR="004C319D" w:rsidRPr="006320CF" w:rsidRDefault="004C319D" w:rsidP="004C3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320C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4C319D" w:rsidRPr="009E3BC3" w14:paraId="5B6F73BB" w14:textId="77777777" w:rsidTr="00235ACC">
        <w:trPr>
          <w:trHeight w:val="85"/>
        </w:trPr>
        <w:tc>
          <w:tcPr>
            <w:tcW w:w="5850" w:type="dxa"/>
          </w:tcPr>
          <w:p w14:paraId="429933E0" w14:textId="77777777" w:rsidR="004C319D" w:rsidRPr="00052854" w:rsidRDefault="004C319D" w:rsidP="004C319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05285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530" w:type="dxa"/>
          </w:tcPr>
          <w:p w14:paraId="0526D55D" w14:textId="0F1DAD26" w:rsidR="004C319D" w:rsidRPr="00052854" w:rsidRDefault="00E61EA5" w:rsidP="00235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2.03</w:t>
            </w:r>
          </w:p>
        </w:tc>
        <w:tc>
          <w:tcPr>
            <w:tcW w:w="270" w:type="dxa"/>
          </w:tcPr>
          <w:p w14:paraId="3DD40A41" w14:textId="77777777" w:rsidR="004C319D" w:rsidRPr="009E3BC3" w:rsidRDefault="004C319D" w:rsidP="004C3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A9A45AB" w14:textId="36304447" w:rsidR="004C319D" w:rsidRPr="009E3BC3" w:rsidRDefault="004C319D" w:rsidP="004C31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3.15</w:t>
            </w:r>
          </w:p>
        </w:tc>
      </w:tr>
      <w:tr w:rsidR="004C319D" w:rsidRPr="009E3BC3" w14:paraId="29CC293B" w14:textId="77777777" w:rsidTr="00235ACC">
        <w:trPr>
          <w:trHeight w:val="85"/>
        </w:trPr>
        <w:tc>
          <w:tcPr>
            <w:tcW w:w="5850" w:type="dxa"/>
          </w:tcPr>
          <w:p w14:paraId="5DB7B921" w14:textId="77777777" w:rsidR="004C319D" w:rsidRPr="00052854" w:rsidRDefault="004C319D" w:rsidP="004C319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2854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530" w:type="dxa"/>
          </w:tcPr>
          <w:p w14:paraId="45D99E2B" w14:textId="28E23226" w:rsidR="004C319D" w:rsidRPr="00052854" w:rsidRDefault="004079D8" w:rsidP="00235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895B7D4" w14:textId="77777777" w:rsidR="004C319D" w:rsidRPr="009E3BC3" w:rsidRDefault="004C319D" w:rsidP="004C3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2BA228C" w14:textId="570A7FE8" w:rsidR="004C319D" w:rsidRPr="009E3BC3" w:rsidRDefault="004C319D" w:rsidP="004C31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</w:tbl>
    <w:p w14:paraId="26F2C209" w14:textId="77777777" w:rsidR="0010111B" w:rsidRPr="009D3EFD" w:rsidRDefault="0010111B" w:rsidP="008C3B00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eastAsia="Calibri" w:hAnsiTheme="majorBidi" w:cstheme="majorBidi"/>
          <w:sz w:val="20"/>
          <w:szCs w:val="20"/>
          <w:lang w:val="en-US"/>
        </w:rPr>
      </w:pPr>
    </w:p>
    <w:p w14:paraId="4A182C66" w14:textId="4A0A8ED6" w:rsidR="00B02444" w:rsidRDefault="00712D11" w:rsidP="008C3B00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eastAsia="Calibri" w:hAnsiTheme="majorBidi" w:cstheme="majorBidi"/>
          <w:sz w:val="30"/>
          <w:szCs w:val="30"/>
          <w:lang w:val="en-US"/>
        </w:rPr>
      </w:pPr>
      <w:r w:rsidRPr="009E3BC3">
        <w:rPr>
          <w:rFonts w:asciiTheme="majorBidi" w:eastAsia="Calibri" w:hAnsiTheme="majorBidi" w:cstheme="majorBidi"/>
          <w:sz w:val="30"/>
          <w:szCs w:val="30"/>
          <w:cs/>
          <w:lang w:val="en-US"/>
        </w:rPr>
        <w:t>ข้อสมมติ</w:t>
      </w:r>
      <w:r w:rsidR="00B02444" w:rsidRPr="009E3BC3">
        <w:rPr>
          <w:rFonts w:asciiTheme="majorBidi" w:eastAsia="Calibri" w:hAnsiTheme="majorBidi" w:cstheme="majorBidi"/>
          <w:sz w:val="30"/>
          <w:szCs w:val="30"/>
          <w:cs/>
          <w:lang w:val="en-US"/>
        </w:rPr>
        <w:t>เกี่ยวกับอัตรามรณะในอนาคตถือตามข้อมูลทางสถิติที่เผยแพร่ทั่วไปและตารางมรณะ</w:t>
      </w:r>
    </w:p>
    <w:p w14:paraId="3C9E5460" w14:textId="77777777" w:rsidR="0010111B" w:rsidRPr="009D3EFD" w:rsidRDefault="0010111B" w:rsidP="008C3B00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eastAsia="Calibri" w:hAnsiTheme="majorBidi" w:cstheme="majorBidi"/>
          <w:sz w:val="16"/>
          <w:szCs w:val="16"/>
          <w:lang w:val="en-US"/>
        </w:rPr>
      </w:pPr>
    </w:p>
    <w:p w14:paraId="0D2F908E" w14:textId="1E2F2200" w:rsidR="00642AA3" w:rsidRDefault="00642AA3" w:rsidP="00A87563">
      <w:pPr>
        <w:pStyle w:val="BodyText2"/>
        <w:tabs>
          <w:tab w:val="left" w:pos="540"/>
        </w:tabs>
        <w:ind w:left="544" w:firstLine="0"/>
        <w:jc w:val="thaiDistribute"/>
        <w:rPr>
          <w:rFonts w:asciiTheme="majorBidi" w:eastAsia="Calibri" w:hAnsiTheme="majorBidi" w:cstheme="majorBidi"/>
          <w:i/>
          <w:iCs/>
          <w:spacing w:val="-8"/>
          <w:sz w:val="30"/>
          <w:szCs w:val="30"/>
          <w:lang w:val="en-US"/>
        </w:rPr>
      </w:pPr>
      <w:r w:rsidRPr="00A87563">
        <w:rPr>
          <w:rFonts w:asciiTheme="majorBidi" w:eastAsia="Calibri" w:hAnsiTheme="majorBidi" w:cstheme="majorBidi"/>
          <w:spacing w:val="-8"/>
          <w:sz w:val="30"/>
          <w:szCs w:val="30"/>
          <w:cs/>
          <w:lang w:val="en-US"/>
        </w:rPr>
        <w:t xml:space="preserve">ณ วันที่ </w:t>
      </w:r>
      <w:r w:rsidR="008852A1" w:rsidRPr="00A87563">
        <w:rPr>
          <w:rFonts w:asciiTheme="majorBidi" w:eastAsia="Calibri" w:hAnsiTheme="majorBidi" w:cstheme="majorBidi"/>
          <w:spacing w:val="-8"/>
          <w:sz w:val="30"/>
          <w:szCs w:val="30"/>
          <w:lang w:val="en-US"/>
        </w:rPr>
        <w:t>31</w:t>
      </w:r>
      <w:r w:rsidRPr="00A87563">
        <w:rPr>
          <w:rFonts w:asciiTheme="majorBidi" w:eastAsia="Calibri" w:hAnsiTheme="majorBidi" w:cstheme="majorBidi"/>
          <w:spacing w:val="-8"/>
          <w:sz w:val="30"/>
          <w:szCs w:val="30"/>
          <w:cs/>
          <w:lang w:val="en-US"/>
        </w:rPr>
        <w:t xml:space="preserve"> ธันวาคม </w:t>
      </w:r>
      <w:r w:rsidR="008852A1" w:rsidRPr="00A87563">
        <w:rPr>
          <w:rFonts w:asciiTheme="majorBidi" w:eastAsia="Calibri" w:hAnsiTheme="majorBidi" w:cstheme="majorBidi"/>
          <w:spacing w:val="-8"/>
          <w:sz w:val="30"/>
          <w:szCs w:val="30"/>
          <w:lang w:val="en-US"/>
        </w:rPr>
        <w:t>256</w:t>
      </w:r>
      <w:r w:rsidR="00632008">
        <w:rPr>
          <w:rFonts w:asciiTheme="majorBidi" w:eastAsia="Calibri" w:hAnsiTheme="majorBidi" w:cstheme="majorBidi"/>
          <w:spacing w:val="-8"/>
          <w:sz w:val="30"/>
          <w:szCs w:val="30"/>
          <w:lang w:val="en-US"/>
        </w:rPr>
        <w:t>8</w:t>
      </w:r>
      <w:r w:rsidRPr="00A87563">
        <w:rPr>
          <w:rFonts w:asciiTheme="majorBidi" w:eastAsia="Calibri" w:hAnsiTheme="majorBidi" w:cstheme="majorBidi"/>
          <w:spacing w:val="-8"/>
          <w:sz w:val="30"/>
          <w:szCs w:val="30"/>
          <w:lang w:val="en-US"/>
        </w:rPr>
        <w:t xml:space="preserve"> </w:t>
      </w:r>
      <w:r w:rsidRPr="00A87563">
        <w:rPr>
          <w:rFonts w:asciiTheme="majorBidi" w:eastAsia="Calibri" w:hAnsiTheme="majorBidi" w:cstheme="majorBidi"/>
          <w:spacing w:val="-8"/>
          <w:sz w:val="30"/>
          <w:szCs w:val="30"/>
          <w:cs/>
          <w:lang w:val="en-US"/>
        </w:rPr>
        <w:t>ระยะเวลาถัวเฉลี่ยถ่วงน้ำหนักของภาระผูกพันผลประโยชน์ที่กำหนดไว้เป็น</w:t>
      </w:r>
      <w:r w:rsidRPr="00A87563">
        <w:rPr>
          <w:rFonts w:asciiTheme="majorBidi" w:eastAsia="Calibri" w:hAnsiTheme="majorBidi" w:cstheme="majorBidi"/>
          <w:spacing w:val="-8"/>
          <w:sz w:val="30"/>
          <w:szCs w:val="30"/>
          <w:lang w:val="en-US"/>
        </w:rPr>
        <w:t xml:space="preserve"> </w:t>
      </w:r>
      <w:r w:rsidR="00411873">
        <w:rPr>
          <w:rFonts w:asciiTheme="majorBidi" w:eastAsia="Calibri" w:hAnsiTheme="majorBidi" w:cstheme="majorBidi"/>
          <w:spacing w:val="-8"/>
          <w:sz w:val="30"/>
          <w:szCs w:val="30"/>
          <w:lang w:val="en-US"/>
        </w:rPr>
        <w:t>14</w:t>
      </w:r>
      <w:r w:rsidR="000948C2" w:rsidRPr="00A87563">
        <w:rPr>
          <w:rFonts w:asciiTheme="majorBidi" w:eastAsia="Calibri" w:hAnsiTheme="majorBidi" w:cstheme="majorBidi"/>
          <w:spacing w:val="-8"/>
          <w:sz w:val="30"/>
          <w:szCs w:val="30"/>
          <w:lang w:val="en-US"/>
        </w:rPr>
        <w:t xml:space="preserve"> </w:t>
      </w:r>
      <w:r w:rsidRPr="00A87563">
        <w:rPr>
          <w:rFonts w:asciiTheme="majorBidi" w:eastAsia="Calibri" w:hAnsiTheme="majorBidi" w:cstheme="majorBidi"/>
          <w:spacing w:val="-8"/>
          <w:sz w:val="30"/>
          <w:szCs w:val="30"/>
          <w:cs/>
          <w:lang w:val="en-US"/>
        </w:rPr>
        <w:t xml:space="preserve">ปี </w:t>
      </w:r>
      <w:r w:rsidRPr="00A87563">
        <w:rPr>
          <w:rFonts w:asciiTheme="majorBidi" w:eastAsia="Calibri" w:hAnsiTheme="majorBidi" w:cstheme="majorBidi"/>
          <w:i/>
          <w:iCs/>
          <w:spacing w:val="-8"/>
          <w:sz w:val="30"/>
          <w:szCs w:val="30"/>
          <w:lang w:val="en-US"/>
        </w:rPr>
        <w:t>(</w:t>
      </w:r>
      <w:r w:rsidR="008852A1" w:rsidRPr="00A87563">
        <w:rPr>
          <w:rFonts w:asciiTheme="majorBidi" w:eastAsia="Calibri" w:hAnsiTheme="majorBidi" w:cstheme="majorBidi"/>
          <w:i/>
          <w:iCs/>
          <w:spacing w:val="-8"/>
          <w:sz w:val="30"/>
          <w:szCs w:val="30"/>
          <w:lang w:val="en-US"/>
        </w:rPr>
        <w:t>256</w:t>
      </w:r>
      <w:r w:rsidR="00632008">
        <w:rPr>
          <w:rFonts w:asciiTheme="majorBidi" w:eastAsia="Calibri" w:hAnsiTheme="majorBidi" w:cstheme="majorBidi"/>
          <w:i/>
          <w:iCs/>
          <w:spacing w:val="-8"/>
          <w:sz w:val="30"/>
          <w:szCs w:val="30"/>
          <w:lang w:val="en-US"/>
        </w:rPr>
        <w:t>7</w:t>
      </w:r>
      <w:r w:rsidR="005A607E" w:rsidRPr="00A87563">
        <w:rPr>
          <w:rFonts w:asciiTheme="majorBidi" w:eastAsia="Calibri" w:hAnsiTheme="majorBidi" w:cstheme="majorBidi"/>
          <w:i/>
          <w:iCs/>
          <w:spacing w:val="-8"/>
          <w:sz w:val="30"/>
          <w:szCs w:val="30"/>
          <w:lang w:val="en-US"/>
        </w:rPr>
        <w:t>:</w:t>
      </w:r>
      <w:r w:rsidR="0050044A" w:rsidRPr="00A87563">
        <w:rPr>
          <w:rFonts w:asciiTheme="majorBidi" w:eastAsia="Calibri" w:hAnsiTheme="majorBidi" w:cstheme="majorBidi"/>
          <w:i/>
          <w:iCs/>
          <w:spacing w:val="-8"/>
          <w:sz w:val="30"/>
          <w:szCs w:val="30"/>
          <w:lang w:val="en-US"/>
        </w:rPr>
        <w:t xml:space="preserve"> </w:t>
      </w:r>
      <w:r w:rsidR="002E3079" w:rsidRPr="00A87563">
        <w:rPr>
          <w:rFonts w:asciiTheme="majorBidi" w:eastAsia="Calibri" w:hAnsiTheme="majorBidi" w:cstheme="majorBidi"/>
          <w:i/>
          <w:iCs/>
          <w:spacing w:val="-8"/>
          <w:sz w:val="30"/>
          <w:szCs w:val="30"/>
          <w:lang w:val="en-US"/>
        </w:rPr>
        <w:t>1</w:t>
      </w:r>
      <w:r w:rsidR="00A87563" w:rsidRPr="00A87563">
        <w:rPr>
          <w:rFonts w:asciiTheme="majorBidi" w:eastAsia="Calibri" w:hAnsiTheme="majorBidi" w:cstheme="majorBidi"/>
          <w:i/>
          <w:iCs/>
          <w:spacing w:val="-8"/>
          <w:sz w:val="30"/>
          <w:szCs w:val="30"/>
          <w:lang w:val="en-US"/>
        </w:rPr>
        <w:t>4</w:t>
      </w:r>
      <w:r w:rsidRPr="00A87563">
        <w:rPr>
          <w:rFonts w:asciiTheme="majorBidi" w:eastAsia="Calibri" w:hAnsiTheme="majorBidi" w:cstheme="majorBidi"/>
          <w:i/>
          <w:iCs/>
          <w:spacing w:val="-8"/>
          <w:sz w:val="30"/>
          <w:szCs w:val="30"/>
          <w:cs/>
          <w:lang w:val="en-US"/>
        </w:rPr>
        <w:t xml:space="preserve"> ปี</w:t>
      </w:r>
      <w:r w:rsidRPr="00A87563">
        <w:rPr>
          <w:rFonts w:asciiTheme="majorBidi" w:eastAsia="Calibri" w:hAnsiTheme="majorBidi" w:cstheme="majorBidi"/>
          <w:i/>
          <w:iCs/>
          <w:spacing w:val="-8"/>
          <w:sz w:val="30"/>
          <w:szCs w:val="30"/>
          <w:lang w:val="en-US"/>
        </w:rPr>
        <w:t>)</w:t>
      </w:r>
    </w:p>
    <w:p w14:paraId="2F69F113" w14:textId="77777777" w:rsidR="009D3EFD" w:rsidRPr="009D3EFD" w:rsidRDefault="009D3EFD" w:rsidP="008C07FC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eastAsia="Calibri" w:hAnsiTheme="majorBidi" w:cstheme="majorBidi"/>
          <w:b/>
          <w:bCs/>
          <w:i/>
          <w:iCs/>
          <w:sz w:val="14"/>
          <w:szCs w:val="14"/>
        </w:rPr>
      </w:pPr>
    </w:p>
    <w:p w14:paraId="6723CF92" w14:textId="385852B6" w:rsidR="005C548E" w:rsidRPr="006072CA" w:rsidRDefault="005C548E" w:rsidP="008C07FC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  <w:r w:rsidRPr="006072CA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63DF0DA5" w14:textId="77777777" w:rsidR="008C3B00" w:rsidRPr="009D3EFD" w:rsidRDefault="008C3B00" w:rsidP="008C3B00">
      <w:pPr>
        <w:spacing w:line="240" w:lineRule="auto"/>
        <w:ind w:firstLine="540"/>
        <w:jc w:val="thaiDistribute"/>
        <w:rPr>
          <w:rFonts w:asciiTheme="majorBidi" w:eastAsia="Calibri" w:hAnsiTheme="majorBidi" w:cstheme="majorBidi"/>
          <w:spacing w:val="-8"/>
          <w:sz w:val="14"/>
          <w:szCs w:val="14"/>
          <w:lang w:eastAsia="x-none"/>
        </w:rPr>
      </w:pPr>
    </w:p>
    <w:p w14:paraId="7F1B6B93" w14:textId="77777777" w:rsidR="005C548E" w:rsidRPr="006072CA" w:rsidRDefault="005C548E" w:rsidP="008C3B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072CA">
        <w:rPr>
          <w:rFonts w:asciiTheme="majorBidi" w:eastAsia="Calibri" w:hAnsiTheme="majorBidi" w:cstheme="majorBidi"/>
          <w:sz w:val="30"/>
          <w:szCs w:val="30"/>
          <w:cs/>
          <w:lang w:eastAsia="x-none"/>
        </w:rPr>
        <w:t>การเปลี่ยนแปลงในแต่ละข</w:t>
      </w:r>
      <w:r w:rsidR="00712D11" w:rsidRPr="006072CA">
        <w:rPr>
          <w:rFonts w:asciiTheme="majorBidi" w:eastAsia="Calibri" w:hAnsiTheme="majorBidi" w:cstheme="majorBidi"/>
          <w:sz w:val="30"/>
          <w:szCs w:val="30"/>
          <w:cs/>
          <w:lang w:eastAsia="x-none"/>
        </w:rPr>
        <w:t>้อสมมติ</w:t>
      </w:r>
      <w:r w:rsidRPr="006072CA">
        <w:rPr>
          <w:rFonts w:asciiTheme="majorBidi" w:eastAsia="Calibri" w:hAnsiTheme="majorBidi" w:cstheme="majorBidi"/>
          <w:sz w:val="30"/>
          <w:szCs w:val="30"/>
          <w:cs/>
          <w:lang w:eastAsia="x-none"/>
        </w:rPr>
        <w:t>ที่เกี่ยวข้องในการประมาณการตามหลักคณิตศาสตร์ประกันภัยที่อาจเป็นไปได้</w:t>
      </w:r>
      <w:r w:rsidR="003D64CE" w:rsidRPr="006072CA">
        <w:rPr>
          <w:rFonts w:asciiTheme="majorBidi" w:eastAsia="Calibri" w:hAnsiTheme="majorBidi" w:cstheme="majorBidi"/>
          <w:sz w:val="30"/>
          <w:szCs w:val="30"/>
          <w:lang w:eastAsia="x-none"/>
        </w:rPr>
        <w:br/>
      </w:r>
      <w:r w:rsidRPr="006072CA">
        <w:rPr>
          <w:rFonts w:asciiTheme="majorBidi" w:eastAsia="Calibri" w:hAnsiTheme="majorBidi" w:cstheme="majorBidi"/>
          <w:spacing w:val="-4"/>
          <w:sz w:val="30"/>
          <w:szCs w:val="30"/>
          <w:cs/>
          <w:lang w:eastAsia="x-none"/>
        </w:rPr>
        <w:t>อย่างสมเหตุสมผล ณ วันที่รายงาน</w:t>
      </w:r>
      <w:r w:rsidR="00712D11" w:rsidRPr="006072CA">
        <w:rPr>
          <w:rFonts w:asciiTheme="majorBidi" w:eastAsia="Calibri" w:hAnsiTheme="majorBidi" w:cstheme="majorBidi"/>
          <w:spacing w:val="-4"/>
          <w:sz w:val="30"/>
          <w:szCs w:val="30"/>
          <w:cs/>
          <w:lang w:eastAsia="x-none"/>
        </w:rPr>
        <w:t xml:space="preserve"> โดยถือว่าข้อสมมติ</w:t>
      </w:r>
      <w:r w:rsidRPr="006072CA">
        <w:rPr>
          <w:rFonts w:asciiTheme="majorBidi" w:eastAsia="Calibri" w:hAnsiTheme="majorBidi" w:cstheme="majorBidi"/>
          <w:spacing w:val="-4"/>
          <w:sz w:val="30"/>
          <w:szCs w:val="30"/>
          <w:cs/>
          <w:lang w:eastAsia="x-none"/>
        </w:rPr>
        <w:t xml:space="preserve">อื่นๆ คงที่ </w:t>
      </w:r>
      <w:r w:rsidR="00510228" w:rsidRPr="006072CA">
        <w:rPr>
          <w:rFonts w:asciiTheme="majorBidi" w:eastAsia="Calibri" w:hAnsiTheme="majorBidi" w:cstheme="majorBidi"/>
          <w:spacing w:val="-4"/>
          <w:sz w:val="30"/>
          <w:szCs w:val="30"/>
          <w:cs/>
          <w:lang w:eastAsia="x-none"/>
        </w:rPr>
        <w:t>มีผลกระทบต่อภาระผูกพันของโครงการผลประโยชน์</w:t>
      </w:r>
      <w:r w:rsidR="00510228" w:rsidRPr="006072CA">
        <w:rPr>
          <w:rFonts w:asciiTheme="majorBidi" w:eastAsia="Calibri" w:hAnsiTheme="majorBidi" w:cstheme="majorBidi"/>
          <w:sz w:val="30"/>
          <w:szCs w:val="30"/>
          <w:cs/>
          <w:lang w:eastAsia="x-none"/>
        </w:rPr>
        <w:t>เป็นจำนวนเงินดังต่อไปนี้</w:t>
      </w:r>
    </w:p>
    <w:p w14:paraId="59FAD12D" w14:textId="77777777" w:rsidR="00386E77" w:rsidRPr="009D3EFD" w:rsidRDefault="00386E77" w:rsidP="008C3B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789"/>
        <w:gridCol w:w="1152"/>
        <w:gridCol w:w="261"/>
        <w:gridCol w:w="1152"/>
        <w:gridCol w:w="261"/>
        <w:gridCol w:w="1152"/>
        <w:gridCol w:w="261"/>
        <w:gridCol w:w="1152"/>
      </w:tblGrid>
      <w:tr w:rsidR="00386E77" w:rsidRPr="006072CA" w14:paraId="3102A487" w14:textId="77777777" w:rsidTr="00CD0D00">
        <w:trPr>
          <w:trHeight w:val="20"/>
          <w:tblHeader/>
        </w:trPr>
        <w:tc>
          <w:tcPr>
            <w:tcW w:w="3789" w:type="dxa"/>
          </w:tcPr>
          <w:p w14:paraId="06377F0C" w14:textId="77777777" w:rsidR="00386E77" w:rsidRPr="006072CA" w:rsidRDefault="00386E77" w:rsidP="00370487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bookmarkStart w:id="3" w:name="_Hlk158211687"/>
          </w:p>
        </w:tc>
        <w:tc>
          <w:tcPr>
            <w:tcW w:w="5391" w:type="dxa"/>
            <w:gridSpan w:val="7"/>
          </w:tcPr>
          <w:p w14:paraId="1A119EB7" w14:textId="77777777" w:rsidR="00386E77" w:rsidRPr="006072CA" w:rsidRDefault="00386E77" w:rsidP="00370487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072C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="00B170F2" w:rsidRPr="006072CA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 w:rsidR="004B0329" w:rsidRPr="006072CA">
              <w:rPr>
                <w:rFonts w:asciiTheme="majorBidi" w:hAnsiTheme="majorBidi" w:cstheme="majorBidi"/>
                <w:bCs/>
                <w:sz w:val="30"/>
                <w:szCs w:val="30"/>
              </w:rPr>
              <w:t>/</w:t>
            </w:r>
            <w:r w:rsidR="00B170F2" w:rsidRPr="006072CA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 w:rsidR="004B0329" w:rsidRPr="006072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86E77" w:rsidRPr="006072CA" w14:paraId="3B9286A6" w14:textId="77777777" w:rsidTr="00CD0D00">
        <w:trPr>
          <w:trHeight w:val="20"/>
          <w:tblHeader/>
        </w:trPr>
        <w:tc>
          <w:tcPr>
            <w:tcW w:w="3789" w:type="dxa"/>
          </w:tcPr>
          <w:p w14:paraId="4D6EA4E9" w14:textId="77777777" w:rsidR="00386E77" w:rsidRPr="006072CA" w:rsidRDefault="00386E77" w:rsidP="00370487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65" w:type="dxa"/>
            <w:gridSpan w:val="3"/>
          </w:tcPr>
          <w:p w14:paraId="28B95EA1" w14:textId="184126D7" w:rsidR="00386E77" w:rsidRPr="006072CA" w:rsidRDefault="00386E77" w:rsidP="0037048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072C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="008852A1" w:rsidRPr="006072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61" w:type="dxa"/>
          </w:tcPr>
          <w:p w14:paraId="6A70141D" w14:textId="77777777" w:rsidR="00386E77" w:rsidRPr="006072CA" w:rsidRDefault="00386E77" w:rsidP="0037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65" w:type="dxa"/>
            <w:gridSpan w:val="3"/>
          </w:tcPr>
          <w:p w14:paraId="68C07D44" w14:textId="252F07EC" w:rsidR="00386E77" w:rsidRPr="006072CA" w:rsidRDefault="00386E77" w:rsidP="00370487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072C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</w:t>
            </w:r>
            <w:r w:rsidRPr="006072C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  <w:r w:rsidRPr="006072C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="008852A1" w:rsidRPr="006072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5B3396" w:rsidRPr="006072CA" w14:paraId="55DE8759" w14:textId="77777777" w:rsidTr="00CD0D00">
        <w:trPr>
          <w:trHeight w:val="20"/>
          <w:tblHeader/>
        </w:trPr>
        <w:tc>
          <w:tcPr>
            <w:tcW w:w="3789" w:type="dxa"/>
          </w:tcPr>
          <w:p w14:paraId="7F446C30" w14:textId="6EABC3AB" w:rsidR="005B3396" w:rsidRPr="006072CA" w:rsidRDefault="005B3396" w:rsidP="005B339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072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6072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072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52" w:type="dxa"/>
          </w:tcPr>
          <w:p w14:paraId="7EF75E20" w14:textId="39C140C8" w:rsidR="005B3396" w:rsidRPr="006072CA" w:rsidRDefault="005B3396" w:rsidP="005B339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  <w:r w:rsidRPr="006072CA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1F2174"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261" w:type="dxa"/>
          </w:tcPr>
          <w:p w14:paraId="72E2F905" w14:textId="77777777" w:rsidR="005B3396" w:rsidRPr="006072CA" w:rsidRDefault="005B3396" w:rsidP="005B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52" w:type="dxa"/>
          </w:tcPr>
          <w:p w14:paraId="0878175A" w14:textId="1956E980" w:rsidR="005B3396" w:rsidRPr="006072CA" w:rsidRDefault="005B3396" w:rsidP="005B339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  <w:r w:rsidRPr="006072CA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1F2174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261" w:type="dxa"/>
          </w:tcPr>
          <w:p w14:paraId="022485C8" w14:textId="77777777" w:rsidR="005B3396" w:rsidRPr="006072CA" w:rsidRDefault="005B3396" w:rsidP="005B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52" w:type="dxa"/>
          </w:tcPr>
          <w:p w14:paraId="4E2CF1F8" w14:textId="1B8B0729" w:rsidR="005B3396" w:rsidRPr="006072CA" w:rsidRDefault="005B3396" w:rsidP="005B339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  <w:r w:rsidRPr="006072CA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1F2174"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261" w:type="dxa"/>
          </w:tcPr>
          <w:p w14:paraId="2D4B864C" w14:textId="77777777" w:rsidR="005B3396" w:rsidRPr="006072CA" w:rsidRDefault="005B3396" w:rsidP="005B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52" w:type="dxa"/>
          </w:tcPr>
          <w:p w14:paraId="456BDBDD" w14:textId="3E33D8B2" w:rsidR="005B3396" w:rsidRPr="006072CA" w:rsidRDefault="005B3396" w:rsidP="005B339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  <w:r w:rsidRPr="006072CA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1F2174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</w:tr>
      <w:tr w:rsidR="00CD0D00" w:rsidRPr="006072CA" w14:paraId="465BCFD5" w14:textId="77777777" w:rsidTr="00CD0D00">
        <w:trPr>
          <w:trHeight w:val="20"/>
          <w:tblHeader/>
        </w:trPr>
        <w:tc>
          <w:tcPr>
            <w:tcW w:w="3789" w:type="dxa"/>
          </w:tcPr>
          <w:p w14:paraId="54FB47E8" w14:textId="77777777" w:rsidR="00CD0D00" w:rsidRPr="006072CA" w:rsidRDefault="00CD0D00" w:rsidP="00CD0D00">
            <w:pPr>
              <w:ind w:left="234" w:hanging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91" w:type="dxa"/>
            <w:gridSpan w:val="7"/>
            <w:vAlign w:val="center"/>
          </w:tcPr>
          <w:p w14:paraId="470282AC" w14:textId="77777777" w:rsidR="00CD0D00" w:rsidRPr="006072CA" w:rsidRDefault="00CD0D00" w:rsidP="00CD0D0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072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F2174" w:rsidRPr="006072CA" w14:paraId="029BB0B8" w14:textId="77777777" w:rsidTr="00CD0D00">
        <w:trPr>
          <w:trHeight w:val="20"/>
        </w:trPr>
        <w:tc>
          <w:tcPr>
            <w:tcW w:w="3789" w:type="dxa"/>
          </w:tcPr>
          <w:p w14:paraId="4B4105EE" w14:textId="77777777" w:rsidR="001F2174" w:rsidRPr="006072CA" w:rsidRDefault="001F2174" w:rsidP="001F2174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6072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6072C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52" w:type="dxa"/>
            <w:vAlign w:val="center"/>
          </w:tcPr>
          <w:p w14:paraId="188D565A" w14:textId="4CCFA0B7" w:rsidR="001F2174" w:rsidRPr="006072CA" w:rsidRDefault="00F82198" w:rsidP="001F21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(2,892)</w:t>
            </w:r>
          </w:p>
        </w:tc>
        <w:tc>
          <w:tcPr>
            <w:tcW w:w="261" w:type="dxa"/>
            <w:vAlign w:val="center"/>
          </w:tcPr>
          <w:p w14:paraId="01367AD7" w14:textId="77777777" w:rsidR="001F2174" w:rsidRPr="006072CA" w:rsidRDefault="001F2174" w:rsidP="001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  <w:vAlign w:val="center"/>
          </w:tcPr>
          <w:p w14:paraId="221329CD" w14:textId="7732DA9D" w:rsidR="001F2174" w:rsidRPr="006072CA" w:rsidRDefault="001F2174" w:rsidP="001F21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(3,863)</w:t>
            </w:r>
          </w:p>
        </w:tc>
        <w:tc>
          <w:tcPr>
            <w:tcW w:w="261" w:type="dxa"/>
            <w:vAlign w:val="center"/>
          </w:tcPr>
          <w:p w14:paraId="543770F1" w14:textId="77777777" w:rsidR="001F2174" w:rsidRPr="006072CA" w:rsidRDefault="001F2174" w:rsidP="001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  <w:vAlign w:val="center"/>
          </w:tcPr>
          <w:p w14:paraId="6DF4C03A" w14:textId="560A2A43" w:rsidR="001F2174" w:rsidRPr="006072CA" w:rsidRDefault="00424186" w:rsidP="001F21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3,129</w:t>
            </w:r>
          </w:p>
        </w:tc>
        <w:tc>
          <w:tcPr>
            <w:tcW w:w="261" w:type="dxa"/>
            <w:vAlign w:val="center"/>
          </w:tcPr>
          <w:p w14:paraId="617F5E2A" w14:textId="77777777" w:rsidR="001F2174" w:rsidRPr="006072CA" w:rsidRDefault="001F2174" w:rsidP="001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  <w:vAlign w:val="center"/>
          </w:tcPr>
          <w:p w14:paraId="6E4C5D14" w14:textId="543D75B1" w:rsidR="001F2174" w:rsidRPr="006072CA" w:rsidRDefault="001F2174" w:rsidP="001F21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4,489</w:t>
            </w:r>
          </w:p>
        </w:tc>
      </w:tr>
      <w:tr w:rsidR="001F2174" w:rsidRPr="001C30E7" w14:paraId="05CE7F95" w14:textId="77777777" w:rsidTr="00CD0D00">
        <w:trPr>
          <w:trHeight w:val="20"/>
        </w:trPr>
        <w:tc>
          <w:tcPr>
            <w:tcW w:w="3789" w:type="dxa"/>
          </w:tcPr>
          <w:p w14:paraId="29D73E6A" w14:textId="77777777" w:rsidR="001F2174" w:rsidRPr="006072CA" w:rsidRDefault="001F2174" w:rsidP="001F2174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2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152" w:type="dxa"/>
          </w:tcPr>
          <w:p w14:paraId="41822B7F" w14:textId="65FF0E47" w:rsidR="001F2174" w:rsidRPr="006072CA" w:rsidRDefault="00424186" w:rsidP="001F21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6,323</w:t>
            </w:r>
          </w:p>
        </w:tc>
        <w:tc>
          <w:tcPr>
            <w:tcW w:w="261" w:type="dxa"/>
          </w:tcPr>
          <w:p w14:paraId="39CB8074" w14:textId="77777777" w:rsidR="001F2174" w:rsidRPr="006072CA" w:rsidRDefault="001F2174" w:rsidP="001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</w:tcPr>
          <w:p w14:paraId="4F0BA966" w14:textId="1EF17760" w:rsidR="001F2174" w:rsidRPr="006072CA" w:rsidRDefault="001F2174" w:rsidP="001F21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5,367</w:t>
            </w:r>
          </w:p>
        </w:tc>
        <w:tc>
          <w:tcPr>
            <w:tcW w:w="261" w:type="dxa"/>
          </w:tcPr>
          <w:p w14:paraId="0D6E7DEF" w14:textId="77777777" w:rsidR="001F2174" w:rsidRPr="006072CA" w:rsidRDefault="001F2174" w:rsidP="001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</w:tcPr>
          <w:p w14:paraId="62E1DF10" w14:textId="5E1B0FED" w:rsidR="001F2174" w:rsidRPr="006072CA" w:rsidRDefault="00BB27AD" w:rsidP="001F21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24186">
              <w:rPr>
                <w:rFonts w:asciiTheme="majorBidi" w:hAnsiTheme="majorBidi" w:cstheme="majorBidi"/>
                <w:sz w:val="30"/>
                <w:szCs w:val="30"/>
              </w:rPr>
              <w:t>5,5</w:t>
            </w:r>
            <w:r w:rsidR="00B32D77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1" w:type="dxa"/>
          </w:tcPr>
          <w:p w14:paraId="0E374D38" w14:textId="77777777" w:rsidR="001F2174" w:rsidRPr="006072CA" w:rsidRDefault="001F2174" w:rsidP="001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</w:tcPr>
          <w:p w14:paraId="7A9A201A" w14:textId="6EC381F3" w:rsidR="001F2174" w:rsidRPr="007237F3" w:rsidRDefault="001F2174" w:rsidP="001F21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(4,663)</w:t>
            </w:r>
          </w:p>
        </w:tc>
      </w:tr>
    </w:tbl>
    <w:bookmarkEnd w:id="3"/>
    <w:p w14:paraId="6E3F48CE" w14:textId="147523C6" w:rsidR="008C4B41" w:rsidRPr="009E3BC3" w:rsidRDefault="00B170F2" w:rsidP="00524E96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9E3BC3">
        <w:rPr>
          <w:rFonts w:asciiTheme="majorBidi" w:hAnsiTheme="majorBidi" w:cstheme="majorBidi"/>
          <w:b/>
          <w:bCs/>
          <w:sz w:val="30"/>
          <w:szCs w:val="30"/>
          <w:cs/>
        </w:rPr>
        <w:t>ส่วนเกินทุนและ</w:t>
      </w:r>
      <w:r w:rsidR="008C4B41" w:rsidRPr="009E3BC3">
        <w:rPr>
          <w:rFonts w:asciiTheme="majorBidi" w:hAnsiTheme="majorBidi" w:cstheme="majorBidi"/>
          <w:b/>
          <w:bCs/>
          <w:sz w:val="30"/>
          <w:szCs w:val="30"/>
          <w:cs/>
        </w:rPr>
        <w:t>สำรอง</w:t>
      </w:r>
    </w:p>
    <w:p w14:paraId="0CD8FB34" w14:textId="77777777" w:rsidR="008C4B41" w:rsidRPr="009D3EFD" w:rsidRDefault="008C4B41" w:rsidP="008C4B41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7B29B0CF" w14:textId="77777777" w:rsidR="00B170F2" w:rsidRPr="009E3BC3" w:rsidRDefault="00B170F2" w:rsidP="00B170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0970FAE0" w14:textId="77777777" w:rsidR="00B170F2" w:rsidRPr="009D3EFD" w:rsidRDefault="00B170F2" w:rsidP="00B170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E5518A6" w14:textId="70BE512D" w:rsidR="00B170F2" w:rsidRDefault="00B170F2" w:rsidP="00B170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8852A1" w:rsidRPr="009E3BC3">
        <w:rPr>
          <w:rFonts w:asciiTheme="majorBidi" w:hAnsiTheme="majorBidi" w:cstheme="majorBidi"/>
          <w:sz w:val="30"/>
          <w:szCs w:val="30"/>
        </w:rPr>
        <w:t>2535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มาตรา </w:t>
      </w:r>
      <w:r w:rsidR="008852A1" w:rsidRPr="009E3BC3">
        <w:rPr>
          <w:rFonts w:asciiTheme="majorBidi" w:hAnsiTheme="majorBidi" w:cstheme="majorBidi"/>
          <w:sz w:val="30"/>
          <w:szCs w:val="30"/>
        </w:rPr>
        <w:t>51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>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ส่วนเกินมูลค่าหุ้นนี้จะนำไปจ่ายเป็นเงินปันผลไม่ได้</w:t>
      </w:r>
    </w:p>
    <w:p w14:paraId="319F77C4" w14:textId="55D0B123" w:rsidR="00483569" w:rsidRPr="009D3EFD" w:rsidRDefault="004835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4DC25D6A" w14:textId="77777777" w:rsidR="00B170F2" w:rsidRPr="009E3BC3" w:rsidRDefault="00B170F2" w:rsidP="00B170F2">
      <w:pPr>
        <w:tabs>
          <w:tab w:val="clear" w:pos="227"/>
          <w:tab w:val="clear" w:pos="454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ส่วนเกินทุนจากการจ่ายโดยใช้หุ้นเป็นเกณฑ์</w:t>
      </w:r>
    </w:p>
    <w:p w14:paraId="348682BA" w14:textId="77777777" w:rsidR="00B170F2" w:rsidRPr="009D3EFD" w:rsidRDefault="00B170F2" w:rsidP="00B170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751DD88" w14:textId="72347559" w:rsidR="00B170F2" w:rsidRPr="009E3BC3" w:rsidRDefault="00B170F2" w:rsidP="00B170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ส่วนเกินทุนจากการจ่ายโดยใช้หุ้นเป็นเกณฑ์ที่บันทึกในส่วนของผู้ถือหุ้นคือ มูลค่ายุติธรรมของสิทธิในการซื้อหุ้นของพนักงานและคู่ค้า ณ วันที่ให้สิทธิโดยอ้างอิงจากมูลค่ายุติธรรมของหุ้นที่กำหนดไว้และสิ่งตอบแทนที่ต้องจ่ายและบันทึกค่าใช้จ่ายที่เกี่ยวข้อง พร้อมๆไปกับรับรู้การเพิ่มขึ้นของส่วนของผู้ถือหุ้นตามที่กำหนดไว้ในมาตรฐาน</w:t>
      </w:r>
      <w:r w:rsidRPr="009E3BC3">
        <w:rPr>
          <w:rFonts w:asciiTheme="majorBidi" w:hAnsiTheme="majorBidi" w:cstheme="majorBidi"/>
          <w:sz w:val="30"/>
          <w:szCs w:val="30"/>
        </w:rPr>
        <w:t xml:space="preserve">  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การรายงานทางการเงินฉบับที่ </w:t>
      </w:r>
      <w:r w:rsidR="008852A1" w:rsidRPr="009E3BC3">
        <w:rPr>
          <w:rFonts w:asciiTheme="majorBidi" w:hAnsiTheme="majorBidi" w:cstheme="majorBidi"/>
          <w:sz w:val="30"/>
          <w:szCs w:val="30"/>
        </w:rPr>
        <w:t>2</w:t>
      </w:r>
    </w:p>
    <w:p w14:paraId="0AAC7A95" w14:textId="77777777" w:rsidR="00B170F2" w:rsidRPr="009D3EFD" w:rsidRDefault="00B170F2" w:rsidP="008C4B41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15E7673F" w14:textId="42287C8F" w:rsidR="00DF7B69" w:rsidRPr="009E3BC3" w:rsidRDefault="00DF7B69" w:rsidP="008C4B41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>สำรองประกอบด้วย</w:t>
      </w:r>
    </w:p>
    <w:p w14:paraId="69708971" w14:textId="77777777" w:rsidR="00DF7B69" w:rsidRPr="009E3BC3" w:rsidRDefault="00DF7B69" w:rsidP="008C4B41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p w14:paraId="1D559EAD" w14:textId="77777777" w:rsidR="00DF7B69" w:rsidRPr="009E3BC3" w:rsidRDefault="00DF7B69" w:rsidP="008C4B41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การจัดสรรกำไร</w:t>
      </w:r>
      <w:r w:rsidR="00E56364" w:rsidRPr="009E3BC3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 xml:space="preserve"> </w:t>
      </w: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และ</w:t>
      </w:r>
      <w:r w:rsidR="00E56364" w:rsidRPr="009E3BC3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/</w:t>
      </w: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หรือ</w:t>
      </w:r>
      <w:r w:rsidR="00E56364" w:rsidRPr="009E3BC3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 xml:space="preserve"> </w:t>
      </w: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กำไรสะสม</w:t>
      </w:r>
    </w:p>
    <w:p w14:paraId="78B51887" w14:textId="77777777" w:rsidR="00DF7B69" w:rsidRPr="009E3BC3" w:rsidRDefault="00DF7B69" w:rsidP="008C4B41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p w14:paraId="567AF066" w14:textId="77777777" w:rsidR="00E56364" w:rsidRPr="009E3BC3" w:rsidRDefault="002C4507" w:rsidP="008C4B41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9E3BC3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ทุน</w:t>
      </w:r>
      <w:r w:rsidR="00E56364" w:rsidRPr="009E3BC3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สำรองตามก</w:t>
      </w:r>
      <w:r w:rsidR="00E56364" w:rsidRPr="009E3BC3">
        <w:rPr>
          <w:rFonts w:asciiTheme="majorBidi" w:hAnsiTheme="majorBidi" w:cstheme="majorBidi"/>
          <w:b/>
          <w:bCs/>
          <w:sz w:val="30"/>
          <w:szCs w:val="30"/>
          <w:cs/>
        </w:rPr>
        <w:t>ฎหมาย</w:t>
      </w:r>
    </w:p>
    <w:p w14:paraId="45654E8C" w14:textId="77777777" w:rsidR="00E56364" w:rsidRPr="009E3BC3" w:rsidRDefault="00E56364" w:rsidP="008C4B41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p w14:paraId="5A83345D" w14:textId="0AEF5562" w:rsidR="008C4B41" w:rsidRPr="009E3BC3" w:rsidRDefault="00525A92" w:rsidP="008C4B41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2535</w:t>
      </w: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มาตรา 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116</w:t>
      </w: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บริษัทจะต้องจัดสรรทุนสำรอง </w:t>
      </w:r>
      <w:r w:rsidR="00B108F5" w:rsidRPr="009E3BC3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>(“</w:t>
      </w:r>
      <w:r w:rsidR="002C4507" w:rsidRPr="009E3BC3">
        <w:rPr>
          <w:rFonts w:asciiTheme="majorBidi" w:hAnsiTheme="majorBidi" w:cstheme="majorBidi"/>
          <w:sz w:val="30"/>
          <w:szCs w:val="30"/>
          <w:cs/>
          <w:lang w:val="en-US"/>
        </w:rPr>
        <w:t>ทุน</w:t>
      </w: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 xml:space="preserve">สำรองตามกฎหมาย”) อย่างน้อยร้อยละ 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9E3BC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 xml:space="preserve">ของกำไรสุทธิประจำปีหลังจากหักขาดทุนสะสมยกมา (ถ้ามี) จนกว่าสำรองดังกล่าวจะมีจำนวนไม่น้อยกว่าร้อยละ 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10</w:t>
      </w: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ของทุนจดทะเบียน เงินสำรองนี้จะนำไปจ่ายเป็นเงินปันผลไม่ได้</w:t>
      </w:r>
    </w:p>
    <w:p w14:paraId="767CB603" w14:textId="77777777" w:rsidR="000307FB" w:rsidRPr="009E3BC3" w:rsidRDefault="000307FB" w:rsidP="008C4B41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p w14:paraId="295F9650" w14:textId="77777777" w:rsidR="00E56364" w:rsidRPr="009E3BC3" w:rsidRDefault="00E56364" w:rsidP="008C4B41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องค์ประกอบอื่นของส่วนของผู้ถือหุ้น</w:t>
      </w:r>
    </w:p>
    <w:p w14:paraId="53165367" w14:textId="1BF3F8B0" w:rsidR="00E56364" w:rsidRPr="009E3BC3" w:rsidRDefault="00E56364" w:rsidP="008C4B41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p w14:paraId="799836F3" w14:textId="72CD9842" w:rsidR="003E511F" w:rsidRPr="009E3BC3" w:rsidRDefault="003E511F" w:rsidP="008C4B41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9E3BC3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ผลต่างของอัตราแลกเปลี่ยนจากการแปลงค่าหน่วยงานต่างประเทศ</w:t>
      </w:r>
    </w:p>
    <w:p w14:paraId="545723E5" w14:textId="77777777" w:rsidR="003E511F" w:rsidRPr="009E3BC3" w:rsidRDefault="003E511F" w:rsidP="008C4B41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p w14:paraId="7460180E" w14:textId="00A24BBF" w:rsidR="002C4507" w:rsidRPr="009E3BC3" w:rsidRDefault="00C713CA" w:rsidP="00937C68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>ผลต่างของอัตราแลกเปลี่ยนจากการแปลงค่าหน่วยงานต่างประเทศ</w:t>
      </w:r>
      <w:r w:rsidR="00937C68" w:rsidRPr="009E3BC3">
        <w:rPr>
          <w:rFonts w:asciiTheme="majorBidi" w:hAnsiTheme="majorBidi" w:cstheme="majorBidi"/>
          <w:sz w:val="30"/>
          <w:szCs w:val="30"/>
          <w:cs/>
          <w:lang w:val="en-US"/>
        </w:rPr>
        <w:t>ประกอบด้วยผลต่างการแปลงค่าทั้งหมดจาก</w:t>
      </w:r>
      <w:r w:rsidRPr="009E3BC3">
        <w:rPr>
          <w:rFonts w:asciiTheme="majorBidi" w:hAnsiTheme="majorBidi" w:cstheme="majorBidi"/>
          <w:sz w:val="30"/>
          <w:szCs w:val="30"/>
          <w:lang w:val="en-US"/>
        </w:rPr>
        <w:br/>
      </w:r>
      <w:r w:rsidR="00937C68" w:rsidRPr="009E3BC3">
        <w:rPr>
          <w:rFonts w:asciiTheme="majorBidi" w:hAnsiTheme="majorBidi" w:cstheme="majorBidi"/>
          <w:sz w:val="30"/>
          <w:szCs w:val="30"/>
          <w:cs/>
          <w:lang w:val="en-US"/>
        </w:rPr>
        <w:t>งบการเงินของหน่วยงานในต่างประเทศ</w:t>
      </w:r>
    </w:p>
    <w:p w14:paraId="2587BCE9" w14:textId="77777777" w:rsidR="00937C68" w:rsidRDefault="00937C68" w:rsidP="00937C68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2655B5D9" w14:textId="77777777" w:rsidR="009D3EFD" w:rsidRPr="009E3BC3" w:rsidRDefault="009D3EFD" w:rsidP="00937C68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366F8CE" w14:textId="3849DB0B" w:rsidR="00EE7657" w:rsidRPr="009E3BC3" w:rsidRDefault="00EE7657" w:rsidP="00524E96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9E3BC3">
        <w:rPr>
          <w:rFonts w:asciiTheme="majorBidi" w:hAnsiTheme="majorBidi" w:cstheme="majorBidi"/>
          <w:b/>
          <w:bCs/>
          <w:sz w:val="30"/>
          <w:szCs w:val="30"/>
          <w:cs/>
        </w:rPr>
        <w:t>ส่วนงาน</w:t>
      </w:r>
      <w:r w:rsidR="00E15423" w:rsidRPr="009E3BC3">
        <w:rPr>
          <w:rFonts w:asciiTheme="majorBidi" w:hAnsiTheme="majorBidi" w:cstheme="majorBidi"/>
          <w:b/>
          <w:bCs/>
          <w:sz w:val="30"/>
          <w:szCs w:val="30"/>
          <w:cs/>
        </w:rPr>
        <w:t>ดำเนินงาน</w:t>
      </w:r>
      <w:r w:rsidR="000961F9" w:rsidRPr="009E3BC3">
        <w:rPr>
          <w:rFonts w:asciiTheme="majorBidi" w:hAnsiTheme="majorBidi" w:cstheme="majorBidi"/>
          <w:b/>
          <w:bCs/>
          <w:sz w:val="30"/>
          <w:szCs w:val="30"/>
          <w:cs/>
        </w:rPr>
        <w:t>และการจำแนกรายได้</w:t>
      </w:r>
    </w:p>
    <w:p w14:paraId="0063DF97" w14:textId="77777777" w:rsidR="00E56364" w:rsidRPr="009E3BC3" w:rsidRDefault="00E56364" w:rsidP="00772D19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28554C9" w14:textId="77777777" w:rsidR="00937C68" w:rsidRPr="009E3BC3" w:rsidRDefault="00937C68" w:rsidP="00937C68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ส่วนงานที่รายงาน</w:t>
      </w:r>
    </w:p>
    <w:p w14:paraId="20126DF4" w14:textId="77777777" w:rsidR="002C4507" w:rsidRPr="009E3BC3" w:rsidRDefault="002C4507" w:rsidP="00772D19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E10DDB2" w14:textId="78F0CE08" w:rsidR="00CC4941" w:rsidRDefault="00CC4941" w:rsidP="00CC49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pacing w:val="-4"/>
          <w:sz w:val="30"/>
          <w:szCs w:val="30"/>
          <w:cs/>
        </w:rPr>
        <w:t>ผู้บริหารเห็นว่า</w:t>
      </w:r>
      <w:r w:rsidR="00F6780E" w:rsidRPr="009E3BC3">
        <w:rPr>
          <w:rFonts w:asciiTheme="majorBidi" w:hAnsiTheme="majorBidi" w:cstheme="majorBidi"/>
          <w:spacing w:val="-4"/>
          <w:sz w:val="30"/>
          <w:szCs w:val="30"/>
          <w:cs/>
        </w:rPr>
        <w:t>กลุ่ม</w:t>
      </w:r>
      <w:r w:rsidRPr="009E3BC3">
        <w:rPr>
          <w:rFonts w:asciiTheme="majorBidi" w:hAnsiTheme="majorBidi" w:cstheme="majorBidi"/>
          <w:spacing w:val="-4"/>
          <w:sz w:val="30"/>
          <w:szCs w:val="30"/>
          <w:cs/>
        </w:rPr>
        <w:t>บริษัทดำเนินกิจการหลักในส่วนงานธุรกิจเดียว</w:t>
      </w:r>
      <w:r w:rsidRPr="009E3BC3">
        <w:rPr>
          <w:rFonts w:asciiTheme="majorBidi" w:hAnsiTheme="majorBidi" w:cstheme="majorBidi"/>
          <w:spacing w:val="-6"/>
          <w:sz w:val="30"/>
          <w:szCs w:val="30"/>
          <w:cs/>
        </w:rPr>
        <w:t>คือ ธุรกิจเครื่องดื่ม ดังนั้นฝ่ายบริหารจึง</w:t>
      </w:r>
      <w:r w:rsidRPr="009E3BC3">
        <w:rPr>
          <w:rFonts w:asciiTheme="majorBidi" w:hAnsiTheme="majorBidi" w:cstheme="majorBidi"/>
          <w:sz w:val="30"/>
          <w:szCs w:val="30"/>
          <w:cs/>
        </w:rPr>
        <w:t>พิจารณาว่า</w:t>
      </w:r>
      <w:r w:rsidR="00F6780E" w:rsidRPr="009E3BC3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9E3BC3">
        <w:rPr>
          <w:rFonts w:asciiTheme="majorBidi" w:hAnsiTheme="majorBidi" w:cstheme="majorBidi"/>
          <w:sz w:val="30"/>
          <w:szCs w:val="30"/>
          <w:cs/>
        </w:rPr>
        <w:t>บริษัทมีส่วนงานที่รายงานเพียงส่วนงานเดียว</w:t>
      </w:r>
    </w:p>
    <w:p w14:paraId="6815E096" w14:textId="762084FD" w:rsidR="00483569" w:rsidRDefault="004835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x-none" w:eastAsia="x-none"/>
        </w:rPr>
      </w:pPr>
    </w:p>
    <w:p w14:paraId="2A55BC20" w14:textId="77777777" w:rsidR="00396A2A" w:rsidRPr="009E3BC3" w:rsidRDefault="00994CDC" w:rsidP="00396A2A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ข้อมูลเกี่ยวกับ</w:t>
      </w:r>
      <w:r w:rsidR="00396A2A"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ส่วนงานภูมิศาสตร์</w:t>
      </w:r>
    </w:p>
    <w:p w14:paraId="361EE51A" w14:textId="77777777" w:rsidR="00396A2A" w:rsidRPr="009E3BC3" w:rsidRDefault="00396A2A" w:rsidP="00396A2A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A47E93D" w14:textId="77777777" w:rsidR="00E32AAF" w:rsidRPr="009E3BC3" w:rsidRDefault="00E32AAF" w:rsidP="00E32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ในการนำเสนอข้อมูลทางการเงินจำแนกตามเขตภูมิศาสตร์นั้น รายได้จะจำแนกโดยใช้สถานที่ตั้งของลูกค้า</w:t>
      </w:r>
    </w:p>
    <w:p w14:paraId="13CBBE5A" w14:textId="77777777" w:rsidR="0063381F" w:rsidRPr="009D3EFD" w:rsidRDefault="0063381F" w:rsidP="0046749D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0A523979" w14:textId="70B16868" w:rsidR="00B9154E" w:rsidRDefault="00B9154E" w:rsidP="00B915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 xml:space="preserve">รายได้จำแนกตามเขตภูมิศาสตร์หลักและจังหวะเวลาในการรับรู้รายได้ของกลุ่มบริษัทสำหรับแต่ละปีสิ้นสุดวันที่ </w:t>
      </w:r>
      <w:r w:rsidRPr="009E3BC3">
        <w:rPr>
          <w:rFonts w:asciiTheme="majorBidi" w:hAnsiTheme="majorBidi" w:cstheme="majorBidi"/>
          <w:sz w:val="30"/>
          <w:szCs w:val="30"/>
          <w:cs/>
        </w:rPr>
        <w:br/>
      </w:r>
      <w:r w:rsidR="008852A1" w:rsidRPr="009E3BC3">
        <w:rPr>
          <w:rFonts w:asciiTheme="majorBidi" w:hAnsiTheme="majorBidi" w:cstheme="majorBidi"/>
          <w:sz w:val="30"/>
          <w:szCs w:val="30"/>
        </w:rPr>
        <w:t>31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8852A1" w:rsidRPr="009E3BC3">
        <w:rPr>
          <w:rFonts w:asciiTheme="majorBidi" w:hAnsiTheme="majorBidi" w:cstheme="majorBidi"/>
          <w:sz w:val="30"/>
          <w:szCs w:val="30"/>
        </w:rPr>
        <w:t>256</w:t>
      </w:r>
      <w:r w:rsidR="001F2174">
        <w:rPr>
          <w:rFonts w:asciiTheme="majorBidi" w:hAnsiTheme="majorBidi" w:cstheme="majorBidi"/>
          <w:sz w:val="30"/>
          <w:szCs w:val="30"/>
        </w:rPr>
        <w:t>8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8852A1" w:rsidRPr="009E3BC3">
        <w:rPr>
          <w:rFonts w:asciiTheme="majorBidi" w:hAnsiTheme="majorBidi" w:cstheme="majorBidi"/>
          <w:sz w:val="30"/>
          <w:szCs w:val="30"/>
        </w:rPr>
        <w:t>256</w:t>
      </w:r>
      <w:r w:rsidR="001F2174">
        <w:rPr>
          <w:rFonts w:asciiTheme="majorBidi" w:hAnsiTheme="majorBidi" w:cstheme="majorBidi"/>
          <w:sz w:val="30"/>
          <w:szCs w:val="30"/>
        </w:rPr>
        <w:t>7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74BF80A7" w14:textId="77777777" w:rsidR="00DF27BF" w:rsidRPr="009E3BC3" w:rsidRDefault="00DF27BF" w:rsidP="00B915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274"/>
        <w:gridCol w:w="274"/>
        <w:gridCol w:w="1440"/>
        <w:gridCol w:w="270"/>
        <w:gridCol w:w="1440"/>
      </w:tblGrid>
      <w:tr w:rsidR="00DF27BF" w14:paraId="528B3412" w14:textId="77777777" w:rsidTr="00D27253">
        <w:tc>
          <w:tcPr>
            <w:tcW w:w="5400" w:type="dxa"/>
          </w:tcPr>
          <w:p w14:paraId="6789F187" w14:textId="77777777" w:rsidR="00DF27BF" w:rsidRPr="00491924" w:rsidRDefault="00DF27BF" w:rsidP="00D2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3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8" w:type="dxa"/>
            <w:gridSpan w:val="5"/>
          </w:tcPr>
          <w:p w14:paraId="3203B032" w14:textId="77777777" w:rsidR="00DF27BF" w:rsidRDefault="00DF27BF" w:rsidP="00D2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26F4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A26F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/ </w:t>
            </w:r>
            <w:r w:rsidRPr="00A26F4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27BF" w:rsidRPr="00491924" w14:paraId="45CBB6F1" w14:textId="77777777" w:rsidTr="00D27253">
        <w:tc>
          <w:tcPr>
            <w:tcW w:w="5400" w:type="dxa"/>
          </w:tcPr>
          <w:p w14:paraId="41598270" w14:textId="71B78E36" w:rsidR="00DF27BF" w:rsidRPr="00491924" w:rsidRDefault="00DF27BF" w:rsidP="00D2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3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bookmarkStart w:id="4" w:name="_Hlk172898294"/>
          </w:p>
        </w:tc>
        <w:tc>
          <w:tcPr>
            <w:tcW w:w="274" w:type="dxa"/>
          </w:tcPr>
          <w:p w14:paraId="21EDCBBF" w14:textId="77777777" w:rsidR="00DF27BF" w:rsidRDefault="00DF27BF" w:rsidP="00D2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3AAE15AF" w14:textId="77777777" w:rsidR="00DF27BF" w:rsidRDefault="00DF27BF" w:rsidP="00D2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382B65D" w14:textId="402CD9A3" w:rsidR="00DF27BF" w:rsidRDefault="00DF27BF" w:rsidP="00D2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F217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89AD4D2" w14:textId="77777777" w:rsidR="00DF27BF" w:rsidRPr="00491924" w:rsidRDefault="00DF27BF" w:rsidP="00D2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6E33742" w14:textId="684CA2B6" w:rsidR="00DF27BF" w:rsidRDefault="00DF27BF" w:rsidP="00D2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F217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DF27BF" w:rsidRPr="00491924" w14:paraId="33C101D5" w14:textId="77777777" w:rsidTr="00D27253">
        <w:tc>
          <w:tcPr>
            <w:tcW w:w="5400" w:type="dxa"/>
          </w:tcPr>
          <w:p w14:paraId="33361ED5" w14:textId="77777777" w:rsidR="00DF27BF" w:rsidRPr="00491924" w:rsidRDefault="00DF27BF" w:rsidP="00D2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3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3E499EB5" w14:textId="77777777" w:rsidR="00DF27BF" w:rsidRDefault="00DF27BF" w:rsidP="00D2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295A4A9D" w14:textId="77777777" w:rsidR="00DF27BF" w:rsidRDefault="00DF27BF" w:rsidP="00D2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07ED401B" w14:textId="77777777" w:rsidR="00DF27BF" w:rsidRDefault="00DF27BF" w:rsidP="00D2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6F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26F4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A26F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bookmarkEnd w:id="4"/>
      <w:tr w:rsidR="00DF27BF" w:rsidRPr="00491924" w14:paraId="2CBA8A26" w14:textId="77777777" w:rsidTr="00D27253">
        <w:tc>
          <w:tcPr>
            <w:tcW w:w="5400" w:type="dxa"/>
          </w:tcPr>
          <w:p w14:paraId="0E7020CC" w14:textId="77777777" w:rsidR="00DF27BF" w:rsidRPr="00491924" w:rsidRDefault="00DF27BF" w:rsidP="00D2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3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7EA6F278" w14:textId="77777777" w:rsidR="00DF27BF" w:rsidRDefault="00DF27BF" w:rsidP="00D2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65B0E6EB" w14:textId="77777777" w:rsidR="00DF27BF" w:rsidRDefault="00DF27BF" w:rsidP="00D2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4E97B2FE" w14:textId="77777777" w:rsidR="00DF27BF" w:rsidRDefault="00DF27BF" w:rsidP="00D2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F2174" w:rsidRPr="00491924" w14:paraId="509AC037" w14:textId="77777777" w:rsidTr="00D27253">
        <w:tc>
          <w:tcPr>
            <w:tcW w:w="5400" w:type="dxa"/>
          </w:tcPr>
          <w:p w14:paraId="0B529F69" w14:textId="77777777" w:rsidR="001F2174" w:rsidRPr="00491924" w:rsidRDefault="001F2174" w:rsidP="001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center" w:pos="2668"/>
              </w:tabs>
              <w:spacing w:line="240" w:lineRule="auto"/>
              <w:ind w:right="-131" w:hanging="3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9192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74" w:type="dxa"/>
          </w:tcPr>
          <w:p w14:paraId="7BBA3D2F" w14:textId="77777777" w:rsidR="001F2174" w:rsidRDefault="001F2174" w:rsidP="001F21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32CA1D33" w14:textId="77777777" w:rsidR="001F2174" w:rsidRDefault="001F2174" w:rsidP="001F21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ECF0160" w14:textId="0DC640AC" w:rsidR="001F2174" w:rsidRPr="00D614D7" w:rsidRDefault="004D2880" w:rsidP="001F21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614D7">
              <w:rPr>
                <w:rFonts w:asciiTheme="majorBidi" w:hAnsiTheme="majorBidi" w:cstheme="majorBidi"/>
                <w:sz w:val="30"/>
                <w:szCs w:val="30"/>
              </w:rPr>
              <w:t>7,399,6</w:t>
            </w:r>
            <w:r w:rsidR="00256467" w:rsidRPr="00D614D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864C5" w:rsidRPr="00D614D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6747D2B" w14:textId="77777777" w:rsidR="001F2174" w:rsidRPr="00491924" w:rsidRDefault="001F2174" w:rsidP="001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DF2A46D" w14:textId="3E9C87B7" w:rsidR="001F2174" w:rsidRPr="00491924" w:rsidRDefault="001F2174" w:rsidP="001F21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8,093,975</w:t>
            </w:r>
          </w:p>
        </w:tc>
      </w:tr>
      <w:tr w:rsidR="001F2174" w:rsidRPr="00491924" w14:paraId="454FB9E6" w14:textId="77777777" w:rsidTr="00D27253">
        <w:tc>
          <w:tcPr>
            <w:tcW w:w="5400" w:type="dxa"/>
          </w:tcPr>
          <w:p w14:paraId="5BCCD6EB" w14:textId="77777777" w:rsidR="001F2174" w:rsidRPr="00491924" w:rsidRDefault="001F2174" w:rsidP="001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center" w:pos="2668"/>
              </w:tabs>
              <w:spacing w:line="240" w:lineRule="auto"/>
              <w:ind w:right="-131" w:hanging="3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924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274" w:type="dxa"/>
          </w:tcPr>
          <w:p w14:paraId="5C5DE683" w14:textId="77777777" w:rsidR="001F2174" w:rsidRDefault="001F2174" w:rsidP="001F21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19611412" w14:textId="77777777" w:rsidR="001F2174" w:rsidRDefault="001F2174" w:rsidP="001F21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C4BC045" w14:textId="2E72A6BD" w:rsidR="001F2174" w:rsidRPr="00D614D7" w:rsidRDefault="00256467" w:rsidP="001F21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614D7">
              <w:rPr>
                <w:rFonts w:asciiTheme="majorBidi" w:hAnsiTheme="majorBidi" w:cstheme="majorBidi"/>
                <w:sz w:val="30"/>
                <w:szCs w:val="30"/>
              </w:rPr>
              <w:t>686,616</w:t>
            </w:r>
          </w:p>
        </w:tc>
        <w:tc>
          <w:tcPr>
            <w:tcW w:w="270" w:type="dxa"/>
          </w:tcPr>
          <w:p w14:paraId="411BE6B7" w14:textId="77777777" w:rsidR="001F2174" w:rsidRPr="00491924" w:rsidRDefault="001F2174" w:rsidP="001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66ED78A" w14:textId="63FA709B" w:rsidR="001F2174" w:rsidRPr="00491924" w:rsidRDefault="001F2174" w:rsidP="001F21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500,416</w:t>
            </w:r>
          </w:p>
        </w:tc>
      </w:tr>
      <w:tr w:rsidR="001F2174" w:rsidRPr="00491924" w14:paraId="3300154D" w14:textId="77777777" w:rsidTr="00D27253">
        <w:tc>
          <w:tcPr>
            <w:tcW w:w="5400" w:type="dxa"/>
          </w:tcPr>
          <w:p w14:paraId="1E9B948F" w14:textId="77777777" w:rsidR="001F2174" w:rsidRPr="00491924" w:rsidRDefault="001F2174" w:rsidP="001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3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19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Pr="0049192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274" w:type="dxa"/>
          </w:tcPr>
          <w:p w14:paraId="519EE9EB" w14:textId="77777777" w:rsidR="001F2174" w:rsidRDefault="001F2174" w:rsidP="001F21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5880D082" w14:textId="77777777" w:rsidR="001F2174" w:rsidRDefault="001F2174" w:rsidP="001F21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0CBF9E5" w14:textId="4CE4CAEF" w:rsidR="001F2174" w:rsidRPr="00D614D7" w:rsidRDefault="00E52184" w:rsidP="001F21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14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8,086,2</w:t>
            </w:r>
            <w:r w:rsidR="007864C5" w:rsidRPr="00D614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</w:t>
            </w:r>
          </w:p>
        </w:tc>
        <w:tc>
          <w:tcPr>
            <w:tcW w:w="270" w:type="dxa"/>
          </w:tcPr>
          <w:p w14:paraId="0C3EAAE6" w14:textId="77777777" w:rsidR="001F2174" w:rsidRPr="00491924" w:rsidRDefault="001F2174" w:rsidP="001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B2EF1D3" w14:textId="4AD0256D" w:rsidR="001F2174" w:rsidRPr="00491924" w:rsidRDefault="001F2174" w:rsidP="001F21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8,594,391</w:t>
            </w:r>
          </w:p>
        </w:tc>
      </w:tr>
      <w:tr w:rsidR="001F2174" w:rsidRPr="005F473C" w14:paraId="57B8D0A1" w14:textId="77777777" w:rsidTr="00D27253">
        <w:tc>
          <w:tcPr>
            <w:tcW w:w="5400" w:type="dxa"/>
          </w:tcPr>
          <w:p w14:paraId="253E0929" w14:textId="77777777" w:rsidR="001F2174" w:rsidRPr="005F473C" w:rsidRDefault="001F2174" w:rsidP="001F2174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274" w:type="dxa"/>
          </w:tcPr>
          <w:p w14:paraId="57F229BB" w14:textId="77777777" w:rsidR="001F2174" w:rsidRPr="005F473C" w:rsidRDefault="001F2174" w:rsidP="001F2174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4" w:type="dxa"/>
          </w:tcPr>
          <w:p w14:paraId="0037E1D9" w14:textId="77777777" w:rsidR="001F2174" w:rsidRPr="005F473C" w:rsidRDefault="001F2174" w:rsidP="001F2174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ADFFF6B" w14:textId="77777777" w:rsidR="001F2174" w:rsidRPr="00D614D7" w:rsidRDefault="001F2174" w:rsidP="001F2174">
            <w:pPr>
              <w:pStyle w:val="BodyText2"/>
              <w:tabs>
                <w:tab w:val="left" w:pos="540"/>
              </w:tabs>
              <w:spacing w:line="260" w:lineRule="atLeast"/>
              <w:ind w:left="547" w:right="80" w:firstLine="0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7E56B7E9" w14:textId="77777777" w:rsidR="001F2174" w:rsidRPr="005F473C" w:rsidRDefault="001F2174" w:rsidP="001F2174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FDA609A" w14:textId="77777777" w:rsidR="001F2174" w:rsidRPr="005F473C" w:rsidRDefault="001F2174" w:rsidP="001F2174">
            <w:pPr>
              <w:pStyle w:val="BodyText2"/>
              <w:tabs>
                <w:tab w:val="left" w:pos="540"/>
              </w:tabs>
              <w:spacing w:line="260" w:lineRule="atLeast"/>
              <w:ind w:left="547" w:right="80" w:firstLine="0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1F2174" w:rsidRPr="00491924" w14:paraId="424CCB6B" w14:textId="77777777" w:rsidTr="00D27253">
        <w:tc>
          <w:tcPr>
            <w:tcW w:w="5400" w:type="dxa"/>
          </w:tcPr>
          <w:p w14:paraId="6828A4C6" w14:textId="77777777" w:rsidR="001F2174" w:rsidRPr="00491924" w:rsidRDefault="001F2174" w:rsidP="001F2174">
            <w:pPr>
              <w:spacing w:line="240" w:lineRule="auto"/>
              <w:ind w:hanging="3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19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274" w:type="dxa"/>
          </w:tcPr>
          <w:p w14:paraId="7A463C88" w14:textId="77777777" w:rsidR="001F2174" w:rsidRPr="00491924" w:rsidRDefault="001F2174" w:rsidP="001F21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738D303A" w14:textId="77777777" w:rsidR="001F2174" w:rsidRPr="00491924" w:rsidRDefault="001F2174" w:rsidP="001F21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0A8026F9" w14:textId="77777777" w:rsidR="001F2174" w:rsidRPr="00D614D7" w:rsidRDefault="001F2174" w:rsidP="001F21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163C258" w14:textId="77777777" w:rsidR="001F2174" w:rsidRPr="00491924" w:rsidRDefault="001F2174" w:rsidP="001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1B23AA66" w14:textId="77777777" w:rsidR="001F2174" w:rsidRPr="00491924" w:rsidRDefault="001F2174" w:rsidP="001F21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F2174" w:rsidRPr="00491924" w14:paraId="738FF555" w14:textId="77777777" w:rsidTr="00D27253">
        <w:tc>
          <w:tcPr>
            <w:tcW w:w="5400" w:type="dxa"/>
          </w:tcPr>
          <w:p w14:paraId="1724A2D6" w14:textId="77777777" w:rsidR="001F2174" w:rsidRPr="00491924" w:rsidRDefault="001F2174" w:rsidP="001F2174">
            <w:pPr>
              <w:spacing w:line="240" w:lineRule="auto"/>
              <w:ind w:hanging="3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924">
              <w:rPr>
                <w:rFonts w:asciiTheme="majorBidi" w:hAnsiTheme="majorBidi" w:cstheme="majorBidi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274" w:type="dxa"/>
          </w:tcPr>
          <w:p w14:paraId="7387B2D9" w14:textId="77777777" w:rsidR="001F2174" w:rsidRPr="009817BA" w:rsidRDefault="001F2174" w:rsidP="001F21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37E51722" w14:textId="77777777" w:rsidR="001F2174" w:rsidRPr="009817BA" w:rsidRDefault="001F2174" w:rsidP="001F21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AB54732" w14:textId="2C00920C" w:rsidR="001F2174" w:rsidRPr="00D614D7" w:rsidRDefault="00E52184" w:rsidP="001F21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614D7">
              <w:rPr>
                <w:rFonts w:asciiTheme="majorBidi" w:hAnsiTheme="majorBidi" w:cstheme="majorBidi"/>
                <w:sz w:val="30"/>
                <w:szCs w:val="30"/>
              </w:rPr>
              <w:t>8,086,2</w:t>
            </w:r>
            <w:r w:rsidR="007864C5" w:rsidRPr="00D614D7"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270" w:type="dxa"/>
          </w:tcPr>
          <w:p w14:paraId="47792CD2" w14:textId="77777777" w:rsidR="001F2174" w:rsidRPr="00491924" w:rsidRDefault="001F2174" w:rsidP="001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EB93E19" w14:textId="4FD3FED0" w:rsidR="001F2174" w:rsidRPr="00491924" w:rsidRDefault="001F2174" w:rsidP="001F21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8,594,391</w:t>
            </w:r>
          </w:p>
        </w:tc>
      </w:tr>
      <w:tr w:rsidR="001F2174" w:rsidRPr="00491924" w14:paraId="245BA097" w14:textId="77777777" w:rsidTr="00D27253">
        <w:tc>
          <w:tcPr>
            <w:tcW w:w="5400" w:type="dxa"/>
          </w:tcPr>
          <w:p w14:paraId="74C3BD2E" w14:textId="77777777" w:rsidR="001F2174" w:rsidRPr="00491924" w:rsidRDefault="001F2174" w:rsidP="001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3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19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Pr="0049192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274" w:type="dxa"/>
          </w:tcPr>
          <w:p w14:paraId="143D7EEE" w14:textId="77777777" w:rsidR="001F2174" w:rsidRDefault="001F2174" w:rsidP="001F21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163B359F" w14:textId="77777777" w:rsidR="001F2174" w:rsidRDefault="001F2174" w:rsidP="001F21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884E156" w14:textId="07059CE5" w:rsidR="001F2174" w:rsidRPr="00D614D7" w:rsidRDefault="00E52184" w:rsidP="001F21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14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8,086,2</w:t>
            </w:r>
            <w:r w:rsidR="007864C5" w:rsidRPr="00D614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</w:t>
            </w:r>
          </w:p>
        </w:tc>
        <w:tc>
          <w:tcPr>
            <w:tcW w:w="270" w:type="dxa"/>
          </w:tcPr>
          <w:p w14:paraId="1CC59283" w14:textId="77777777" w:rsidR="001F2174" w:rsidRPr="00491924" w:rsidRDefault="001F2174" w:rsidP="001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2925F37" w14:textId="356E98FA" w:rsidR="001F2174" w:rsidRPr="00491924" w:rsidRDefault="001F2174" w:rsidP="001F21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8,594,391</w:t>
            </w:r>
          </w:p>
        </w:tc>
      </w:tr>
    </w:tbl>
    <w:p w14:paraId="7DE395C2" w14:textId="77777777" w:rsidR="007425C0" w:rsidRPr="009E3BC3" w:rsidRDefault="007425C0" w:rsidP="00DF27BF">
      <w:pPr>
        <w:pStyle w:val="BodyText2"/>
        <w:tabs>
          <w:tab w:val="left" w:pos="540"/>
        </w:tabs>
        <w:spacing w:line="260" w:lineRule="atLeast"/>
        <w:jc w:val="thaiDistribute"/>
        <w:rPr>
          <w:rFonts w:asciiTheme="majorBidi" w:hAnsiTheme="majorBidi" w:cstheme="majorBidi"/>
          <w:sz w:val="30"/>
          <w:szCs w:val="30"/>
        </w:rPr>
      </w:pPr>
    </w:p>
    <w:p w14:paraId="1EF53243" w14:textId="77777777" w:rsidR="00396A2A" w:rsidRPr="009E3BC3" w:rsidRDefault="00396A2A" w:rsidP="00396A2A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ลูกค้ารายใหญ่</w:t>
      </w:r>
    </w:p>
    <w:p w14:paraId="3F95E56B" w14:textId="77777777" w:rsidR="00396A2A" w:rsidRPr="009E3BC3" w:rsidRDefault="00396A2A" w:rsidP="00396A2A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78305ED" w14:textId="1DF7666F" w:rsidR="00A13265" w:rsidRDefault="00A13265" w:rsidP="0024665D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กลุ่มบริษัทมีรายได้จากลูกค้ารายหนึ่งของกลุ่มบริษัทและบริษัทเป็นจำนวนเงินประมาณ</w:t>
      </w:r>
      <w:r w:rsidR="00A975F7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4A5948">
        <w:rPr>
          <w:rFonts w:asciiTheme="majorBidi" w:hAnsiTheme="majorBidi" w:cstheme="majorBidi"/>
          <w:sz w:val="30"/>
          <w:szCs w:val="30"/>
          <w:lang w:val="en-US"/>
        </w:rPr>
        <w:t>6,813.2</w:t>
      </w:r>
      <w:r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>ล้านบาท</w:t>
      </w:r>
      <w:r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>สำหรับงบการเงินรวมและ</w:t>
      </w:r>
      <w:r w:rsidRPr="009E3BC3">
        <w:rPr>
          <w:rFonts w:asciiTheme="majorBidi" w:hAnsiTheme="majorBidi" w:cstheme="majorBidi"/>
          <w:sz w:val="30"/>
          <w:szCs w:val="30"/>
          <w:cs/>
        </w:rPr>
        <w:t>งบการเงินเฉพาะกิจการ</w:t>
      </w:r>
      <w:r w:rsidR="003C18BA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9E3BC3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9E3BC3">
        <w:rPr>
          <w:rFonts w:asciiTheme="majorBidi" w:hAnsiTheme="majorBidi" w:cstheme="majorBidi"/>
          <w:i/>
          <w:iCs/>
          <w:sz w:val="30"/>
          <w:szCs w:val="30"/>
          <w:lang w:val="en-US"/>
        </w:rPr>
        <w:t>256</w:t>
      </w:r>
      <w:r w:rsidR="001F2174">
        <w:rPr>
          <w:rFonts w:asciiTheme="majorBidi" w:hAnsiTheme="majorBidi" w:cstheme="majorBidi"/>
          <w:i/>
          <w:iCs/>
          <w:sz w:val="30"/>
          <w:szCs w:val="30"/>
          <w:lang w:val="en-US"/>
        </w:rPr>
        <w:t>7</w:t>
      </w:r>
      <w:r w:rsidRPr="009E3BC3">
        <w:rPr>
          <w:rFonts w:asciiTheme="majorBidi" w:hAnsiTheme="majorBidi" w:cstheme="majorBidi"/>
          <w:i/>
          <w:iCs/>
          <w:sz w:val="30"/>
          <w:szCs w:val="30"/>
        </w:rPr>
        <w:t>:</w:t>
      </w:r>
      <w:r w:rsidRPr="009E3BC3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1F2174">
        <w:rPr>
          <w:rFonts w:asciiTheme="majorBidi" w:hAnsiTheme="majorBidi" w:cstheme="majorBidi"/>
          <w:i/>
          <w:iCs/>
          <w:sz w:val="30"/>
          <w:szCs w:val="30"/>
          <w:lang w:val="en-US"/>
        </w:rPr>
        <w:t>7</w:t>
      </w:r>
      <w:r w:rsidR="005B3396">
        <w:rPr>
          <w:rFonts w:asciiTheme="majorBidi" w:hAnsiTheme="majorBidi" w:cstheme="majorBidi"/>
          <w:i/>
          <w:iCs/>
          <w:sz w:val="30"/>
          <w:szCs w:val="30"/>
          <w:lang w:val="en-US"/>
        </w:rPr>
        <w:t>,32</w:t>
      </w:r>
      <w:r w:rsidR="001F2174">
        <w:rPr>
          <w:rFonts w:asciiTheme="majorBidi" w:hAnsiTheme="majorBidi" w:cstheme="majorBidi"/>
          <w:i/>
          <w:iCs/>
          <w:sz w:val="30"/>
          <w:szCs w:val="30"/>
          <w:lang w:val="en-US"/>
        </w:rPr>
        <w:t>8</w:t>
      </w:r>
      <w:r w:rsidR="005B3396">
        <w:rPr>
          <w:rFonts w:asciiTheme="majorBidi" w:hAnsiTheme="majorBidi" w:cstheme="majorBidi"/>
          <w:i/>
          <w:iCs/>
          <w:sz w:val="30"/>
          <w:szCs w:val="30"/>
          <w:lang w:val="en-US"/>
        </w:rPr>
        <w:t>.</w:t>
      </w:r>
      <w:r w:rsidR="001F2174">
        <w:rPr>
          <w:rFonts w:asciiTheme="majorBidi" w:hAnsiTheme="majorBidi" w:cstheme="majorBidi"/>
          <w:i/>
          <w:iCs/>
          <w:sz w:val="30"/>
          <w:szCs w:val="30"/>
          <w:lang w:val="en-US"/>
        </w:rPr>
        <w:t>9</w:t>
      </w:r>
      <w:r w:rsidR="00A87563" w:rsidRPr="00A87563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Pr="009E3BC3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9E3BC3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Pr="009E3BC3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สำหรับงบการเงินรวมและงบการเงินเฉพาะกิจการ</w:t>
      </w:r>
      <w:r w:rsidRPr="009E3BC3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 จากรายได้รวมของ</w:t>
      </w: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>กลุ่ม</w:t>
      </w:r>
      <w:r w:rsidRPr="009E3BC3">
        <w:rPr>
          <w:rFonts w:asciiTheme="majorBidi" w:hAnsiTheme="majorBidi" w:cstheme="majorBidi"/>
          <w:sz w:val="30"/>
          <w:szCs w:val="30"/>
          <w:cs/>
        </w:rPr>
        <w:t>บริษัทและบริษัท</w:t>
      </w:r>
    </w:p>
    <w:p w14:paraId="4A19C6EB" w14:textId="3825E330" w:rsidR="00532089" w:rsidRPr="00622A7A" w:rsidRDefault="005320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eastAsia="x-none"/>
        </w:rPr>
      </w:pPr>
    </w:p>
    <w:p w14:paraId="34D40A91" w14:textId="77777777" w:rsidR="00280E0C" w:rsidRDefault="00280E0C" w:rsidP="00A24464">
      <w:pPr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  <w:sectPr w:rsidR="00280E0C" w:rsidSect="00B16945">
          <w:pgSz w:w="11909" w:h="16834" w:code="9"/>
          <w:pgMar w:top="691" w:right="1152" w:bottom="576" w:left="1152" w:header="720" w:footer="720" w:gutter="0"/>
          <w:cols w:space="720"/>
        </w:sectPr>
      </w:pPr>
    </w:p>
    <w:p w14:paraId="7371E213" w14:textId="14E3AF64" w:rsidR="009D2465" w:rsidRPr="00F24E44" w:rsidRDefault="00B814D7" w:rsidP="00524E96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t>ค่าใช้จ่ายตามธรรมชาติ</w:t>
      </w:r>
    </w:p>
    <w:p w14:paraId="72FADBA6" w14:textId="77777777" w:rsidR="0046749D" w:rsidRPr="00F24E44" w:rsidRDefault="0046749D" w:rsidP="00280E0C">
      <w:pPr>
        <w:pStyle w:val="BodyText2"/>
        <w:tabs>
          <w:tab w:val="left" w:pos="540"/>
        </w:tabs>
        <w:spacing w:line="260" w:lineRule="atLeast"/>
        <w:ind w:left="0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3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810"/>
        <w:gridCol w:w="1062"/>
        <w:gridCol w:w="270"/>
        <w:gridCol w:w="1080"/>
        <w:gridCol w:w="270"/>
        <w:gridCol w:w="1080"/>
        <w:gridCol w:w="270"/>
        <w:gridCol w:w="1080"/>
      </w:tblGrid>
      <w:tr w:rsidR="00D014BC" w:rsidRPr="009E3BC3" w14:paraId="147CF681" w14:textId="77777777" w:rsidTr="0024665D">
        <w:trPr>
          <w:tblHeader/>
        </w:trPr>
        <w:tc>
          <w:tcPr>
            <w:tcW w:w="3420" w:type="dxa"/>
          </w:tcPr>
          <w:p w14:paraId="1CC96D1D" w14:textId="77777777" w:rsidR="00D014BC" w:rsidRPr="009E3BC3" w:rsidRDefault="00D014BC" w:rsidP="003B4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766BA41C" w14:textId="77777777" w:rsidR="00D014BC" w:rsidRPr="009E3BC3" w:rsidRDefault="00D014BC" w:rsidP="003B4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12" w:type="dxa"/>
            <w:gridSpan w:val="3"/>
          </w:tcPr>
          <w:p w14:paraId="1A83B751" w14:textId="77777777" w:rsidR="00D014BC" w:rsidRPr="009E3BC3" w:rsidRDefault="00D014BC" w:rsidP="003B4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A1C5CB1" w14:textId="77777777" w:rsidR="00D014BC" w:rsidRPr="009E3BC3" w:rsidRDefault="00D014BC" w:rsidP="003B4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3D1CC9F8" w14:textId="77777777" w:rsidR="00D014BC" w:rsidRPr="009E3BC3" w:rsidRDefault="00D014BC" w:rsidP="003B4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>งบการเงินเฉพาะกิจการ</w:t>
            </w:r>
          </w:p>
        </w:tc>
      </w:tr>
      <w:tr w:rsidR="005B3396" w:rsidRPr="009E3BC3" w14:paraId="6EF74A5A" w14:textId="77777777" w:rsidTr="0024665D">
        <w:trPr>
          <w:tblHeader/>
        </w:trPr>
        <w:tc>
          <w:tcPr>
            <w:tcW w:w="3420" w:type="dxa"/>
          </w:tcPr>
          <w:p w14:paraId="19096A50" w14:textId="77777777" w:rsidR="005B3396" w:rsidRPr="009E3BC3" w:rsidRDefault="005B3396" w:rsidP="005B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1940426D" w14:textId="55E303B9" w:rsidR="005B3396" w:rsidRPr="009E3BC3" w:rsidRDefault="005B3396" w:rsidP="005B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14:paraId="51410E63" w14:textId="141AE636" w:rsidR="005B3396" w:rsidRPr="009E3BC3" w:rsidRDefault="005B3396" w:rsidP="005B3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  <w:t>256</w:t>
            </w:r>
            <w:r w:rsidR="001F2174"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  <w:t>8</w:t>
            </w:r>
          </w:p>
        </w:tc>
        <w:tc>
          <w:tcPr>
            <w:tcW w:w="270" w:type="dxa"/>
          </w:tcPr>
          <w:p w14:paraId="47D1CE0C" w14:textId="77777777" w:rsidR="005B3396" w:rsidRPr="009E3BC3" w:rsidRDefault="005B3396" w:rsidP="005B3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DA7348" w14:textId="4764B71D" w:rsidR="005B3396" w:rsidRPr="009E3BC3" w:rsidRDefault="005B3396" w:rsidP="005B3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  <w:t>256</w:t>
            </w:r>
            <w:r w:rsidR="001F2174"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  <w:t>7</w:t>
            </w:r>
          </w:p>
        </w:tc>
        <w:tc>
          <w:tcPr>
            <w:tcW w:w="270" w:type="dxa"/>
          </w:tcPr>
          <w:p w14:paraId="15857198" w14:textId="77777777" w:rsidR="005B3396" w:rsidRPr="009E3BC3" w:rsidRDefault="005B3396" w:rsidP="005B3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637EEE" w14:textId="709BC60B" w:rsidR="005B3396" w:rsidRPr="009E3BC3" w:rsidRDefault="005B3396" w:rsidP="005B3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  <w:t>256</w:t>
            </w:r>
            <w:r w:rsidR="001F2174"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  <w:t>8</w:t>
            </w:r>
          </w:p>
        </w:tc>
        <w:tc>
          <w:tcPr>
            <w:tcW w:w="270" w:type="dxa"/>
          </w:tcPr>
          <w:p w14:paraId="73093877" w14:textId="77777777" w:rsidR="005B3396" w:rsidRPr="009E3BC3" w:rsidRDefault="005B3396" w:rsidP="005B3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C81C6D" w14:textId="4022CA50" w:rsidR="005B3396" w:rsidRPr="009E3BC3" w:rsidRDefault="005B3396" w:rsidP="005B3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  <w:t>256</w:t>
            </w:r>
            <w:r w:rsidR="001F2174"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  <w:t>7</w:t>
            </w:r>
          </w:p>
        </w:tc>
      </w:tr>
      <w:tr w:rsidR="00C96F4C" w:rsidRPr="009E3BC3" w14:paraId="595D08C9" w14:textId="77777777" w:rsidTr="0024665D">
        <w:trPr>
          <w:tblHeader/>
        </w:trPr>
        <w:tc>
          <w:tcPr>
            <w:tcW w:w="3420" w:type="dxa"/>
          </w:tcPr>
          <w:p w14:paraId="1FEC46D9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4666B8E4" w14:textId="77777777" w:rsidR="00C96F4C" w:rsidRPr="009E3BC3" w:rsidRDefault="00C96F4C" w:rsidP="00C96F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112" w:type="dxa"/>
            <w:gridSpan w:val="7"/>
          </w:tcPr>
          <w:p w14:paraId="6DCFD64C" w14:textId="77777777" w:rsidR="00C96F4C" w:rsidRPr="009E3BC3" w:rsidRDefault="00C96F4C" w:rsidP="00C96F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C96F4C" w:rsidRPr="009E3BC3" w14:paraId="2D4C4593" w14:textId="77777777" w:rsidTr="0024665D">
        <w:tc>
          <w:tcPr>
            <w:tcW w:w="3420" w:type="dxa"/>
          </w:tcPr>
          <w:p w14:paraId="6126E581" w14:textId="77777777" w:rsidR="00C96F4C" w:rsidRPr="003D3AD7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D3A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รวมอยู่ในต้นทุนขาย</w:t>
            </w:r>
            <w:r w:rsidRPr="003D3AD7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810" w:type="dxa"/>
          </w:tcPr>
          <w:p w14:paraId="2C3F6194" w14:textId="77777777" w:rsidR="00C96F4C" w:rsidRPr="003D3AD7" w:rsidRDefault="00C96F4C" w:rsidP="00C96F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168F2AD5" w14:textId="77777777" w:rsidR="00C96F4C" w:rsidRPr="003D3AD7" w:rsidRDefault="00C96F4C" w:rsidP="00C96F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6AEC79" w14:textId="77777777" w:rsidR="00C96F4C" w:rsidRPr="003D3AD7" w:rsidRDefault="00C96F4C" w:rsidP="00C96F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FE8F2F" w14:textId="77777777" w:rsidR="00C96F4C" w:rsidRPr="003D3AD7" w:rsidRDefault="00C96F4C" w:rsidP="00C96F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C7E4E1" w14:textId="77777777" w:rsidR="00C96F4C" w:rsidRPr="003D3AD7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A4474F" w14:textId="77777777" w:rsidR="00C96F4C" w:rsidRPr="003D3AD7" w:rsidRDefault="00C96F4C" w:rsidP="00C96F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5064B0" w14:textId="77777777" w:rsidR="00C96F4C" w:rsidRPr="003D3AD7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337641" w14:textId="77777777" w:rsidR="00C96F4C" w:rsidRPr="003D3AD7" w:rsidRDefault="00C96F4C" w:rsidP="00C96F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11437" w:rsidRPr="009E3BC3" w14:paraId="17AC6B8E" w14:textId="77777777" w:rsidTr="0024665D">
        <w:tc>
          <w:tcPr>
            <w:tcW w:w="3420" w:type="dxa"/>
          </w:tcPr>
          <w:p w14:paraId="6215E773" w14:textId="77777777" w:rsidR="00A11437" w:rsidRPr="003D3AD7" w:rsidRDefault="00A11437" w:rsidP="00A11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3AD7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810" w:type="dxa"/>
          </w:tcPr>
          <w:p w14:paraId="7D5D18D1" w14:textId="77777777" w:rsidR="00A11437" w:rsidRPr="003D3AD7" w:rsidRDefault="00A11437" w:rsidP="00A1143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778DF54C" w14:textId="0A0F7C05" w:rsidR="00A11437" w:rsidRPr="003D3AD7" w:rsidRDefault="00A11437" w:rsidP="00A1143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(33,213)</w:t>
            </w:r>
          </w:p>
        </w:tc>
        <w:tc>
          <w:tcPr>
            <w:tcW w:w="270" w:type="dxa"/>
          </w:tcPr>
          <w:p w14:paraId="1C0849B1" w14:textId="77777777" w:rsidR="00A11437" w:rsidRPr="003D3AD7" w:rsidRDefault="00A11437" w:rsidP="00A1143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FFC021" w14:textId="14F11813" w:rsidR="00A11437" w:rsidRPr="003D3AD7" w:rsidRDefault="00A11437" w:rsidP="00A1143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(91,376)</w:t>
            </w:r>
          </w:p>
        </w:tc>
        <w:tc>
          <w:tcPr>
            <w:tcW w:w="270" w:type="dxa"/>
          </w:tcPr>
          <w:p w14:paraId="627A67A3" w14:textId="77777777" w:rsidR="00A11437" w:rsidRPr="003D3AD7" w:rsidRDefault="00A11437" w:rsidP="00A11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E6B428" w14:textId="5FA058C3" w:rsidR="00A11437" w:rsidRPr="003D3AD7" w:rsidRDefault="00A11437" w:rsidP="00A1143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(33,213)</w:t>
            </w:r>
          </w:p>
        </w:tc>
        <w:tc>
          <w:tcPr>
            <w:tcW w:w="270" w:type="dxa"/>
          </w:tcPr>
          <w:p w14:paraId="099A1124" w14:textId="77777777" w:rsidR="00A11437" w:rsidRPr="003D3AD7" w:rsidRDefault="00A11437" w:rsidP="00A11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9044CD" w14:textId="6F1FD943" w:rsidR="00A11437" w:rsidRPr="003D3AD7" w:rsidRDefault="00A11437" w:rsidP="00A1143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(91,376)</w:t>
            </w:r>
          </w:p>
        </w:tc>
      </w:tr>
      <w:tr w:rsidR="00A11437" w:rsidRPr="009E3BC3" w14:paraId="29D27E1C" w14:textId="77777777" w:rsidTr="0024665D">
        <w:tc>
          <w:tcPr>
            <w:tcW w:w="3420" w:type="dxa"/>
          </w:tcPr>
          <w:p w14:paraId="4CA6DC75" w14:textId="77777777" w:rsidR="00A11437" w:rsidRPr="003D3AD7" w:rsidRDefault="00A11437" w:rsidP="00A11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3AD7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ต้นทุนวัตถุดิบและวัสดุสิ้นเปลืองใช้ไป</w:t>
            </w:r>
          </w:p>
        </w:tc>
        <w:tc>
          <w:tcPr>
            <w:tcW w:w="810" w:type="dxa"/>
          </w:tcPr>
          <w:p w14:paraId="38646559" w14:textId="77777777" w:rsidR="00A11437" w:rsidRPr="003D3AD7" w:rsidRDefault="00A11437" w:rsidP="00A1143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7E90CFEF" w14:textId="0F158943" w:rsidR="00A11437" w:rsidRPr="003D3AD7" w:rsidRDefault="00A11437" w:rsidP="00A1143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3,735,202</w:t>
            </w:r>
          </w:p>
        </w:tc>
        <w:tc>
          <w:tcPr>
            <w:tcW w:w="270" w:type="dxa"/>
          </w:tcPr>
          <w:p w14:paraId="14860467" w14:textId="77777777" w:rsidR="00A11437" w:rsidRPr="003D3AD7" w:rsidRDefault="00A11437" w:rsidP="00A1143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63B191" w14:textId="044D360C" w:rsidR="00A11437" w:rsidRPr="003D3AD7" w:rsidRDefault="00A11437" w:rsidP="00A1143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4,000,308</w:t>
            </w:r>
          </w:p>
        </w:tc>
        <w:tc>
          <w:tcPr>
            <w:tcW w:w="270" w:type="dxa"/>
          </w:tcPr>
          <w:p w14:paraId="2F9FF2D3" w14:textId="77777777" w:rsidR="00A11437" w:rsidRPr="003D3AD7" w:rsidRDefault="00A11437" w:rsidP="00A11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3358E7" w14:textId="00B17B03" w:rsidR="00A11437" w:rsidRPr="003D3AD7" w:rsidRDefault="00A11437" w:rsidP="00A1143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3,735,202</w:t>
            </w:r>
          </w:p>
        </w:tc>
        <w:tc>
          <w:tcPr>
            <w:tcW w:w="270" w:type="dxa"/>
          </w:tcPr>
          <w:p w14:paraId="1AE65E00" w14:textId="77777777" w:rsidR="00A11437" w:rsidRPr="003D3AD7" w:rsidRDefault="00A11437" w:rsidP="00A11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B0F5CD" w14:textId="27B84C28" w:rsidR="00A11437" w:rsidRPr="003D3AD7" w:rsidRDefault="00A11437" w:rsidP="00A1143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4,000,308</w:t>
            </w:r>
          </w:p>
        </w:tc>
      </w:tr>
      <w:tr w:rsidR="00A11437" w:rsidRPr="009E3BC3" w14:paraId="499DC2A0" w14:textId="77777777" w:rsidTr="0024665D">
        <w:tc>
          <w:tcPr>
            <w:tcW w:w="3420" w:type="dxa"/>
          </w:tcPr>
          <w:p w14:paraId="79E8E87C" w14:textId="5197FE9F" w:rsidR="00A11437" w:rsidRPr="003D3AD7" w:rsidRDefault="00A11437" w:rsidP="00A11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3AD7">
              <w:rPr>
                <w:rFonts w:asciiTheme="majorBidi" w:hAnsiTheme="majorBidi" w:cstheme="majorBidi"/>
                <w:sz w:val="30"/>
                <w:szCs w:val="30"/>
                <w:cs/>
              </w:rPr>
              <w:t>ค่าภาษีสรรพสามิต</w:t>
            </w:r>
          </w:p>
        </w:tc>
        <w:tc>
          <w:tcPr>
            <w:tcW w:w="810" w:type="dxa"/>
          </w:tcPr>
          <w:p w14:paraId="772BCD10" w14:textId="77777777" w:rsidR="00A11437" w:rsidRPr="003D3AD7" w:rsidRDefault="00A11437" w:rsidP="00A1143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6666CDEE" w14:textId="483F80B8" w:rsidR="00A11437" w:rsidRPr="003D3AD7" w:rsidRDefault="00A11437" w:rsidP="00A1143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971,682</w:t>
            </w:r>
          </w:p>
        </w:tc>
        <w:tc>
          <w:tcPr>
            <w:tcW w:w="270" w:type="dxa"/>
          </w:tcPr>
          <w:p w14:paraId="10F70BB0" w14:textId="77777777" w:rsidR="00A11437" w:rsidRPr="003D3AD7" w:rsidRDefault="00A11437" w:rsidP="00A1143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882BD0" w14:textId="2C75047E" w:rsidR="00A11437" w:rsidRPr="003D3AD7" w:rsidRDefault="00A11437" w:rsidP="00A1143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1,037,095</w:t>
            </w:r>
          </w:p>
        </w:tc>
        <w:tc>
          <w:tcPr>
            <w:tcW w:w="270" w:type="dxa"/>
          </w:tcPr>
          <w:p w14:paraId="3305B257" w14:textId="77777777" w:rsidR="00A11437" w:rsidRPr="003D3AD7" w:rsidRDefault="00A11437" w:rsidP="00A11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977D1B" w14:textId="2ED76DFC" w:rsidR="00A11437" w:rsidRPr="003D3AD7" w:rsidRDefault="00A11437" w:rsidP="00A1143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971,682</w:t>
            </w:r>
          </w:p>
        </w:tc>
        <w:tc>
          <w:tcPr>
            <w:tcW w:w="270" w:type="dxa"/>
          </w:tcPr>
          <w:p w14:paraId="5AA77C47" w14:textId="77777777" w:rsidR="00A11437" w:rsidRPr="003D3AD7" w:rsidRDefault="00A11437" w:rsidP="00A11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579937" w14:textId="0BA1CA80" w:rsidR="00A11437" w:rsidRPr="003D3AD7" w:rsidRDefault="00A11437" w:rsidP="00A1143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1,037,095</w:t>
            </w:r>
          </w:p>
        </w:tc>
      </w:tr>
      <w:tr w:rsidR="00A11437" w:rsidRPr="009E3BC3" w14:paraId="379341E9" w14:textId="77777777" w:rsidTr="0024665D">
        <w:tc>
          <w:tcPr>
            <w:tcW w:w="3420" w:type="dxa"/>
          </w:tcPr>
          <w:p w14:paraId="0B3CBA56" w14:textId="77777777" w:rsidR="00A11437" w:rsidRPr="003D3AD7" w:rsidRDefault="00A11437" w:rsidP="00A11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3AD7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ค่าเสื่อมราคาและตัดจำหน่าย</w:t>
            </w:r>
          </w:p>
        </w:tc>
        <w:tc>
          <w:tcPr>
            <w:tcW w:w="810" w:type="dxa"/>
          </w:tcPr>
          <w:p w14:paraId="33C537A1" w14:textId="77777777" w:rsidR="00A11437" w:rsidRPr="003D3AD7" w:rsidRDefault="00A11437" w:rsidP="00A1143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2FF3F2C8" w14:textId="4739E138" w:rsidR="00A11437" w:rsidRPr="003D3AD7" w:rsidRDefault="00A11437" w:rsidP="00A1143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578,947</w:t>
            </w:r>
          </w:p>
        </w:tc>
        <w:tc>
          <w:tcPr>
            <w:tcW w:w="270" w:type="dxa"/>
          </w:tcPr>
          <w:p w14:paraId="3CB5AD96" w14:textId="77777777" w:rsidR="00A11437" w:rsidRPr="003D3AD7" w:rsidRDefault="00A11437" w:rsidP="00A1143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D11F8C" w14:textId="7E841AE4" w:rsidR="00A11437" w:rsidRPr="003D3AD7" w:rsidRDefault="00A11437" w:rsidP="00A1143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550,882</w:t>
            </w:r>
          </w:p>
        </w:tc>
        <w:tc>
          <w:tcPr>
            <w:tcW w:w="270" w:type="dxa"/>
          </w:tcPr>
          <w:p w14:paraId="11B3FF5A" w14:textId="77777777" w:rsidR="00A11437" w:rsidRPr="003D3AD7" w:rsidRDefault="00A11437" w:rsidP="00A11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57C9BB" w14:textId="51DDBB2A" w:rsidR="00A11437" w:rsidRPr="003D3AD7" w:rsidRDefault="00A11437" w:rsidP="00A1143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578,947</w:t>
            </w:r>
          </w:p>
        </w:tc>
        <w:tc>
          <w:tcPr>
            <w:tcW w:w="270" w:type="dxa"/>
          </w:tcPr>
          <w:p w14:paraId="5FE2E0F3" w14:textId="77777777" w:rsidR="00A11437" w:rsidRPr="003D3AD7" w:rsidRDefault="00A11437" w:rsidP="00A11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DCB833" w14:textId="07B871FA" w:rsidR="00A11437" w:rsidRPr="003D3AD7" w:rsidRDefault="00A11437" w:rsidP="00A1143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550,882</w:t>
            </w:r>
          </w:p>
        </w:tc>
      </w:tr>
      <w:tr w:rsidR="00A11437" w:rsidRPr="009E3BC3" w14:paraId="22CBB5E5" w14:textId="77777777" w:rsidTr="0024665D">
        <w:tc>
          <w:tcPr>
            <w:tcW w:w="3420" w:type="dxa"/>
          </w:tcPr>
          <w:p w14:paraId="27546921" w14:textId="0948C718" w:rsidR="00A11437" w:rsidRPr="003D3AD7" w:rsidRDefault="00A11437" w:rsidP="00A11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3AD7">
              <w:rPr>
                <w:rFonts w:asciiTheme="majorBidi" w:hAnsiTheme="majorBidi" w:cstheme="majorBidi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810" w:type="dxa"/>
          </w:tcPr>
          <w:p w14:paraId="6C51D686" w14:textId="77777777" w:rsidR="00A11437" w:rsidRPr="003D3AD7" w:rsidRDefault="00A11437" w:rsidP="00A1143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1A9FD415" w14:textId="1281FB09" w:rsidR="00A11437" w:rsidRPr="003D3AD7" w:rsidRDefault="00A11437" w:rsidP="00A1143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334,968</w:t>
            </w:r>
          </w:p>
        </w:tc>
        <w:tc>
          <w:tcPr>
            <w:tcW w:w="270" w:type="dxa"/>
          </w:tcPr>
          <w:p w14:paraId="0097F7C9" w14:textId="77777777" w:rsidR="00A11437" w:rsidRPr="003D3AD7" w:rsidRDefault="00A11437" w:rsidP="00A1143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097870" w14:textId="78D0F005" w:rsidR="00A11437" w:rsidRPr="003D3AD7" w:rsidRDefault="00A11437" w:rsidP="00A1143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351,014</w:t>
            </w:r>
          </w:p>
        </w:tc>
        <w:tc>
          <w:tcPr>
            <w:tcW w:w="270" w:type="dxa"/>
          </w:tcPr>
          <w:p w14:paraId="435E5727" w14:textId="77777777" w:rsidR="00A11437" w:rsidRPr="003D3AD7" w:rsidRDefault="00A11437" w:rsidP="00A11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4238C7" w14:textId="5C49557B" w:rsidR="00A11437" w:rsidRPr="003D3AD7" w:rsidRDefault="00A11437" w:rsidP="00A1143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334,968</w:t>
            </w:r>
          </w:p>
        </w:tc>
        <w:tc>
          <w:tcPr>
            <w:tcW w:w="270" w:type="dxa"/>
          </w:tcPr>
          <w:p w14:paraId="2888FA51" w14:textId="77777777" w:rsidR="00A11437" w:rsidRPr="003D3AD7" w:rsidRDefault="00A11437" w:rsidP="00A11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F7CEF7" w14:textId="3E6AFD12" w:rsidR="00A11437" w:rsidRPr="003D3AD7" w:rsidRDefault="00A11437" w:rsidP="00A1143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351,014</w:t>
            </w:r>
          </w:p>
        </w:tc>
      </w:tr>
      <w:tr w:rsidR="00A11437" w:rsidRPr="009E3BC3" w14:paraId="5080B34F" w14:textId="77777777" w:rsidTr="0024665D">
        <w:tc>
          <w:tcPr>
            <w:tcW w:w="3420" w:type="dxa"/>
          </w:tcPr>
          <w:p w14:paraId="48638807" w14:textId="5603FFF3" w:rsidR="00A11437" w:rsidRPr="003D3AD7" w:rsidRDefault="00A11437" w:rsidP="00A11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ค่าใช้จ่ายในการซ่อมบำรุงรักษา</w:t>
            </w:r>
          </w:p>
        </w:tc>
        <w:tc>
          <w:tcPr>
            <w:tcW w:w="810" w:type="dxa"/>
          </w:tcPr>
          <w:p w14:paraId="2D66543A" w14:textId="77777777" w:rsidR="00A11437" w:rsidRPr="003D3AD7" w:rsidRDefault="00A11437" w:rsidP="00A1143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49BA0D30" w14:textId="1F884C02" w:rsidR="00A11437" w:rsidRPr="0060755B" w:rsidRDefault="00A11437" w:rsidP="00A1143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234,652</w:t>
            </w:r>
          </w:p>
        </w:tc>
        <w:tc>
          <w:tcPr>
            <w:tcW w:w="270" w:type="dxa"/>
          </w:tcPr>
          <w:p w14:paraId="0198B54C" w14:textId="77777777" w:rsidR="00A11437" w:rsidRPr="0060755B" w:rsidRDefault="00A11437" w:rsidP="00A1143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6FC354" w14:textId="00A3584B" w:rsidR="00A11437" w:rsidRPr="0060755B" w:rsidRDefault="00A11437" w:rsidP="00A1143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0755B">
              <w:rPr>
                <w:rFonts w:asciiTheme="majorBidi" w:hAnsiTheme="majorBidi" w:cstheme="majorBidi"/>
                <w:sz w:val="30"/>
                <w:szCs w:val="30"/>
              </w:rPr>
              <w:t>242,316</w:t>
            </w:r>
          </w:p>
        </w:tc>
        <w:tc>
          <w:tcPr>
            <w:tcW w:w="270" w:type="dxa"/>
          </w:tcPr>
          <w:p w14:paraId="0CA5597E" w14:textId="77777777" w:rsidR="00A11437" w:rsidRPr="0060755B" w:rsidRDefault="00A11437" w:rsidP="00A11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66EBE6" w14:textId="480CBA62" w:rsidR="00A11437" w:rsidRPr="0060755B" w:rsidRDefault="00A11437" w:rsidP="00A1143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234,652</w:t>
            </w:r>
          </w:p>
        </w:tc>
        <w:tc>
          <w:tcPr>
            <w:tcW w:w="270" w:type="dxa"/>
          </w:tcPr>
          <w:p w14:paraId="0D74A815" w14:textId="77777777" w:rsidR="00A11437" w:rsidRPr="0060755B" w:rsidRDefault="00A11437" w:rsidP="00A11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60D2B8" w14:textId="44B1695F" w:rsidR="00A11437" w:rsidRPr="0060755B" w:rsidRDefault="00A11437" w:rsidP="00A1143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0755B">
              <w:rPr>
                <w:rFonts w:asciiTheme="majorBidi" w:hAnsiTheme="majorBidi" w:cstheme="majorBidi"/>
                <w:sz w:val="30"/>
                <w:szCs w:val="30"/>
              </w:rPr>
              <w:t>242,316</w:t>
            </w:r>
          </w:p>
        </w:tc>
      </w:tr>
      <w:tr w:rsidR="00A11437" w:rsidRPr="009E3BC3" w14:paraId="398B4EE9" w14:textId="77777777" w:rsidTr="0024665D">
        <w:tc>
          <w:tcPr>
            <w:tcW w:w="3420" w:type="dxa"/>
          </w:tcPr>
          <w:p w14:paraId="7C0DD5B3" w14:textId="3892ECD3" w:rsidR="00A11437" w:rsidRPr="003D3AD7" w:rsidRDefault="00A11437" w:rsidP="00A11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3AD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810" w:type="dxa"/>
          </w:tcPr>
          <w:p w14:paraId="39CC271E" w14:textId="77777777" w:rsidR="00A11437" w:rsidRPr="003D3AD7" w:rsidRDefault="00A11437" w:rsidP="00A1143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680583BC" w14:textId="4AD8A3FF" w:rsidR="00A11437" w:rsidRPr="003D3AD7" w:rsidRDefault="00A11437" w:rsidP="00A1143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185,737</w:t>
            </w:r>
          </w:p>
        </w:tc>
        <w:tc>
          <w:tcPr>
            <w:tcW w:w="270" w:type="dxa"/>
          </w:tcPr>
          <w:p w14:paraId="369BBB55" w14:textId="77777777" w:rsidR="00A11437" w:rsidRPr="003D3AD7" w:rsidRDefault="00A11437" w:rsidP="00A1143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6E8546" w14:textId="3AE5F348" w:rsidR="00A11437" w:rsidRPr="003D3AD7" w:rsidRDefault="00A11437" w:rsidP="00A1143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187,424</w:t>
            </w:r>
          </w:p>
        </w:tc>
        <w:tc>
          <w:tcPr>
            <w:tcW w:w="270" w:type="dxa"/>
          </w:tcPr>
          <w:p w14:paraId="1DFB764B" w14:textId="77777777" w:rsidR="00A11437" w:rsidRPr="003D3AD7" w:rsidRDefault="00A11437" w:rsidP="00A11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F5E6FF" w14:textId="0CE0261A" w:rsidR="00A11437" w:rsidRPr="003D3AD7" w:rsidRDefault="00A11437" w:rsidP="00A1143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185,737</w:t>
            </w:r>
          </w:p>
        </w:tc>
        <w:tc>
          <w:tcPr>
            <w:tcW w:w="270" w:type="dxa"/>
          </w:tcPr>
          <w:p w14:paraId="3EABB6FA" w14:textId="77777777" w:rsidR="00A11437" w:rsidRPr="003D3AD7" w:rsidRDefault="00A11437" w:rsidP="00A11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9775B4" w14:textId="5BD16207" w:rsidR="00A11437" w:rsidRPr="003D3AD7" w:rsidRDefault="00A11437" w:rsidP="00A1143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187,424</w:t>
            </w:r>
          </w:p>
        </w:tc>
      </w:tr>
      <w:tr w:rsidR="00A11437" w:rsidRPr="009E3BC3" w14:paraId="01C34F89" w14:textId="77777777" w:rsidTr="0024665D">
        <w:tc>
          <w:tcPr>
            <w:tcW w:w="3420" w:type="dxa"/>
          </w:tcPr>
          <w:p w14:paraId="305F164A" w14:textId="631A1566" w:rsidR="00A11437" w:rsidRPr="003D3AD7" w:rsidRDefault="00A11437" w:rsidP="00A1143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D3AD7">
              <w:rPr>
                <w:rFonts w:asciiTheme="majorBidi" w:hAnsiTheme="majorBidi" w:cstheme="majorBidi"/>
                <w:sz w:val="30"/>
                <w:szCs w:val="30"/>
                <w:cs/>
              </w:rPr>
              <w:t>ค่าขนส่งและค่าเดินทาง</w:t>
            </w:r>
          </w:p>
        </w:tc>
        <w:tc>
          <w:tcPr>
            <w:tcW w:w="810" w:type="dxa"/>
          </w:tcPr>
          <w:p w14:paraId="4AE6DFF6" w14:textId="77777777" w:rsidR="00A11437" w:rsidRPr="003D3AD7" w:rsidRDefault="00A11437" w:rsidP="00A1143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162ABA5C" w14:textId="74183B1C" w:rsidR="00A11437" w:rsidRPr="003D3AD7" w:rsidRDefault="00A11437" w:rsidP="00A1143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41,436</w:t>
            </w:r>
          </w:p>
        </w:tc>
        <w:tc>
          <w:tcPr>
            <w:tcW w:w="270" w:type="dxa"/>
          </w:tcPr>
          <w:p w14:paraId="003C14AC" w14:textId="77777777" w:rsidR="00A11437" w:rsidRPr="003D3AD7" w:rsidRDefault="00A11437" w:rsidP="00A1143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F1B545" w14:textId="4A0081CA" w:rsidR="00A11437" w:rsidRPr="003D3AD7" w:rsidRDefault="00A11437" w:rsidP="00A1143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33,478</w:t>
            </w:r>
          </w:p>
        </w:tc>
        <w:tc>
          <w:tcPr>
            <w:tcW w:w="270" w:type="dxa"/>
          </w:tcPr>
          <w:p w14:paraId="22C3E70B" w14:textId="77777777" w:rsidR="00A11437" w:rsidRPr="003D3AD7" w:rsidRDefault="00A11437" w:rsidP="00A11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836417" w14:textId="751BCD06" w:rsidR="00A11437" w:rsidRPr="003D3AD7" w:rsidRDefault="00A11437" w:rsidP="00A1143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41,436</w:t>
            </w:r>
          </w:p>
        </w:tc>
        <w:tc>
          <w:tcPr>
            <w:tcW w:w="270" w:type="dxa"/>
          </w:tcPr>
          <w:p w14:paraId="5BA3B10D" w14:textId="77777777" w:rsidR="00A11437" w:rsidRPr="003D3AD7" w:rsidRDefault="00A11437" w:rsidP="00A11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CC32BD" w14:textId="767FBC1A" w:rsidR="00A11437" w:rsidRPr="003D3AD7" w:rsidRDefault="00A11437" w:rsidP="00A1143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33,478</w:t>
            </w:r>
          </w:p>
        </w:tc>
      </w:tr>
      <w:tr w:rsidR="00A11437" w:rsidRPr="009E3BC3" w14:paraId="23024F29" w14:textId="77777777" w:rsidTr="0024665D">
        <w:tc>
          <w:tcPr>
            <w:tcW w:w="3420" w:type="dxa"/>
          </w:tcPr>
          <w:p w14:paraId="3CCEEA33" w14:textId="2E4D81E3" w:rsidR="00A11437" w:rsidRPr="003D3AD7" w:rsidRDefault="00A11437" w:rsidP="00A1143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D3AD7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810" w:type="dxa"/>
          </w:tcPr>
          <w:p w14:paraId="68FB7F8B" w14:textId="77777777" w:rsidR="00A11437" w:rsidRPr="003D3AD7" w:rsidRDefault="00A11437" w:rsidP="00A1143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1358E040" w14:textId="4D036269" w:rsidR="00A11437" w:rsidRPr="003D3AD7" w:rsidRDefault="00A11437" w:rsidP="00A1143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75,0</w:t>
            </w:r>
            <w:r w:rsidR="005969F8">
              <w:rPr>
                <w:rFonts w:asciiTheme="majorBidi" w:hAnsiTheme="majorBidi" w:cstheme="majorBidi"/>
                <w:sz w:val="30"/>
                <w:szCs w:val="30"/>
              </w:rPr>
              <w:t>83</w:t>
            </w:r>
          </w:p>
        </w:tc>
        <w:tc>
          <w:tcPr>
            <w:tcW w:w="270" w:type="dxa"/>
          </w:tcPr>
          <w:p w14:paraId="539FA82D" w14:textId="77777777" w:rsidR="00A11437" w:rsidRPr="003D3AD7" w:rsidRDefault="00A11437" w:rsidP="00A1143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03B7A4" w14:textId="0E4C3FD5" w:rsidR="00A11437" w:rsidRPr="003D3AD7" w:rsidRDefault="00A11437" w:rsidP="00A1143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71,083</w:t>
            </w:r>
          </w:p>
        </w:tc>
        <w:tc>
          <w:tcPr>
            <w:tcW w:w="270" w:type="dxa"/>
          </w:tcPr>
          <w:p w14:paraId="3CA8DAA2" w14:textId="77777777" w:rsidR="00A11437" w:rsidRPr="003D3AD7" w:rsidRDefault="00A11437" w:rsidP="00A11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D83A57" w14:textId="78C562D6" w:rsidR="00A11437" w:rsidRPr="003D3AD7" w:rsidRDefault="00A11437" w:rsidP="00A1143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75,0</w:t>
            </w:r>
            <w:r w:rsidR="005969F8">
              <w:rPr>
                <w:rFonts w:asciiTheme="majorBidi" w:hAnsiTheme="majorBidi" w:cstheme="majorBidi"/>
                <w:sz w:val="30"/>
                <w:szCs w:val="30"/>
              </w:rPr>
              <w:t>83</w:t>
            </w:r>
          </w:p>
        </w:tc>
        <w:tc>
          <w:tcPr>
            <w:tcW w:w="270" w:type="dxa"/>
          </w:tcPr>
          <w:p w14:paraId="6642EC00" w14:textId="77777777" w:rsidR="00A11437" w:rsidRPr="003D3AD7" w:rsidRDefault="00A11437" w:rsidP="00A11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64B862" w14:textId="6CEF199D" w:rsidR="00A11437" w:rsidRPr="003D3AD7" w:rsidRDefault="00A11437" w:rsidP="00A1143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71,083</w:t>
            </w:r>
          </w:p>
        </w:tc>
      </w:tr>
      <w:tr w:rsidR="00A11437" w:rsidRPr="009E3BC3" w14:paraId="438EFFE3" w14:textId="77777777" w:rsidTr="0024665D">
        <w:tc>
          <w:tcPr>
            <w:tcW w:w="3420" w:type="dxa"/>
          </w:tcPr>
          <w:p w14:paraId="2AA39D48" w14:textId="7B11BE1A" w:rsidR="00A11437" w:rsidRPr="003D3AD7" w:rsidRDefault="00A11437" w:rsidP="00A11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3A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61D58E46" w14:textId="77777777" w:rsidR="00A11437" w:rsidRPr="003D3AD7" w:rsidRDefault="00A11437" w:rsidP="00A1143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58BFF955" w14:textId="18F5BABB" w:rsidR="00A11437" w:rsidRPr="003D3AD7" w:rsidRDefault="00A11437" w:rsidP="00A1143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6,124,4</w:t>
            </w:r>
            <w:r w:rsidR="005969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</w:t>
            </w:r>
          </w:p>
        </w:tc>
        <w:tc>
          <w:tcPr>
            <w:tcW w:w="270" w:type="dxa"/>
          </w:tcPr>
          <w:p w14:paraId="57CD0CEA" w14:textId="77777777" w:rsidR="00A11437" w:rsidRPr="003D3AD7" w:rsidRDefault="00A11437" w:rsidP="00A1143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0756172" w14:textId="13DD2CA4" w:rsidR="00A11437" w:rsidRPr="003D3AD7" w:rsidRDefault="00A11437" w:rsidP="00A1143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6,382,224</w:t>
            </w:r>
          </w:p>
        </w:tc>
        <w:tc>
          <w:tcPr>
            <w:tcW w:w="270" w:type="dxa"/>
          </w:tcPr>
          <w:p w14:paraId="62283697" w14:textId="77777777" w:rsidR="00A11437" w:rsidRPr="003D3AD7" w:rsidRDefault="00A11437" w:rsidP="00A11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BC33983" w14:textId="51ED17B5" w:rsidR="00A11437" w:rsidRPr="003D3AD7" w:rsidRDefault="00A11437" w:rsidP="00A1143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6,124,</w:t>
            </w:r>
            <w:r w:rsidR="005969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494</w:t>
            </w:r>
          </w:p>
        </w:tc>
        <w:tc>
          <w:tcPr>
            <w:tcW w:w="270" w:type="dxa"/>
          </w:tcPr>
          <w:p w14:paraId="4B823DB1" w14:textId="77777777" w:rsidR="00A11437" w:rsidRPr="003D3AD7" w:rsidRDefault="00A11437" w:rsidP="00A11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E8586BE" w14:textId="0264E373" w:rsidR="00A11437" w:rsidRPr="003D3AD7" w:rsidRDefault="00A11437" w:rsidP="00A1143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6,382,224</w:t>
            </w:r>
          </w:p>
        </w:tc>
      </w:tr>
      <w:tr w:rsidR="00A11437" w:rsidRPr="009E3BC3" w14:paraId="50B8E767" w14:textId="77777777" w:rsidTr="0024665D">
        <w:tc>
          <w:tcPr>
            <w:tcW w:w="3420" w:type="dxa"/>
          </w:tcPr>
          <w:p w14:paraId="5FFB91A3" w14:textId="28DA54A3" w:rsidR="00A11437" w:rsidRPr="00882C8F" w:rsidRDefault="00A11437" w:rsidP="00A11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</w:tcPr>
          <w:p w14:paraId="510F02D0" w14:textId="77777777" w:rsidR="00A11437" w:rsidRPr="009E3BC3" w:rsidRDefault="00A11437" w:rsidP="00A1143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47EBD548" w14:textId="5AEDBD31" w:rsidR="00A11437" w:rsidRPr="009E3BC3" w:rsidRDefault="00A11437" w:rsidP="00A1143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D61FE54" w14:textId="77777777" w:rsidR="00A11437" w:rsidRPr="009E3BC3" w:rsidRDefault="00A11437" w:rsidP="00A1143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66A7D1" w14:textId="6D7FE1AE" w:rsidR="00A11437" w:rsidRPr="009E3BC3" w:rsidRDefault="00A11437" w:rsidP="00A1143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440EBD2" w14:textId="77777777" w:rsidR="00A11437" w:rsidRPr="009E3BC3" w:rsidRDefault="00A11437" w:rsidP="00A11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A3AA8A" w14:textId="5E01CB18" w:rsidR="00A11437" w:rsidRPr="009E3BC3" w:rsidRDefault="00A11437" w:rsidP="00A1143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6D21C0A" w14:textId="77777777" w:rsidR="00A11437" w:rsidRPr="009E3BC3" w:rsidRDefault="00A11437" w:rsidP="00A11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8A9668" w14:textId="05D92D5E" w:rsidR="00A11437" w:rsidRPr="009E3BC3" w:rsidRDefault="00A11437" w:rsidP="00A1143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11437" w:rsidRPr="009E3BC3" w14:paraId="0BCCD28C" w14:textId="77777777" w:rsidTr="0024665D">
        <w:tc>
          <w:tcPr>
            <w:tcW w:w="3420" w:type="dxa"/>
          </w:tcPr>
          <w:p w14:paraId="6092292A" w14:textId="77AE13DC" w:rsidR="00A11437" w:rsidRPr="009E3BC3" w:rsidRDefault="00A11437" w:rsidP="00A1143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รวมอยู่ในต้นทุนในการจัดจำหน่าย</w:t>
            </w:r>
          </w:p>
        </w:tc>
        <w:tc>
          <w:tcPr>
            <w:tcW w:w="810" w:type="dxa"/>
          </w:tcPr>
          <w:p w14:paraId="62422CC9" w14:textId="77777777" w:rsidR="00A11437" w:rsidRPr="009E3BC3" w:rsidRDefault="00A11437" w:rsidP="00A1143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1FBD16E1" w14:textId="77777777" w:rsidR="00A11437" w:rsidRPr="009E3BC3" w:rsidRDefault="00A11437" w:rsidP="00A1143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2372E1" w14:textId="77777777" w:rsidR="00A11437" w:rsidRPr="009E3BC3" w:rsidRDefault="00A11437" w:rsidP="00A1143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FB03F8" w14:textId="77777777" w:rsidR="00A11437" w:rsidRPr="009E3BC3" w:rsidRDefault="00A11437" w:rsidP="00A1143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D41FF5" w14:textId="77777777" w:rsidR="00A11437" w:rsidRPr="009E3BC3" w:rsidRDefault="00A11437" w:rsidP="00A11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DAABD4" w14:textId="77777777" w:rsidR="00A11437" w:rsidRPr="009E3BC3" w:rsidRDefault="00A11437" w:rsidP="00A1143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FEDC34" w14:textId="77777777" w:rsidR="00A11437" w:rsidRPr="009E3BC3" w:rsidRDefault="00A11437" w:rsidP="00A11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5277DB" w14:textId="77777777" w:rsidR="00A11437" w:rsidRPr="009E3BC3" w:rsidRDefault="00A11437" w:rsidP="00A1143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11437" w:rsidRPr="009E3BC3" w14:paraId="54C97A1E" w14:textId="77777777" w:rsidTr="0024665D">
        <w:tc>
          <w:tcPr>
            <w:tcW w:w="3420" w:type="dxa"/>
          </w:tcPr>
          <w:p w14:paraId="4BB5EAFF" w14:textId="764E601C" w:rsidR="00A11437" w:rsidRPr="009E3BC3" w:rsidRDefault="00A11437" w:rsidP="00A11437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ค่าโฆษณาและส่งเสริมการขาย</w:t>
            </w:r>
          </w:p>
        </w:tc>
        <w:tc>
          <w:tcPr>
            <w:tcW w:w="810" w:type="dxa"/>
          </w:tcPr>
          <w:p w14:paraId="1D0523F0" w14:textId="77777777" w:rsidR="00A11437" w:rsidRPr="009E3BC3" w:rsidRDefault="00A11437" w:rsidP="00A1143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694065DB" w14:textId="452D5DC6" w:rsidR="00A11437" w:rsidRPr="00413DB4" w:rsidRDefault="00A11437" w:rsidP="00A1143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320,864</w:t>
            </w:r>
          </w:p>
        </w:tc>
        <w:tc>
          <w:tcPr>
            <w:tcW w:w="270" w:type="dxa"/>
          </w:tcPr>
          <w:p w14:paraId="6690812F" w14:textId="77777777" w:rsidR="00A11437" w:rsidRPr="00413DB4" w:rsidRDefault="00A11437" w:rsidP="00A1143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B8E73A" w14:textId="205D3BDE" w:rsidR="00A11437" w:rsidRPr="00413DB4" w:rsidRDefault="00A11437" w:rsidP="00A1143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345,439</w:t>
            </w:r>
          </w:p>
        </w:tc>
        <w:tc>
          <w:tcPr>
            <w:tcW w:w="270" w:type="dxa"/>
          </w:tcPr>
          <w:p w14:paraId="608B7F46" w14:textId="77777777" w:rsidR="00A11437" w:rsidRPr="00413DB4" w:rsidRDefault="00A11437" w:rsidP="00A11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9E8D26" w14:textId="55252E22" w:rsidR="00A11437" w:rsidRPr="00413DB4" w:rsidRDefault="00A11437" w:rsidP="00A1143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320,864</w:t>
            </w:r>
          </w:p>
        </w:tc>
        <w:tc>
          <w:tcPr>
            <w:tcW w:w="270" w:type="dxa"/>
          </w:tcPr>
          <w:p w14:paraId="7799DA25" w14:textId="77777777" w:rsidR="00A11437" w:rsidRPr="009E3BC3" w:rsidRDefault="00A11437" w:rsidP="00A11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52BA7F" w14:textId="47276967" w:rsidR="00A11437" w:rsidRPr="009E3BC3" w:rsidRDefault="00A11437" w:rsidP="00A1143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345,439</w:t>
            </w:r>
          </w:p>
        </w:tc>
      </w:tr>
      <w:tr w:rsidR="00A11437" w:rsidRPr="009E3BC3" w14:paraId="7D3CACE0" w14:textId="77777777" w:rsidTr="0024665D">
        <w:tc>
          <w:tcPr>
            <w:tcW w:w="3420" w:type="dxa"/>
          </w:tcPr>
          <w:p w14:paraId="505EC4E3" w14:textId="14076F2E" w:rsidR="00A11437" w:rsidRPr="009E3BC3" w:rsidRDefault="00A11437" w:rsidP="00A1143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ค่าขนส่งและค่าเดินทาง</w:t>
            </w:r>
          </w:p>
        </w:tc>
        <w:tc>
          <w:tcPr>
            <w:tcW w:w="810" w:type="dxa"/>
          </w:tcPr>
          <w:p w14:paraId="5EB41932" w14:textId="77777777" w:rsidR="00A11437" w:rsidRPr="009E3BC3" w:rsidRDefault="00A11437" w:rsidP="00A1143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3E37801C" w14:textId="78733E48" w:rsidR="00A11437" w:rsidRPr="00413DB4" w:rsidRDefault="00A11437" w:rsidP="00A1143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34,736</w:t>
            </w:r>
          </w:p>
        </w:tc>
        <w:tc>
          <w:tcPr>
            <w:tcW w:w="270" w:type="dxa"/>
          </w:tcPr>
          <w:p w14:paraId="723A900E" w14:textId="77777777" w:rsidR="00A11437" w:rsidRPr="00413DB4" w:rsidRDefault="00A11437" w:rsidP="00A1143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B559C7" w14:textId="72034A2B" w:rsidR="00A11437" w:rsidRPr="00413DB4" w:rsidRDefault="00A11437" w:rsidP="00A1143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30,871</w:t>
            </w:r>
          </w:p>
        </w:tc>
        <w:tc>
          <w:tcPr>
            <w:tcW w:w="270" w:type="dxa"/>
          </w:tcPr>
          <w:p w14:paraId="07420854" w14:textId="77777777" w:rsidR="00A11437" w:rsidRPr="00413DB4" w:rsidRDefault="00A11437" w:rsidP="00A11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463A9D" w14:textId="2B99781A" w:rsidR="00A11437" w:rsidRPr="00413DB4" w:rsidRDefault="00A11437" w:rsidP="00A1143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34,736</w:t>
            </w:r>
          </w:p>
        </w:tc>
        <w:tc>
          <w:tcPr>
            <w:tcW w:w="270" w:type="dxa"/>
          </w:tcPr>
          <w:p w14:paraId="20434013" w14:textId="77777777" w:rsidR="00A11437" w:rsidRPr="009E3BC3" w:rsidRDefault="00A11437" w:rsidP="00A11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FDE4BB" w14:textId="7E5E5327" w:rsidR="00A11437" w:rsidRPr="009E3BC3" w:rsidRDefault="00A11437" w:rsidP="00A1143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30,871</w:t>
            </w:r>
          </w:p>
        </w:tc>
      </w:tr>
      <w:tr w:rsidR="00A11437" w:rsidRPr="009E3BC3" w14:paraId="036FCABB" w14:textId="77777777" w:rsidTr="0024665D">
        <w:tc>
          <w:tcPr>
            <w:tcW w:w="3420" w:type="dxa"/>
          </w:tcPr>
          <w:p w14:paraId="1BC11081" w14:textId="59242E27" w:rsidR="00A11437" w:rsidRPr="009E3BC3" w:rsidRDefault="00A11437" w:rsidP="00A1143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ค่าแรกเข้าและค่าบริการอื่น</w:t>
            </w:r>
          </w:p>
        </w:tc>
        <w:tc>
          <w:tcPr>
            <w:tcW w:w="810" w:type="dxa"/>
          </w:tcPr>
          <w:p w14:paraId="58A2D38B" w14:textId="77777777" w:rsidR="00A11437" w:rsidRPr="009E3BC3" w:rsidRDefault="00A11437" w:rsidP="00A1143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799A5B8D" w14:textId="782949B0" w:rsidR="00A11437" w:rsidRPr="00413DB4" w:rsidRDefault="00A11437" w:rsidP="00A1143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8,094</w:t>
            </w:r>
          </w:p>
        </w:tc>
        <w:tc>
          <w:tcPr>
            <w:tcW w:w="270" w:type="dxa"/>
          </w:tcPr>
          <w:p w14:paraId="31B72B2E" w14:textId="77777777" w:rsidR="00A11437" w:rsidRPr="00413DB4" w:rsidRDefault="00A11437" w:rsidP="00A1143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006065" w14:textId="03236AD1" w:rsidR="00A11437" w:rsidRPr="00413DB4" w:rsidRDefault="00A11437" w:rsidP="00A1143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5,979</w:t>
            </w:r>
          </w:p>
        </w:tc>
        <w:tc>
          <w:tcPr>
            <w:tcW w:w="270" w:type="dxa"/>
          </w:tcPr>
          <w:p w14:paraId="387EF6FB" w14:textId="77777777" w:rsidR="00A11437" w:rsidRPr="00413DB4" w:rsidRDefault="00A11437" w:rsidP="00A11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D5D16C" w14:textId="210C813E" w:rsidR="00A11437" w:rsidRPr="00413DB4" w:rsidRDefault="00A11437" w:rsidP="00A1143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8,094</w:t>
            </w:r>
          </w:p>
        </w:tc>
        <w:tc>
          <w:tcPr>
            <w:tcW w:w="270" w:type="dxa"/>
          </w:tcPr>
          <w:p w14:paraId="1AD01F10" w14:textId="77777777" w:rsidR="00A11437" w:rsidRPr="009E3BC3" w:rsidRDefault="00A11437" w:rsidP="00A11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4461FC" w14:textId="67EE94E9" w:rsidR="00A11437" w:rsidRPr="009E3BC3" w:rsidRDefault="00A11437" w:rsidP="00A1143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5,979</w:t>
            </w:r>
          </w:p>
        </w:tc>
      </w:tr>
      <w:tr w:rsidR="00A11437" w:rsidRPr="009E3BC3" w14:paraId="5BC3CC2F" w14:textId="77777777" w:rsidTr="0024665D">
        <w:tc>
          <w:tcPr>
            <w:tcW w:w="3420" w:type="dxa"/>
          </w:tcPr>
          <w:p w14:paraId="72C114AA" w14:textId="48924B30" w:rsidR="00A11437" w:rsidRPr="009E3BC3" w:rsidRDefault="00A11437" w:rsidP="00A1143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ค่าใช้จ่ายในการส่งออก</w:t>
            </w:r>
          </w:p>
        </w:tc>
        <w:tc>
          <w:tcPr>
            <w:tcW w:w="810" w:type="dxa"/>
          </w:tcPr>
          <w:p w14:paraId="7442A874" w14:textId="77777777" w:rsidR="00A11437" w:rsidRPr="009E3BC3" w:rsidRDefault="00A11437" w:rsidP="00A1143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3C455D28" w14:textId="4EEC3DD0" w:rsidR="00A11437" w:rsidRPr="00413DB4" w:rsidRDefault="00A11437" w:rsidP="00A1143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1,31</w:t>
            </w:r>
            <w:r w:rsidR="005969F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C139A7A" w14:textId="77777777" w:rsidR="00A11437" w:rsidRPr="00413DB4" w:rsidRDefault="00A11437" w:rsidP="00A1143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1A1715" w14:textId="3F9E96C9" w:rsidR="00A11437" w:rsidRPr="00413DB4" w:rsidRDefault="00A11437" w:rsidP="00A1143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1,100</w:t>
            </w:r>
          </w:p>
        </w:tc>
        <w:tc>
          <w:tcPr>
            <w:tcW w:w="270" w:type="dxa"/>
          </w:tcPr>
          <w:p w14:paraId="2EF45586" w14:textId="77777777" w:rsidR="00A11437" w:rsidRPr="00413DB4" w:rsidRDefault="00A11437" w:rsidP="00A11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81C7CC" w14:textId="200C325C" w:rsidR="00A11437" w:rsidRPr="00413DB4" w:rsidRDefault="00A11437" w:rsidP="00A1143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1,31</w:t>
            </w:r>
            <w:r w:rsidR="005969F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3DAE050" w14:textId="77777777" w:rsidR="00A11437" w:rsidRPr="009E3BC3" w:rsidRDefault="00A11437" w:rsidP="00A11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DC12A2" w14:textId="439F94C1" w:rsidR="00A11437" w:rsidRPr="009E3BC3" w:rsidRDefault="00A11437" w:rsidP="00A1143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1,100</w:t>
            </w:r>
          </w:p>
        </w:tc>
      </w:tr>
      <w:tr w:rsidR="00A11437" w:rsidRPr="009E3BC3" w14:paraId="52401CD5" w14:textId="77777777" w:rsidTr="00971F28">
        <w:tc>
          <w:tcPr>
            <w:tcW w:w="3420" w:type="dxa"/>
          </w:tcPr>
          <w:p w14:paraId="017D0051" w14:textId="124F051A" w:rsidR="00A11437" w:rsidRPr="009E3BC3" w:rsidRDefault="00A11437" w:rsidP="00A1143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3381E3B7" w14:textId="77777777" w:rsidR="00A11437" w:rsidRPr="009E3BC3" w:rsidRDefault="00A11437" w:rsidP="00A1143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1909B77B" w14:textId="6965142B" w:rsidR="00A11437" w:rsidRPr="00966522" w:rsidRDefault="00A11437" w:rsidP="00A1143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365,01</w:t>
            </w:r>
            <w:r w:rsidR="005969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4D09A0D" w14:textId="77777777" w:rsidR="00A11437" w:rsidRPr="00966522" w:rsidRDefault="00A11437" w:rsidP="00A1143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1B2B4EE" w14:textId="01422648" w:rsidR="00A11437" w:rsidRPr="00966522" w:rsidRDefault="00A11437" w:rsidP="00A1143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383,389</w:t>
            </w:r>
          </w:p>
        </w:tc>
        <w:tc>
          <w:tcPr>
            <w:tcW w:w="270" w:type="dxa"/>
          </w:tcPr>
          <w:p w14:paraId="6FD40C9A" w14:textId="77777777" w:rsidR="00A11437" w:rsidRPr="00966522" w:rsidRDefault="00A11437" w:rsidP="00A11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4F45506" w14:textId="5F931F19" w:rsidR="00A11437" w:rsidRPr="00966522" w:rsidRDefault="00A11437" w:rsidP="00A1143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365,01</w:t>
            </w:r>
            <w:r w:rsidR="005969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C6EA25F" w14:textId="77777777" w:rsidR="00A11437" w:rsidRPr="00966522" w:rsidRDefault="00A11437" w:rsidP="00A11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B57CC29" w14:textId="1BFEBF5D" w:rsidR="00A11437" w:rsidRPr="00966522" w:rsidRDefault="00A11437" w:rsidP="00A1143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383,389</w:t>
            </w:r>
          </w:p>
        </w:tc>
      </w:tr>
      <w:tr w:rsidR="00971F28" w:rsidRPr="009E3BC3" w14:paraId="6B903F19" w14:textId="77777777" w:rsidTr="00971F28">
        <w:tc>
          <w:tcPr>
            <w:tcW w:w="3420" w:type="dxa"/>
          </w:tcPr>
          <w:p w14:paraId="114D066C" w14:textId="77777777" w:rsidR="00971F28" w:rsidRPr="009E3BC3" w:rsidRDefault="00971F28" w:rsidP="00A1143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52FC083E" w14:textId="77777777" w:rsidR="00971F28" w:rsidRPr="009E3BC3" w:rsidRDefault="00971F28" w:rsidP="00A1143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</w:tcPr>
          <w:p w14:paraId="29D51668" w14:textId="77777777" w:rsidR="00971F28" w:rsidRDefault="00971F28" w:rsidP="00A1143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EC94C20" w14:textId="77777777" w:rsidR="00971F28" w:rsidRPr="00966522" w:rsidRDefault="00971F28" w:rsidP="00A1143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B7A583E" w14:textId="77777777" w:rsidR="00971F28" w:rsidRDefault="00971F28" w:rsidP="00A1143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F981CA9" w14:textId="77777777" w:rsidR="00971F28" w:rsidRPr="00966522" w:rsidRDefault="00971F28" w:rsidP="00A11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9906CF0" w14:textId="77777777" w:rsidR="00971F28" w:rsidRDefault="00971F28" w:rsidP="00A1143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4B02274" w14:textId="77777777" w:rsidR="00971F28" w:rsidRPr="00966522" w:rsidRDefault="00971F28" w:rsidP="00A11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426B23A" w14:textId="77777777" w:rsidR="00971F28" w:rsidRDefault="00971F28" w:rsidP="00A1143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71F28" w:rsidRPr="009E3BC3" w14:paraId="67D421A6" w14:textId="77777777" w:rsidTr="00971F28">
        <w:tc>
          <w:tcPr>
            <w:tcW w:w="3420" w:type="dxa"/>
          </w:tcPr>
          <w:p w14:paraId="6AA87B76" w14:textId="23166EB1" w:rsidR="00971F28" w:rsidRPr="009E3BC3" w:rsidRDefault="00971F28" w:rsidP="00971F2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รวมอยู่ในค่าใช้จ่ายในการบริหาร</w:t>
            </w:r>
          </w:p>
        </w:tc>
        <w:tc>
          <w:tcPr>
            <w:tcW w:w="810" w:type="dxa"/>
          </w:tcPr>
          <w:p w14:paraId="5C955A66" w14:textId="77777777" w:rsidR="00971F28" w:rsidRPr="009E3BC3" w:rsidRDefault="00971F28" w:rsidP="00971F2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68B9D08C" w14:textId="77777777" w:rsidR="00971F28" w:rsidRDefault="00971F28" w:rsidP="00971F2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B826E5D" w14:textId="77777777" w:rsidR="00971F28" w:rsidRPr="00966522" w:rsidRDefault="00971F28" w:rsidP="00971F2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D0C805" w14:textId="77777777" w:rsidR="00971F28" w:rsidRDefault="00971F28" w:rsidP="00971F2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5962051" w14:textId="77777777" w:rsidR="00971F28" w:rsidRPr="00966522" w:rsidRDefault="00971F28" w:rsidP="00971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627540" w14:textId="77777777" w:rsidR="00971F28" w:rsidRDefault="00971F28" w:rsidP="00971F2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B391070" w14:textId="77777777" w:rsidR="00971F28" w:rsidRPr="00966522" w:rsidRDefault="00971F28" w:rsidP="00971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3859A7" w14:textId="77777777" w:rsidR="00971F28" w:rsidRDefault="00971F28" w:rsidP="00971F2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71F28" w:rsidRPr="009E3BC3" w14:paraId="4EE62C19" w14:textId="77777777" w:rsidTr="00971F28">
        <w:tc>
          <w:tcPr>
            <w:tcW w:w="3420" w:type="dxa"/>
          </w:tcPr>
          <w:p w14:paraId="602E54B5" w14:textId="2EA137B8" w:rsidR="00971F28" w:rsidRPr="009E3BC3" w:rsidRDefault="00971F28" w:rsidP="00971F2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810" w:type="dxa"/>
          </w:tcPr>
          <w:p w14:paraId="6C748037" w14:textId="77777777" w:rsidR="00971F28" w:rsidRPr="009E3BC3" w:rsidRDefault="00971F28" w:rsidP="00971F2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4C679D5D" w14:textId="79E36941" w:rsidR="00971F28" w:rsidRDefault="00971F28" w:rsidP="00971F2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152,080</w:t>
            </w:r>
          </w:p>
        </w:tc>
        <w:tc>
          <w:tcPr>
            <w:tcW w:w="270" w:type="dxa"/>
          </w:tcPr>
          <w:p w14:paraId="3E0CDB77" w14:textId="77777777" w:rsidR="00971F28" w:rsidRPr="00966522" w:rsidRDefault="00971F28" w:rsidP="00971F2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4C468A" w14:textId="2449D388" w:rsidR="00971F28" w:rsidRDefault="00971F28" w:rsidP="00971F2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147,762</w:t>
            </w:r>
          </w:p>
        </w:tc>
        <w:tc>
          <w:tcPr>
            <w:tcW w:w="270" w:type="dxa"/>
          </w:tcPr>
          <w:p w14:paraId="1F3ADB99" w14:textId="77777777" w:rsidR="00971F28" w:rsidRPr="00966522" w:rsidRDefault="00971F28" w:rsidP="00971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0750A7" w14:textId="3F44D80E" w:rsidR="00971F28" w:rsidRDefault="00971F28" w:rsidP="00971F2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152,080</w:t>
            </w:r>
          </w:p>
        </w:tc>
        <w:tc>
          <w:tcPr>
            <w:tcW w:w="270" w:type="dxa"/>
          </w:tcPr>
          <w:p w14:paraId="23ADE8DE" w14:textId="77777777" w:rsidR="00971F28" w:rsidRPr="00966522" w:rsidRDefault="00971F28" w:rsidP="00971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CB4A17" w14:textId="4F216E25" w:rsidR="00971F28" w:rsidRDefault="00971F28" w:rsidP="00971F2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147,762</w:t>
            </w:r>
          </w:p>
        </w:tc>
      </w:tr>
      <w:tr w:rsidR="00971F28" w:rsidRPr="009E3BC3" w14:paraId="0B2CE8E9" w14:textId="77777777" w:rsidTr="004601F6">
        <w:tc>
          <w:tcPr>
            <w:tcW w:w="3420" w:type="dxa"/>
          </w:tcPr>
          <w:p w14:paraId="66FD8C2F" w14:textId="508B7235" w:rsidR="00971F28" w:rsidRPr="009E3BC3" w:rsidRDefault="00971F28" w:rsidP="00971F2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810" w:type="dxa"/>
          </w:tcPr>
          <w:p w14:paraId="27F7D179" w14:textId="77777777" w:rsidR="00971F28" w:rsidRPr="009E3BC3" w:rsidRDefault="00971F28" w:rsidP="00971F2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692BE619" w14:textId="10A94342" w:rsidR="00971F28" w:rsidRDefault="00971F28" w:rsidP="00971F2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20,621</w:t>
            </w:r>
          </w:p>
        </w:tc>
        <w:tc>
          <w:tcPr>
            <w:tcW w:w="270" w:type="dxa"/>
          </w:tcPr>
          <w:p w14:paraId="54273070" w14:textId="77777777" w:rsidR="00971F28" w:rsidRPr="00966522" w:rsidRDefault="00971F28" w:rsidP="00971F2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7A0CFA" w14:textId="4885F2F3" w:rsidR="00971F28" w:rsidRDefault="00971F28" w:rsidP="00971F2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22,459</w:t>
            </w:r>
          </w:p>
        </w:tc>
        <w:tc>
          <w:tcPr>
            <w:tcW w:w="270" w:type="dxa"/>
          </w:tcPr>
          <w:p w14:paraId="2B50E049" w14:textId="77777777" w:rsidR="00971F28" w:rsidRPr="00966522" w:rsidRDefault="00971F28" w:rsidP="00971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B927F6" w14:textId="55C6220D" w:rsidR="00971F28" w:rsidRDefault="00971F28" w:rsidP="00971F2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20,621</w:t>
            </w:r>
          </w:p>
        </w:tc>
        <w:tc>
          <w:tcPr>
            <w:tcW w:w="270" w:type="dxa"/>
          </w:tcPr>
          <w:p w14:paraId="523EE13B" w14:textId="77777777" w:rsidR="00971F28" w:rsidRPr="00966522" w:rsidRDefault="00971F28" w:rsidP="00971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537E9B" w14:textId="2D153B65" w:rsidR="00971F28" w:rsidRDefault="00971F28" w:rsidP="00971F2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22,459</w:t>
            </w:r>
          </w:p>
        </w:tc>
      </w:tr>
      <w:tr w:rsidR="00971F28" w:rsidRPr="009E3BC3" w14:paraId="6C2DDB18" w14:textId="77777777" w:rsidTr="004601F6">
        <w:tc>
          <w:tcPr>
            <w:tcW w:w="3420" w:type="dxa"/>
          </w:tcPr>
          <w:p w14:paraId="762EEB7A" w14:textId="22945009" w:rsidR="00971F28" w:rsidRPr="009E3BC3" w:rsidRDefault="00971F28" w:rsidP="00971F2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0DAA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810" w:type="dxa"/>
          </w:tcPr>
          <w:p w14:paraId="010CA0EF" w14:textId="77777777" w:rsidR="00971F28" w:rsidRPr="009E3BC3" w:rsidRDefault="00971F28" w:rsidP="00971F2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5C869CCE" w14:textId="2ECF218B" w:rsidR="00971F28" w:rsidRDefault="00971F28" w:rsidP="00971F2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92,037</w:t>
            </w:r>
          </w:p>
        </w:tc>
        <w:tc>
          <w:tcPr>
            <w:tcW w:w="270" w:type="dxa"/>
          </w:tcPr>
          <w:p w14:paraId="333A7C94" w14:textId="77777777" w:rsidR="00971F28" w:rsidRPr="00966522" w:rsidRDefault="00971F28" w:rsidP="00971F2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5CA14BA" w14:textId="5B4694C8" w:rsidR="00971F28" w:rsidRDefault="00971F28" w:rsidP="00971F2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34,574</w:t>
            </w:r>
          </w:p>
        </w:tc>
        <w:tc>
          <w:tcPr>
            <w:tcW w:w="270" w:type="dxa"/>
          </w:tcPr>
          <w:p w14:paraId="148A110B" w14:textId="77777777" w:rsidR="00971F28" w:rsidRPr="00966522" w:rsidRDefault="00971F28" w:rsidP="00971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FBC94F0" w14:textId="3DC69AD7" w:rsidR="00971F28" w:rsidRDefault="00971F28" w:rsidP="00971F2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92,036</w:t>
            </w:r>
          </w:p>
        </w:tc>
        <w:tc>
          <w:tcPr>
            <w:tcW w:w="270" w:type="dxa"/>
          </w:tcPr>
          <w:p w14:paraId="50AA68AB" w14:textId="77777777" w:rsidR="00971F28" w:rsidRPr="00966522" w:rsidRDefault="00971F28" w:rsidP="00971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47E4BC7" w14:textId="072F1050" w:rsidR="00971F28" w:rsidRDefault="00971F28" w:rsidP="00971F2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32,682</w:t>
            </w:r>
          </w:p>
        </w:tc>
      </w:tr>
      <w:tr w:rsidR="00971F28" w:rsidRPr="009E3BC3" w14:paraId="3E46FB53" w14:textId="77777777" w:rsidTr="004601F6">
        <w:tc>
          <w:tcPr>
            <w:tcW w:w="3420" w:type="dxa"/>
          </w:tcPr>
          <w:p w14:paraId="4BEDF7ED" w14:textId="33917740" w:rsidR="00971F28" w:rsidRPr="009E3BC3" w:rsidRDefault="00971F28" w:rsidP="00971F2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0D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034D27B4" w14:textId="77777777" w:rsidR="00971F28" w:rsidRPr="009E3BC3" w:rsidRDefault="00971F28" w:rsidP="00971F2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41F8C762" w14:textId="6E988FD7" w:rsidR="00971F28" w:rsidRDefault="00971F28" w:rsidP="00971F2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0D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264,73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005CDC7" w14:textId="77777777" w:rsidR="00971F28" w:rsidRPr="00966522" w:rsidRDefault="00971F28" w:rsidP="00971F2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9B4073B" w14:textId="6DD310C8" w:rsidR="00971F28" w:rsidRDefault="00971F28" w:rsidP="00971F2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0DAA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204</w:t>
            </w:r>
            <w:r w:rsidRPr="009E0DAA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,</w:t>
            </w:r>
            <w:r w:rsidRPr="009E0DAA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79</w:t>
            </w:r>
            <w:r w:rsidRPr="009E0DAA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A866EA1" w14:textId="77777777" w:rsidR="00971F28" w:rsidRPr="00966522" w:rsidRDefault="00971F28" w:rsidP="00971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24ED20E" w14:textId="5537B53A" w:rsidR="00971F28" w:rsidRDefault="00971F28" w:rsidP="00971F2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0D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264,737</w:t>
            </w:r>
          </w:p>
        </w:tc>
        <w:tc>
          <w:tcPr>
            <w:tcW w:w="270" w:type="dxa"/>
          </w:tcPr>
          <w:p w14:paraId="04DD4C70" w14:textId="77777777" w:rsidR="00971F28" w:rsidRPr="00966522" w:rsidRDefault="00971F28" w:rsidP="00971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8CA2700" w14:textId="5530538D" w:rsidR="00971F28" w:rsidRDefault="00971F28" w:rsidP="00971F2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0D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202,903</w:t>
            </w:r>
          </w:p>
        </w:tc>
      </w:tr>
    </w:tbl>
    <w:p w14:paraId="60A383B5" w14:textId="77777777" w:rsidR="000F07D7" w:rsidRDefault="000F07D7">
      <w:r>
        <w:br w:type="page"/>
      </w:r>
    </w:p>
    <w:p w14:paraId="1F9200E2" w14:textId="6C87147C" w:rsidR="00A2383E" w:rsidRPr="00F60B53" w:rsidRDefault="00A2383E" w:rsidP="00524E96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60B53">
        <w:rPr>
          <w:rFonts w:asciiTheme="majorBidi" w:hAnsiTheme="majorBidi" w:cstheme="majorBidi"/>
          <w:b/>
          <w:bCs/>
          <w:sz w:val="30"/>
          <w:szCs w:val="30"/>
          <w:cs/>
        </w:rPr>
        <w:t>ภาษีเงินได้</w:t>
      </w:r>
    </w:p>
    <w:p w14:paraId="4B9A342B" w14:textId="77777777" w:rsidR="00F24E44" w:rsidRPr="00A34B92" w:rsidRDefault="00F24E44" w:rsidP="00A2383E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7B6BC772" w14:textId="506EF42D" w:rsidR="0017336D" w:rsidRPr="009E3BC3" w:rsidRDefault="0017336D" w:rsidP="00A2383E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14:paraId="70CF6ACE" w14:textId="77777777" w:rsidR="0017336D" w:rsidRPr="00A34B92" w:rsidRDefault="0017336D" w:rsidP="00A2383E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630"/>
        <w:gridCol w:w="1080"/>
        <w:gridCol w:w="270"/>
        <w:gridCol w:w="1080"/>
        <w:gridCol w:w="270"/>
        <w:gridCol w:w="1080"/>
        <w:gridCol w:w="270"/>
        <w:gridCol w:w="1080"/>
      </w:tblGrid>
      <w:tr w:rsidR="00137464" w:rsidRPr="009E3BC3" w14:paraId="61F12220" w14:textId="77777777" w:rsidTr="00137464">
        <w:tc>
          <w:tcPr>
            <w:tcW w:w="4230" w:type="dxa"/>
            <w:gridSpan w:val="2"/>
          </w:tcPr>
          <w:p w14:paraId="60414D8E" w14:textId="77777777" w:rsidR="00137464" w:rsidRPr="009E3BC3" w:rsidRDefault="00137464" w:rsidP="00FB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27214D96" w14:textId="2C0B8328" w:rsidR="00137464" w:rsidRDefault="00137464" w:rsidP="00F84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92" w:right="-108" w:firstLine="288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DF5A9F0" w14:textId="4BD78BF7" w:rsidR="00137464" w:rsidRDefault="00137464" w:rsidP="00051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4493001" w14:textId="741005AA" w:rsidR="00137464" w:rsidRPr="009E3BC3" w:rsidRDefault="00137464" w:rsidP="00F84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F2174" w:rsidRPr="009E3BC3" w14:paraId="6B7FF32B" w14:textId="77777777" w:rsidTr="00137464">
        <w:tc>
          <w:tcPr>
            <w:tcW w:w="3600" w:type="dxa"/>
          </w:tcPr>
          <w:p w14:paraId="7AB706F4" w14:textId="77777777" w:rsidR="001F2174" w:rsidRPr="009E3BC3" w:rsidRDefault="001F2174" w:rsidP="001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14:paraId="5A92BCF8" w14:textId="77777777" w:rsidR="001F2174" w:rsidRPr="009E3BC3" w:rsidRDefault="001F2174" w:rsidP="001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3A12B5C" w14:textId="2A8F3C8F" w:rsidR="001F2174" w:rsidRPr="009E3BC3" w:rsidRDefault="001F2174" w:rsidP="001F2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</w:pPr>
            <w:r w:rsidRPr="009E3BC3"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  <w:t>8</w:t>
            </w:r>
          </w:p>
        </w:tc>
        <w:tc>
          <w:tcPr>
            <w:tcW w:w="270" w:type="dxa"/>
          </w:tcPr>
          <w:p w14:paraId="2AFD91B7" w14:textId="7D41E2A7" w:rsidR="001F2174" w:rsidRPr="009E3BC3" w:rsidRDefault="001F2174" w:rsidP="001F2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</w:tcPr>
          <w:p w14:paraId="74494B5F" w14:textId="7A4FC509" w:rsidR="001F2174" w:rsidRPr="009E3BC3" w:rsidRDefault="001F2174" w:rsidP="001F2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</w:pPr>
            <w:r w:rsidRPr="009E3BC3"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  <w:t>7</w:t>
            </w:r>
          </w:p>
        </w:tc>
        <w:tc>
          <w:tcPr>
            <w:tcW w:w="270" w:type="dxa"/>
          </w:tcPr>
          <w:p w14:paraId="54F52209" w14:textId="43AA3894" w:rsidR="001F2174" w:rsidRPr="009E3BC3" w:rsidRDefault="001F2174" w:rsidP="001F2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</w:tcPr>
          <w:p w14:paraId="4A685986" w14:textId="776783AB" w:rsidR="001F2174" w:rsidRPr="009E3BC3" w:rsidRDefault="001F2174" w:rsidP="001F2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  <w:t>8</w:t>
            </w:r>
          </w:p>
        </w:tc>
        <w:tc>
          <w:tcPr>
            <w:tcW w:w="270" w:type="dxa"/>
          </w:tcPr>
          <w:p w14:paraId="203F44F2" w14:textId="77777777" w:rsidR="001F2174" w:rsidRPr="009E3BC3" w:rsidRDefault="001F2174" w:rsidP="001F2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44B488" w14:textId="1B8DEC1C" w:rsidR="001F2174" w:rsidRPr="009E3BC3" w:rsidRDefault="001F2174" w:rsidP="001F2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  <w:t>7</w:t>
            </w:r>
          </w:p>
        </w:tc>
      </w:tr>
      <w:tr w:rsidR="001F2174" w:rsidRPr="006767BE" w14:paraId="08335B69" w14:textId="77777777" w:rsidTr="00137464">
        <w:tc>
          <w:tcPr>
            <w:tcW w:w="3600" w:type="dxa"/>
          </w:tcPr>
          <w:p w14:paraId="256683FC" w14:textId="77777777" w:rsidR="001F2174" w:rsidRPr="006767BE" w:rsidRDefault="001F2174" w:rsidP="001F217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14:paraId="68E20FBE" w14:textId="77777777" w:rsidR="001F2174" w:rsidRPr="006767BE" w:rsidRDefault="001F2174" w:rsidP="001F21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20596662" w14:textId="5B27864A" w:rsidR="001F2174" w:rsidRPr="006767BE" w:rsidRDefault="001F2174" w:rsidP="001F21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108" w:hanging="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F2174" w:rsidRPr="006767BE" w14:paraId="6E473824" w14:textId="77777777" w:rsidTr="00137464">
        <w:tc>
          <w:tcPr>
            <w:tcW w:w="3600" w:type="dxa"/>
          </w:tcPr>
          <w:p w14:paraId="3CBAF5AB" w14:textId="77777777" w:rsidR="001F2174" w:rsidRPr="006767BE" w:rsidRDefault="001F2174" w:rsidP="001F217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67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630" w:type="dxa"/>
          </w:tcPr>
          <w:p w14:paraId="6B6F6468" w14:textId="77777777" w:rsidR="001F2174" w:rsidRPr="006767BE" w:rsidRDefault="001F2174" w:rsidP="001F21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BBF59E" w14:textId="77777777" w:rsidR="001F2174" w:rsidRPr="006767BE" w:rsidRDefault="001F2174" w:rsidP="001F21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C45D364" w14:textId="71D05E3B" w:rsidR="001F2174" w:rsidRPr="006767BE" w:rsidRDefault="001F2174" w:rsidP="001F21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EF939C" w14:textId="3C4EF626" w:rsidR="001F2174" w:rsidRPr="006767BE" w:rsidRDefault="001F2174" w:rsidP="001F21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6245AB1" w14:textId="04919AE2" w:rsidR="001F2174" w:rsidRPr="006767BE" w:rsidRDefault="001F2174" w:rsidP="001F21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6BC7F8" w14:textId="3BEC5FCF" w:rsidR="001F2174" w:rsidRPr="006767BE" w:rsidRDefault="001F2174" w:rsidP="001F21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 w:firstLine="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0E33502" w14:textId="77777777" w:rsidR="001F2174" w:rsidRPr="006767BE" w:rsidRDefault="001F2174" w:rsidP="001F21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75653F" w14:textId="77777777" w:rsidR="001F2174" w:rsidRPr="006767BE" w:rsidRDefault="001F2174" w:rsidP="001F21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F2174" w:rsidRPr="00F325F5" w14:paraId="3472F6A7" w14:textId="77777777" w:rsidTr="00720778">
        <w:tc>
          <w:tcPr>
            <w:tcW w:w="3600" w:type="dxa"/>
          </w:tcPr>
          <w:p w14:paraId="145AF12F" w14:textId="48C1C0D3" w:rsidR="001F2174" w:rsidRPr="00F325F5" w:rsidRDefault="001F2174" w:rsidP="001F217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25F5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630" w:type="dxa"/>
          </w:tcPr>
          <w:p w14:paraId="7FE34434" w14:textId="77777777" w:rsidR="001F2174" w:rsidRPr="00F325F5" w:rsidRDefault="001F2174" w:rsidP="001F21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DEC68E" w14:textId="6ACAF894" w:rsidR="001F2174" w:rsidRPr="0017076F" w:rsidRDefault="00036C28" w:rsidP="001F21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173,13</w:t>
            </w:r>
            <w:r w:rsidR="00C37FD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1A1F6E5" w14:textId="02CA95BB" w:rsidR="001F2174" w:rsidRPr="0017076F" w:rsidRDefault="001F2174" w:rsidP="001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4FA4AF" w14:textId="5DE1F5BB" w:rsidR="001F2174" w:rsidRPr="0017076F" w:rsidRDefault="001F2174" w:rsidP="001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397,880</w:t>
            </w:r>
          </w:p>
        </w:tc>
        <w:tc>
          <w:tcPr>
            <w:tcW w:w="270" w:type="dxa"/>
          </w:tcPr>
          <w:p w14:paraId="15485F71" w14:textId="61FEBAC3" w:rsidR="001F2174" w:rsidRPr="0017076F" w:rsidRDefault="001F2174" w:rsidP="001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BC7E91" w14:textId="0175C1AE" w:rsidR="001F2174" w:rsidRPr="0017076F" w:rsidRDefault="00036C28" w:rsidP="001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173,13</w:t>
            </w:r>
            <w:r w:rsidR="00C37FD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6506E4B" w14:textId="77777777" w:rsidR="001F2174" w:rsidRPr="00F325F5" w:rsidRDefault="001F2174" w:rsidP="001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A4297D" w14:textId="540EC842" w:rsidR="001F2174" w:rsidRPr="00456229" w:rsidRDefault="001F2174" w:rsidP="001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334,980</w:t>
            </w:r>
          </w:p>
        </w:tc>
      </w:tr>
      <w:tr w:rsidR="001F2174" w:rsidRPr="006767BE" w14:paraId="28A7EBAA" w14:textId="77777777" w:rsidTr="00720778">
        <w:tc>
          <w:tcPr>
            <w:tcW w:w="3600" w:type="dxa"/>
          </w:tcPr>
          <w:p w14:paraId="282EA8D0" w14:textId="77777777" w:rsidR="001F2174" w:rsidRPr="006767BE" w:rsidRDefault="001F2174" w:rsidP="001F217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210F0277" w14:textId="77777777" w:rsidR="001F2174" w:rsidRPr="006767BE" w:rsidRDefault="001F2174" w:rsidP="001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360"/>
              </w:tabs>
              <w:ind w:left="-36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BB9C8F0" w14:textId="683EE24E" w:rsidR="001F2174" w:rsidRPr="00FE09E5" w:rsidRDefault="00036C28" w:rsidP="001F21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173,13</w:t>
            </w:r>
            <w:r w:rsidR="00C37F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022FB7C" w14:textId="6F27FA4A" w:rsidR="001F2174" w:rsidRPr="0017076F" w:rsidRDefault="001F2174" w:rsidP="001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D5EA29F" w14:textId="77A547B8" w:rsidR="001F2174" w:rsidRPr="0017076F" w:rsidRDefault="001F2174" w:rsidP="001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ind w:right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09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397,880</w:t>
            </w:r>
          </w:p>
        </w:tc>
        <w:tc>
          <w:tcPr>
            <w:tcW w:w="270" w:type="dxa"/>
          </w:tcPr>
          <w:p w14:paraId="11957C4B" w14:textId="07CD6314" w:rsidR="001F2174" w:rsidRPr="0017076F" w:rsidRDefault="001F2174" w:rsidP="001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7DE4CF8" w14:textId="4CE35080" w:rsidR="001F2174" w:rsidRPr="0017076F" w:rsidRDefault="00036C28" w:rsidP="001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173,13</w:t>
            </w:r>
            <w:r w:rsidR="00C37F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63BB9B6" w14:textId="77777777" w:rsidR="001F2174" w:rsidRPr="006767BE" w:rsidRDefault="001F2174" w:rsidP="001F21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C503902" w14:textId="7C6B642D" w:rsidR="001F2174" w:rsidRPr="00456229" w:rsidRDefault="001F2174" w:rsidP="001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07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334,980</w:t>
            </w:r>
          </w:p>
        </w:tc>
      </w:tr>
      <w:tr w:rsidR="001F2174" w:rsidRPr="006767BE" w14:paraId="45CA95F9" w14:textId="77777777" w:rsidTr="00F24E3D">
        <w:tc>
          <w:tcPr>
            <w:tcW w:w="3600" w:type="dxa"/>
          </w:tcPr>
          <w:p w14:paraId="3EA7FD8C" w14:textId="77777777" w:rsidR="001F2174" w:rsidRPr="006767BE" w:rsidRDefault="001F2174" w:rsidP="001F217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67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630" w:type="dxa"/>
          </w:tcPr>
          <w:p w14:paraId="4DB6B0A9" w14:textId="77777777" w:rsidR="001F2174" w:rsidRPr="006767BE" w:rsidRDefault="001F2174" w:rsidP="001F21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55219DF" w14:textId="77777777" w:rsidR="001F2174" w:rsidRPr="0017076F" w:rsidRDefault="001F2174" w:rsidP="001F21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BC5350" w14:textId="515E9A4B" w:rsidR="001F2174" w:rsidRPr="0017076F" w:rsidRDefault="001F2174" w:rsidP="001F21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719CD85" w14:textId="0916A4C8" w:rsidR="001F2174" w:rsidRPr="0017076F" w:rsidRDefault="001F2174" w:rsidP="001F21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F5276F" w14:textId="62919BFB" w:rsidR="001F2174" w:rsidRPr="0017076F" w:rsidRDefault="001F2174" w:rsidP="001F21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A42433" w14:textId="2ECDF322" w:rsidR="001F2174" w:rsidRPr="0017076F" w:rsidRDefault="001F2174" w:rsidP="001F21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0DAC71" w14:textId="77777777" w:rsidR="001F2174" w:rsidRPr="006767BE" w:rsidRDefault="001F2174" w:rsidP="001F21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9D44E4" w14:textId="77777777" w:rsidR="001F2174" w:rsidRPr="00456229" w:rsidRDefault="001F2174" w:rsidP="001F21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F2174" w:rsidRPr="006767BE" w14:paraId="76872BB8" w14:textId="77777777" w:rsidTr="00F24E3D">
        <w:tc>
          <w:tcPr>
            <w:tcW w:w="3600" w:type="dxa"/>
          </w:tcPr>
          <w:p w14:paraId="07E852B8" w14:textId="77777777" w:rsidR="001F2174" w:rsidRPr="006767BE" w:rsidRDefault="001F2174" w:rsidP="001F2174">
            <w:pPr>
              <w:tabs>
                <w:tab w:val="clear" w:pos="258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7BE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630" w:type="dxa"/>
          </w:tcPr>
          <w:p w14:paraId="76BA077A" w14:textId="77777777" w:rsidR="001F2174" w:rsidRPr="006767BE" w:rsidRDefault="001F2174" w:rsidP="001F21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F994A7" w14:textId="6AC6F983" w:rsidR="001F2174" w:rsidRPr="0017076F" w:rsidRDefault="00036C28" w:rsidP="001F21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C37FDC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12C3E595" w14:textId="29B745B2" w:rsidR="001F2174" w:rsidRPr="0017076F" w:rsidRDefault="001F2174" w:rsidP="001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3ED2A6" w14:textId="71B93ECC" w:rsidR="001F2174" w:rsidRPr="0017076F" w:rsidRDefault="001F2174" w:rsidP="001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17076F">
              <w:rPr>
                <w:rFonts w:asciiTheme="majorBidi" w:hAnsiTheme="majorBidi" w:cstheme="majorBidi"/>
                <w:sz w:val="30"/>
                <w:szCs w:val="30"/>
              </w:rPr>
              <w:t>4,343</w:t>
            </w:r>
          </w:p>
        </w:tc>
        <w:tc>
          <w:tcPr>
            <w:tcW w:w="270" w:type="dxa"/>
          </w:tcPr>
          <w:p w14:paraId="7FF69941" w14:textId="03EE18EC" w:rsidR="001F2174" w:rsidRPr="0017076F" w:rsidRDefault="001F2174" w:rsidP="001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BDBAB8" w14:textId="39A6A5C5" w:rsidR="001F2174" w:rsidRPr="0017076F" w:rsidRDefault="00036C28" w:rsidP="001F21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15,29</w:t>
            </w:r>
            <w:r w:rsidR="00C37FDC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5EB11828" w14:textId="77777777" w:rsidR="001F2174" w:rsidRPr="006767BE" w:rsidRDefault="001F2174" w:rsidP="001F21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F8A546" w14:textId="34B1F97B" w:rsidR="001F2174" w:rsidRPr="00456229" w:rsidRDefault="001F2174" w:rsidP="000B6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17076F">
              <w:rPr>
                <w:rFonts w:asciiTheme="majorBidi" w:hAnsiTheme="majorBidi" w:cstheme="majorBidi"/>
                <w:sz w:val="30"/>
                <w:szCs w:val="30"/>
              </w:rPr>
              <w:t>4,343</w:t>
            </w:r>
          </w:p>
        </w:tc>
      </w:tr>
      <w:tr w:rsidR="001F2174" w:rsidRPr="006767BE" w14:paraId="7EDC7CEF" w14:textId="77777777" w:rsidTr="00720778">
        <w:tc>
          <w:tcPr>
            <w:tcW w:w="3600" w:type="dxa"/>
          </w:tcPr>
          <w:p w14:paraId="7A59B4B8" w14:textId="0C20F572" w:rsidR="001F2174" w:rsidRPr="006767BE" w:rsidRDefault="001F2174" w:rsidP="001F2174">
            <w:pPr>
              <w:tabs>
                <w:tab w:val="clear" w:pos="258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14:paraId="5E76FACA" w14:textId="77777777" w:rsidR="001F2174" w:rsidRPr="006767BE" w:rsidRDefault="001F2174" w:rsidP="001F21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4720651" w14:textId="50C95DC4" w:rsidR="001F2174" w:rsidRPr="00474899" w:rsidRDefault="00036C28" w:rsidP="001F21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C37F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61E9B6EB" w14:textId="5FC8C673" w:rsidR="001F2174" w:rsidRPr="0017076F" w:rsidRDefault="001F2174" w:rsidP="001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59F847F" w14:textId="22361817" w:rsidR="001F2174" w:rsidRPr="00474899" w:rsidRDefault="001F2174" w:rsidP="001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ind w:left="-108" w:right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48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4,343</w:t>
            </w:r>
          </w:p>
        </w:tc>
        <w:tc>
          <w:tcPr>
            <w:tcW w:w="270" w:type="dxa"/>
          </w:tcPr>
          <w:p w14:paraId="03435454" w14:textId="65241DFE" w:rsidR="001F2174" w:rsidRPr="0017076F" w:rsidRDefault="001F2174" w:rsidP="001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58012A5" w14:textId="2ADEB079" w:rsidR="001F2174" w:rsidRPr="0017076F" w:rsidRDefault="00036C28" w:rsidP="001F21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15,29</w:t>
            </w:r>
            <w:r w:rsidR="00C37F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6D57EFB2" w14:textId="77777777" w:rsidR="001F2174" w:rsidRPr="006767BE" w:rsidRDefault="001F2174" w:rsidP="001F21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19382DD" w14:textId="4A857E88" w:rsidR="001F2174" w:rsidRPr="00456229" w:rsidRDefault="001F2174" w:rsidP="000B6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07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4,343</w:t>
            </w:r>
          </w:p>
        </w:tc>
      </w:tr>
      <w:tr w:rsidR="001F2174" w:rsidRPr="009E3BC3" w14:paraId="4B99416B" w14:textId="77777777" w:rsidTr="00720778">
        <w:trPr>
          <w:trHeight w:val="64"/>
        </w:trPr>
        <w:tc>
          <w:tcPr>
            <w:tcW w:w="3600" w:type="dxa"/>
          </w:tcPr>
          <w:p w14:paraId="3AA52682" w14:textId="77777777" w:rsidR="001F2174" w:rsidRPr="006767BE" w:rsidRDefault="001F2174" w:rsidP="001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67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0" w:type="dxa"/>
          </w:tcPr>
          <w:p w14:paraId="6CC31C05" w14:textId="77777777" w:rsidR="001F2174" w:rsidRPr="006767BE" w:rsidRDefault="001F2174" w:rsidP="001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ACDEDFD" w14:textId="5D7CE3C4" w:rsidR="001F2174" w:rsidRPr="003F24D0" w:rsidRDefault="00036C28" w:rsidP="001F21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173,224</w:t>
            </w:r>
          </w:p>
        </w:tc>
        <w:tc>
          <w:tcPr>
            <w:tcW w:w="270" w:type="dxa"/>
          </w:tcPr>
          <w:p w14:paraId="54BB217E" w14:textId="1569116B" w:rsidR="001F2174" w:rsidRPr="0017076F" w:rsidRDefault="001F2174" w:rsidP="001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B754E48" w14:textId="769E4C9E" w:rsidR="001F2174" w:rsidRPr="0017076F" w:rsidRDefault="001F2174" w:rsidP="001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ind w:left="-108" w:right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24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402,223</w:t>
            </w:r>
          </w:p>
        </w:tc>
        <w:tc>
          <w:tcPr>
            <w:tcW w:w="270" w:type="dxa"/>
          </w:tcPr>
          <w:p w14:paraId="25C2F352" w14:textId="43AAD334" w:rsidR="001F2174" w:rsidRPr="0017076F" w:rsidRDefault="001F2174" w:rsidP="001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416E102" w14:textId="55680EF3" w:rsidR="001F2174" w:rsidRPr="0017076F" w:rsidRDefault="00036C28" w:rsidP="001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188,424</w:t>
            </w:r>
          </w:p>
        </w:tc>
        <w:tc>
          <w:tcPr>
            <w:tcW w:w="270" w:type="dxa"/>
          </w:tcPr>
          <w:p w14:paraId="4CC2C080" w14:textId="77777777" w:rsidR="001F2174" w:rsidRPr="006767BE" w:rsidRDefault="001F2174" w:rsidP="001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65FBFDF" w14:textId="3B17B4DF" w:rsidR="001F2174" w:rsidRPr="00456229" w:rsidRDefault="001F2174" w:rsidP="001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07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339,323</w:t>
            </w:r>
          </w:p>
        </w:tc>
      </w:tr>
    </w:tbl>
    <w:p w14:paraId="1A387975" w14:textId="77777777" w:rsidR="00971F28" w:rsidRDefault="00971F28" w:rsidP="00A34B92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21F2B81" w14:textId="7F3E75C1" w:rsidR="00A34B92" w:rsidRDefault="00A34B92" w:rsidP="00A34B92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45674">
        <w:rPr>
          <w:rFonts w:ascii="Angsana New" w:hAnsi="Angsana New"/>
          <w:b/>
          <w:bCs/>
          <w:i/>
          <w:iCs/>
          <w:sz w:val="30"/>
          <w:szCs w:val="30"/>
          <w:cs/>
        </w:rPr>
        <w:t>รับรู้ใน</w:t>
      </w:r>
      <w:r w:rsidRPr="00A34B9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กำไร</w:t>
      </w:r>
      <w:r w:rsidRPr="00A45674">
        <w:rPr>
          <w:rFonts w:ascii="Angsana New" w:hAnsi="Angsana New"/>
          <w:b/>
          <w:bCs/>
          <w:i/>
          <w:iCs/>
          <w:sz w:val="30"/>
          <w:szCs w:val="30"/>
          <w:cs/>
        </w:rPr>
        <w:t>ขาดทุนเบ็ดเสร็จอื่น</w:t>
      </w:r>
    </w:p>
    <w:p w14:paraId="4B139631" w14:textId="77777777" w:rsidR="00A34B92" w:rsidRDefault="00A34B92" w:rsidP="00A34B92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73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60"/>
        <w:gridCol w:w="894"/>
        <w:gridCol w:w="894"/>
        <w:gridCol w:w="236"/>
        <w:gridCol w:w="942"/>
        <w:gridCol w:w="236"/>
        <w:gridCol w:w="942"/>
        <w:gridCol w:w="236"/>
        <w:gridCol w:w="853"/>
        <w:gridCol w:w="236"/>
        <w:gridCol w:w="928"/>
        <w:gridCol w:w="236"/>
        <w:gridCol w:w="942"/>
      </w:tblGrid>
      <w:tr w:rsidR="00ED6E34" w:rsidRPr="006B084B" w14:paraId="3C51264F" w14:textId="77777777" w:rsidTr="00DC0ECD">
        <w:tc>
          <w:tcPr>
            <w:tcW w:w="2160" w:type="dxa"/>
          </w:tcPr>
          <w:p w14:paraId="400F397F" w14:textId="77777777" w:rsidR="00ED6E34" w:rsidRPr="00A34B92" w:rsidRDefault="00ED6E34" w:rsidP="00ED6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4" w:type="dxa"/>
          </w:tcPr>
          <w:p w14:paraId="231D8D89" w14:textId="77777777" w:rsidR="00ED6E34" w:rsidRPr="00A34B92" w:rsidRDefault="00ED6E34" w:rsidP="00ED6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81" w:type="dxa"/>
            <w:gridSpan w:val="11"/>
          </w:tcPr>
          <w:p w14:paraId="2C3304F0" w14:textId="0F02632D" w:rsidR="00ED6E34" w:rsidRPr="00A34B92" w:rsidRDefault="00ED6E34" w:rsidP="00ED6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6F4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A26F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/ </w:t>
            </w:r>
            <w:r w:rsidRPr="00A26F4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D6E34" w:rsidRPr="006B084B" w14:paraId="19FE6AEF" w14:textId="77777777" w:rsidTr="002A3CA1">
        <w:tc>
          <w:tcPr>
            <w:tcW w:w="2160" w:type="dxa"/>
          </w:tcPr>
          <w:p w14:paraId="22BB7A09" w14:textId="77777777" w:rsidR="00ED6E34" w:rsidRPr="00A34B92" w:rsidRDefault="00ED6E34" w:rsidP="00ED6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bookmarkStart w:id="5" w:name="_Hlk99492326"/>
          </w:p>
        </w:tc>
        <w:tc>
          <w:tcPr>
            <w:tcW w:w="894" w:type="dxa"/>
          </w:tcPr>
          <w:p w14:paraId="0D457EE5" w14:textId="77777777" w:rsidR="00ED6E34" w:rsidRPr="00A34B92" w:rsidRDefault="00ED6E34" w:rsidP="00ED6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50" w:type="dxa"/>
            <w:gridSpan w:val="5"/>
          </w:tcPr>
          <w:p w14:paraId="3E21BF94" w14:textId="082D49E6" w:rsidR="00ED6E34" w:rsidRPr="00A34B92" w:rsidRDefault="00ED6E34" w:rsidP="00ED6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4B9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2FBF66EF" w14:textId="77777777" w:rsidR="00ED6E34" w:rsidRPr="00A34B92" w:rsidRDefault="00ED6E34" w:rsidP="00ED6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95" w:type="dxa"/>
            <w:gridSpan w:val="5"/>
          </w:tcPr>
          <w:p w14:paraId="5CDCB451" w14:textId="501F50E2" w:rsidR="00ED6E34" w:rsidRPr="00A34B92" w:rsidRDefault="00ED6E34" w:rsidP="00ED6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4B9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FF394A" w:rsidRPr="006B084B" w14:paraId="126E8CD1" w14:textId="77777777" w:rsidTr="00B3094E">
        <w:tc>
          <w:tcPr>
            <w:tcW w:w="2160" w:type="dxa"/>
          </w:tcPr>
          <w:p w14:paraId="1E0F512C" w14:textId="77777777" w:rsidR="00FF394A" w:rsidRPr="00A34B92" w:rsidRDefault="00FF394A" w:rsidP="00FF3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94" w:type="dxa"/>
          </w:tcPr>
          <w:p w14:paraId="4CA9CA11" w14:textId="77777777" w:rsidR="00FF394A" w:rsidRPr="00A34B92" w:rsidRDefault="00FF394A" w:rsidP="00FF394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894" w:type="dxa"/>
          </w:tcPr>
          <w:p w14:paraId="28B9DA26" w14:textId="3273CEEE" w:rsidR="00FF394A" w:rsidRPr="00A34B92" w:rsidRDefault="00FF394A" w:rsidP="00FF394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34B9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ก่อนภาษี</w:t>
            </w:r>
          </w:p>
        </w:tc>
        <w:tc>
          <w:tcPr>
            <w:tcW w:w="236" w:type="dxa"/>
          </w:tcPr>
          <w:p w14:paraId="7CF2B3D3" w14:textId="77777777" w:rsidR="00FF394A" w:rsidRPr="00A34B92" w:rsidRDefault="00FF394A" w:rsidP="00FF394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42" w:type="dxa"/>
          </w:tcPr>
          <w:p w14:paraId="05E9A58F" w14:textId="14EE58DA" w:rsidR="00FF394A" w:rsidRPr="00A34B92" w:rsidRDefault="003D04BE" w:rsidP="00FF394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รายได้</w:t>
            </w:r>
          </w:p>
        </w:tc>
        <w:tc>
          <w:tcPr>
            <w:tcW w:w="236" w:type="dxa"/>
          </w:tcPr>
          <w:p w14:paraId="6F8114D2" w14:textId="77777777" w:rsidR="00FF394A" w:rsidRPr="00A34B92" w:rsidRDefault="00FF394A" w:rsidP="00FF394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42" w:type="dxa"/>
          </w:tcPr>
          <w:p w14:paraId="4608AD22" w14:textId="7ADD89F7" w:rsidR="00FF394A" w:rsidRPr="00A34B92" w:rsidRDefault="00FF394A" w:rsidP="00FF394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34B9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</w:tc>
        <w:tc>
          <w:tcPr>
            <w:tcW w:w="236" w:type="dxa"/>
          </w:tcPr>
          <w:p w14:paraId="55E6BA1B" w14:textId="77777777" w:rsidR="00FF394A" w:rsidRPr="00A34B92" w:rsidRDefault="00FF394A" w:rsidP="00FF394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53" w:type="dxa"/>
          </w:tcPr>
          <w:p w14:paraId="0F7E85F6" w14:textId="2002B647" w:rsidR="00FF394A" w:rsidRPr="00A34B92" w:rsidRDefault="00FF394A" w:rsidP="00FF394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34B9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ก่อนภาษี</w:t>
            </w:r>
          </w:p>
        </w:tc>
        <w:tc>
          <w:tcPr>
            <w:tcW w:w="236" w:type="dxa"/>
          </w:tcPr>
          <w:p w14:paraId="03E5F447" w14:textId="77777777" w:rsidR="00FF394A" w:rsidRPr="00A34B92" w:rsidRDefault="00FF394A" w:rsidP="00FF394A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8" w:type="dxa"/>
          </w:tcPr>
          <w:p w14:paraId="27D90D54" w14:textId="460CA682" w:rsidR="00FF394A" w:rsidRPr="00A34B92" w:rsidRDefault="003D04BE" w:rsidP="00FF394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รายได้</w:t>
            </w:r>
          </w:p>
        </w:tc>
        <w:tc>
          <w:tcPr>
            <w:tcW w:w="236" w:type="dxa"/>
          </w:tcPr>
          <w:p w14:paraId="4CE11892" w14:textId="77777777" w:rsidR="00FF394A" w:rsidRPr="00A34B92" w:rsidRDefault="00FF394A" w:rsidP="00FF394A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2" w:type="dxa"/>
          </w:tcPr>
          <w:p w14:paraId="727876B2" w14:textId="5936847E" w:rsidR="00FF394A" w:rsidRPr="00A34B92" w:rsidRDefault="00FF394A" w:rsidP="00FF394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34B9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</w:tc>
      </w:tr>
      <w:tr w:rsidR="00FF394A" w:rsidRPr="006B084B" w14:paraId="295A7B7F" w14:textId="77777777" w:rsidTr="002A3CA1">
        <w:tc>
          <w:tcPr>
            <w:tcW w:w="2160" w:type="dxa"/>
          </w:tcPr>
          <w:p w14:paraId="1D65F931" w14:textId="77777777" w:rsidR="00FF394A" w:rsidRPr="00A34B92" w:rsidRDefault="00FF394A" w:rsidP="00FF3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94" w:type="dxa"/>
          </w:tcPr>
          <w:p w14:paraId="6C158658" w14:textId="77777777" w:rsidR="00FF394A" w:rsidRPr="00A34B92" w:rsidRDefault="00FF394A" w:rsidP="00FF394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A34B9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894" w:type="dxa"/>
            <w:vAlign w:val="bottom"/>
          </w:tcPr>
          <w:p w14:paraId="10CFCAFE" w14:textId="77777777" w:rsidR="00FF394A" w:rsidRPr="00A34B92" w:rsidRDefault="00FF394A" w:rsidP="00FF394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34B9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เงินได้</w:t>
            </w:r>
          </w:p>
        </w:tc>
        <w:tc>
          <w:tcPr>
            <w:tcW w:w="236" w:type="dxa"/>
            <w:vAlign w:val="bottom"/>
          </w:tcPr>
          <w:p w14:paraId="0EAB30D8" w14:textId="77777777" w:rsidR="00FF394A" w:rsidRPr="00A34B92" w:rsidRDefault="00FF394A" w:rsidP="00FF394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42" w:type="dxa"/>
            <w:vAlign w:val="bottom"/>
          </w:tcPr>
          <w:p w14:paraId="587D7548" w14:textId="77777777" w:rsidR="00FF394A" w:rsidRPr="00A34B92" w:rsidRDefault="00FF394A" w:rsidP="00FF394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34B9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236" w:type="dxa"/>
            <w:vAlign w:val="bottom"/>
          </w:tcPr>
          <w:p w14:paraId="60092871" w14:textId="77777777" w:rsidR="00FF394A" w:rsidRPr="00A34B92" w:rsidRDefault="00FF394A" w:rsidP="00FF394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42" w:type="dxa"/>
            <w:vAlign w:val="bottom"/>
          </w:tcPr>
          <w:p w14:paraId="5A61565C" w14:textId="77777777" w:rsidR="00FF394A" w:rsidRPr="00A34B92" w:rsidRDefault="00FF394A" w:rsidP="00FF394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34B9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236" w:type="dxa"/>
          </w:tcPr>
          <w:p w14:paraId="633AE30F" w14:textId="77777777" w:rsidR="00FF394A" w:rsidRPr="00A34B92" w:rsidRDefault="00FF394A" w:rsidP="00FF394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53" w:type="dxa"/>
            <w:vAlign w:val="bottom"/>
          </w:tcPr>
          <w:p w14:paraId="652595E8" w14:textId="77777777" w:rsidR="00FF394A" w:rsidRPr="00A34B92" w:rsidRDefault="00FF394A" w:rsidP="00FF394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4B9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เงินได้</w:t>
            </w:r>
          </w:p>
        </w:tc>
        <w:tc>
          <w:tcPr>
            <w:tcW w:w="236" w:type="dxa"/>
            <w:vAlign w:val="bottom"/>
          </w:tcPr>
          <w:p w14:paraId="6DF4CEDA" w14:textId="77777777" w:rsidR="00FF394A" w:rsidRPr="00A34B92" w:rsidRDefault="00FF394A" w:rsidP="00FF394A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8" w:type="dxa"/>
            <w:vAlign w:val="bottom"/>
          </w:tcPr>
          <w:p w14:paraId="63B07EC6" w14:textId="77777777" w:rsidR="00FF394A" w:rsidRPr="00A34B92" w:rsidRDefault="00FF394A" w:rsidP="00FF394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4B9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236" w:type="dxa"/>
            <w:vAlign w:val="bottom"/>
          </w:tcPr>
          <w:p w14:paraId="04FC5C42" w14:textId="77777777" w:rsidR="00FF394A" w:rsidRPr="00A34B92" w:rsidRDefault="00FF394A" w:rsidP="00FF394A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2" w:type="dxa"/>
            <w:vAlign w:val="bottom"/>
          </w:tcPr>
          <w:p w14:paraId="606BF9C9" w14:textId="77777777" w:rsidR="00FF394A" w:rsidRPr="00A34B92" w:rsidRDefault="00FF394A" w:rsidP="00FF394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34B9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FF394A" w:rsidRPr="006B084B" w14:paraId="4534A077" w14:textId="77777777" w:rsidTr="002A3CA1">
        <w:tc>
          <w:tcPr>
            <w:tcW w:w="2160" w:type="dxa"/>
          </w:tcPr>
          <w:p w14:paraId="0F408B0F" w14:textId="77777777" w:rsidR="00FF394A" w:rsidRPr="00A34B92" w:rsidRDefault="00FF394A" w:rsidP="00FF3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94" w:type="dxa"/>
          </w:tcPr>
          <w:p w14:paraId="3A2382B6" w14:textId="77777777" w:rsidR="00FF394A" w:rsidRPr="00A34B92" w:rsidRDefault="00FF394A" w:rsidP="00FF394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81" w:type="dxa"/>
            <w:gridSpan w:val="11"/>
            <w:vAlign w:val="bottom"/>
          </w:tcPr>
          <w:p w14:paraId="7F5A45CC" w14:textId="77777777" w:rsidR="00FF394A" w:rsidRPr="00A34B92" w:rsidRDefault="00FF394A" w:rsidP="00FF394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34B9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F394A" w:rsidRPr="006B084B" w14:paraId="1F8A308C" w14:textId="77777777" w:rsidTr="002A3CA1">
        <w:tc>
          <w:tcPr>
            <w:tcW w:w="2160" w:type="dxa"/>
          </w:tcPr>
          <w:p w14:paraId="0EFCCABA" w14:textId="0823D0B9" w:rsidR="00FF394A" w:rsidRPr="00A34B92" w:rsidRDefault="00FF394A" w:rsidP="00FF3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A34B92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จากการประมาณ</w:t>
            </w:r>
          </w:p>
        </w:tc>
        <w:tc>
          <w:tcPr>
            <w:tcW w:w="894" w:type="dxa"/>
          </w:tcPr>
          <w:p w14:paraId="12F9FEB7" w14:textId="77777777" w:rsidR="00FF394A" w:rsidRPr="00A34B92" w:rsidRDefault="00FF394A" w:rsidP="00FF394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894" w:type="dxa"/>
            <w:vAlign w:val="bottom"/>
          </w:tcPr>
          <w:p w14:paraId="1BAD6E5A" w14:textId="77777777" w:rsidR="00FF394A" w:rsidRPr="00A34B92" w:rsidRDefault="00FF394A" w:rsidP="00FF394A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76F2B30" w14:textId="77777777" w:rsidR="00FF394A" w:rsidRPr="00A34B92" w:rsidRDefault="00FF394A" w:rsidP="00FF394A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42" w:type="dxa"/>
            <w:vAlign w:val="bottom"/>
          </w:tcPr>
          <w:p w14:paraId="2ED8CEFE" w14:textId="77777777" w:rsidR="00FF394A" w:rsidRPr="00A34B92" w:rsidRDefault="00FF394A" w:rsidP="00FF394A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E89B818" w14:textId="77777777" w:rsidR="00FF394A" w:rsidRPr="00A34B92" w:rsidRDefault="00FF394A" w:rsidP="00FF394A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42" w:type="dxa"/>
            <w:vAlign w:val="bottom"/>
          </w:tcPr>
          <w:p w14:paraId="1468580C" w14:textId="77777777" w:rsidR="00FF394A" w:rsidRPr="00A34B92" w:rsidRDefault="00FF394A" w:rsidP="00FF394A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2068A59" w14:textId="77777777" w:rsidR="00FF394A" w:rsidRPr="00A34B92" w:rsidRDefault="00FF394A" w:rsidP="00FF394A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53" w:type="dxa"/>
            <w:vAlign w:val="bottom"/>
          </w:tcPr>
          <w:p w14:paraId="4FF61E78" w14:textId="77777777" w:rsidR="00FF394A" w:rsidRPr="00A34B92" w:rsidRDefault="00FF394A" w:rsidP="00FF394A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FFBCCE5" w14:textId="77777777" w:rsidR="00FF394A" w:rsidRPr="00A34B92" w:rsidRDefault="00FF394A" w:rsidP="00FF394A">
            <w:pPr>
              <w:pStyle w:val="acctfourfigures"/>
              <w:tabs>
                <w:tab w:val="decimal" w:pos="10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8" w:type="dxa"/>
            <w:vAlign w:val="bottom"/>
          </w:tcPr>
          <w:p w14:paraId="69F03BDD" w14:textId="77777777" w:rsidR="00FF394A" w:rsidRPr="00A34B92" w:rsidRDefault="00FF394A" w:rsidP="00FF394A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403582D9" w14:textId="77777777" w:rsidR="00FF394A" w:rsidRPr="00A34B92" w:rsidRDefault="00FF394A" w:rsidP="00FF394A">
            <w:pPr>
              <w:pStyle w:val="acctfourfigures"/>
              <w:tabs>
                <w:tab w:val="decimal" w:pos="10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2" w:type="dxa"/>
            <w:vAlign w:val="bottom"/>
          </w:tcPr>
          <w:p w14:paraId="5FE99872" w14:textId="77777777" w:rsidR="00FF394A" w:rsidRPr="00A34B92" w:rsidRDefault="00FF394A" w:rsidP="00FF394A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FF394A" w:rsidRPr="006B084B" w14:paraId="235ECB26" w14:textId="77777777" w:rsidTr="002A3CA1">
        <w:tc>
          <w:tcPr>
            <w:tcW w:w="2160" w:type="dxa"/>
          </w:tcPr>
          <w:p w14:paraId="13752A40" w14:textId="77777777" w:rsidR="00FF394A" w:rsidRPr="00A34B92" w:rsidRDefault="00FF394A" w:rsidP="00FF3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4B92">
              <w:rPr>
                <w:rFonts w:asciiTheme="majorBidi" w:hAnsiTheme="majorBidi" w:cstheme="majorBidi"/>
                <w:sz w:val="30"/>
                <w:szCs w:val="30"/>
                <w:cs/>
              </w:rPr>
              <w:t>การตามหลัก</w:t>
            </w:r>
          </w:p>
        </w:tc>
        <w:tc>
          <w:tcPr>
            <w:tcW w:w="894" w:type="dxa"/>
          </w:tcPr>
          <w:p w14:paraId="10E2A65B" w14:textId="77777777" w:rsidR="00FF394A" w:rsidRPr="00A34B92" w:rsidRDefault="00FF394A" w:rsidP="00FF394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894" w:type="dxa"/>
            <w:vAlign w:val="bottom"/>
          </w:tcPr>
          <w:p w14:paraId="6214A103" w14:textId="77777777" w:rsidR="00FF394A" w:rsidRPr="00A34B92" w:rsidRDefault="00FF394A" w:rsidP="00FF394A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C71D385" w14:textId="77777777" w:rsidR="00FF394A" w:rsidRPr="00A34B92" w:rsidRDefault="00FF394A" w:rsidP="00FF394A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42" w:type="dxa"/>
            <w:vAlign w:val="bottom"/>
          </w:tcPr>
          <w:p w14:paraId="45CC7094" w14:textId="77777777" w:rsidR="00FF394A" w:rsidRPr="00A34B92" w:rsidRDefault="00FF394A" w:rsidP="00FF394A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F07C0BF" w14:textId="77777777" w:rsidR="00FF394A" w:rsidRPr="00A34B92" w:rsidRDefault="00FF394A" w:rsidP="00FF394A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42" w:type="dxa"/>
            <w:vAlign w:val="bottom"/>
          </w:tcPr>
          <w:p w14:paraId="777A3733" w14:textId="77777777" w:rsidR="00FF394A" w:rsidRPr="00A34B92" w:rsidRDefault="00FF394A" w:rsidP="00FF394A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26A49B3C" w14:textId="77777777" w:rsidR="00FF394A" w:rsidRPr="00A34B92" w:rsidRDefault="00FF394A" w:rsidP="00FF394A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53" w:type="dxa"/>
            <w:vAlign w:val="bottom"/>
          </w:tcPr>
          <w:p w14:paraId="13E42271" w14:textId="77777777" w:rsidR="00FF394A" w:rsidRPr="00A34B92" w:rsidRDefault="00FF394A" w:rsidP="00FF394A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20A1421" w14:textId="77777777" w:rsidR="00FF394A" w:rsidRPr="00A34B92" w:rsidRDefault="00FF394A" w:rsidP="00FF394A">
            <w:pPr>
              <w:pStyle w:val="acctfourfigures"/>
              <w:tabs>
                <w:tab w:val="decimal" w:pos="10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8" w:type="dxa"/>
            <w:vAlign w:val="bottom"/>
          </w:tcPr>
          <w:p w14:paraId="47B30FFA" w14:textId="77777777" w:rsidR="00FF394A" w:rsidRPr="00A34B92" w:rsidRDefault="00FF394A" w:rsidP="00FF394A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3B78C96E" w14:textId="77777777" w:rsidR="00FF394A" w:rsidRPr="00A34B92" w:rsidRDefault="00FF394A" w:rsidP="00FF394A">
            <w:pPr>
              <w:pStyle w:val="acctfourfigures"/>
              <w:tabs>
                <w:tab w:val="decimal" w:pos="10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2" w:type="dxa"/>
            <w:vAlign w:val="bottom"/>
          </w:tcPr>
          <w:p w14:paraId="23D4521C" w14:textId="77777777" w:rsidR="00FF394A" w:rsidRPr="00A34B92" w:rsidRDefault="00FF394A" w:rsidP="00FF394A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FF394A" w:rsidRPr="006B084B" w14:paraId="58A673F0" w14:textId="77777777" w:rsidTr="002A3CA1">
        <w:tc>
          <w:tcPr>
            <w:tcW w:w="2160" w:type="dxa"/>
          </w:tcPr>
          <w:p w14:paraId="06A43585" w14:textId="77777777" w:rsidR="00FF394A" w:rsidRPr="00A34B92" w:rsidRDefault="00FF394A" w:rsidP="00FF3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4B92">
              <w:rPr>
                <w:rFonts w:asciiTheme="majorBidi" w:hAnsiTheme="majorBidi" w:cstheme="majorBidi"/>
                <w:sz w:val="30"/>
                <w:szCs w:val="30"/>
                <w:cs/>
              </w:rPr>
              <w:t>คณิตศาสตร์</w:t>
            </w:r>
          </w:p>
        </w:tc>
        <w:tc>
          <w:tcPr>
            <w:tcW w:w="894" w:type="dxa"/>
          </w:tcPr>
          <w:p w14:paraId="64A5D215" w14:textId="77777777" w:rsidR="00FF394A" w:rsidRPr="00A34B92" w:rsidRDefault="00FF394A" w:rsidP="00FF394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894" w:type="dxa"/>
            <w:vAlign w:val="bottom"/>
          </w:tcPr>
          <w:p w14:paraId="48795442" w14:textId="77777777" w:rsidR="00FF394A" w:rsidRPr="00A34B92" w:rsidRDefault="00FF394A" w:rsidP="00FF394A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71A23FA4" w14:textId="77777777" w:rsidR="00FF394A" w:rsidRPr="00A34B92" w:rsidRDefault="00FF394A" w:rsidP="00FF394A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42" w:type="dxa"/>
            <w:vAlign w:val="bottom"/>
          </w:tcPr>
          <w:p w14:paraId="78706458" w14:textId="77777777" w:rsidR="00FF394A" w:rsidRPr="00A34B92" w:rsidRDefault="00FF394A" w:rsidP="00FF394A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AC68839" w14:textId="77777777" w:rsidR="00FF394A" w:rsidRPr="00A34B92" w:rsidRDefault="00FF394A" w:rsidP="00FF394A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42" w:type="dxa"/>
            <w:vAlign w:val="bottom"/>
          </w:tcPr>
          <w:p w14:paraId="7D6496BE" w14:textId="77777777" w:rsidR="00FF394A" w:rsidRPr="00A34B92" w:rsidRDefault="00FF394A" w:rsidP="00FF394A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6F80564" w14:textId="77777777" w:rsidR="00FF394A" w:rsidRPr="00A34B92" w:rsidRDefault="00FF394A" w:rsidP="00FF394A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53" w:type="dxa"/>
            <w:vAlign w:val="bottom"/>
          </w:tcPr>
          <w:p w14:paraId="43F3854D" w14:textId="77777777" w:rsidR="00FF394A" w:rsidRPr="00A34B92" w:rsidRDefault="00FF394A" w:rsidP="00FF394A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704DA8BF" w14:textId="77777777" w:rsidR="00FF394A" w:rsidRPr="00A34B92" w:rsidRDefault="00FF394A" w:rsidP="00FF394A">
            <w:pPr>
              <w:pStyle w:val="acctfourfigures"/>
              <w:tabs>
                <w:tab w:val="decimal" w:pos="10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8" w:type="dxa"/>
            <w:vAlign w:val="bottom"/>
          </w:tcPr>
          <w:p w14:paraId="6E4F960E" w14:textId="77777777" w:rsidR="00FF394A" w:rsidRPr="00A34B92" w:rsidRDefault="00FF394A" w:rsidP="00FF394A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7E3C7BDC" w14:textId="77777777" w:rsidR="00FF394A" w:rsidRPr="00A34B92" w:rsidRDefault="00FF394A" w:rsidP="00FF394A">
            <w:pPr>
              <w:pStyle w:val="acctfourfigures"/>
              <w:tabs>
                <w:tab w:val="decimal" w:pos="10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2" w:type="dxa"/>
            <w:vAlign w:val="bottom"/>
          </w:tcPr>
          <w:p w14:paraId="7168B2F6" w14:textId="77777777" w:rsidR="00FF394A" w:rsidRPr="00A34B92" w:rsidRDefault="00FF394A" w:rsidP="00FF394A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C45E25" w:rsidRPr="006B084B" w14:paraId="3D28F126" w14:textId="77777777" w:rsidTr="002A3CA1">
        <w:tc>
          <w:tcPr>
            <w:tcW w:w="2160" w:type="dxa"/>
          </w:tcPr>
          <w:p w14:paraId="04BA9FAC" w14:textId="77777777" w:rsidR="00C45E25" w:rsidRPr="00A34B92" w:rsidRDefault="00C45E25" w:rsidP="00C45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4B92">
              <w:rPr>
                <w:rFonts w:asciiTheme="majorBidi" w:hAnsiTheme="majorBidi" w:cstheme="majorBidi"/>
                <w:sz w:val="30"/>
                <w:szCs w:val="30"/>
                <w:cs/>
              </w:rPr>
              <w:t>ประกันภัย</w:t>
            </w:r>
          </w:p>
        </w:tc>
        <w:tc>
          <w:tcPr>
            <w:tcW w:w="894" w:type="dxa"/>
          </w:tcPr>
          <w:p w14:paraId="068C4907" w14:textId="3F4F1D6D" w:rsidR="00C45E25" w:rsidRPr="00A34B92" w:rsidRDefault="00C45E25" w:rsidP="00C45E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A34B9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894" w:type="dxa"/>
            <w:vAlign w:val="bottom"/>
          </w:tcPr>
          <w:p w14:paraId="4EDA4638" w14:textId="2799ED68" w:rsidR="00C45E25" w:rsidRPr="00A34B92" w:rsidRDefault="00C45E25" w:rsidP="00C45E25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11,33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</w:t>
            </w:r>
          </w:p>
        </w:tc>
        <w:tc>
          <w:tcPr>
            <w:tcW w:w="236" w:type="dxa"/>
            <w:vAlign w:val="bottom"/>
          </w:tcPr>
          <w:p w14:paraId="26C4A06C" w14:textId="77777777" w:rsidR="00C45E25" w:rsidRPr="00A34B92" w:rsidRDefault="00C45E25" w:rsidP="00C45E25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42" w:type="dxa"/>
            <w:vAlign w:val="bottom"/>
          </w:tcPr>
          <w:p w14:paraId="604B0D0C" w14:textId="66986605" w:rsidR="00C45E25" w:rsidRPr="00A34B92" w:rsidRDefault="000B64E6" w:rsidP="00C45E25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45E2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2,266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3A407FF1" w14:textId="77777777" w:rsidR="00C45E25" w:rsidRPr="00A34B92" w:rsidRDefault="00C45E25" w:rsidP="00C45E25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42" w:type="dxa"/>
            <w:vAlign w:val="bottom"/>
          </w:tcPr>
          <w:p w14:paraId="577920AF" w14:textId="096AF349" w:rsidR="00C45E25" w:rsidRPr="00A34B92" w:rsidRDefault="00C45E25" w:rsidP="000B64E6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 w:right="-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9,065</w:t>
            </w:r>
          </w:p>
        </w:tc>
        <w:tc>
          <w:tcPr>
            <w:tcW w:w="236" w:type="dxa"/>
          </w:tcPr>
          <w:p w14:paraId="5CE7B523" w14:textId="77777777" w:rsidR="00C45E25" w:rsidRPr="00A34B92" w:rsidRDefault="00C45E25" w:rsidP="00C45E25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53" w:type="dxa"/>
            <w:vAlign w:val="bottom"/>
          </w:tcPr>
          <w:p w14:paraId="401CD835" w14:textId="2DB84A23" w:rsidR="00C45E25" w:rsidRPr="00A34B92" w:rsidRDefault="000B64E6" w:rsidP="00C45E25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D9F3096" w14:textId="77777777" w:rsidR="00C45E25" w:rsidRPr="00A34B92" w:rsidRDefault="00C45E25" w:rsidP="00C45E25">
            <w:pPr>
              <w:pStyle w:val="acctfourfigures"/>
              <w:tabs>
                <w:tab w:val="decimal" w:pos="10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8" w:type="dxa"/>
            <w:vAlign w:val="bottom"/>
          </w:tcPr>
          <w:p w14:paraId="4F17C155" w14:textId="1200FDEE" w:rsidR="00C45E25" w:rsidRPr="00A34B92" w:rsidRDefault="000B64E6" w:rsidP="00C45E25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D60C7B9" w14:textId="77777777" w:rsidR="00C45E25" w:rsidRPr="00A34B92" w:rsidRDefault="00C45E25" w:rsidP="00C45E25">
            <w:pPr>
              <w:pStyle w:val="acctfourfigures"/>
              <w:tabs>
                <w:tab w:val="decimal" w:pos="10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2" w:type="dxa"/>
            <w:vAlign w:val="bottom"/>
          </w:tcPr>
          <w:p w14:paraId="64DAE8FC" w14:textId="4B1A4570" w:rsidR="00C45E25" w:rsidRPr="00A34B92" w:rsidRDefault="000B64E6" w:rsidP="00C45E25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 w:right="-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C45E25" w:rsidRPr="006B084B" w14:paraId="5EDF3A4D" w14:textId="77777777" w:rsidTr="002A3CA1">
        <w:tc>
          <w:tcPr>
            <w:tcW w:w="2160" w:type="dxa"/>
          </w:tcPr>
          <w:p w14:paraId="66B82455" w14:textId="77777777" w:rsidR="00C45E25" w:rsidRPr="00A34B92" w:rsidRDefault="00C45E25" w:rsidP="00C45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4B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94" w:type="dxa"/>
          </w:tcPr>
          <w:p w14:paraId="4156AF70" w14:textId="77777777" w:rsidR="00C45E25" w:rsidRPr="00A34B92" w:rsidRDefault="00C45E25" w:rsidP="00C45E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953E5E" w14:textId="3A3D3F27" w:rsidR="00C45E25" w:rsidRPr="00C45E25" w:rsidRDefault="00C45E25" w:rsidP="00C45E25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45E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11,33</w:t>
            </w:r>
            <w:r w:rsidRPr="00C45E2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1</w:t>
            </w:r>
          </w:p>
        </w:tc>
        <w:tc>
          <w:tcPr>
            <w:tcW w:w="236" w:type="dxa"/>
            <w:vAlign w:val="bottom"/>
          </w:tcPr>
          <w:p w14:paraId="39867E74" w14:textId="77777777" w:rsidR="00C45E25" w:rsidRPr="00C45E25" w:rsidRDefault="00C45E25" w:rsidP="00C45E25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AE0DF7" w14:textId="2199E8FC" w:rsidR="00C45E25" w:rsidRPr="000B64E6" w:rsidRDefault="000B64E6" w:rsidP="000B64E6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B64E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C45E25" w:rsidRPr="000B64E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2,266</w:t>
            </w:r>
            <w:r w:rsidRPr="000B64E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6B5AB729" w14:textId="77777777" w:rsidR="00C45E25" w:rsidRPr="00C45E25" w:rsidRDefault="00C45E25" w:rsidP="00C45E25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31989B" w14:textId="496735E6" w:rsidR="00C45E25" w:rsidRPr="00C45E25" w:rsidRDefault="00C45E25" w:rsidP="00C45E25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 w:right="-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45E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9,065</w:t>
            </w:r>
          </w:p>
        </w:tc>
        <w:tc>
          <w:tcPr>
            <w:tcW w:w="236" w:type="dxa"/>
          </w:tcPr>
          <w:p w14:paraId="13B83DC4" w14:textId="77777777" w:rsidR="00C45E25" w:rsidRPr="00C45E25" w:rsidRDefault="00C45E25" w:rsidP="00C45E25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26384F" w14:textId="54C1F541" w:rsidR="00C45E25" w:rsidRPr="00C45E25" w:rsidRDefault="000B64E6" w:rsidP="00C45E25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B4AF9B4" w14:textId="77777777" w:rsidR="00C45E25" w:rsidRPr="00C45E25" w:rsidRDefault="00C45E25" w:rsidP="00C45E25">
            <w:pPr>
              <w:pStyle w:val="acctfourfigures"/>
              <w:tabs>
                <w:tab w:val="decimal" w:pos="106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5A4169" w14:textId="2FEAA711" w:rsidR="00C45E25" w:rsidRPr="00C45E25" w:rsidRDefault="000B64E6" w:rsidP="00C45E25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F8C3CE1" w14:textId="77777777" w:rsidR="00C45E25" w:rsidRPr="00C45E25" w:rsidRDefault="00C45E25" w:rsidP="00C45E25">
            <w:pPr>
              <w:pStyle w:val="acctfourfigures"/>
              <w:tabs>
                <w:tab w:val="decimal" w:pos="106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082E27" w14:textId="5817F298" w:rsidR="00C45E25" w:rsidRPr="00C45E25" w:rsidRDefault="000B64E6" w:rsidP="00C45E25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 w:right="-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</w:tr>
      <w:bookmarkEnd w:id="5"/>
    </w:tbl>
    <w:p w14:paraId="2E9EF220" w14:textId="77777777" w:rsidR="00A34B92" w:rsidRDefault="00A34B92" w:rsidP="00A34B92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 w:cstheme="minorBidi"/>
          <w:bCs/>
          <w:i/>
          <w:iCs/>
          <w:sz w:val="30"/>
          <w:szCs w:val="30"/>
          <w:cs/>
        </w:rPr>
      </w:pPr>
    </w:p>
    <w:p w14:paraId="50BEFC42" w14:textId="21E9279C" w:rsidR="006767BE" w:rsidRDefault="00F24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4F8CEAD1" w14:textId="77777777" w:rsidR="005B71E2" w:rsidRPr="009E3BC3" w:rsidRDefault="005B71E2" w:rsidP="00B20B9F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sectPr w:rsidR="005B71E2" w:rsidRPr="009E3BC3" w:rsidSect="00B16945">
          <w:pgSz w:w="11909" w:h="16834" w:code="9"/>
          <w:pgMar w:top="691" w:right="1152" w:bottom="576" w:left="1152" w:header="720" w:footer="720" w:gutter="0"/>
          <w:cols w:space="720"/>
        </w:sectPr>
      </w:pPr>
    </w:p>
    <w:p w14:paraId="6C19387A" w14:textId="1057A68C" w:rsidR="006E33EB" w:rsidRPr="009E3BC3" w:rsidRDefault="00D81438" w:rsidP="00C90408">
      <w:pPr>
        <w:pStyle w:val="BodyText2"/>
        <w:spacing w:line="260" w:lineRule="atLeast"/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7493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การกระทบยอดเพื่อหาอัตราภาษีที่แท้จริง</w:t>
      </w:r>
    </w:p>
    <w:p w14:paraId="1E989762" w14:textId="77777777" w:rsidR="00D81438" w:rsidRPr="005D7B4B" w:rsidRDefault="00D81438" w:rsidP="00D81438">
      <w:pPr>
        <w:pStyle w:val="BodyText2"/>
        <w:tabs>
          <w:tab w:val="left" w:pos="540"/>
        </w:tabs>
        <w:spacing w:line="260" w:lineRule="atLeast"/>
        <w:ind w:left="540" w:firstLine="720"/>
        <w:jc w:val="thaiDistribute"/>
        <w:rPr>
          <w:rFonts w:asciiTheme="majorBidi" w:hAnsiTheme="majorBidi" w:cstheme="majorBidi"/>
          <w:b/>
          <w:bCs/>
          <w:i/>
          <w:iCs/>
          <w:sz w:val="6"/>
          <w:szCs w:val="6"/>
          <w:lang w:val="en-US"/>
        </w:rPr>
      </w:pPr>
    </w:p>
    <w:tbl>
      <w:tblPr>
        <w:tblW w:w="1395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960"/>
        <w:gridCol w:w="814"/>
        <w:gridCol w:w="270"/>
        <w:gridCol w:w="1084"/>
        <w:gridCol w:w="270"/>
        <w:gridCol w:w="902"/>
        <w:gridCol w:w="270"/>
        <w:gridCol w:w="1180"/>
        <w:gridCol w:w="270"/>
        <w:gridCol w:w="994"/>
        <w:gridCol w:w="252"/>
        <w:gridCol w:w="1102"/>
        <w:gridCol w:w="252"/>
        <w:gridCol w:w="1012"/>
        <w:gridCol w:w="252"/>
        <w:gridCol w:w="1066"/>
      </w:tblGrid>
      <w:tr w:rsidR="005B71E2" w:rsidRPr="009E3BC3" w14:paraId="6D83EDD7" w14:textId="77777777" w:rsidTr="00456AC7">
        <w:trPr>
          <w:trHeight w:val="426"/>
        </w:trPr>
        <w:tc>
          <w:tcPr>
            <w:tcW w:w="3960" w:type="dxa"/>
          </w:tcPr>
          <w:p w14:paraId="5EF45634" w14:textId="77777777" w:rsidR="005B71E2" w:rsidRPr="009E3BC3" w:rsidRDefault="005B71E2" w:rsidP="001E6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90" w:type="dxa"/>
            <w:gridSpan w:val="7"/>
            <w:vAlign w:val="bottom"/>
          </w:tcPr>
          <w:p w14:paraId="5E9BED4B" w14:textId="77777777" w:rsidR="005B71E2" w:rsidRPr="009E3BC3" w:rsidRDefault="005B71E2" w:rsidP="003B4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EEB3F5F" w14:textId="77777777" w:rsidR="005B71E2" w:rsidRPr="009E3BC3" w:rsidRDefault="005B71E2" w:rsidP="003B4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30" w:type="dxa"/>
            <w:gridSpan w:val="7"/>
          </w:tcPr>
          <w:p w14:paraId="41EAF348" w14:textId="77777777" w:rsidR="005B71E2" w:rsidRPr="009E3BC3" w:rsidRDefault="005B71E2" w:rsidP="003B4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3396" w:rsidRPr="009E3BC3" w14:paraId="67F99568" w14:textId="77777777" w:rsidTr="00456AC7">
        <w:trPr>
          <w:trHeight w:val="416"/>
        </w:trPr>
        <w:tc>
          <w:tcPr>
            <w:tcW w:w="3960" w:type="dxa"/>
          </w:tcPr>
          <w:p w14:paraId="79484564" w14:textId="77777777" w:rsidR="005B3396" w:rsidRPr="009E3BC3" w:rsidRDefault="005B3396" w:rsidP="005B3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168" w:type="dxa"/>
            <w:gridSpan w:val="3"/>
            <w:vAlign w:val="bottom"/>
          </w:tcPr>
          <w:p w14:paraId="649B09EF" w14:textId="79D582D9" w:rsidR="005B3396" w:rsidRPr="009E3BC3" w:rsidRDefault="005B3396" w:rsidP="005B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F217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AD8F25D" w14:textId="77777777" w:rsidR="005B3396" w:rsidRPr="009E3BC3" w:rsidRDefault="005B3396" w:rsidP="005B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2" w:type="dxa"/>
            <w:gridSpan w:val="3"/>
          </w:tcPr>
          <w:p w14:paraId="5FD699C6" w14:textId="00D09207" w:rsidR="005B3396" w:rsidRPr="009E3BC3" w:rsidRDefault="005B3396" w:rsidP="005B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F217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6D61F6A" w14:textId="77777777" w:rsidR="005B3396" w:rsidRPr="009E3BC3" w:rsidRDefault="005B3396" w:rsidP="005B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8" w:type="dxa"/>
            <w:gridSpan w:val="3"/>
            <w:vAlign w:val="bottom"/>
          </w:tcPr>
          <w:p w14:paraId="1F800139" w14:textId="06DC9636" w:rsidR="005B3396" w:rsidRPr="009E3BC3" w:rsidRDefault="005B3396" w:rsidP="005B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F217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52" w:type="dxa"/>
          </w:tcPr>
          <w:p w14:paraId="0CBBA7C6" w14:textId="77777777" w:rsidR="005B3396" w:rsidRPr="009E3BC3" w:rsidRDefault="005B3396" w:rsidP="005B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0" w:type="dxa"/>
            <w:gridSpan w:val="3"/>
          </w:tcPr>
          <w:p w14:paraId="16201606" w14:textId="2D0F4DA8" w:rsidR="005B3396" w:rsidRPr="009E3BC3" w:rsidRDefault="005B3396" w:rsidP="005B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F217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C96F4C" w:rsidRPr="009E3BC3" w14:paraId="44076DCF" w14:textId="77777777" w:rsidTr="00456AC7">
        <w:trPr>
          <w:trHeight w:val="406"/>
        </w:trPr>
        <w:tc>
          <w:tcPr>
            <w:tcW w:w="3960" w:type="dxa"/>
          </w:tcPr>
          <w:p w14:paraId="6CE59D95" w14:textId="77777777" w:rsidR="00C96F4C" w:rsidRPr="009E3BC3" w:rsidRDefault="00C96F4C" w:rsidP="00C96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3FDB3F0F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70" w:type="dxa"/>
            <w:vAlign w:val="bottom"/>
          </w:tcPr>
          <w:p w14:paraId="590F0BDF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14759A8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474E3C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5F912338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70" w:type="dxa"/>
            <w:vAlign w:val="bottom"/>
          </w:tcPr>
          <w:p w14:paraId="5E0109DD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vAlign w:val="bottom"/>
          </w:tcPr>
          <w:p w14:paraId="68E43A0D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93EB9A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43C2357B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52" w:type="dxa"/>
            <w:vAlign w:val="bottom"/>
          </w:tcPr>
          <w:p w14:paraId="0C8A94EA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</w:tcPr>
          <w:p w14:paraId="3B7F97B2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28EB5478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</w:tcPr>
          <w:p w14:paraId="67143A09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52" w:type="dxa"/>
            <w:vAlign w:val="bottom"/>
          </w:tcPr>
          <w:p w14:paraId="0E035F30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326767D7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6F4C" w:rsidRPr="009E3BC3" w14:paraId="47FFF210" w14:textId="77777777" w:rsidTr="00456AC7">
        <w:trPr>
          <w:trHeight w:val="416"/>
        </w:trPr>
        <w:tc>
          <w:tcPr>
            <w:tcW w:w="3960" w:type="dxa"/>
          </w:tcPr>
          <w:p w14:paraId="6C0C7BB5" w14:textId="77777777" w:rsidR="00C96F4C" w:rsidRPr="009E3BC3" w:rsidRDefault="00C96F4C" w:rsidP="00C96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35F2C2F8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  <w:vAlign w:val="bottom"/>
          </w:tcPr>
          <w:p w14:paraId="3D2E7371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A0F9D9A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70" w:type="dxa"/>
          </w:tcPr>
          <w:p w14:paraId="041DF7D6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0CB98CE2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  <w:vAlign w:val="bottom"/>
          </w:tcPr>
          <w:p w14:paraId="455E8029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vAlign w:val="bottom"/>
          </w:tcPr>
          <w:p w14:paraId="5567785D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70" w:type="dxa"/>
          </w:tcPr>
          <w:p w14:paraId="7D816EF5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4" w:type="dxa"/>
            <w:vAlign w:val="bottom"/>
          </w:tcPr>
          <w:p w14:paraId="698AB1C6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52" w:type="dxa"/>
            <w:vAlign w:val="bottom"/>
          </w:tcPr>
          <w:p w14:paraId="08D2F40A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</w:tcPr>
          <w:p w14:paraId="1FE8E7D2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52" w:type="dxa"/>
          </w:tcPr>
          <w:p w14:paraId="45122201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</w:tcPr>
          <w:p w14:paraId="63AF5B79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52" w:type="dxa"/>
            <w:vAlign w:val="bottom"/>
          </w:tcPr>
          <w:p w14:paraId="59552C5D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3393CBD8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F2174" w:rsidRPr="006767BE" w14:paraId="315687CD" w14:textId="77777777" w:rsidTr="00456AC7">
        <w:trPr>
          <w:trHeight w:val="416"/>
        </w:trPr>
        <w:tc>
          <w:tcPr>
            <w:tcW w:w="3960" w:type="dxa"/>
          </w:tcPr>
          <w:p w14:paraId="40F62C6D" w14:textId="6A8CD16C" w:rsidR="001F2174" w:rsidRPr="006767BE" w:rsidRDefault="001F2174" w:rsidP="001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7BE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814" w:type="dxa"/>
          </w:tcPr>
          <w:p w14:paraId="3F13188E" w14:textId="77777777" w:rsidR="001F2174" w:rsidRPr="006767BE" w:rsidRDefault="001F2174" w:rsidP="001F2174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AA1D9F3" w14:textId="77777777" w:rsidR="001F2174" w:rsidRPr="006767BE" w:rsidRDefault="001F2174" w:rsidP="001F217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</w:tcPr>
          <w:p w14:paraId="0E331B5E" w14:textId="724CF33F" w:rsidR="001F2174" w:rsidRPr="009E0DAA" w:rsidRDefault="0095617F" w:rsidP="001F217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E0D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B47F4C" w:rsidRPr="009E0D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E0D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500,853</w:t>
            </w:r>
          </w:p>
        </w:tc>
        <w:tc>
          <w:tcPr>
            <w:tcW w:w="270" w:type="dxa"/>
          </w:tcPr>
          <w:p w14:paraId="59ADA1B0" w14:textId="77777777" w:rsidR="001F2174" w:rsidRPr="0017076F" w:rsidRDefault="001F2174" w:rsidP="001F217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</w:tcPr>
          <w:p w14:paraId="7520D425" w14:textId="77777777" w:rsidR="001F2174" w:rsidRPr="0017076F" w:rsidRDefault="001F2174" w:rsidP="001F2174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7778F46" w14:textId="77777777" w:rsidR="001F2174" w:rsidRPr="0017076F" w:rsidRDefault="001F2174" w:rsidP="001F217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0" w:type="dxa"/>
            <w:tcBorders>
              <w:bottom w:val="double" w:sz="4" w:space="0" w:color="auto"/>
            </w:tcBorders>
          </w:tcPr>
          <w:p w14:paraId="10C01F6A" w14:textId="5DEA9A38" w:rsidR="001F2174" w:rsidRPr="0017076F" w:rsidRDefault="001F2174" w:rsidP="001F217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707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1,708,488</w:t>
            </w:r>
          </w:p>
        </w:tc>
        <w:tc>
          <w:tcPr>
            <w:tcW w:w="270" w:type="dxa"/>
          </w:tcPr>
          <w:p w14:paraId="3581D4B7" w14:textId="77777777" w:rsidR="001F2174" w:rsidRPr="0017076F" w:rsidRDefault="001F2174" w:rsidP="001F217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</w:tcPr>
          <w:p w14:paraId="50CA3497" w14:textId="77777777" w:rsidR="001F2174" w:rsidRPr="0017076F" w:rsidRDefault="001F2174" w:rsidP="001F217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</w:tcPr>
          <w:p w14:paraId="785062F6" w14:textId="77777777" w:rsidR="001F2174" w:rsidRPr="0017076F" w:rsidRDefault="001F2174" w:rsidP="001F217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2" w:type="dxa"/>
            <w:tcBorders>
              <w:bottom w:val="double" w:sz="4" w:space="0" w:color="auto"/>
            </w:tcBorders>
          </w:tcPr>
          <w:p w14:paraId="3EF17CF7" w14:textId="5EFFBC5C" w:rsidR="001F2174" w:rsidRPr="0017076F" w:rsidRDefault="0095617F" w:rsidP="001F217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1,484,710</w:t>
            </w:r>
          </w:p>
        </w:tc>
        <w:tc>
          <w:tcPr>
            <w:tcW w:w="252" w:type="dxa"/>
          </w:tcPr>
          <w:p w14:paraId="5153E479" w14:textId="77777777" w:rsidR="001F2174" w:rsidRPr="0017076F" w:rsidRDefault="001F2174" w:rsidP="001F217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12" w:type="dxa"/>
          </w:tcPr>
          <w:p w14:paraId="1A70E082" w14:textId="77777777" w:rsidR="001F2174" w:rsidRPr="0017076F" w:rsidRDefault="001F2174" w:rsidP="001F217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</w:tcPr>
          <w:p w14:paraId="776199F0" w14:textId="77777777" w:rsidR="001F2174" w:rsidRPr="006767BE" w:rsidRDefault="001F2174" w:rsidP="001F217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6" w:type="dxa"/>
            <w:tcBorders>
              <w:bottom w:val="double" w:sz="4" w:space="0" w:color="auto"/>
            </w:tcBorders>
          </w:tcPr>
          <w:p w14:paraId="765B8DA9" w14:textId="0D71650D" w:rsidR="001F2174" w:rsidRPr="006767BE" w:rsidRDefault="001F2174" w:rsidP="001F2174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707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1,701,105</w:t>
            </w:r>
          </w:p>
        </w:tc>
      </w:tr>
      <w:tr w:rsidR="001F2174" w:rsidRPr="006767BE" w14:paraId="1A051380" w14:textId="77777777" w:rsidTr="00456AC7">
        <w:trPr>
          <w:trHeight w:val="406"/>
        </w:trPr>
        <w:tc>
          <w:tcPr>
            <w:tcW w:w="3960" w:type="dxa"/>
          </w:tcPr>
          <w:p w14:paraId="5FA4A39B" w14:textId="77777777" w:rsidR="001F2174" w:rsidRPr="00237781" w:rsidRDefault="001F2174" w:rsidP="001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7781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814" w:type="dxa"/>
          </w:tcPr>
          <w:p w14:paraId="4A254CDF" w14:textId="25526A56" w:rsidR="001F2174" w:rsidRPr="00237781" w:rsidRDefault="0095617F" w:rsidP="001F2174">
            <w:pPr>
              <w:pStyle w:val="acctfourfigures"/>
              <w:tabs>
                <w:tab w:val="clear" w:pos="765"/>
                <w:tab w:val="left" w:pos="430"/>
              </w:tabs>
              <w:spacing w:line="240" w:lineRule="atLeast"/>
              <w:ind w:left="-81"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</w:tcPr>
          <w:p w14:paraId="1402DF81" w14:textId="77777777" w:rsidR="001F2174" w:rsidRPr="00237781" w:rsidRDefault="001F2174" w:rsidP="001F217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</w:tcPr>
          <w:p w14:paraId="4D451F32" w14:textId="20C83958" w:rsidR="001F2174" w:rsidRPr="0017076F" w:rsidRDefault="0095617F" w:rsidP="00B362D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300,17</w:t>
            </w:r>
            <w:r w:rsidR="00CF31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6FCA9801" w14:textId="77777777" w:rsidR="001F2174" w:rsidRPr="0017076F" w:rsidRDefault="001F2174" w:rsidP="001F217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</w:tcPr>
          <w:p w14:paraId="4A364C35" w14:textId="72D84ABB" w:rsidR="001F2174" w:rsidRPr="0017076F" w:rsidRDefault="001F2174" w:rsidP="001F2174">
            <w:pPr>
              <w:pStyle w:val="acctfourfigures"/>
              <w:tabs>
                <w:tab w:val="clear" w:pos="765"/>
              </w:tabs>
              <w:spacing w:line="240" w:lineRule="atLeast"/>
              <w:ind w:left="-81"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</w:tcPr>
          <w:p w14:paraId="2016722F" w14:textId="77777777" w:rsidR="001F2174" w:rsidRPr="0017076F" w:rsidRDefault="001F2174" w:rsidP="001F217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0" w:type="dxa"/>
          </w:tcPr>
          <w:p w14:paraId="18274241" w14:textId="1ECD49D9" w:rsidR="001F2174" w:rsidRPr="0017076F" w:rsidRDefault="001F2174" w:rsidP="00B362D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707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341,698</w:t>
            </w:r>
          </w:p>
        </w:tc>
        <w:tc>
          <w:tcPr>
            <w:tcW w:w="270" w:type="dxa"/>
          </w:tcPr>
          <w:p w14:paraId="35256E89" w14:textId="77777777" w:rsidR="001F2174" w:rsidRPr="0017076F" w:rsidRDefault="001F2174" w:rsidP="001F217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</w:tcPr>
          <w:p w14:paraId="780E5D13" w14:textId="13950562" w:rsidR="001F2174" w:rsidRPr="0017076F" w:rsidRDefault="0095617F" w:rsidP="001F2174">
            <w:pPr>
              <w:pStyle w:val="acctfourfigures"/>
              <w:tabs>
                <w:tab w:val="clear" w:pos="765"/>
              </w:tabs>
              <w:spacing w:line="240" w:lineRule="atLeast"/>
              <w:ind w:left="-81"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52" w:type="dxa"/>
          </w:tcPr>
          <w:p w14:paraId="5A15A3E7" w14:textId="77777777" w:rsidR="001F2174" w:rsidRPr="0017076F" w:rsidRDefault="001F2174" w:rsidP="001F217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2" w:type="dxa"/>
            <w:tcBorders>
              <w:top w:val="double" w:sz="4" w:space="0" w:color="auto"/>
            </w:tcBorders>
          </w:tcPr>
          <w:p w14:paraId="0B3DB475" w14:textId="3753D76F" w:rsidR="001F2174" w:rsidRPr="0017076F" w:rsidRDefault="0095617F" w:rsidP="001F217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296,942</w:t>
            </w:r>
          </w:p>
        </w:tc>
        <w:tc>
          <w:tcPr>
            <w:tcW w:w="252" w:type="dxa"/>
          </w:tcPr>
          <w:p w14:paraId="59409052" w14:textId="77777777" w:rsidR="001F2174" w:rsidRPr="0017076F" w:rsidRDefault="001F2174" w:rsidP="001F217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12" w:type="dxa"/>
          </w:tcPr>
          <w:p w14:paraId="1CED6CE3" w14:textId="3DC94402" w:rsidR="001F2174" w:rsidRPr="0017076F" w:rsidRDefault="001F2174" w:rsidP="001F2174">
            <w:pPr>
              <w:pStyle w:val="acctfourfigures"/>
              <w:tabs>
                <w:tab w:val="clear" w:pos="765"/>
              </w:tabs>
              <w:spacing w:line="240" w:lineRule="atLeast"/>
              <w:ind w:left="-81"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707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52" w:type="dxa"/>
          </w:tcPr>
          <w:p w14:paraId="5B7704CC" w14:textId="77777777" w:rsidR="001F2174" w:rsidRPr="006767BE" w:rsidRDefault="001F2174" w:rsidP="001F217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6" w:type="dxa"/>
            <w:tcBorders>
              <w:top w:val="double" w:sz="4" w:space="0" w:color="auto"/>
            </w:tcBorders>
          </w:tcPr>
          <w:p w14:paraId="7FFFF91F" w14:textId="38F5BC47" w:rsidR="001F2174" w:rsidRPr="006767BE" w:rsidRDefault="001F2174" w:rsidP="00B362D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707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340,221</w:t>
            </w:r>
          </w:p>
        </w:tc>
      </w:tr>
      <w:tr w:rsidR="0095617F" w:rsidRPr="006767BE" w14:paraId="563D3877" w14:textId="77777777" w:rsidTr="00456AC7">
        <w:trPr>
          <w:trHeight w:val="416"/>
        </w:trPr>
        <w:tc>
          <w:tcPr>
            <w:tcW w:w="3960" w:type="dxa"/>
          </w:tcPr>
          <w:p w14:paraId="5B77D685" w14:textId="77777777" w:rsidR="0095617F" w:rsidRPr="00237781" w:rsidRDefault="0095617F" w:rsidP="00956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37781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</w:t>
            </w:r>
            <w:r w:rsidRPr="00237781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</w:t>
            </w:r>
            <w:r w:rsidRPr="00237781">
              <w:rPr>
                <w:rFonts w:asciiTheme="majorBidi" w:hAnsiTheme="majorBidi" w:cstheme="majorBidi"/>
                <w:sz w:val="30"/>
                <w:szCs w:val="30"/>
                <w:cs/>
              </w:rPr>
              <w:t>ารร่วมค้า</w:t>
            </w:r>
            <w:r w:rsidRPr="00237781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ที่ใช้</w:t>
            </w:r>
          </w:p>
          <w:p w14:paraId="79C578AF" w14:textId="67FD5FCC" w:rsidR="0095617F" w:rsidRPr="00237781" w:rsidRDefault="0095617F" w:rsidP="00956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778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CF58BA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814" w:type="dxa"/>
          </w:tcPr>
          <w:p w14:paraId="27B3C770" w14:textId="77777777" w:rsidR="0095617F" w:rsidRPr="00237781" w:rsidRDefault="0095617F" w:rsidP="0095617F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6F6E2E3" w14:textId="77777777" w:rsidR="0095617F" w:rsidRPr="00237781" w:rsidRDefault="0095617F" w:rsidP="0095617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</w:tcPr>
          <w:p w14:paraId="07C65C88" w14:textId="77777777" w:rsidR="0095617F" w:rsidRPr="0017076F" w:rsidRDefault="0095617F" w:rsidP="0095617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86AF814" w14:textId="104AE854" w:rsidR="0095617F" w:rsidRPr="0017076F" w:rsidRDefault="00CF31A1" w:rsidP="0095617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(3,325)</w:t>
            </w:r>
          </w:p>
        </w:tc>
        <w:tc>
          <w:tcPr>
            <w:tcW w:w="270" w:type="dxa"/>
          </w:tcPr>
          <w:p w14:paraId="7ABBFA64" w14:textId="77777777" w:rsidR="0095617F" w:rsidRPr="0017076F" w:rsidRDefault="0095617F" w:rsidP="0095617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</w:tcPr>
          <w:p w14:paraId="1881DA72" w14:textId="77777777" w:rsidR="0095617F" w:rsidRPr="0017076F" w:rsidRDefault="0095617F" w:rsidP="0095617F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8A614AA" w14:textId="77777777" w:rsidR="0095617F" w:rsidRPr="0017076F" w:rsidRDefault="0095617F" w:rsidP="0095617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0" w:type="dxa"/>
          </w:tcPr>
          <w:p w14:paraId="68BDB0C7" w14:textId="77777777" w:rsidR="0095617F" w:rsidRPr="0017076F" w:rsidRDefault="0095617F" w:rsidP="0095617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673A204" w14:textId="5033BF59" w:rsidR="0095617F" w:rsidRPr="0017076F" w:rsidRDefault="0095617F" w:rsidP="0095617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707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(1,854)</w:t>
            </w:r>
          </w:p>
        </w:tc>
        <w:tc>
          <w:tcPr>
            <w:tcW w:w="270" w:type="dxa"/>
          </w:tcPr>
          <w:p w14:paraId="3D1B2847" w14:textId="77777777" w:rsidR="0095617F" w:rsidRPr="0017076F" w:rsidRDefault="0095617F" w:rsidP="009561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</w:tcPr>
          <w:p w14:paraId="55E507CE" w14:textId="77777777" w:rsidR="0095617F" w:rsidRPr="0017076F" w:rsidRDefault="0095617F" w:rsidP="009561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</w:tcPr>
          <w:p w14:paraId="4E6945C6" w14:textId="77777777" w:rsidR="0095617F" w:rsidRPr="0017076F" w:rsidRDefault="0095617F" w:rsidP="009561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2" w:type="dxa"/>
          </w:tcPr>
          <w:p w14:paraId="32CCA041" w14:textId="77777777" w:rsidR="0095617F" w:rsidRPr="0017076F" w:rsidRDefault="0095617F" w:rsidP="0095617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7A691E6" w14:textId="6F2CA3E5" w:rsidR="0095617F" w:rsidRPr="0017076F" w:rsidRDefault="0095617F" w:rsidP="00B362D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707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0C37FDA6" w14:textId="77777777" w:rsidR="0095617F" w:rsidRPr="0017076F" w:rsidRDefault="0095617F" w:rsidP="009561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12" w:type="dxa"/>
          </w:tcPr>
          <w:p w14:paraId="5B0A7BA8" w14:textId="77777777" w:rsidR="0095617F" w:rsidRPr="0017076F" w:rsidRDefault="0095617F" w:rsidP="009561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</w:tcPr>
          <w:p w14:paraId="3C36B845" w14:textId="77777777" w:rsidR="0095617F" w:rsidRPr="006767BE" w:rsidRDefault="0095617F" w:rsidP="009561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6" w:type="dxa"/>
          </w:tcPr>
          <w:p w14:paraId="598A8B6B" w14:textId="77777777" w:rsidR="0095617F" w:rsidRPr="0017076F" w:rsidRDefault="0095617F" w:rsidP="0095617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A47F98C" w14:textId="33135FC3" w:rsidR="0095617F" w:rsidRDefault="0095617F" w:rsidP="0095617F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707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5617F" w:rsidRPr="006767BE" w14:paraId="5EFBEBF5" w14:textId="77777777" w:rsidTr="00456AC7">
        <w:trPr>
          <w:trHeight w:val="416"/>
        </w:trPr>
        <w:tc>
          <w:tcPr>
            <w:tcW w:w="3960" w:type="dxa"/>
          </w:tcPr>
          <w:p w14:paraId="3AD8B56F" w14:textId="77777777" w:rsidR="0095617F" w:rsidRDefault="0095617F" w:rsidP="00956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ผลกระทบจากความแตกต่างทางภาษี</w:t>
            </w:r>
          </w:p>
          <w:p w14:paraId="45E5E741" w14:textId="26B54196" w:rsidR="0095617F" w:rsidRPr="00237781" w:rsidRDefault="0095617F" w:rsidP="00956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ของเงินลงทุนในการร่วมค้า</w:t>
            </w:r>
          </w:p>
        </w:tc>
        <w:tc>
          <w:tcPr>
            <w:tcW w:w="814" w:type="dxa"/>
          </w:tcPr>
          <w:p w14:paraId="1FE58E98" w14:textId="77777777" w:rsidR="0095617F" w:rsidRPr="00237781" w:rsidRDefault="0095617F" w:rsidP="0095617F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49C18DD" w14:textId="77777777" w:rsidR="0095617F" w:rsidRPr="00237781" w:rsidRDefault="0095617F" w:rsidP="0095617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</w:tcPr>
          <w:p w14:paraId="10E083C0" w14:textId="77777777" w:rsidR="0095617F" w:rsidRPr="0017076F" w:rsidRDefault="0095617F" w:rsidP="0095617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372A03E" w14:textId="102B1027" w:rsidR="0095617F" w:rsidRPr="0017076F" w:rsidRDefault="0095617F" w:rsidP="0095617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7076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F7A28B7" w14:textId="77777777" w:rsidR="0095617F" w:rsidRPr="0017076F" w:rsidRDefault="0095617F" w:rsidP="0095617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</w:tcPr>
          <w:p w14:paraId="1C78C52E" w14:textId="77777777" w:rsidR="0095617F" w:rsidRPr="0017076F" w:rsidRDefault="0095617F" w:rsidP="0095617F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031413D" w14:textId="77777777" w:rsidR="0095617F" w:rsidRPr="0017076F" w:rsidRDefault="0095617F" w:rsidP="0095617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0" w:type="dxa"/>
          </w:tcPr>
          <w:p w14:paraId="0543A62F" w14:textId="77777777" w:rsidR="0095617F" w:rsidRPr="0017076F" w:rsidRDefault="0095617F" w:rsidP="0095617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CA09E98" w14:textId="0F4B17A5" w:rsidR="0095617F" w:rsidRPr="0017076F" w:rsidRDefault="0095617F" w:rsidP="0095617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62,900</w:t>
            </w:r>
          </w:p>
        </w:tc>
        <w:tc>
          <w:tcPr>
            <w:tcW w:w="270" w:type="dxa"/>
          </w:tcPr>
          <w:p w14:paraId="18F11A78" w14:textId="77777777" w:rsidR="0095617F" w:rsidRPr="0017076F" w:rsidRDefault="0095617F" w:rsidP="009561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</w:tcPr>
          <w:p w14:paraId="74911A9F" w14:textId="77777777" w:rsidR="0095617F" w:rsidRPr="0017076F" w:rsidRDefault="0095617F" w:rsidP="009561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</w:tcPr>
          <w:p w14:paraId="7DB74C54" w14:textId="77777777" w:rsidR="0095617F" w:rsidRPr="0017076F" w:rsidRDefault="0095617F" w:rsidP="009561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2" w:type="dxa"/>
          </w:tcPr>
          <w:p w14:paraId="1E987092" w14:textId="77777777" w:rsidR="0095617F" w:rsidRPr="0017076F" w:rsidRDefault="0095617F" w:rsidP="0095617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BF83B68" w14:textId="59234590" w:rsidR="0095617F" w:rsidRPr="0017076F" w:rsidRDefault="0095617F" w:rsidP="0095617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7076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52" w:type="dxa"/>
          </w:tcPr>
          <w:p w14:paraId="7D0BFF96" w14:textId="77777777" w:rsidR="0095617F" w:rsidRPr="0017076F" w:rsidRDefault="0095617F" w:rsidP="009561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12" w:type="dxa"/>
          </w:tcPr>
          <w:p w14:paraId="5059129B" w14:textId="77777777" w:rsidR="0095617F" w:rsidRPr="0017076F" w:rsidRDefault="0095617F" w:rsidP="009561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</w:tcPr>
          <w:p w14:paraId="042B9A8E" w14:textId="77777777" w:rsidR="0095617F" w:rsidRPr="006767BE" w:rsidRDefault="0095617F" w:rsidP="009561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6" w:type="dxa"/>
          </w:tcPr>
          <w:p w14:paraId="00D2E19F" w14:textId="77777777" w:rsidR="0095617F" w:rsidRPr="0017076F" w:rsidRDefault="0095617F" w:rsidP="0095617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7D4EFB0" w14:textId="35262EE2" w:rsidR="0095617F" w:rsidRDefault="0095617F" w:rsidP="0095617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7076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5D7B4B" w:rsidRPr="006767BE" w14:paraId="03E3FFAA" w14:textId="77777777" w:rsidTr="00456AC7">
        <w:trPr>
          <w:trHeight w:val="416"/>
        </w:trPr>
        <w:tc>
          <w:tcPr>
            <w:tcW w:w="3960" w:type="dxa"/>
          </w:tcPr>
          <w:p w14:paraId="1CF8554A" w14:textId="77777777" w:rsidR="005D7B4B" w:rsidRDefault="005D7B4B" w:rsidP="005D7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ผลกระทบจากความแตกต่างทางภาษี</w:t>
            </w:r>
          </w:p>
          <w:p w14:paraId="78225B99" w14:textId="3D1C4E64" w:rsidR="005D7B4B" w:rsidRPr="00237781" w:rsidRDefault="005D7B4B" w:rsidP="005D7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ของเงินลงทุนในบริษัทย่อย</w:t>
            </w:r>
          </w:p>
        </w:tc>
        <w:tc>
          <w:tcPr>
            <w:tcW w:w="814" w:type="dxa"/>
          </w:tcPr>
          <w:p w14:paraId="59210301" w14:textId="77777777" w:rsidR="005D7B4B" w:rsidRPr="00237781" w:rsidRDefault="005D7B4B" w:rsidP="005D7B4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27D121B" w14:textId="77777777" w:rsidR="005D7B4B" w:rsidRPr="00237781" w:rsidRDefault="005D7B4B" w:rsidP="005D7B4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</w:tcPr>
          <w:p w14:paraId="0D795CDD" w14:textId="77777777" w:rsidR="005D7B4B" w:rsidRDefault="005D7B4B" w:rsidP="005D7B4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32C805B" w14:textId="21D7E5FC" w:rsidR="005D7B4B" w:rsidRPr="005D7B4B" w:rsidRDefault="005D7B4B" w:rsidP="005D7B4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(15,104)</w:t>
            </w:r>
          </w:p>
        </w:tc>
        <w:tc>
          <w:tcPr>
            <w:tcW w:w="270" w:type="dxa"/>
          </w:tcPr>
          <w:p w14:paraId="0D450824" w14:textId="77777777" w:rsidR="005D7B4B" w:rsidRPr="0017076F" w:rsidRDefault="005D7B4B" w:rsidP="005D7B4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</w:tcPr>
          <w:p w14:paraId="2C5601E7" w14:textId="77777777" w:rsidR="005D7B4B" w:rsidRPr="0017076F" w:rsidRDefault="005D7B4B" w:rsidP="005D7B4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A93D6ED" w14:textId="77777777" w:rsidR="005D7B4B" w:rsidRPr="0017076F" w:rsidRDefault="005D7B4B" w:rsidP="005D7B4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0" w:type="dxa"/>
          </w:tcPr>
          <w:p w14:paraId="693126A1" w14:textId="77777777" w:rsidR="005D7B4B" w:rsidRPr="0017076F" w:rsidRDefault="005D7B4B" w:rsidP="005D7B4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4A94467" w14:textId="1DA3E1BB" w:rsidR="005D7B4B" w:rsidRPr="0017076F" w:rsidRDefault="005D7B4B" w:rsidP="005D7B4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7076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CB1D219" w14:textId="77777777" w:rsidR="005D7B4B" w:rsidRPr="0017076F" w:rsidRDefault="005D7B4B" w:rsidP="005D7B4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4" w:type="dxa"/>
          </w:tcPr>
          <w:p w14:paraId="0CD5E925" w14:textId="77777777" w:rsidR="005D7B4B" w:rsidRPr="0017076F" w:rsidRDefault="005D7B4B" w:rsidP="005D7B4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2" w:type="dxa"/>
          </w:tcPr>
          <w:p w14:paraId="055DDEAD" w14:textId="77777777" w:rsidR="005D7B4B" w:rsidRPr="0017076F" w:rsidRDefault="005D7B4B" w:rsidP="005D7B4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2" w:type="dxa"/>
          </w:tcPr>
          <w:p w14:paraId="774628A9" w14:textId="77777777" w:rsidR="005D7B4B" w:rsidRPr="0017076F" w:rsidRDefault="005D7B4B" w:rsidP="005D7B4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D344918" w14:textId="5992D11B" w:rsidR="005D7B4B" w:rsidRDefault="005D7B4B" w:rsidP="005D7B4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7076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52" w:type="dxa"/>
          </w:tcPr>
          <w:p w14:paraId="59E50B0A" w14:textId="77777777" w:rsidR="005D7B4B" w:rsidRPr="0017076F" w:rsidRDefault="005D7B4B" w:rsidP="005D7B4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12" w:type="dxa"/>
          </w:tcPr>
          <w:p w14:paraId="42E55912" w14:textId="77777777" w:rsidR="005D7B4B" w:rsidRPr="0017076F" w:rsidRDefault="005D7B4B" w:rsidP="005D7B4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2" w:type="dxa"/>
          </w:tcPr>
          <w:p w14:paraId="7396EA97" w14:textId="77777777" w:rsidR="005D7B4B" w:rsidRPr="006767BE" w:rsidRDefault="005D7B4B" w:rsidP="005D7B4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66" w:type="dxa"/>
          </w:tcPr>
          <w:p w14:paraId="706CE06F" w14:textId="77777777" w:rsidR="005D7B4B" w:rsidRPr="0017076F" w:rsidRDefault="005D7B4B" w:rsidP="005D7B4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FB2A800" w14:textId="1BEAE42F" w:rsidR="005D7B4B" w:rsidRPr="0017076F" w:rsidRDefault="005D7B4B" w:rsidP="005D7B4B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7076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5D7B4B" w:rsidRPr="006767BE" w14:paraId="37B8F71E" w14:textId="77777777" w:rsidTr="00456AC7">
        <w:trPr>
          <w:trHeight w:val="416"/>
        </w:trPr>
        <w:tc>
          <w:tcPr>
            <w:tcW w:w="3960" w:type="dxa"/>
          </w:tcPr>
          <w:p w14:paraId="500BB0D2" w14:textId="77777777" w:rsidR="005D7B4B" w:rsidRPr="00237781" w:rsidRDefault="005D7B4B" w:rsidP="005D7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778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814" w:type="dxa"/>
          </w:tcPr>
          <w:p w14:paraId="6B8B3E4F" w14:textId="77777777" w:rsidR="005D7B4B" w:rsidRPr="00237781" w:rsidRDefault="005D7B4B" w:rsidP="005D7B4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7E23B42" w14:textId="77777777" w:rsidR="005D7B4B" w:rsidRPr="00237781" w:rsidRDefault="005D7B4B" w:rsidP="005D7B4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</w:tcPr>
          <w:p w14:paraId="1D0835CF" w14:textId="161B807E" w:rsidR="005D7B4B" w:rsidRPr="0017076F" w:rsidRDefault="005D7B4B" w:rsidP="005D7B4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13,781</w:t>
            </w:r>
          </w:p>
        </w:tc>
        <w:tc>
          <w:tcPr>
            <w:tcW w:w="270" w:type="dxa"/>
          </w:tcPr>
          <w:p w14:paraId="5F051014" w14:textId="77777777" w:rsidR="005D7B4B" w:rsidRPr="0017076F" w:rsidRDefault="005D7B4B" w:rsidP="005D7B4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</w:tcPr>
          <w:p w14:paraId="6046ACD9" w14:textId="77777777" w:rsidR="005D7B4B" w:rsidRPr="0017076F" w:rsidRDefault="005D7B4B" w:rsidP="005D7B4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261FC04" w14:textId="77777777" w:rsidR="005D7B4B" w:rsidRPr="0017076F" w:rsidRDefault="005D7B4B" w:rsidP="005D7B4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0" w:type="dxa"/>
          </w:tcPr>
          <w:p w14:paraId="540DF09B" w14:textId="5302CDB1" w:rsidR="005D7B4B" w:rsidRPr="0017076F" w:rsidRDefault="005D7B4B" w:rsidP="005D7B4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7076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673</w:t>
            </w:r>
          </w:p>
        </w:tc>
        <w:tc>
          <w:tcPr>
            <w:tcW w:w="270" w:type="dxa"/>
          </w:tcPr>
          <w:p w14:paraId="35D44B44" w14:textId="77777777" w:rsidR="005D7B4B" w:rsidRPr="0017076F" w:rsidRDefault="005D7B4B" w:rsidP="005D7B4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4" w:type="dxa"/>
          </w:tcPr>
          <w:p w14:paraId="2C584B31" w14:textId="77777777" w:rsidR="005D7B4B" w:rsidRPr="0017076F" w:rsidRDefault="005D7B4B" w:rsidP="005D7B4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2" w:type="dxa"/>
          </w:tcPr>
          <w:p w14:paraId="52496852" w14:textId="77777777" w:rsidR="005D7B4B" w:rsidRPr="0017076F" w:rsidRDefault="005D7B4B" w:rsidP="005D7B4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2" w:type="dxa"/>
          </w:tcPr>
          <w:p w14:paraId="6534039A" w14:textId="1FC3FDF3" w:rsidR="005D7B4B" w:rsidRPr="0017076F" w:rsidRDefault="005D7B4B" w:rsidP="005D7B4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13,781</w:t>
            </w:r>
          </w:p>
        </w:tc>
        <w:tc>
          <w:tcPr>
            <w:tcW w:w="252" w:type="dxa"/>
          </w:tcPr>
          <w:p w14:paraId="177B27C7" w14:textId="77777777" w:rsidR="005D7B4B" w:rsidRPr="0017076F" w:rsidRDefault="005D7B4B" w:rsidP="005D7B4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12" w:type="dxa"/>
          </w:tcPr>
          <w:p w14:paraId="6AB1C84B" w14:textId="77777777" w:rsidR="005D7B4B" w:rsidRPr="0017076F" w:rsidRDefault="005D7B4B" w:rsidP="005D7B4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2" w:type="dxa"/>
          </w:tcPr>
          <w:p w14:paraId="415DDEA1" w14:textId="77777777" w:rsidR="005D7B4B" w:rsidRPr="006767BE" w:rsidRDefault="005D7B4B" w:rsidP="005D7B4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66" w:type="dxa"/>
          </w:tcPr>
          <w:p w14:paraId="4932AA38" w14:textId="2AC58845" w:rsidR="005D7B4B" w:rsidRPr="006767BE" w:rsidRDefault="005D7B4B" w:rsidP="005D7B4B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7076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673</w:t>
            </w:r>
          </w:p>
        </w:tc>
      </w:tr>
      <w:tr w:rsidR="005D7B4B" w:rsidRPr="006767BE" w14:paraId="67132582" w14:textId="77777777" w:rsidTr="00456AC7">
        <w:trPr>
          <w:trHeight w:val="406"/>
        </w:trPr>
        <w:tc>
          <w:tcPr>
            <w:tcW w:w="3960" w:type="dxa"/>
          </w:tcPr>
          <w:p w14:paraId="4DED0C65" w14:textId="77777777" w:rsidR="005D7B4B" w:rsidRPr="00237781" w:rsidRDefault="005D7B4B" w:rsidP="005D7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778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814" w:type="dxa"/>
          </w:tcPr>
          <w:p w14:paraId="1A015802" w14:textId="77777777" w:rsidR="005D7B4B" w:rsidRPr="00237781" w:rsidRDefault="005D7B4B" w:rsidP="005D7B4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9A0BFC" w14:textId="77777777" w:rsidR="005D7B4B" w:rsidRPr="00237781" w:rsidRDefault="005D7B4B" w:rsidP="005D7B4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70CA926B" w14:textId="2275C5AB" w:rsidR="005D7B4B" w:rsidRPr="0017076F" w:rsidRDefault="005D7B4B" w:rsidP="005D7B4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66004D7" w14:textId="77777777" w:rsidR="005D7B4B" w:rsidRPr="0017076F" w:rsidRDefault="005D7B4B" w:rsidP="005D7B4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</w:tcPr>
          <w:p w14:paraId="4CA66A38" w14:textId="77777777" w:rsidR="005D7B4B" w:rsidRPr="0017076F" w:rsidRDefault="005D7B4B" w:rsidP="005D7B4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45D670" w14:textId="77777777" w:rsidR="005D7B4B" w:rsidRPr="0017076F" w:rsidRDefault="005D7B4B" w:rsidP="005D7B4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3D405656" w14:textId="0487B098" w:rsidR="005D7B4B" w:rsidRPr="0017076F" w:rsidRDefault="005D7B4B" w:rsidP="005D7B4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7076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(56)</w:t>
            </w:r>
          </w:p>
        </w:tc>
        <w:tc>
          <w:tcPr>
            <w:tcW w:w="270" w:type="dxa"/>
          </w:tcPr>
          <w:p w14:paraId="683CFE4D" w14:textId="77777777" w:rsidR="005D7B4B" w:rsidRPr="0017076F" w:rsidRDefault="005D7B4B" w:rsidP="005D7B4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4" w:type="dxa"/>
          </w:tcPr>
          <w:p w14:paraId="06F4C0BE" w14:textId="77777777" w:rsidR="005D7B4B" w:rsidRPr="0017076F" w:rsidRDefault="005D7B4B" w:rsidP="005D7B4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2" w:type="dxa"/>
          </w:tcPr>
          <w:p w14:paraId="7692FAA8" w14:textId="77777777" w:rsidR="005D7B4B" w:rsidRPr="0017076F" w:rsidRDefault="005D7B4B" w:rsidP="005D7B4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2" w:type="dxa"/>
          </w:tcPr>
          <w:p w14:paraId="7FA703BA" w14:textId="4506BDB4" w:rsidR="005D7B4B" w:rsidRPr="0017076F" w:rsidRDefault="005D7B4B" w:rsidP="005D7B4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52" w:type="dxa"/>
          </w:tcPr>
          <w:p w14:paraId="4546EAC9" w14:textId="77777777" w:rsidR="005D7B4B" w:rsidRPr="0017076F" w:rsidRDefault="005D7B4B" w:rsidP="005D7B4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12" w:type="dxa"/>
          </w:tcPr>
          <w:p w14:paraId="4CA9F05E" w14:textId="77777777" w:rsidR="005D7B4B" w:rsidRPr="0017076F" w:rsidRDefault="005D7B4B" w:rsidP="005D7B4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2" w:type="dxa"/>
          </w:tcPr>
          <w:p w14:paraId="2E772DB3" w14:textId="77777777" w:rsidR="005D7B4B" w:rsidRPr="006767BE" w:rsidRDefault="005D7B4B" w:rsidP="005D7B4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66" w:type="dxa"/>
          </w:tcPr>
          <w:p w14:paraId="2D2106EB" w14:textId="41803477" w:rsidR="005D7B4B" w:rsidRPr="006767BE" w:rsidRDefault="005D7B4B" w:rsidP="005D7B4B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7076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(56)</w:t>
            </w:r>
          </w:p>
        </w:tc>
      </w:tr>
      <w:tr w:rsidR="005D7B4B" w:rsidRPr="006767BE" w14:paraId="57DFED17" w14:textId="77777777" w:rsidTr="00456AC7">
        <w:trPr>
          <w:trHeight w:val="406"/>
        </w:trPr>
        <w:tc>
          <w:tcPr>
            <w:tcW w:w="3960" w:type="dxa"/>
          </w:tcPr>
          <w:p w14:paraId="7EBB02A7" w14:textId="0CA1DB3D" w:rsidR="005D7B4B" w:rsidRPr="00237781" w:rsidRDefault="005D7B4B" w:rsidP="005D7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7781">
              <w:rPr>
                <w:rFonts w:asciiTheme="majorBidi" w:hAnsiTheme="majorBidi" w:cstheme="majorBidi"/>
                <w:sz w:val="30"/>
                <w:szCs w:val="30"/>
                <w:cs/>
              </w:rPr>
              <w:t>ภาษีงวดก่อนๆ ที่บันทึก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สูงไป</w:t>
            </w:r>
          </w:p>
        </w:tc>
        <w:tc>
          <w:tcPr>
            <w:tcW w:w="814" w:type="dxa"/>
          </w:tcPr>
          <w:p w14:paraId="6761C584" w14:textId="77777777" w:rsidR="005D7B4B" w:rsidRPr="00237781" w:rsidRDefault="005D7B4B" w:rsidP="005D7B4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CE334BE" w14:textId="77777777" w:rsidR="005D7B4B" w:rsidRPr="00237781" w:rsidRDefault="005D7B4B" w:rsidP="005D7B4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236B240F" w14:textId="0F840780" w:rsidR="005D7B4B" w:rsidRPr="0017076F" w:rsidRDefault="005D7B4B" w:rsidP="005D7B4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(1,6</w:t>
            </w:r>
            <w:r w:rsidR="00B362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0530E6B" w14:textId="77777777" w:rsidR="005D7B4B" w:rsidRPr="0017076F" w:rsidRDefault="005D7B4B" w:rsidP="005D7B4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</w:tcPr>
          <w:p w14:paraId="6D5CF6D6" w14:textId="77777777" w:rsidR="005D7B4B" w:rsidRPr="0017076F" w:rsidRDefault="005D7B4B" w:rsidP="005D7B4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765306" w14:textId="77777777" w:rsidR="005D7B4B" w:rsidRPr="0017076F" w:rsidRDefault="005D7B4B" w:rsidP="005D7B4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305BDA95" w14:textId="491863E2" w:rsidR="005D7B4B" w:rsidRPr="0017076F" w:rsidRDefault="005D7B4B" w:rsidP="005D7B4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(1,515)</w:t>
            </w:r>
          </w:p>
        </w:tc>
        <w:tc>
          <w:tcPr>
            <w:tcW w:w="270" w:type="dxa"/>
          </w:tcPr>
          <w:p w14:paraId="4EDD51F5" w14:textId="77777777" w:rsidR="005D7B4B" w:rsidRPr="0017076F" w:rsidRDefault="005D7B4B" w:rsidP="005D7B4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</w:tcPr>
          <w:p w14:paraId="1B9DF6F4" w14:textId="77777777" w:rsidR="005D7B4B" w:rsidRPr="0017076F" w:rsidRDefault="005D7B4B" w:rsidP="005D7B4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</w:tcPr>
          <w:p w14:paraId="1617A50B" w14:textId="77777777" w:rsidR="005D7B4B" w:rsidRPr="0017076F" w:rsidRDefault="005D7B4B" w:rsidP="005D7B4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2" w:type="dxa"/>
          </w:tcPr>
          <w:p w14:paraId="24234587" w14:textId="3B8ACB01" w:rsidR="005D7B4B" w:rsidRPr="0017076F" w:rsidRDefault="005D7B4B" w:rsidP="005D7B4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(1,610)</w:t>
            </w:r>
          </w:p>
        </w:tc>
        <w:tc>
          <w:tcPr>
            <w:tcW w:w="252" w:type="dxa"/>
          </w:tcPr>
          <w:p w14:paraId="782F1E29" w14:textId="77777777" w:rsidR="005D7B4B" w:rsidRPr="0017076F" w:rsidRDefault="005D7B4B" w:rsidP="005D7B4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12" w:type="dxa"/>
          </w:tcPr>
          <w:p w14:paraId="42A50E18" w14:textId="77777777" w:rsidR="005D7B4B" w:rsidRPr="0017076F" w:rsidRDefault="005D7B4B" w:rsidP="005D7B4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</w:tcPr>
          <w:p w14:paraId="511A8AA8" w14:textId="77777777" w:rsidR="005D7B4B" w:rsidRPr="006767BE" w:rsidRDefault="005D7B4B" w:rsidP="005D7B4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6" w:type="dxa"/>
          </w:tcPr>
          <w:p w14:paraId="02462401" w14:textId="61E8BA78" w:rsidR="005D7B4B" w:rsidRPr="006767BE" w:rsidRDefault="005D7B4B" w:rsidP="005D7B4B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707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(1,515)</w:t>
            </w:r>
          </w:p>
        </w:tc>
      </w:tr>
      <w:tr w:rsidR="005D7B4B" w:rsidRPr="006767BE" w14:paraId="62E1C634" w14:textId="77777777" w:rsidTr="00456AC7">
        <w:trPr>
          <w:trHeight w:val="406"/>
        </w:trPr>
        <w:tc>
          <w:tcPr>
            <w:tcW w:w="3960" w:type="dxa"/>
          </w:tcPr>
          <w:p w14:paraId="2B3AB0CD" w14:textId="0049270C" w:rsidR="005D7B4B" w:rsidRPr="00237781" w:rsidRDefault="005D7B4B" w:rsidP="005D7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สิทธิประโยชน์จากการส่งเสริมการลงทุน</w:t>
            </w:r>
          </w:p>
        </w:tc>
        <w:tc>
          <w:tcPr>
            <w:tcW w:w="814" w:type="dxa"/>
          </w:tcPr>
          <w:p w14:paraId="059D7C52" w14:textId="77777777" w:rsidR="005D7B4B" w:rsidRPr="00237781" w:rsidRDefault="005D7B4B" w:rsidP="005D7B4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5B71316" w14:textId="77777777" w:rsidR="005D7B4B" w:rsidRPr="00237781" w:rsidRDefault="005D7B4B" w:rsidP="005D7B4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5B63D66F" w14:textId="272EFF8F" w:rsidR="005D7B4B" w:rsidRPr="0017076F" w:rsidRDefault="005D7B4B" w:rsidP="005D7B4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(120,689)</w:t>
            </w:r>
          </w:p>
        </w:tc>
        <w:tc>
          <w:tcPr>
            <w:tcW w:w="270" w:type="dxa"/>
          </w:tcPr>
          <w:p w14:paraId="202636F2" w14:textId="77777777" w:rsidR="005D7B4B" w:rsidRPr="0017076F" w:rsidRDefault="005D7B4B" w:rsidP="005D7B4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</w:tcPr>
          <w:p w14:paraId="7516947D" w14:textId="77777777" w:rsidR="005D7B4B" w:rsidRPr="0017076F" w:rsidRDefault="005D7B4B" w:rsidP="005D7B4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4B708C" w14:textId="77777777" w:rsidR="005D7B4B" w:rsidRPr="0017076F" w:rsidRDefault="005D7B4B" w:rsidP="005D7B4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2F29B5DA" w14:textId="257164AB" w:rsidR="005D7B4B" w:rsidRDefault="005D7B4B" w:rsidP="005D7B4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E3243EF" w14:textId="77777777" w:rsidR="005D7B4B" w:rsidRPr="0017076F" w:rsidRDefault="005D7B4B" w:rsidP="005D7B4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</w:tcPr>
          <w:p w14:paraId="19651C91" w14:textId="77777777" w:rsidR="005D7B4B" w:rsidRPr="0017076F" w:rsidRDefault="005D7B4B" w:rsidP="005D7B4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</w:tcPr>
          <w:p w14:paraId="57059A27" w14:textId="77777777" w:rsidR="005D7B4B" w:rsidRPr="0017076F" w:rsidRDefault="005D7B4B" w:rsidP="005D7B4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2" w:type="dxa"/>
          </w:tcPr>
          <w:p w14:paraId="0CF79BD8" w14:textId="480AA69D" w:rsidR="005D7B4B" w:rsidRDefault="005D7B4B" w:rsidP="005D7B4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(120,689)</w:t>
            </w:r>
          </w:p>
        </w:tc>
        <w:tc>
          <w:tcPr>
            <w:tcW w:w="252" w:type="dxa"/>
          </w:tcPr>
          <w:p w14:paraId="1222607F" w14:textId="77777777" w:rsidR="005D7B4B" w:rsidRPr="0017076F" w:rsidRDefault="005D7B4B" w:rsidP="005D7B4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12" w:type="dxa"/>
          </w:tcPr>
          <w:p w14:paraId="4BDCB65D" w14:textId="77777777" w:rsidR="005D7B4B" w:rsidRPr="0017076F" w:rsidRDefault="005D7B4B" w:rsidP="005D7B4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</w:tcPr>
          <w:p w14:paraId="6D4CD989" w14:textId="77777777" w:rsidR="005D7B4B" w:rsidRPr="006767BE" w:rsidRDefault="005D7B4B" w:rsidP="005D7B4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6" w:type="dxa"/>
          </w:tcPr>
          <w:p w14:paraId="38424F1C" w14:textId="0A2FB1A4" w:rsidR="005D7B4B" w:rsidRPr="0017076F" w:rsidRDefault="005D7B4B" w:rsidP="005D7B4B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D7B4B" w:rsidRPr="006767BE" w14:paraId="584ACD07" w14:textId="77777777" w:rsidTr="00456AC7">
        <w:trPr>
          <w:trHeight w:val="406"/>
        </w:trPr>
        <w:tc>
          <w:tcPr>
            <w:tcW w:w="3960" w:type="dxa"/>
          </w:tcPr>
          <w:p w14:paraId="5B7EB99D" w14:textId="01FE4EF6" w:rsidR="005D7B4B" w:rsidRPr="00237781" w:rsidRDefault="005D7B4B" w:rsidP="005D7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7781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814" w:type="dxa"/>
          </w:tcPr>
          <w:p w14:paraId="27A3B14D" w14:textId="77777777" w:rsidR="005D7B4B" w:rsidRPr="00237781" w:rsidRDefault="005D7B4B" w:rsidP="005D7B4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D594B7" w14:textId="77777777" w:rsidR="005D7B4B" w:rsidRPr="00237781" w:rsidRDefault="005D7B4B" w:rsidP="005D7B4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15B6FDBC" w14:textId="136ABB3E" w:rsidR="005D7B4B" w:rsidRPr="0017076F" w:rsidRDefault="005D7B4B" w:rsidP="005D7B4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830D330" w14:textId="77777777" w:rsidR="005D7B4B" w:rsidRPr="0017076F" w:rsidRDefault="005D7B4B" w:rsidP="005D7B4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</w:tcPr>
          <w:p w14:paraId="7422B39F" w14:textId="77777777" w:rsidR="005D7B4B" w:rsidRPr="0017076F" w:rsidRDefault="005D7B4B" w:rsidP="005D7B4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51DD22" w14:textId="77777777" w:rsidR="005D7B4B" w:rsidRPr="0017076F" w:rsidRDefault="005D7B4B" w:rsidP="005D7B4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499D63A7" w14:textId="2E9B4DB0" w:rsidR="005D7B4B" w:rsidRPr="0017076F" w:rsidRDefault="005D7B4B" w:rsidP="005D7B4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707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377</w:t>
            </w:r>
          </w:p>
        </w:tc>
        <w:tc>
          <w:tcPr>
            <w:tcW w:w="270" w:type="dxa"/>
          </w:tcPr>
          <w:p w14:paraId="3604D2B6" w14:textId="77777777" w:rsidR="005D7B4B" w:rsidRPr="0017076F" w:rsidRDefault="005D7B4B" w:rsidP="005D7B4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</w:tcPr>
          <w:p w14:paraId="7214702C" w14:textId="77777777" w:rsidR="005D7B4B" w:rsidRPr="0017076F" w:rsidRDefault="005D7B4B" w:rsidP="005D7B4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</w:tcPr>
          <w:p w14:paraId="152042F2" w14:textId="77777777" w:rsidR="005D7B4B" w:rsidRPr="0017076F" w:rsidRDefault="005D7B4B" w:rsidP="005D7B4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2" w:type="dxa"/>
          </w:tcPr>
          <w:p w14:paraId="11B4F43D" w14:textId="5522BA67" w:rsidR="005D7B4B" w:rsidRPr="0017076F" w:rsidRDefault="005D7B4B" w:rsidP="005D7B4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660A9615" w14:textId="77777777" w:rsidR="005D7B4B" w:rsidRPr="0017076F" w:rsidRDefault="005D7B4B" w:rsidP="005D7B4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12" w:type="dxa"/>
          </w:tcPr>
          <w:p w14:paraId="3F2CA03C" w14:textId="77777777" w:rsidR="005D7B4B" w:rsidRPr="0017076F" w:rsidRDefault="005D7B4B" w:rsidP="005D7B4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</w:tcPr>
          <w:p w14:paraId="2E0BFA43" w14:textId="77777777" w:rsidR="005D7B4B" w:rsidRPr="006767BE" w:rsidRDefault="005D7B4B" w:rsidP="005D7B4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6" w:type="dxa"/>
          </w:tcPr>
          <w:p w14:paraId="1C8C955D" w14:textId="03CC3307" w:rsidR="005D7B4B" w:rsidRDefault="005D7B4B" w:rsidP="005D7B4B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707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D7B4B" w:rsidRPr="009E3BC3" w14:paraId="0379470A" w14:textId="77777777" w:rsidTr="00456AC7">
        <w:trPr>
          <w:trHeight w:val="426"/>
        </w:trPr>
        <w:tc>
          <w:tcPr>
            <w:tcW w:w="3960" w:type="dxa"/>
          </w:tcPr>
          <w:p w14:paraId="44976413" w14:textId="77777777" w:rsidR="005D7B4B" w:rsidRPr="00237781" w:rsidRDefault="005D7B4B" w:rsidP="005D7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77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</w:tcPr>
          <w:p w14:paraId="7EE6F9C6" w14:textId="74CC0D66" w:rsidR="005D7B4B" w:rsidRPr="00237781" w:rsidRDefault="00B362D6" w:rsidP="005D7B4B">
            <w:pPr>
              <w:pStyle w:val="acctfourfigures"/>
              <w:tabs>
                <w:tab w:val="clear" w:pos="765"/>
                <w:tab w:val="left" w:pos="430"/>
              </w:tabs>
              <w:spacing w:line="240" w:lineRule="atLeast"/>
              <w:ind w:left="-86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12</w:t>
            </w:r>
          </w:p>
        </w:tc>
        <w:tc>
          <w:tcPr>
            <w:tcW w:w="270" w:type="dxa"/>
          </w:tcPr>
          <w:p w14:paraId="7E092F11" w14:textId="77777777" w:rsidR="005D7B4B" w:rsidRPr="00237781" w:rsidRDefault="005D7B4B" w:rsidP="005D7B4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415F8F0B" w14:textId="5A9272C2" w:rsidR="005D7B4B" w:rsidRPr="0017076F" w:rsidRDefault="00B362D6" w:rsidP="005D7B4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173,224</w:t>
            </w:r>
          </w:p>
        </w:tc>
        <w:tc>
          <w:tcPr>
            <w:tcW w:w="270" w:type="dxa"/>
          </w:tcPr>
          <w:p w14:paraId="09FF7A2F" w14:textId="77777777" w:rsidR="005D7B4B" w:rsidRPr="0017076F" w:rsidRDefault="005D7B4B" w:rsidP="005D7B4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28FF00BE" w14:textId="7A6CF335" w:rsidR="005D7B4B" w:rsidRPr="0017076F" w:rsidRDefault="005D7B4B" w:rsidP="005D7B4B">
            <w:pPr>
              <w:pStyle w:val="acctfourfigures"/>
              <w:tabs>
                <w:tab w:val="clear" w:pos="765"/>
                <w:tab w:val="left" w:pos="420"/>
              </w:tabs>
              <w:spacing w:line="240" w:lineRule="atLeast"/>
              <w:ind w:left="-86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24</w:t>
            </w:r>
          </w:p>
        </w:tc>
        <w:tc>
          <w:tcPr>
            <w:tcW w:w="270" w:type="dxa"/>
          </w:tcPr>
          <w:p w14:paraId="59CC3E2E" w14:textId="77777777" w:rsidR="005D7B4B" w:rsidRPr="0017076F" w:rsidRDefault="005D7B4B" w:rsidP="005D7B4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</w:tcPr>
          <w:p w14:paraId="0B7A5DA8" w14:textId="6904772A" w:rsidR="005D7B4B" w:rsidRPr="0017076F" w:rsidRDefault="005D7B4B" w:rsidP="005D7B4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7076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402,223</w:t>
            </w:r>
          </w:p>
        </w:tc>
        <w:tc>
          <w:tcPr>
            <w:tcW w:w="270" w:type="dxa"/>
          </w:tcPr>
          <w:p w14:paraId="70679B91" w14:textId="77777777" w:rsidR="005D7B4B" w:rsidRPr="0017076F" w:rsidRDefault="005D7B4B" w:rsidP="005D7B4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14:paraId="51C809F4" w14:textId="76B3DEAD" w:rsidR="005D7B4B" w:rsidRPr="0017076F" w:rsidRDefault="00B362D6" w:rsidP="005D7B4B">
            <w:pPr>
              <w:pStyle w:val="acctfourfigures"/>
              <w:tabs>
                <w:tab w:val="clear" w:pos="765"/>
                <w:tab w:val="left" w:pos="500"/>
                <w:tab w:val="left" w:pos="590"/>
              </w:tabs>
              <w:spacing w:line="240" w:lineRule="atLeast"/>
              <w:ind w:left="-86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13</w:t>
            </w:r>
          </w:p>
        </w:tc>
        <w:tc>
          <w:tcPr>
            <w:tcW w:w="252" w:type="dxa"/>
          </w:tcPr>
          <w:p w14:paraId="0232AE49" w14:textId="77777777" w:rsidR="005D7B4B" w:rsidRPr="0017076F" w:rsidRDefault="005D7B4B" w:rsidP="005D7B4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</w:tcPr>
          <w:p w14:paraId="6D54D56C" w14:textId="2DE1B599" w:rsidR="005D7B4B" w:rsidRPr="0017076F" w:rsidRDefault="005D7B4B" w:rsidP="005D7B4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188,424</w:t>
            </w:r>
          </w:p>
        </w:tc>
        <w:tc>
          <w:tcPr>
            <w:tcW w:w="252" w:type="dxa"/>
          </w:tcPr>
          <w:p w14:paraId="6A8C8533" w14:textId="77777777" w:rsidR="005D7B4B" w:rsidRPr="0017076F" w:rsidRDefault="005D7B4B" w:rsidP="005D7B4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2BDED4C3" w14:textId="46337DB5" w:rsidR="005D7B4B" w:rsidRPr="0017076F" w:rsidRDefault="005D7B4B" w:rsidP="005D7B4B">
            <w:pPr>
              <w:pStyle w:val="acctfourfigures"/>
              <w:tabs>
                <w:tab w:val="clear" w:pos="765"/>
                <w:tab w:val="left" w:pos="510"/>
              </w:tabs>
              <w:spacing w:line="240" w:lineRule="atLeast"/>
              <w:ind w:left="-86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7076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20</w:t>
            </w:r>
          </w:p>
        </w:tc>
        <w:tc>
          <w:tcPr>
            <w:tcW w:w="252" w:type="dxa"/>
          </w:tcPr>
          <w:p w14:paraId="1E951183" w14:textId="77777777" w:rsidR="005D7B4B" w:rsidRPr="006767BE" w:rsidRDefault="005D7B4B" w:rsidP="005D7B4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</w:tcPr>
          <w:p w14:paraId="57CD8BCE" w14:textId="4EC216F5" w:rsidR="005D7B4B" w:rsidRPr="006767BE" w:rsidRDefault="005D7B4B" w:rsidP="005D7B4B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7076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339,323</w:t>
            </w:r>
          </w:p>
        </w:tc>
      </w:tr>
    </w:tbl>
    <w:p w14:paraId="6D5E4464" w14:textId="77777777" w:rsidR="005B71E2" w:rsidRPr="009E3BC3" w:rsidRDefault="005B71E2" w:rsidP="00561379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  <w:sectPr w:rsidR="005B71E2" w:rsidRPr="009E3BC3" w:rsidSect="00E86C05">
          <w:headerReference w:type="default" r:id="rId27"/>
          <w:footerReference w:type="default" r:id="rId28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7DE8AABC" w14:textId="77777777" w:rsidR="004D2CB3" w:rsidRDefault="004D2CB3" w:rsidP="004D2CB3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AA48D4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สิทธิประโยชน์จากการส่งเสริมการลงทุน</w:t>
      </w:r>
    </w:p>
    <w:p w14:paraId="61EADF96" w14:textId="77777777" w:rsidR="004D2CB3" w:rsidRPr="007C04BF" w:rsidRDefault="004D2CB3" w:rsidP="007C04BF">
      <w:pPr>
        <w:pStyle w:val="BodyText2"/>
        <w:tabs>
          <w:tab w:val="left" w:pos="540"/>
        </w:tabs>
        <w:spacing w:line="240" w:lineRule="exact"/>
        <w:ind w:left="0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AF60592" w14:textId="34E3A73E" w:rsidR="004D2CB3" w:rsidRPr="00043D45" w:rsidRDefault="004D2CB3" w:rsidP="004D2CB3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/>
          <w:strike/>
          <w:sz w:val="30"/>
          <w:szCs w:val="30"/>
          <w:cs/>
          <w:lang w:val="en-US"/>
        </w:rPr>
      </w:pPr>
      <w:r w:rsidRPr="00455CD6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455CD6">
        <w:rPr>
          <w:rFonts w:asciiTheme="majorBidi" w:hAnsiTheme="majorBidi" w:hint="cs"/>
          <w:sz w:val="30"/>
          <w:szCs w:val="30"/>
          <w:cs/>
        </w:rPr>
        <w:t>ได้รับบัตรส่งเสริมการลงทุนจากสำนักงานคณะกรรมการส่งเสริมการลงทุนสำหรับกิจการผลิตเครื่องดื่มจากพืชผักและผลไม้</w:t>
      </w:r>
      <w:r w:rsidRPr="00455CD6">
        <w:rPr>
          <w:rFonts w:asciiTheme="majorBidi" w:hAnsiTheme="majorBidi"/>
          <w:sz w:val="30"/>
          <w:szCs w:val="30"/>
          <w:cs/>
        </w:rPr>
        <w:t xml:space="preserve"> </w:t>
      </w:r>
      <w:r w:rsidRPr="00455CD6">
        <w:rPr>
          <w:rFonts w:asciiTheme="majorBidi" w:hAnsiTheme="majorBidi" w:hint="cs"/>
          <w:sz w:val="30"/>
          <w:szCs w:val="30"/>
          <w:cs/>
        </w:rPr>
        <w:t xml:space="preserve">จึงได้รับสิทธิประโยชน์การยกเว้นภาษีเงินได้นิติบุคคลสำหรับกำไรสุทธิที่ได้จากการประกอบกิจการที่ได้รับการส่งเสริมเป็นสัดส่วนร้อยละ </w:t>
      </w:r>
      <w:r w:rsidRPr="00455CD6">
        <w:rPr>
          <w:rFonts w:asciiTheme="majorBidi" w:hAnsiTheme="majorBidi"/>
          <w:sz w:val="30"/>
          <w:szCs w:val="30"/>
          <w:lang w:val="en-US"/>
        </w:rPr>
        <w:t xml:space="preserve">200 </w:t>
      </w:r>
      <w:r w:rsidRPr="00455CD6">
        <w:rPr>
          <w:rFonts w:asciiTheme="majorBidi" w:hAnsiTheme="majorBidi" w:hint="cs"/>
          <w:sz w:val="30"/>
          <w:szCs w:val="30"/>
          <w:cs/>
          <w:lang w:val="en-US"/>
        </w:rPr>
        <w:t xml:space="preserve">ของเงินลงทุนในการสนับสนุนองค์กรท้องถิ่นด้านสาธารณสุข โดยไม่รวมค่าที่ดินและทุนหมุนเวียน มีกำหนดเวลา </w:t>
      </w:r>
      <w:r w:rsidRPr="00455CD6">
        <w:rPr>
          <w:rFonts w:asciiTheme="majorBidi" w:hAnsiTheme="majorBidi"/>
          <w:sz w:val="30"/>
          <w:szCs w:val="30"/>
          <w:lang w:val="en-US"/>
        </w:rPr>
        <w:t xml:space="preserve">3 </w:t>
      </w:r>
      <w:r w:rsidRPr="00455CD6">
        <w:rPr>
          <w:rFonts w:asciiTheme="majorBidi" w:hAnsiTheme="majorBidi" w:hint="cs"/>
          <w:sz w:val="30"/>
          <w:szCs w:val="30"/>
          <w:cs/>
          <w:lang w:val="en-US"/>
        </w:rPr>
        <w:t>ปี ตั้งแต่</w:t>
      </w:r>
      <w:r w:rsidRPr="00455CD6">
        <w:rPr>
          <w:rFonts w:asciiTheme="majorBidi" w:hAnsiTheme="majorBidi"/>
          <w:sz w:val="30"/>
          <w:szCs w:val="30"/>
          <w:cs/>
        </w:rPr>
        <w:t xml:space="preserve"> </w:t>
      </w:r>
      <w:r w:rsidRPr="00455CD6">
        <w:rPr>
          <w:rFonts w:asciiTheme="majorBidi" w:hAnsiTheme="majorBidi"/>
          <w:sz w:val="30"/>
          <w:szCs w:val="30"/>
          <w:lang w:val="en-US"/>
        </w:rPr>
        <w:t xml:space="preserve">8 </w:t>
      </w:r>
      <w:r w:rsidRPr="00455CD6">
        <w:rPr>
          <w:rFonts w:asciiTheme="majorBidi" w:hAnsiTheme="majorBidi" w:hint="cs"/>
          <w:sz w:val="30"/>
          <w:szCs w:val="30"/>
          <w:cs/>
          <w:lang w:val="en-US"/>
        </w:rPr>
        <w:t xml:space="preserve">กรกฎาคม </w:t>
      </w:r>
      <w:r w:rsidRPr="00455CD6">
        <w:rPr>
          <w:rFonts w:asciiTheme="majorBidi" w:hAnsiTheme="majorBidi"/>
          <w:sz w:val="30"/>
          <w:szCs w:val="30"/>
          <w:lang w:val="en-US"/>
        </w:rPr>
        <w:t xml:space="preserve">2568 </w:t>
      </w:r>
      <w:r w:rsidRPr="00455CD6">
        <w:rPr>
          <w:rFonts w:asciiTheme="majorBidi" w:hAnsiTheme="majorBidi" w:hint="cs"/>
          <w:sz w:val="30"/>
          <w:szCs w:val="30"/>
          <w:cs/>
          <w:lang w:val="en-US"/>
        </w:rPr>
        <w:t xml:space="preserve">ถึง </w:t>
      </w:r>
      <w:r w:rsidRPr="00455CD6">
        <w:rPr>
          <w:rFonts w:asciiTheme="majorBidi" w:hAnsiTheme="majorBidi"/>
          <w:sz w:val="30"/>
          <w:szCs w:val="30"/>
          <w:lang w:val="en-US"/>
        </w:rPr>
        <w:t xml:space="preserve">7 </w:t>
      </w:r>
      <w:r w:rsidRPr="00455CD6">
        <w:rPr>
          <w:rFonts w:asciiTheme="majorBidi" w:hAnsiTheme="majorBidi" w:hint="cs"/>
          <w:sz w:val="30"/>
          <w:szCs w:val="30"/>
          <w:cs/>
          <w:lang w:val="en-US"/>
        </w:rPr>
        <w:t xml:space="preserve">กรกฎาคม </w:t>
      </w:r>
      <w:r w:rsidRPr="00455CD6">
        <w:rPr>
          <w:rFonts w:asciiTheme="majorBidi" w:hAnsiTheme="majorBidi"/>
          <w:sz w:val="30"/>
          <w:szCs w:val="30"/>
          <w:lang w:val="en-US"/>
        </w:rPr>
        <w:t>257</w:t>
      </w:r>
      <w:r w:rsidR="000B64E6" w:rsidRPr="00455CD6">
        <w:rPr>
          <w:rFonts w:asciiTheme="majorBidi" w:hAnsiTheme="majorBidi"/>
          <w:sz w:val="30"/>
          <w:szCs w:val="30"/>
          <w:lang w:val="en-US"/>
        </w:rPr>
        <w:t xml:space="preserve">1 </w:t>
      </w:r>
    </w:p>
    <w:p w14:paraId="2F1CC61A" w14:textId="77777777" w:rsidR="004D2CB3" w:rsidRPr="007C04BF" w:rsidRDefault="004D2CB3" w:rsidP="00A3043C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2DF6C0C" w14:textId="7C359833" w:rsidR="00A3043C" w:rsidRPr="00A3043C" w:rsidRDefault="00A3043C" w:rsidP="00A3043C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3043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ภาษีเงินได้รอการตัดบัญชี</w:t>
      </w:r>
    </w:p>
    <w:p w14:paraId="68EFF344" w14:textId="77777777" w:rsidR="00A3043C" w:rsidRPr="007C04BF" w:rsidRDefault="00A3043C" w:rsidP="009009EB">
      <w:pPr>
        <w:pStyle w:val="BodyText2"/>
        <w:tabs>
          <w:tab w:val="left" w:pos="540"/>
        </w:tabs>
        <w:spacing w:line="240" w:lineRule="exact"/>
        <w:ind w:left="547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</w:p>
    <w:p w14:paraId="18EBA997" w14:textId="07BE9127" w:rsidR="00A3043C" w:rsidRDefault="00A3043C" w:rsidP="00A3043C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สินทรัพย์และหนี้สินภาษีเงินได้</w:t>
      </w:r>
      <w:r w:rsidRPr="00A3043C">
        <w:rPr>
          <w:rFonts w:asciiTheme="majorBidi" w:hAnsiTheme="majorBidi" w:hint="cs"/>
          <w:sz w:val="30"/>
          <w:szCs w:val="30"/>
          <w:cs/>
        </w:rPr>
        <w:t>รอการตัดบัญชี</w:t>
      </w:r>
      <w:r w:rsidRPr="00A3043C">
        <w:rPr>
          <w:rFonts w:asciiTheme="majorBidi" w:hAnsiTheme="majorBidi"/>
          <w:sz w:val="30"/>
          <w:szCs w:val="30"/>
          <w:cs/>
        </w:rPr>
        <w:t xml:space="preserve"> </w:t>
      </w:r>
      <w:r w:rsidRPr="00A3043C">
        <w:rPr>
          <w:rFonts w:asciiTheme="majorBidi" w:hAnsiTheme="majorBidi" w:hint="cs"/>
          <w:sz w:val="30"/>
          <w:szCs w:val="30"/>
          <w:cs/>
        </w:rPr>
        <w:t>ณ</w:t>
      </w:r>
      <w:r w:rsidRPr="00A3043C">
        <w:rPr>
          <w:rFonts w:asciiTheme="majorBidi" w:hAnsiTheme="majorBidi"/>
          <w:sz w:val="30"/>
          <w:szCs w:val="30"/>
          <w:cs/>
        </w:rPr>
        <w:t xml:space="preserve"> </w:t>
      </w:r>
      <w:r w:rsidRPr="00A3043C">
        <w:rPr>
          <w:rFonts w:asciiTheme="majorBidi" w:hAnsiTheme="majorBidi" w:hint="cs"/>
          <w:sz w:val="30"/>
          <w:szCs w:val="30"/>
          <w:cs/>
        </w:rPr>
        <w:t>วันที่</w:t>
      </w:r>
      <w:r w:rsidRPr="00A3043C">
        <w:rPr>
          <w:rFonts w:asciiTheme="majorBidi" w:hAnsiTheme="majorBidi"/>
          <w:sz w:val="30"/>
          <w:szCs w:val="30"/>
          <w:cs/>
        </w:rPr>
        <w:t xml:space="preserve"> </w:t>
      </w:r>
      <w:r w:rsidR="00573328">
        <w:rPr>
          <w:rFonts w:asciiTheme="majorBidi" w:hAnsiTheme="majorBidi"/>
          <w:sz w:val="30"/>
          <w:szCs w:val="30"/>
        </w:rPr>
        <w:t>31</w:t>
      </w:r>
      <w:r w:rsidRPr="00A3043C">
        <w:rPr>
          <w:rFonts w:asciiTheme="majorBidi" w:hAnsiTheme="majorBidi"/>
          <w:sz w:val="30"/>
          <w:szCs w:val="30"/>
          <w:cs/>
        </w:rPr>
        <w:t xml:space="preserve"> </w:t>
      </w:r>
      <w:r w:rsidRPr="00A3043C">
        <w:rPr>
          <w:rFonts w:asciiTheme="majorBidi" w:hAnsiTheme="majorBidi" w:hint="cs"/>
          <w:sz w:val="30"/>
          <w:szCs w:val="30"/>
          <w:cs/>
        </w:rPr>
        <w:t>ธันวาคม</w:t>
      </w:r>
      <w:r w:rsidRPr="00A3043C">
        <w:rPr>
          <w:rFonts w:asciiTheme="majorBidi" w:hAnsiTheme="majorBidi"/>
          <w:sz w:val="30"/>
          <w:szCs w:val="30"/>
          <w:cs/>
        </w:rPr>
        <w:t xml:space="preserve"> </w:t>
      </w:r>
      <w:r w:rsidRPr="00A3043C">
        <w:rPr>
          <w:rFonts w:asciiTheme="majorBidi" w:hAnsiTheme="majorBidi" w:hint="cs"/>
          <w:sz w:val="30"/>
          <w:szCs w:val="30"/>
          <w:cs/>
        </w:rPr>
        <w:t>มีดังนี้</w:t>
      </w:r>
    </w:p>
    <w:p w14:paraId="3A6E7F17" w14:textId="77777777" w:rsidR="00A3043C" w:rsidRPr="007C04BF" w:rsidRDefault="00A3043C" w:rsidP="00A3043C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/>
          <w:sz w:val="18"/>
          <w:szCs w:val="18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630"/>
        <w:gridCol w:w="1080"/>
        <w:gridCol w:w="270"/>
        <w:gridCol w:w="1080"/>
        <w:gridCol w:w="270"/>
        <w:gridCol w:w="1080"/>
        <w:gridCol w:w="270"/>
        <w:gridCol w:w="1080"/>
      </w:tblGrid>
      <w:tr w:rsidR="00A3043C" w:rsidRPr="009E3BC3" w14:paraId="7060BF17" w14:textId="77777777" w:rsidTr="00B142E6">
        <w:tc>
          <w:tcPr>
            <w:tcW w:w="4230" w:type="dxa"/>
            <w:gridSpan w:val="2"/>
          </w:tcPr>
          <w:p w14:paraId="67DCBDB3" w14:textId="77777777" w:rsidR="00A3043C" w:rsidRPr="009E3BC3" w:rsidRDefault="00A3043C" w:rsidP="00B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1A666FCB" w14:textId="77777777" w:rsidR="00A3043C" w:rsidRDefault="00A3043C" w:rsidP="00B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92" w:right="-108" w:firstLine="288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6DB8A92" w14:textId="77777777" w:rsidR="00A3043C" w:rsidRDefault="00A3043C" w:rsidP="00B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F5FFC5A" w14:textId="77777777" w:rsidR="00A3043C" w:rsidRPr="009E3BC3" w:rsidRDefault="00A3043C" w:rsidP="00B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043C" w:rsidRPr="009E3BC3" w14:paraId="137F60A9" w14:textId="77777777" w:rsidTr="00B142E6">
        <w:tc>
          <w:tcPr>
            <w:tcW w:w="3600" w:type="dxa"/>
          </w:tcPr>
          <w:p w14:paraId="4A8FD09D" w14:textId="77777777" w:rsidR="00A3043C" w:rsidRPr="009E3BC3" w:rsidRDefault="00A3043C" w:rsidP="00B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14:paraId="0A42E93C" w14:textId="77777777" w:rsidR="00A3043C" w:rsidRPr="009E3BC3" w:rsidRDefault="00A3043C" w:rsidP="00B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3FA603D" w14:textId="7484CB65" w:rsidR="00A3043C" w:rsidRPr="009E3BC3" w:rsidRDefault="00A3043C" w:rsidP="00B14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F217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74ADBE6" w14:textId="77777777" w:rsidR="00A3043C" w:rsidRPr="009E3BC3" w:rsidRDefault="00A3043C" w:rsidP="00B14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</w:tcPr>
          <w:p w14:paraId="0DE2FB4C" w14:textId="18854EC2" w:rsidR="00A3043C" w:rsidRPr="009E3BC3" w:rsidRDefault="00A3043C" w:rsidP="00B14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F217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7CF4616" w14:textId="77777777" w:rsidR="00A3043C" w:rsidRPr="009E3BC3" w:rsidRDefault="00A3043C" w:rsidP="00B14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</w:tcPr>
          <w:p w14:paraId="45C08BAA" w14:textId="0A2F8D91" w:rsidR="00A3043C" w:rsidRPr="009E3BC3" w:rsidRDefault="00A3043C" w:rsidP="00B14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F217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6BAD227" w14:textId="77777777" w:rsidR="00A3043C" w:rsidRPr="009E3BC3" w:rsidRDefault="00A3043C" w:rsidP="00B14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1CCA08" w14:textId="5F9C7D3F" w:rsidR="00A3043C" w:rsidRPr="009E3BC3" w:rsidRDefault="00A3043C" w:rsidP="00B14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F217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A3043C" w:rsidRPr="006767BE" w14:paraId="122E6843" w14:textId="77777777" w:rsidTr="00B142E6">
        <w:tc>
          <w:tcPr>
            <w:tcW w:w="3600" w:type="dxa"/>
          </w:tcPr>
          <w:p w14:paraId="18ABFF60" w14:textId="77777777" w:rsidR="00A3043C" w:rsidRPr="006767BE" w:rsidRDefault="00A3043C" w:rsidP="00B142E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14:paraId="1970C066" w14:textId="77777777" w:rsidR="00A3043C" w:rsidRPr="006767BE" w:rsidRDefault="00A3043C" w:rsidP="00B142E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1591B737" w14:textId="77777777" w:rsidR="00A3043C" w:rsidRPr="006767BE" w:rsidRDefault="00A3043C" w:rsidP="00B142E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108" w:hanging="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F2174" w:rsidRPr="00F325F5" w14:paraId="485D8DD3" w14:textId="77777777" w:rsidTr="00B142E6">
        <w:tc>
          <w:tcPr>
            <w:tcW w:w="3600" w:type="dxa"/>
          </w:tcPr>
          <w:p w14:paraId="73249B4E" w14:textId="6F41296E" w:rsidR="001F2174" w:rsidRPr="00F325F5" w:rsidRDefault="001F2174" w:rsidP="001F217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043C">
              <w:rPr>
                <w:rFonts w:asciiTheme="majorBidi" w:hAnsiTheme="majorBidi" w:cs="Angsana New" w:hint="cs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30" w:type="dxa"/>
          </w:tcPr>
          <w:p w14:paraId="5E66ECCE" w14:textId="77777777" w:rsidR="001F2174" w:rsidRPr="00F325F5" w:rsidRDefault="001F2174" w:rsidP="001F21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978336" w14:textId="368B3D2B" w:rsidR="001F2174" w:rsidRPr="00A3043C" w:rsidRDefault="002C6005" w:rsidP="001F217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31,</w:t>
            </w:r>
            <w:r w:rsidR="00B362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243</w:t>
            </w:r>
          </w:p>
        </w:tc>
        <w:tc>
          <w:tcPr>
            <w:tcW w:w="270" w:type="dxa"/>
          </w:tcPr>
          <w:p w14:paraId="2891896F" w14:textId="77777777" w:rsidR="001F2174" w:rsidRPr="0017076F" w:rsidRDefault="001F2174" w:rsidP="001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52207E" w14:textId="74C8D6BA" w:rsidR="001F2174" w:rsidRPr="0017076F" w:rsidRDefault="001F2174" w:rsidP="001F217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22,644</w:t>
            </w:r>
          </w:p>
        </w:tc>
        <w:tc>
          <w:tcPr>
            <w:tcW w:w="270" w:type="dxa"/>
          </w:tcPr>
          <w:p w14:paraId="53B57251" w14:textId="77777777" w:rsidR="001F2174" w:rsidRPr="0017076F" w:rsidRDefault="001F2174" w:rsidP="001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EF60AB" w14:textId="16BCDC0A" w:rsidR="001F2174" w:rsidRPr="0017076F" w:rsidRDefault="002C6005" w:rsidP="001F217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90,</w:t>
            </w:r>
            <w:r w:rsidR="00B362D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111</w:t>
            </w:r>
          </w:p>
        </w:tc>
        <w:tc>
          <w:tcPr>
            <w:tcW w:w="270" w:type="dxa"/>
          </w:tcPr>
          <w:p w14:paraId="645C78C1" w14:textId="77777777" w:rsidR="001F2174" w:rsidRPr="00F325F5" w:rsidRDefault="001F2174" w:rsidP="001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916F09" w14:textId="28D3608E" w:rsidR="001F2174" w:rsidRPr="00456229" w:rsidRDefault="001F2174" w:rsidP="001F217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C56F88">
              <w:rPr>
                <w:rFonts w:asciiTheme="majorBidi" w:hAnsiTheme="majorBidi" w:cstheme="majorBidi"/>
                <w:sz w:val="30"/>
                <w:szCs w:val="30"/>
              </w:rPr>
              <w:t>96,712</w:t>
            </w:r>
          </w:p>
        </w:tc>
      </w:tr>
      <w:tr w:rsidR="001F2174" w:rsidRPr="006767BE" w14:paraId="564E5D56" w14:textId="77777777" w:rsidTr="00A3043C">
        <w:tc>
          <w:tcPr>
            <w:tcW w:w="3600" w:type="dxa"/>
          </w:tcPr>
          <w:p w14:paraId="4816C486" w14:textId="3CBBD7DF" w:rsidR="001F2174" w:rsidRPr="006767BE" w:rsidRDefault="001F2174" w:rsidP="001F217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3043C">
              <w:rPr>
                <w:rFonts w:asciiTheme="majorBidi" w:hAnsiTheme="majorBidi" w:cs="Angsana New" w:hint="cs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630" w:type="dxa"/>
          </w:tcPr>
          <w:p w14:paraId="2C7E1F99" w14:textId="77777777" w:rsidR="001F2174" w:rsidRPr="006767BE" w:rsidRDefault="001F2174" w:rsidP="001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D8EFF07" w14:textId="0AF9F161" w:rsidR="001F2174" w:rsidRPr="0017076F" w:rsidRDefault="002C6005" w:rsidP="001F217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362D6">
              <w:rPr>
                <w:rFonts w:asciiTheme="majorBidi" w:hAnsiTheme="majorBidi" w:cstheme="majorBidi"/>
                <w:sz w:val="30"/>
                <w:szCs w:val="30"/>
              </w:rPr>
              <w:t>16,819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1DAB690" w14:textId="77777777" w:rsidR="001F2174" w:rsidRPr="0017076F" w:rsidRDefault="001F2174" w:rsidP="001F21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E9A9870" w14:textId="3DD6029B" w:rsidR="001F2174" w:rsidRPr="0017076F" w:rsidRDefault="001F2174" w:rsidP="001F217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(10,396)</w:t>
            </w:r>
          </w:p>
        </w:tc>
        <w:tc>
          <w:tcPr>
            <w:tcW w:w="270" w:type="dxa"/>
          </w:tcPr>
          <w:p w14:paraId="3BD6F0B5" w14:textId="77777777" w:rsidR="001F2174" w:rsidRPr="0017076F" w:rsidRDefault="001F2174" w:rsidP="001F21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FDD1882" w14:textId="565E8690" w:rsidR="001F2174" w:rsidRPr="0017076F" w:rsidRDefault="002C6005" w:rsidP="001F217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B45E9">
              <w:rPr>
                <w:rFonts w:asciiTheme="majorBidi" w:hAnsiTheme="majorBidi" w:cstheme="majorBidi"/>
                <w:sz w:val="30"/>
                <w:szCs w:val="30"/>
              </w:rPr>
              <w:t>16,819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0021B61" w14:textId="77777777" w:rsidR="001F2174" w:rsidRPr="00BB2852" w:rsidRDefault="001F2174" w:rsidP="001F21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BE11E26" w14:textId="3BB15A03" w:rsidR="001F2174" w:rsidRPr="00456229" w:rsidRDefault="001F2174" w:rsidP="001F217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17076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10,396</w:t>
            </w:r>
            <w:r w:rsidRPr="0017076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F2174" w:rsidRPr="006767BE" w14:paraId="66172310" w14:textId="77777777" w:rsidTr="00A3043C">
        <w:tc>
          <w:tcPr>
            <w:tcW w:w="3600" w:type="dxa"/>
          </w:tcPr>
          <w:p w14:paraId="58535A38" w14:textId="21FB3E7F" w:rsidR="001F2174" w:rsidRPr="006767BE" w:rsidRDefault="001F2174" w:rsidP="001F217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3043C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630" w:type="dxa"/>
          </w:tcPr>
          <w:p w14:paraId="10B8EEC3" w14:textId="77777777" w:rsidR="001F2174" w:rsidRPr="006767BE" w:rsidRDefault="001F2174" w:rsidP="001F21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1AC6F35" w14:textId="3F91FC10" w:rsidR="001F2174" w:rsidRPr="008A3EE9" w:rsidRDefault="00B362D6" w:rsidP="001F217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14,424</w:t>
            </w:r>
          </w:p>
        </w:tc>
        <w:tc>
          <w:tcPr>
            <w:tcW w:w="270" w:type="dxa"/>
          </w:tcPr>
          <w:p w14:paraId="6F32F8DA" w14:textId="77777777" w:rsidR="001F2174" w:rsidRPr="008A3EE9" w:rsidRDefault="001F2174" w:rsidP="001F21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181B0AB" w14:textId="59F95969" w:rsidR="001F2174" w:rsidRPr="008A3EE9" w:rsidRDefault="001F2174" w:rsidP="001F217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3EE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12,248</w:t>
            </w:r>
          </w:p>
        </w:tc>
        <w:tc>
          <w:tcPr>
            <w:tcW w:w="270" w:type="dxa"/>
          </w:tcPr>
          <w:p w14:paraId="37635222" w14:textId="77777777" w:rsidR="001F2174" w:rsidRPr="008A3EE9" w:rsidRDefault="001F2174" w:rsidP="001F21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852BD29" w14:textId="34DF55A1" w:rsidR="001F2174" w:rsidRPr="008A3EE9" w:rsidRDefault="008B45E9" w:rsidP="001F217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73,292</w:t>
            </w:r>
          </w:p>
        </w:tc>
        <w:tc>
          <w:tcPr>
            <w:tcW w:w="270" w:type="dxa"/>
          </w:tcPr>
          <w:p w14:paraId="192FD3CB" w14:textId="77777777" w:rsidR="001F2174" w:rsidRPr="008A3EE9" w:rsidRDefault="001F2174" w:rsidP="001F21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ADCDD00" w14:textId="2C79B42F" w:rsidR="001F2174" w:rsidRPr="008A3EE9" w:rsidRDefault="001F2174" w:rsidP="001F217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3E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86,316</w:t>
            </w:r>
          </w:p>
        </w:tc>
      </w:tr>
    </w:tbl>
    <w:p w14:paraId="10E0C1EF" w14:textId="77777777" w:rsidR="00A3043C" w:rsidRPr="00A3043C" w:rsidRDefault="00A3043C" w:rsidP="00A3043C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175907B9" w14:textId="77777777" w:rsidR="007C04BF" w:rsidRDefault="007C04BF" w:rsidP="00A3043C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/>
          <w:sz w:val="30"/>
          <w:szCs w:val="30"/>
        </w:rPr>
      </w:pPr>
    </w:p>
    <w:p w14:paraId="40406E23" w14:textId="77777777" w:rsidR="007C04BF" w:rsidRDefault="007C04BF" w:rsidP="00A3043C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/>
          <w:sz w:val="30"/>
          <w:szCs w:val="30"/>
        </w:rPr>
      </w:pPr>
    </w:p>
    <w:p w14:paraId="336DADA7" w14:textId="77777777" w:rsidR="007C04BF" w:rsidRDefault="007C04BF" w:rsidP="00A3043C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/>
          <w:sz w:val="30"/>
          <w:szCs w:val="30"/>
        </w:rPr>
      </w:pPr>
    </w:p>
    <w:p w14:paraId="7F8EEBB9" w14:textId="77777777" w:rsidR="007C04BF" w:rsidRDefault="007C04BF" w:rsidP="00A3043C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/>
          <w:sz w:val="30"/>
          <w:szCs w:val="30"/>
        </w:rPr>
      </w:pPr>
    </w:p>
    <w:p w14:paraId="03E547F7" w14:textId="77777777" w:rsidR="007C04BF" w:rsidRDefault="007C04BF" w:rsidP="00A3043C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/>
          <w:sz w:val="30"/>
          <w:szCs w:val="30"/>
        </w:rPr>
      </w:pPr>
    </w:p>
    <w:p w14:paraId="2A1A244D" w14:textId="77777777" w:rsidR="007C04BF" w:rsidRDefault="007C04BF" w:rsidP="00A3043C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/>
          <w:sz w:val="30"/>
          <w:szCs w:val="30"/>
        </w:rPr>
      </w:pPr>
    </w:p>
    <w:p w14:paraId="43B85314" w14:textId="77777777" w:rsidR="007C04BF" w:rsidRDefault="007C04BF" w:rsidP="00A3043C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/>
          <w:sz w:val="30"/>
          <w:szCs w:val="30"/>
        </w:rPr>
      </w:pPr>
    </w:p>
    <w:p w14:paraId="77428667" w14:textId="77777777" w:rsidR="007C04BF" w:rsidRDefault="007C04BF" w:rsidP="00A3043C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/>
          <w:sz w:val="30"/>
          <w:szCs w:val="30"/>
        </w:rPr>
      </w:pPr>
    </w:p>
    <w:p w14:paraId="63A9B622" w14:textId="77777777" w:rsidR="007C04BF" w:rsidRDefault="007C04BF" w:rsidP="00A3043C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/>
          <w:sz w:val="30"/>
          <w:szCs w:val="30"/>
        </w:rPr>
      </w:pPr>
    </w:p>
    <w:p w14:paraId="75B1D974" w14:textId="77777777" w:rsidR="007C04BF" w:rsidRDefault="007C04BF" w:rsidP="00A3043C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/>
          <w:sz w:val="30"/>
          <w:szCs w:val="30"/>
        </w:rPr>
      </w:pPr>
    </w:p>
    <w:p w14:paraId="1376F478" w14:textId="77777777" w:rsidR="007C04BF" w:rsidRDefault="007C04BF" w:rsidP="00A3043C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/>
          <w:sz w:val="30"/>
          <w:szCs w:val="30"/>
        </w:rPr>
      </w:pPr>
    </w:p>
    <w:p w14:paraId="2AAD0038" w14:textId="77777777" w:rsidR="007C04BF" w:rsidRDefault="007C04BF" w:rsidP="00A3043C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/>
          <w:sz w:val="30"/>
          <w:szCs w:val="30"/>
        </w:rPr>
      </w:pPr>
    </w:p>
    <w:p w14:paraId="53028C30" w14:textId="77777777" w:rsidR="007C04BF" w:rsidRDefault="007C04BF" w:rsidP="00A3043C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/>
          <w:sz w:val="30"/>
          <w:szCs w:val="30"/>
        </w:rPr>
      </w:pPr>
    </w:p>
    <w:p w14:paraId="4DC8647F" w14:textId="77777777" w:rsidR="00455CD6" w:rsidRDefault="00455CD6" w:rsidP="00A3043C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/>
          <w:sz w:val="30"/>
          <w:szCs w:val="30"/>
        </w:rPr>
      </w:pPr>
    </w:p>
    <w:p w14:paraId="6C634BB7" w14:textId="77777777" w:rsidR="007C04BF" w:rsidRDefault="007C04BF" w:rsidP="00A3043C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/>
          <w:sz w:val="30"/>
          <w:szCs w:val="30"/>
        </w:rPr>
      </w:pPr>
    </w:p>
    <w:p w14:paraId="41F9DF1D" w14:textId="23C8E0C3" w:rsidR="00A3043C" w:rsidRDefault="00A3043C" w:rsidP="00A3043C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/>
          <w:sz w:val="30"/>
          <w:szCs w:val="30"/>
        </w:rPr>
      </w:pPr>
      <w:r w:rsidRPr="00A3043C">
        <w:rPr>
          <w:rFonts w:asciiTheme="majorBidi" w:hAnsiTheme="majorBidi" w:hint="cs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รายการเคลื่อนไหวของสินทรัพย์และหนี้สินภาษีเงินได้รอการตัดบัญชีที่เกิดขึ้นในระหว่างปี</w:t>
      </w:r>
      <w:r w:rsidRPr="00A3043C">
        <w:rPr>
          <w:rFonts w:asciiTheme="majorBidi" w:hAnsiTheme="majorBidi"/>
          <w:sz w:val="30"/>
          <w:szCs w:val="30"/>
          <w:cs/>
        </w:rPr>
        <w:t xml:space="preserve"> </w:t>
      </w:r>
      <w:r w:rsidRPr="00A3043C">
        <w:rPr>
          <w:rFonts w:asciiTheme="majorBidi" w:hAnsiTheme="majorBidi" w:hint="cs"/>
          <w:sz w:val="30"/>
          <w:szCs w:val="30"/>
          <w:cs/>
        </w:rPr>
        <w:t>มีดังนี้</w:t>
      </w:r>
    </w:p>
    <w:p w14:paraId="1C4569DE" w14:textId="77777777" w:rsidR="00A3043C" w:rsidRPr="00A3043C" w:rsidRDefault="00A3043C" w:rsidP="00A3043C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080"/>
        <w:gridCol w:w="270"/>
        <w:gridCol w:w="1080"/>
        <w:gridCol w:w="270"/>
        <w:gridCol w:w="1080"/>
        <w:gridCol w:w="270"/>
        <w:gridCol w:w="1080"/>
      </w:tblGrid>
      <w:tr w:rsidR="00A3043C" w:rsidRPr="00A81989" w14:paraId="51AE70B0" w14:textId="77777777" w:rsidTr="00B142E6">
        <w:trPr>
          <w:trHeight w:val="144"/>
        </w:trPr>
        <w:tc>
          <w:tcPr>
            <w:tcW w:w="4230" w:type="dxa"/>
          </w:tcPr>
          <w:p w14:paraId="202D53D8" w14:textId="77777777" w:rsidR="00A3043C" w:rsidRPr="00A81989" w:rsidRDefault="00A3043C" w:rsidP="00B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8198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5130" w:type="dxa"/>
            <w:gridSpan w:val="7"/>
          </w:tcPr>
          <w:p w14:paraId="05F63726" w14:textId="77777777" w:rsidR="00A3043C" w:rsidRPr="00A81989" w:rsidRDefault="00A3043C" w:rsidP="00B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A3043C" w:rsidRPr="00A81989" w14:paraId="376DF96A" w14:textId="77777777" w:rsidTr="00B142E6">
        <w:trPr>
          <w:trHeight w:val="371"/>
        </w:trPr>
        <w:tc>
          <w:tcPr>
            <w:tcW w:w="4230" w:type="dxa"/>
          </w:tcPr>
          <w:p w14:paraId="2C25FF82" w14:textId="77777777" w:rsidR="00A3043C" w:rsidRPr="00A81989" w:rsidRDefault="00A3043C" w:rsidP="00B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1989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5130" w:type="dxa"/>
            <w:gridSpan w:val="7"/>
          </w:tcPr>
          <w:p w14:paraId="48C7E376" w14:textId="77777777" w:rsidR="00A3043C" w:rsidRPr="00A81989" w:rsidRDefault="00A3043C" w:rsidP="00B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19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A3043C" w:rsidRPr="00A81989" w14:paraId="0E3A44CB" w14:textId="77777777" w:rsidTr="00B142E6">
        <w:trPr>
          <w:trHeight w:val="326"/>
        </w:trPr>
        <w:tc>
          <w:tcPr>
            <w:tcW w:w="4230" w:type="dxa"/>
          </w:tcPr>
          <w:p w14:paraId="11061F4B" w14:textId="77777777" w:rsidR="00A3043C" w:rsidRPr="00A81989" w:rsidRDefault="00A3043C" w:rsidP="00B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EB342C" w14:textId="77777777" w:rsidR="00A3043C" w:rsidRPr="00A81989" w:rsidRDefault="00A3043C" w:rsidP="00B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0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3D511B" w14:textId="77777777" w:rsidR="00A3043C" w:rsidRPr="00A81989" w:rsidRDefault="00A3043C" w:rsidP="00B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0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3F5D3979" w14:textId="77777777" w:rsidR="00A3043C" w:rsidRPr="00A81989" w:rsidRDefault="00A3043C" w:rsidP="00B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A8198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บันทึกเป็น </w:t>
            </w:r>
            <w:r w:rsidRPr="00A8198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r w:rsidRPr="00A8198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รายจ่าย</w:t>
            </w:r>
            <w:r w:rsidRPr="00A8198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)</w:t>
            </w:r>
            <w:r w:rsidRPr="00A8198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</w:t>
            </w:r>
            <w:r w:rsidRPr="00A81989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/ </w:t>
            </w:r>
            <w:r w:rsidRPr="00A8198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</w:tcPr>
          <w:p w14:paraId="7672A76D" w14:textId="77777777" w:rsidR="00A3043C" w:rsidRPr="00A81989" w:rsidRDefault="00A3043C" w:rsidP="00B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8E03F3" w14:textId="77777777" w:rsidR="00A3043C" w:rsidRPr="00A81989" w:rsidRDefault="00A3043C" w:rsidP="00B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3043C" w:rsidRPr="00FE78C0" w14:paraId="72BC3CAD" w14:textId="77777777" w:rsidTr="00B142E6">
        <w:tc>
          <w:tcPr>
            <w:tcW w:w="4230" w:type="dxa"/>
          </w:tcPr>
          <w:p w14:paraId="6C6DC61B" w14:textId="77777777" w:rsidR="00A3043C" w:rsidRPr="00A81989" w:rsidRDefault="00A3043C" w:rsidP="00B14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A55FA03" w14:textId="77777777" w:rsidR="00A3043C" w:rsidRPr="00FE78C0" w:rsidRDefault="00A3043C" w:rsidP="00B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78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vAlign w:val="bottom"/>
          </w:tcPr>
          <w:p w14:paraId="5F6516D6" w14:textId="77777777" w:rsidR="00A3043C" w:rsidRPr="00FE78C0" w:rsidRDefault="00A3043C" w:rsidP="00B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429F01A" w14:textId="77777777" w:rsidR="00A3043C" w:rsidRPr="00FE78C0" w:rsidRDefault="00A3043C" w:rsidP="00B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78C0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7ECDF8D" w14:textId="77777777" w:rsidR="00A3043C" w:rsidRPr="00FE78C0" w:rsidRDefault="00A3043C" w:rsidP="00B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548F059" w14:textId="77777777" w:rsidR="00A3043C" w:rsidRPr="00FE78C0" w:rsidRDefault="00A3043C" w:rsidP="00B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8C0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  <w:vAlign w:val="bottom"/>
          </w:tcPr>
          <w:p w14:paraId="0A397528" w14:textId="77777777" w:rsidR="00A3043C" w:rsidRPr="00FE78C0" w:rsidRDefault="00A3043C" w:rsidP="00B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9502585" w14:textId="77777777" w:rsidR="00A3043C" w:rsidRPr="00FE78C0" w:rsidRDefault="00A3043C" w:rsidP="00B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78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FE78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A3043C" w:rsidRPr="00FE78C0" w14:paraId="1118347A" w14:textId="77777777" w:rsidTr="00B142E6">
        <w:tc>
          <w:tcPr>
            <w:tcW w:w="4230" w:type="dxa"/>
          </w:tcPr>
          <w:p w14:paraId="3A709F20" w14:textId="77777777" w:rsidR="00A3043C" w:rsidRPr="00FE78C0" w:rsidRDefault="00A3043C" w:rsidP="00B14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D956638" w14:textId="77777777" w:rsidR="00A3043C" w:rsidRPr="00FE78C0" w:rsidRDefault="00A3043C" w:rsidP="00B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78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FE78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70" w:type="dxa"/>
            <w:vAlign w:val="bottom"/>
          </w:tcPr>
          <w:p w14:paraId="377F32C8" w14:textId="77777777" w:rsidR="00A3043C" w:rsidRPr="00FE78C0" w:rsidRDefault="00A3043C" w:rsidP="00B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CC0497" w14:textId="77777777" w:rsidR="00A3043C" w:rsidRPr="00FE78C0" w:rsidRDefault="00A3043C" w:rsidP="00B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8C0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1ED8D7D8" w14:textId="77777777" w:rsidR="00A3043C" w:rsidRPr="00FE78C0" w:rsidRDefault="00A3043C" w:rsidP="00B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DD3BC7" w14:textId="77777777" w:rsidR="00A3043C" w:rsidRPr="00FE78C0" w:rsidRDefault="00A3043C" w:rsidP="00B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8C0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  <w:vAlign w:val="bottom"/>
          </w:tcPr>
          <w:p w14:paraId="654B37FA" w14:textId="77777777" w:rsidR="00A3043C" w:rsidRPr="00FE78C0" w:rsidRDefault="00A3043C" w:rsidP="00B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1AF673C" w14:textId="77777777" w:rsidR="00A3043C" w:rsidRPr="00FE78C0" w:rsidRDefault="00A3043C" w:rsidP="00B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E78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E78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A3043C" w:rsidRPr="00FE78C0" w14:paraId="40B7AA76" w14:textId="77777777" w:rsidTr="00B142E6">
        <w:trPr>
          <w:trHeight w:val="216"/>
        </w:trPr>
        <w:tc>
          <w:tcPr>
            <w:tcW w:w="4230" w:type="dxa"/>
          </w:tcPr>
          <w:p w14:paraId="68A1F154" w14:textId="77777777" w:rsidR="00A3043C" w:rsidRPr="00FE78C0" w:rsidRDefault="00A3043C" w:rsidP="00B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27B40885" w14:textId="77777777" w:rsidR="00A3043C" w:rsidRPr="00FE78C0" w:rsidRDefault="00A3043C" w:rsidP="00B142E6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FE78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3043C" w:rsidRPr="00FE78C0" w14:paraId="31B31CF9" w14:textId="77777777" w:rsidTr="00B142E6">
        <w:trPr>
          <w:trHeight w:val="216"/>
        </w:trPr>
        <w:tc>
          <w:tcPr>
            <w:tcW w:w="4230" w:type="dxa"/>
          </w:tcPr>
          <w:p w14:paraId="61134A08" w14:textId="2D6271E6" w:rsidR="00A3043C" w:rsidRPr="00FE78C0" w:rsidRDefault="00A3043C" w:rsidP="00B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E78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142D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5130" w:type="dxa"/>
            <w:gridSpan w:val="7"/>
          </w:tcPr>
          <w:p w14:paraId="3C0BF497" w14:textId="77777777" w:rsidR="00A3043C" w:rsidRPr="00FE78C0" w:rsidRDefault="00A3043C" w:rsidP="00B142E6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A3043C" w:rsidRPr="00FE78C0" w14:paraId="69C1766F" w14:textId="77777777" w:rsidTr="00B142E6">
        <w:trPr>
          <w:trHeight w:val="218"/>
        </w:trPr>
        <w:tc>
          <w:tcPr>
            <w:tcW w:w="4230" w:type="dxa"/>
          </w:tcPr>
          <w:p w14:paraId="3F6B4750" w14:textId="77777777" w:rsidR="00A3043C" w:rsidRPr="00FE78C0" w:rsidRDefault="00A3043C" w:rsidP="00B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E78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119B8D26" w14:textId="77777777" w:rsidR="00A3043C" w:rsidRPr="00FE78C0" w:rsidRDefault="00A3043C" w:rsidP="00B142E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782B06A" w14:textId="77777777" w:rsidR="00A3043C" w:rsidRPr="00FE78C0" w:rsidRDefault="00A3043C" w:rsidP="00B142E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BB6A289" w14:textId="77777777" w:rsidR="00A3043C" w:rsidRPr="00FE78C0" w:rsidRDefault="00A3043C" w:rsidP="00B142E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88614F1" w14:textId="77777777" w:rsidR="00A3043C" w:rsidRPr="00FE78C0" w:rsidRDefault="00A3043C" w:rsidP="00B142E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ADE6413" w14:textId="77777777" w:rsidR="00A3043C" w:rsidRPr="00FE78C0" w:rsidRDefault="00A3043C" w:rsidP="00B142E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0B216ED" w14:textId="77777777" w:rsidR="00A3043C" w:rsidRPr="00FE78C0" w:rsidRDefault="00A3043C" w:rsidP="00B142E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5B265CC2" w14:textId="77777777" w:rsidR="00A3043C" w:rsidRPr="00FE78C0" w:rsidRDefault="00A3043C" w:rsidP="00B142E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142DC4" w:rsidRPr="00FE78C0" w14:paraId="7E58A357" w14:textId="77777777" w:rsidTr="00B142E6">
        <w:tc>
          <w:tcPr>
            <w:tcW w:w="4230" w:type="dxa"/>
          </w:tcPr>
          <w:p w14:paraId="3DE9791C" w14:textId="77777777" w:rsidR="00142DC4" w:rsidRPr="00FE78C0" w:rsidRDefault="00142DC4" w:rsidP="0014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8C0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ค่าเผื่อการลดมูลค่าของสินค้า</w:t>
            </w:r>
          </w:p>
        </w:tc>
        <w:tc>
          <w:tcPr>
            <w:tcW w:w="1080" w:type="dxa"/>
          </w:tcPr>
          <w:p w14:paraId="40D7F985" w14:textId="2C6AECFC" w:rsidR="00142DC4" w:rsidRPr="00FE78C0" w:rsidRDefault="00142DC4" w:rsidP="00142DC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192</w:t>
            </w:r>
          </w:p>
        </w:tc>
        <w:tc>
          <w:tcPr>
            <w:tcW w:w="270" w:type="dxa"/>
          </w:tcPr>
          <w:p w14:paraId="388C2EB2" w14:textId="77777777" w:rsidR="00142DC4" w:rsidRPr="00FE78C0" w:rsidRDefault="00142DC4" w:rsidP="00142DC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4E83229" w14:textId="78265676" w:rsidR="00142DC4" w:rsidRPr="002C6005" w:rsidRDefault="00D770C6" w:rsidP="00142DC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834</w:t>
            </w:r>
          </w:p>
        </w:tc>
        <w:tc>
          <w:tcPr>
            <w:tcW w:w="270" w:type="dxa"/>
          </w:tcPr>
          <w:p w14:paraId="0AD94463" w14:textId="77777777" w:rsidR="00142DC4" w:rsidRPr="00FE78C0" w:rsidRDefault="00142DC4" w:rsidP="00142DC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C21363F" w14:textId="47502766" w:rsidR="00142DC4" w:rsidRPr="00FE78C0" w:rsidRDefault="002C6005" w:rsidP="00142DC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12AF624" w14:textId="77777777" w:rsidR="00142DC4" w:rsidRPr="00FE78C0" w:rsidRDefault="00142DC4" w:rsidP="00142DC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58318217" w14:textId="20300BBE" w:rsidR="00142DC4" w:rsidRPr="00FE78C0" w:rsidRDefault="00D770C6" w:rsidP="00142DC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1,026</w:t>
            </w:r>
          </w:p>
        </w:tc>
      </w:tr>
      <w:tr w:rsidR="00142DC4" w:rsidRPr="00FE78C0" w14:paraId="4CA61485" w14:textId="77777777" w:rsidTr="00B142E6">
        <w:tc>
          <w:tcPr>
            <w:tcW w:w="4230" w:type="dxa"/>
          </w:tcPr>
          <w:p w14:paraId="297F2B88" w14:textId="77777777" w:rsidR="00142DC4" w:rsidRPr="00FE78C0" w:rsidRDefault="00142DC4" w:rsidP="0014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0EB5BBAE" w14:textId="63834211" w:rsidR="00142DC4" w:rsidRPr="00FE78C0" w:rsidRDefault="00142DC4" w:rsidP="00142DC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11,094</w:t>
            </w:r>
          </w:p>
        </w:tc>
        <w:tc>
          <w:tcPr>
            <w:tcW w:w="270" w:type="dxa"/>
          </w:tcPr>
          <w:p w14:paraId="6CEDA952" w14:textId="77777777" w:rsidR="00142DC4" w:rsidRPr="00FE78C0" w:rsidRDefault="00142DC4" w:rsidP="00142DC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485A7F2" w14:textId="45F84E3C" w:rsidR="00142DC4" w:rsidRDefault="00D770C6" w:rsidP="00142DC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6,416</w:t>
            </w:r>
          </w:p>
        </w:tc>
        <w:tc>
          <w:tcPr>
            <w:tcW w:w="270" w:type="dxa"/>
          </w:tcPr>
          <w:p w14:paraId="4688E42D" w14:textId="77777777" w:rsidR="00142DC4" w:rsidRPr="00FE78C0" w:rsidRDefault="00142DC4" w:rsidP="00142DC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CA67688" w14:textId="3A8AD2EA" w:rsidR="00142DC4" w:rsidRDefault="002C6005" w:rsidP="00142DC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91DED43" w14:textId="77777777" w:rsidR="00142DC4" w:rsidRPr="00FE78C0" w:rsidRDefault="00142DC4" w:rsidP="00142DC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C240379" w14:textId="771F0F49" w:rsidR="00142DC4" w:rsidRDefault="00D770C6" w:rsidP="00142DC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17,510</w:t>
            </w:r>
          </w:p>
        </w:tc>
      </w:tr>
      <w:tr w:rsidR="00142DC4" w:rsidRPr="00FE78C0" w14:paraId="5375BFE7" w14:textId="77777777" w:rsidTr="00B142E6">
        <w:tc>
          <w:tcPr>
            <w:tcW w:w="4230" w:type="dxa"/>
          </w:tcPr>
          <w:p w14:paraId="1A6E0ACF" w14:textId="77777777" w:rsidR="00142DC4" w:rsidRPr="00FE78C0" w:rsidRDefault="00142DC4" w:rsidP="0014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8C0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ขาดทุนจากการด้อยค่าสินทรัพย์ไม่มีตัวตน</w:t>
            </w:r>
          </w:p>
        </w:tc>
        <w:tc>
          <w:tcPr>
            <w:tcW w:w="1080" w:type="dxa"/>
          </w:tcPr>
          <w:p w14:paraId="0AA16E89" w14:textId="03722A06" w:rsidR="00142DC4" w:rsidRPr="00FE78C0" w:rsidRDefault="00142DC4" w:rsidP="00142DC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852</w:t>
            </w:r>
          </w:p>
        </w:tc>
        <w:tc>
          <w:tcPr>
            <w:tcW w:w="270" w:type="dxa"/>
          </w:tcPr>
          <w:p w14:paraId="6E1A2E3F" w14:textId="77777777" w:rsidR="00142DC4" w:rsidRPr="00FE78C0" w:rsidRDefault="00142DC4" w:rsidP="00142DC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D6D14BA" w14:textId="54994EC7" w:rsidR="00142DC4" w:rsidRPr="00FE78C0" w:rsidRDefault="002C6005" w:rsidP="00142DC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(702)</w:t>
            </w:r>
          </w:p>
        </w:tc>
        <w:tc>
          <w:tcPr>
            <w:tcW w:w="270" w:type="dxa"/>
          </w:tcPr>
          <w:p w14:paraId="5CC12EDC" w14:textId="77777777" w:rsidR="00142DC4" w:rsidRPr="00FE78C0" w:rsidRDefault="00142DC4" w:rsidP="00142DC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A2FA188" w14:textId="7ACA3837" w:rsidR="00142DC4" w:rsidRPr="00FE78C0" w:rsidRDefault="002C6005" w:rsidP="00142DC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054E907" w14:textId="77777777" w:rsidR="00142DC4" w:rsidRPr="00FE78C0" w:rsidRDefault="00142DC4" w:rsidP="00142DC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47C6685" w14:textId="1A2EA9B4" w:rsidR="00142DC4" w:rsidRPr="00FE78C0" w:rsidRDefault="002C6005" w:rsidP="00142DC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150</w:t>
            </w:r>
          </w:p>
        </w:tc>
      </w:tr>
      <w:tr w:rsidR="00142DC4" w:rsidRPr="00FE78C0" w14:paraId="4DEDAFFE" w14:textId="77777777" w:rsidTr="00B142E6">
        <w:tc>
          <w:tcPr>
            <w:tcW w:w="4230" w:type="dxa"/>
          </w:tcPr>
          <w:p w14:paraId="674FD49C" w14:textId="77777777" w:rsidR="00142DC4" w:rsidRPr="00FE78C0" w:rsidRDefault="00142DC4" w:rsidP="0014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8C0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  <w:r w:rsidRPr="00FE78C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080" w:type="dxa"/>
          </w:tcPr>
          <w:p w14:paraId="7C9C60C0" w14:textId="44806F96" w:rsidR="00142DC4" w:rsidRPr="00FE78C0" w:rsidRDefault="00142DC4" w:rsidP="00142DC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800</w:t>
            </w:r>
          </w:p>
        </w:tc>
        <w:tc>
          <w:tcPr>
            <w:tcW w:w="270" w:type="dxa"/>
          </w:tcPr>
          <w:p w14:paraId="16389E2A" w14:textId="77777777" w:rsidR="00142DC4" w:rsidRPr="00FE78C0" w:rsidRDefault="00142DC4" w:rsidP="00142DC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51860D7" w14:textId="6F1BBEF0" w:rsidR="00142DC4" w:rsidRPr="00FE78C0" w:rsidRDefault="002C6005" w:rsidP="00142DC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(511)</w:t>
            </w:r>
          </w:p>
        </w:tc>
        <w:tc>
          <w:tcPr>
            <w:tcW w:w="270" w:type="dxa"/>
          </w:tcPr>
          <w:p w14:paraId="6347D8B1" w14:textId="77777777" w:rsidR="00142DC4" w:rsidRPr="00FE78C0" w:rsidRDefault="00142DC4" w:rsidP="00142DC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5650EE2B" w14:textId="3ADB94AF" w:rsidR="00142DC4" w:rsidRPr="00FE78C0" w:rsidRDefault="002C6005" w:rsidP="00142DC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9CDC8BA" w14:textId="77777777" w:rsidR="00142DC4" w:rsidRPr="00FE78C0" w:rsidRDefault="00142DC4" w:rsidP="00142DC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69A70FE" w14:textId="0DB0EE80" w:rsidR="00142DC4" w:rsidRPr="00FE78C0" w:rsidRDefault="002C6005" w:rsidP="00142DC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289</w:t>
            </w:r>
          </w:p>
        </w:tc>
      </w:tr>
      <w:tr w:rsidR="00142DC4" w:rsidRPr="00FE78C0" w14:paraId="65F0A80F" w14:textId="77777777" w:rsidTr="00B142E6">
        <w:tc>
          <w:tcPr>
            <w:tcW w:w="4230" w:type="dxa"/>
          </w:tcPr>
          <w:p w14:paraId="32857672" w14:textId="77777777" w:rsidR="00142DC4" w:rsidRPr="00FE78C0" w:rsidRDefault="00142DC4" w:rsidP="0014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8C0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080" w:type="dxa"/>
          </w:tcPr>
          <w:p w14:paraId="451DBEB8" w14:textId="21F4B0C2" w:rsidR="00142DC4" w:rsidRPr="00FE78C0" w:rsidRDefault="00142DC4" w:rsidP="00142DC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9,706</w:t>
            </w:r>
          </w:p>
        </w:tc>
        <w:tc>
          <w:tcPr>
            <w:tcW w:w="270" w:type="dxa"/>
          </w:tcPr>
          <w:p w14:paraId="212A6160" w14:textId="77777777" w:rsidR="00142DC4" w:rsidRPr="00FE78C0" w:rsidRDefault="00142DC4" w:rsidP="00142DC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1E6731E" w14:textId="6B7A542D" w:rsidR="00142DC4" w:rsidRPr="00FE78C0" w:rsidRDefault="00D770C6" w:rsidP="00142DC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296</w:t>
            </w:r>
          </w:p>
        </w:tc>
        <w:tc>
          <w:tcPr>
            <w:tcW w:w="270" w:type="dxa"/>
          </w:tcPr>
          <w:p w14:paraId="30DB3E89" w14:textId="77777777" w:rsidR="00142DC4" w:rsidRPr="00FE78C0" w:rsidRDefault="00142DC4" w:rsidP="00142DC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5FAD254" w14:textId="7B83D034" w:rsidR="00142DC4" w:rsidRPr="000A0A71" w:rsidRDefault="002C6005" w:rsidP="00142DC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2,266</w:t>
            </w:r>
          </w:p>
        </w:tc>
        <w:tc>
          <w:tcPr>
            <w:tcW w:w="270" w:type="dxa"/>
          </w:tcPr>
          <w:p w14:paraId="6263C212" w14:textId="77777777" w:rsidR="00142DC4" w:rsidRPr="00FE78C0" w:rsidRDefault="00142DC4" w:rsidP="00142DC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8191969" w14:textId="5BE60BD2" w:rsidR="00142DC4" w:rsidRPr="00FE78C0" w:rsidRDefault="00D770C6" w:rsidP="00142DC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12,268</w:t>
            </w:r>
          </w:p>
        </w:tc>
      </w:tr>
      <w:tr w:rsidR="00142DC4" w:rsidRPr="004233A3" w14:paraId="157F4B2F" w14:textId="77777777" w:rsidTr="00B142E6">
        <w:tc>
          <w:tcPr>
            <w:tcW w:w="4230" w:type="dxa"/>
          </w:tcPr>
          <w:p w14:paraId="5C6C3C43" w14:textId="77777777" w:rsidR="00142DC4" w:rsidRPr="00FE78C0" w:rsidRDefault="00142DC4" w:rsidP="0014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78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F50B6FF" w14:textId="4F98360C" w:rsidR="00142DC4" w:rsidRPr="00FE78C0" w:rsidRDefault="00142DC4" w:rsidP="00142DC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22,644</w:t>
            </w:r>
          </w:p>
        </w:tc>
        <w:tc>
          <w:tcPr>
            <w:tcW w:w="270" w:type="dxa"/>
          </w:tcPr>
          <w:p w14:paraId="16893A9E" w14:textId="77777777" w:rsidR="00142DC4" w:rsidRPr="00FE78C0" w:rsidRDefault="00142DC4" w:rsidP="00142DC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99A7B0B" w14:textId="024BFDBF" w:rsidR="00142DC4" w:rsidRPr="00FE78C0" w:rsidRDefault="002C6005" w:rsidP="00142DC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</w:t>
            </w:r>
            <w:r w:rsidR="00D770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333</w:t>
            </w:r>
          </w:p>
        </w:tc>
        <w:tc>
          <w:tcPr>
            <w:tcW w:w="270" w:type="dxa"/>
          </w:tcPr>
          <w:p w14:paraId="266F1EF4" w14:textId="77777777" w:rsidR="00142DC4" w:rsidRPr="00FE78C0" w:rsidRDefault="00142DC4" w:rsidP="00142DC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00334D6" w14:textId="1D82B5F2" w:rsidR="00142DC4" w:rsidRPr="00FE78C0" w:rsidRDefault="002C6005" w:rsidP="00142DC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2,266</w:t>
            </w:r>
          </w:p>
        </w:tc>
        <w:tc>
          <w:tcPr>
            <w:tcW w:w="270" w:type="dxa"/>
          </w:tcPr>
          <w:p w14:paraId="660EA013" w14:textId="77777777" w:rsidR="00142DC4" w:rsidRPr="00FE78C0" w:rsidRDefault="00142DC4" w:rsidP="00142DC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A1FEACB" w14:textId="1DD81292" w:rsidR="00142DC4" w:rsidRPr="00FE78C0" w:rsidRDefault="002C6005" w:rsidP="00142DC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31,</w:t>
            </w:r>
            <w:r w:rsidR="00D770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243</w:t>
            </w:r>
          </w:p>
        </w:tc>
      </w:tr>
      <w:tr w:rsidR="00142DC4" w:rsidRPr="00FE78C0" w14:paraId="5887DB43" w14:textId="77777777" w:rsidTr="00B142E6">
        <w:trPr>
          <w:trHeight w:val="216"/>
        </w:trPr>
        <w:tc>
          <w:tcPr>
            <w:tcW w:w="4230" w:type="dxa"/>
          </w:tcPr>
          <w:p w14:paraId="4F7410F5" w14:textId="77777777" w:rsidR="00142DC4" w:rsidRPr="00FE78C0" w:rsidRDefault="00142DC4" w:rsidP="0014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32BB5A66" w14:textId="77777777" w:rsidR="00142DC4" w:rsidRPr="00FE78C0" w:rsidRDefault="00142DC4" w:rsidP="00142DC4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142DC4" w:rsidRPr="00FE78C0" w14:paraId="48D653F3" w14:textId="77777777" w:rsidTr="00B142E6">
        <w:trPr>
          <w:trHeight w:val="218"/>
        </w:trPr>
        <w:tc>
          <w:tcPr>
            <w:tcW w:w="4230" w:type="dxa"/>
          </w:tcPr>
          <w:p w14:paraId="6EF37BDE" w14:textId="77777777" w:rsidR="00142DC4" w:rsidRPr="00FE78C0" w:rsidRDefault="00142DC4" w:rsidP="0014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FE78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</w:tcPr>
          <w:p w14:paraId="0DE3EE62" w14:textId="77777777" w:rsidR="00142DC4" w:rsidRPr="00FE78C0" w:rsidRDefault="00142DC4" w:rsidP="00142DC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C3CED74" w14:textId="77777777" w:rsidR="00142DC4" w:rsidRPr="00FE78C0" w:rsidRDefault="00142DC4" w:rsidP="00142DC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86E82C3" w14:textId="77777777" w:rsidR="00142DC4" w:rsidRPr="00FE78C0" w:rsidRDefault="00142DC4" w:rsidP="00142DC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29B43FD" w14:textId="77777777" w:rsidR="00142DC4" w:rsidRPr="00FE78C0" w:rsidRDefault="00142DC4" w:rsidP="00142DC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98C0FE3" w14:textId="77777777" w:rsidR="00142DC4" w:rsidRPr="00FE78C0" w:rsidRDefault="00142DC4" w:rsidP="00142DC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D4A3C2C" w14:textId="77777777" w:rsidR="00142DC4" w:rsidRPr="00FE78C0" w:rsidRDefault="00142DC4" w:rsidP="00142DC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3F3537B" w14:textId="77777777" w:rsidR="00142DC4" w:rsidRPr="00FE78C0" w:rsidRDefault="00142DC4" w:rsidP="00142DC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142DC4" w:rsidRPr="00FE78C0" w14:paraId="4A566A27" w14:textId="77777777" w:rsidTr="00B142E6">
        <w:tc>
          <w:tcPr>
            <w:tcW w:w="4230" w:type="dxa"/>
          </w:tcPr>
          <w:p w14:paraId="615F68F1" w14:textId="77777777" w:rsidR="00142DC4" w:rsidRPr="00FE78C0" w:rsidRDefault="00142DC4" w:rsidP="0014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8C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80" w:type="dxa"/>
          </w:tcPr>
          <w:p w14:paraId="2449D353" w14:textId="58B2DE9F" w:rsidR="00142DC4" w:rsidRPr="00644C6B" w:rsidRDefault="00142DC4" w:rsidP="00142DC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(10,396)</w:t>
            </w:r>
          </w:p>
        </w:tc>
        <w:tc>
          <w:tcPr>
            <w:tcW w:w="270" w:type="dxa"/>
          </w:tcPr>
          <w:p w14:paraId="3F3CCE9A" w14:textId="77777777" w:rsidR="00142DC4" w:rsidRPr="00FE78C0" w:rsidRDefault="00142DC4" w:rsidP="00142DC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ACEAD4F" w14:textId="0AF0E19B" w:rsidR="00142DC4" w:rsidRPr="00FE78C0" w:rsidRDefault="002C6005" w:rsidP="00142DC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D770C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6,423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05DB6E7E" w14:textId="77777777" w:rsidR="00142DC4" w:rsidRPr="00FE78C0" w:rsidRDefault="00142DC4" w:rsidP="00142DC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E2A937E" w14:textId="23C531A7" w:rsidR="00142DC4" w:rsidRPr="00FE78C0" w:rsidRDefault="002C6005" w:rsidP="00142DC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26919B2" w14:textId="77777777" w:rsidR="00142DC4" w:rsidRPr="00FE78C0" w:rsidRDefault="00142DC4" w:rsidP="00142DC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50BA219" w14:textId="0448BFEC" w:rsidR="00142DC4" w:rsidRPr="00FE78C0" w:rsidRDefault="002C6005" w:rsidP="00142DC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D770C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16,819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142DC4" w:rsidRPr="004233A3" w14:paraId="60A66131" w14:textId="77777777" w:rsidTr="00B142E6">
        <w:tc>
          <w:tcPr>
            <w:tcW w:w="4230" w:type="dxa"/>
          </w:tcPr>
          <w:p w14:paraId="70334889" w14:textId="77777777" w:rsidR="00142DC4" w:rsidRPr="00FE78C0" w:rsidRDefault="00142DC4" w:rsidP="0014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78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A729EF6" w14:textId="3CBD5527" w:rsidR="00142DC4" w:rsidRPr="00FE78C0" w:rsidRDefault="00142DC4" w:rsidP="00142DC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(10,396)</w:t>
            </w:r>
          </w:p>
        </w:tc>
        <w:tc>
          <w:tcPr>
            <w:tcW w:w="270" w:type="dxa"/>
          </w:tcPr>
          <w:p w14:paraId="1A49327D" w14:textId="77777777" w:rsidR="00142DC4" w:rsidRPr="00FE78C0" w:rsidRDefault="00142DC4" w:rsidP="00142DC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522A747" w14:textId="6266F2D0" w:rsidR="00142DC4" w:rsidRPr="00FE78C0" w:rsidRDefault="002C6005" w:rsidP="00142DC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D770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6,423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D77F54F" w14:textId="77777777" w:rsidR="00142DC4" w:rsidRPr="00FE78C0" w:rsidRDefault="00142DC4" w:rsidP="00142DC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E0A991D" w14:textId="5F0E990D" w:rsidR="00142DC4" w:rsidRPr="00FE78C0" w:rsidRDefault="002C6005" w:rsidP="00142DC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7A0B6F8" w14:textId="77777777" w:rsidR="00142DC4" w:rsidRPr="00FE78C0" w:rsidRDefault="00142DC4" w:rsidP="00142DC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B97FBDF" w14:textId="3D97CBCE" w:rsidR="00142DC4" w:rsidRPr="00FE78C0" w:rsidRDefault="002C6005" w:rsidP="00142DC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D770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16,819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054F2343" w14:textId="77777777" w:rsidR="00A3043C" w:rsidRPr="009E3BC3" w:rsidRDefault="00A3043C" w:rsidP="00A3043C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1C514E5" w14:textId="77777777" w:rsidR="00B62061" w:rsidRDefault="00B62061" w:rsidP="009009EB">
      <w:pPr>
        <w:pStyle w:val="BodyText2"/>
        <w:tabs>
          <w:tab w:val="left" w:pos="540"/>
        </w:tabs>
        <w:spacing w:line="240" w:lineRule="exact"/>
        <w:ind w:left="547" w:firstLine="0"/>
        <w:jc w:val="thaiDistribute"/>
        <w:rPr>
          <w:rFonts w:asciiTheme="majorBidi" w:hAnsiTheme="majorBidi" w:cstheme="majorBidi"/>
          <w:sz w:val="12"/>
          <w:szCs w:val="12"/>
          <w:lang w:val="en-US"/>
        </w:rPr>
      </w:pPr>
    </w:p>
    <w:p w14:paraId="525EF67F" w14:textId="77777777" w:rsidR="007C04BF" w:rsidRDefault="007C04BF" w:rsidP="009009EB">
      <w:pPr>
        <w:pStyle w:val="BodyText2"/>
        <w:tabs>
          <w:tab w:val="left" w:pos="540"/>
        </w:tabs>
        <w:spacing w:line="240" w:lineRule="exact"/>
        <w:ind w:left="547" w:firstLine="0"/>
        <w:jc w:val="thaiDistribute"/>
        <w:rPr>
          <w:rFonts w:asciiTheme="majorBidi" w:hAnsiTheme="majorBidi" w:cstheme="majorBidi"/>
          <w:sz w:val="12"/>
          <w:szCs w:val="12"/>
          <w:lang w:val="en-US"/>
        </w:rPr>
      </w:pPr>
    </w:p>
    <w:p w14:paraId="03404CA9" w14:textId="77777777" w:rsidR="007C04BF" w:rsidRDefault="007C04BF" w:rsidP="009009EB">
      <w:pPr>
        <w:pStyle w:val="BodyText2"/>
        <w:tabs>
          <w:tab w:val="left" w:pos="540"/>
        </w:tabs>
        <w:spacing w:line="240" w:lineRule="exact"/>
        <w:ind w:left="547" w:firstLine="0"/>
        <w:jc w:val="thaiDistribute"/>
        <w:rPr>
          <w:rFonts w:asciiTheme="majorBidi" w:hAnsiTheme="majorBidi" w:cstheme="majorBidi"/>
          <w:sz w:val="12"/>
          <w:szCs w:val="12"/>
          <w:lang w:val="en-US"/>
        </w:rPr>
      </w:pPr>
    </w:p>
    <w:p w14:paraId="5637F9A9" w14:textId="77777777" w:rsidR="007C04BF" w:rsidRDefault="007C04BF" w:rsidP="009009EB">
      <w:pPr>
        <w:pStyle w:val="BodyText2"/>
        <w:tabs>
          <w:tab w:val="left" w:pos="540"/>
        </w:tabs>
        <w:spacing w:line="240" w:lineRule="exact"/>
        <w:ind w:left="547" w:firstLine="0"/>
        <w:jc w:val="thaiDistribute"/>
        <w:rPr>
          <w:rFonts w:asciiTheme="majorBidi" w:hAnsiTheme="majorBidi" w:cstheme="majorBidi"/>
          <w:sz w:val="12"/>
          <w:szCs w:val="12"/>
          <w:lang w:val="en-US"/>
        </w:rPr>
      </w:pPr>
    </w:p>
    <w:p w14:paraId="6EBFE596" w14:textId="77777777" w:rsidR="007C04BF" w:rsidRDefault="007C04BF" w:rsidP="009009EB">
      <w:pPr>
        <w:pStyle w:val="BodyText2"/>
        <w:tabs>
          <w:tab w:val="left" w:pos="540"/>
        </w:tabs>
        <w:spacing w:line="240" w:lineRule="exact"/>
        <w:ind w:left="547" w:firstLine="0"/>
        <w:jc w:val="thaiDistribute"/>
        <w:rPr>
          <w:rFonts w:asciiTheme="majorBidi" w:hAnsiTheme="majorBidi" w:cstheme="majorBidi"/>
          <w:sz w:val="12"/>
          <w:szCs w:val="12"/>
          <w:lang w:val="en-US"/>
        </w:rPr>
      </w:pPr>
    </w:p>
    <w:p w14:paraId="3589ACEE" w14:textId="77777777" w:rsidR="007C04BF" w:rsidRDefault="007C04BF" w:rsidP="009009EB">
      <w:pPr>
        <w:pStyle w:val="BodyText2"/>
        <w:tabs>
          <w:tab w:val="left" w:pos="540"/>
        </w:tabs>
        <w:spacing w:line="240" w:lineRule="exact"/>
        <w:ind w:left="547" w:firstLine="0"/>
        <w:jc w:val="thaiDistribute"/>
        <w:rPr>
          <w:rFonts w:asciiTheme="majorBidi" w:hAnsiTheme="majorBidi" w:cstheme="majorBidi"/>
          <w:sz w:val="12"/>
          <w:szCs w:val="12"/>
          <w:lang w:val="en-US"/>
        </w:rPr>
      </w:pPr>
    </w:p>
    <w:p w14:paraId="30BD77A3" w14:textId="77777777" w:rsidR="007C04BF" w:rsidRDefault="007C04BF" w:rsidP="009009EB">
      <w:pPr>
        <w:pStyle w:val="BodyText2"/>
        <w:tabs>
          <w:tab w:val="left" w:pos="540"/>
        </w:tabs>
        <w:spacing w:line="240" w:lineRule="exact"/>
        <w:ind w:left="547" w:firstLine="0"/>
        <w:jc w:val="thaiDistribute"/>
        <w:rPr>
          <w:rFonts w:asciiTheme="majorBidi" w:hAnsiTheme="majorBidi" w:cstheme="majorBidi"/>
          <w:sz w:val="12"/>
          <w:szCs w:val="12"/>
          <w:lang w:val="en-US"/>
        </w:rPr>
      </w:pPr>
    </w:p>
    <w:p w14:paraId="6CCCFB42" w14:textId="77777777" w:rsidR="007C04BF" w:rsidRDefault="007C04BF" w:rsidP="009009EB">
      <w:pPr>
        <w:pStyle w:val="BodyText2"/>
        <w:tabs>
          <w:tab w:val="left" w:pos="540"/>
        </w:tabs>
        <w:spacing w:line="240" w:lineRule="exact"/>
        <w:ind w:left="547" w:firstLine="0"/>
        <w:jc w:val="thaiDistribute"/>
        <w:rPr>
          <w:rFonts w:asciiTheme="majorBidi" w:hAnsiTheme="majorBidi" w:cstheme="majorBidi"/>
          <w:sz w:val="12"/>
          <w:szCs w:val="12"/>
          <w:lang w:val="en-US"/>
        </w:rPr>
      </w:pPr>
    </w:p>
    <w:p w14:paraId="5DA532AA" w14:textId="77777777" w:rsidR="007C04BF" w:rsidRDefault="007C04BF" w:rsidP="009009EB">
      <w:pPr>
        <w:pStyle w:val="BodyText2"/>
        <w:tabs>
          <w:tab w:val="left" w:pos="540"/>
        </w:tabs>
        <w:spacing w:line="240" w:lineRule="exact"/>
        <w:ind w:left="547" w:firstLine="0"/>
        <w:jc w:val="thaiDistribute"/>
        <w:rPr>
          <w:rFonts w:asciiTheme="majorBidi" w:hAnsiTheme="majorBidi" w:cstheme="majorBidi"/>
          <w:sz w:val="12"/>
          <w:szCs w:val="12"/>
          <w:lang w:val="en-US"/>
        </w:rPr>
      </w:pPr>
    </w:p>
    <w:p w14:paraId="77869422" w14:textId="77777777" w:rsidR="007C04BF" w:rsidRDefault="007C04BF" w:rsidP="009009EB">
      <w:pPr>
        <w:pStyle w:val="BodyText2"/>
        <w:tabs>
          <w:tab w:val="left" w:pos="540"/>
        </w:tabs>
        <w:spacing w:line="240" w:lineRule="exact"/>
        <w:ind w:left="547" w:firstLine="0"/>
        <w:jc w:val="thaiDistribute"/>
        <w:rPr>
          <w:rFonts w:asciiTheme="majorBidi" w:hAnsiTheme="majorBidi" w:cstheme="majorBidi"/>
          <w:sz w:val="12"/>
          <w:szCs w:val="12"/>
          <w:lang w:val="en-US"/>
        </w:rPr>
      </w:pPr>
    </w:p>
    <w:p w14:paraId="3E75794E" w14:textId="77777777" w:rsidR="007C04BF" w:rsidRDefault="007C04BF" w:rsidP="009009EB">
      <w:pPr>
        <w:pStyle w:val="BodyText2"/>
        <w:tabs>
          <w:tab w:val="left" w:pos="540"/>
        </w:tabs>
        <w:spacing w:line="240" w:lineRule="exact"/>
        <w:ind w:left="547" w:firstLine="0"/>
        <w:jc w:val="thaiDistribute"/>
        <w:rPr>
          <w:rFonts w:asciiTheme="majorBidi" w:hAnsiTheme="majorBidi" w:cstheme="majorBidi"/>
          <w:sz w:val="12"/>
          <w:szCs w:val="12"/>
          <w:lang w:val="en-US"/>
        </w:rPr>
      </w:pPr>
    </w:p>
    <w:p w14:paraId="20F6F669" w14:textId="77777777" w:rsidR="007C04BF" w:rsidRDefault="007C04BF" w:rsidP="009009EB">
      <w:pPr>
        <w:pStyle w:val="BodyText2"/>
        <w:tabs>
          <w:tab w:val="left" w:pos="540"/>
        </w:tabs>
        <w:spacing w:line="240" w:lineRule="exact"/>
        <w:ind w:left="547" w:firstLine="0"/>
        <w:jc w:val="thaiDistribute"/>
        <w:rPr>
          <w:rFonts w:asciiTheme="majorBidi" w:hAnsiTheme="majorBidi" w:cstheme="majorBidi"/>
          <w:sz w:val="12"/>
          <w:szCs w:val="12"/>
          <w:lang w:val="en-US"/>
        </w:rPr>
      </w:pPr>
    </w:p>
    <w:p w14:paraId="7038333C" w14:textId="77777777" w:rsidR="007C04BF" w:rsidRDefault="007C04BF" w:rsidP="009009EB">
      <w:pPr>
        <w:pStyle w:val="BodyText2"/>
        <w:tabs>
          <w:tab w:val="left" w:pos="540"/>
        </w:tabs>
        <w:spacing w:line="240" w:lineRule="exact"/>
        <w:ind w:left="547" w:firstLine="0"/>
        <w:jc w:val="thaiDistribute"/>
        <w:rPr>
          <w:rFonts w:asciiTheme="majorBidi" w:hAnsiTheme="majorBidi" w:cstheme="majorBidi"/>
          <w:sz w:val="12"/>
          <w:szCs w:val="12"/>
          <w:lang w:val="en-US"/>
        </w:rPr>
      </w:pPr>
    </w:p>
    <w:p w14:paraId="5D261B81" w14:textId="77777777" w:rsidR="007C04BF" w:rsidRDefault="007C04BF" w:rsidP="009009EB">
      <w:pPr>
        <w:pStyle w:val="BodyText2"/>
        <w:tabs>
          <w:tab w:val="left" w:pos="540"/>
        </w:tabs>
        <w:spacing w:line="240" w:lineRule="exact"/>
        <w:ind w:left="547" w:firstLine="0"/>
        <w:jc w:val="thaiDistribute"/>
        <w:rPr>
          <w:rFonts w:asciiTheme="majorBidi" w:hAnsiTheme="majorBidi" w:cstheme="majorBidi"/>
          <w:sz w:val="12"/>
          <w:szCs w:val="12"/>
          <w:lang w:val="en-US"/>
        </w:rPr>
      </w:pPr>
    </w:p>
    <w:p w14:paraId="2769C9D9" w14:textId="77777777" w:rsidR="007C04BF" w:rsidRDefault="007C04BF" w:rsidP="009009EB">
      <w:pPr>
        <w:pStyle w:val="BodyText2"/>
        <w:tabs>
          <w:tab w:val="left" w:pos="540"/>
        </w:tabs>
        <w:spacing w:line="240" w:lineRule="exact"/>
        <w:ind w:left="547" w:firstLine="0"/>
        <w:jc w:val="thaiDistribute"/>
        <w:rPr>
          <w:rFonts w:asciiTheme="majorBidi" w:hAnsiTheme="majorBidi" w:cstheme="majorBidi"/>
          <w:sz w:val="12"/>
          <w:szCs w:val="12"/>
          <w:lang w:val="en-US"/>
        </w:rPr>
      </w:pPr>
    </w:p>
    <w:p w14:paraId="362C9023" w14:textId="77777777" w:rsidR="007C04BF" w:rsidRDefault="007C04BF" w:rsidP="009009EB">
      <w:pPr>
        <w:pStyle w:val="BodyText2"/>
        <w:tabs>
          <w:tab w:val="left" w:pos="540"/>
        </w:tabs>
        <w:spacing w:line="240" w:lineRule="exact"/>
        <w:ind w:left="547" w:firstLine="0"/>
        <w:jc w:val="thaiDistribute"/>
        <w:rPr>
          <w:rFonts w:asciiTheme="majorBidi" w:hAnsiTheme="majorBidi" w:cstheme="majorBidi"/>
          <w:sz w:val="12"/>
          <w:szCs w:val="12"/>
          <w:lang w:val="en-US"/>
        </w:rPr>
      </w:pPr>
    </w:p>
    <w:p w14:paraId="7C02AA40" w14:textId="77777777" w:rsidR="007C04BF" w:rsidRDefault="007C04BF" w:rsidP="009009EB">
      <w:pPr>
        <w:pStyle w:val="BodyText2"/>
        <w:tabs>
          <w:tab w:val="left" w:pos="540"/>
        </w:tabs>
        <w:spacing w:line="240" w:lineRule="exact"/>
        <w:ind w:left="547" w:firstLine="0"/>
        <w:jc w:val="thaiDistribute"/>
        <w:rPr>
          <w:rFonts w:asciiTheme="majorBidi" w:hAnsiTheme="majorBidi" w:cstheme="majorBidi"/>
          <w:sz w:val="12"/>
          <w:szCs w:val="12"/>
          <w:lang w:val="en-US"/>
        </w:rPr>
      </w:pPr>
    </w:p>
    <w:p w14:paraId="7892E618" w14:textId="77777777" w:rsidR="007C04BF" w:rsidRPr="00644C6B" w:rsidRDefault="007C04BF" w:rsidP="009009EB">
      <w:pPr>
        <w:pStyle w:val="BodyText2"/>
        <w:tabs>
          <w:tab w:val="left" w:pos="540"/>
        </w:tabs>
        <w:spacing w:line="240" w:lineRule="exact"/>
        <w:ind w:left="547" w:firstLine="0"/>
        <w:jc w:val="thaiDistribute"/>
        <w:rPr>
          <w:rFonts w:asciiTheme="majorBidi" w:hAnsiTheme="majorBidi" w:cstheme="majorBidi"/>
          <w:sz w:val="12"/>
          <w:szCs w:val="12"/>
          <w:lang w:val="en-US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080"/>
        <w:gridCol w:w="270"/>
        <w:gridCol w:w="1080"/>
        <w:gridCol w:w="270"/>
        <w:gridCol w:w="1080"/>
        <w:gridCol w:w="270"/>
        <w:gridCol w:w="1080"/>
      </w:tblGrid>
      <w:tr w:rsidR="00697B2F" w:rsidRPr="00A81989" w14:paraId="4D0B2A2D" w14:textId="77777777" w:rsidTr="00941B8D">
        <w:trPr>
          <w:trHeight w:val="144"/>
        </w:trPr>
        <w:tc>
          <w:tcPr>
            <w:tcW w:w="4230" w:type="dxa"/>
          </w:tcPr>
          <w:p w14:paraId="2BA52C56" w14:textId="77777777" w:rsidR="00697B2F" w:rsidRPr="00A81989" w:rsidRDefault="00697B2F" w:rsidP="004F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8198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5130" w:type="dxa"/>
            <w:gridSpan w:val="7"/>
          </w:tcPr>
          <w:p w14:paraId="7AA2A7C5" w14:textId="77777777" w:rsidR="00697B2F" w:rsidRPr="00A81989" w:rsidRDefault="00697B2F" w:rsidP="004F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697B2F" w:rsidRPr="00A81989" w14:paraId="4FE8EF7F" w14:textId="77777777" w:rsidTr="004F7733">
        <w:trPr>
          <w:trHeight w:val="299"/>
        </w:trPr>
        <w:tc>
          <w:tcPr>
            <w:tcW w:w="4230" w:type="dxa"/>
          </w:tcPr>
          <w:p w14:paraId="405DD2B2" w14:textId="77777777" w:rsidR="00697B2F" w:rsidRPr="00A81989" w:rsidRDefault="00697B2F" w:rsidP="004F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1989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5130" w:type="dxa"/>
            <w:gridSpan w:val="7"/>
          </w:tcPr>
          <w:p w14:paraId="6A68C20A" w14:textId="787D3595" w:rsidR="00697B2F" w:rsidRPr="00A81989" w:rsidRDefault="00697B2F" w:rsidP="004F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19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EE2E9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  <w:r w:rsidRPr="00A819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697B2F" w:rsidRPr="00A81989" w14:paraId="07B27E93" w14:textId="77777777" w:rsidTr="004F7733">
        <w:tc>
          <w:tcPr>
            <w:tcW w:w="4230" w:type="dxa"/>
          </w:tcPr>
          <w:p w14:paraId="3638AA43" w14:textId="77777777" w:rsidR="00697B2F" w:rsidRPr="00A81989" w:rsidRDefault="00697B2F" w:rsidP="004F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E89EFD" w14:textId="77777777" w:rsidR="00697B2F" w:rsidRPr="00A81989" w:rsidRDefault="00697B2F" w:rsidP="004F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0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2810CD" w14:textId="77777777" w:rsidR="00697B2F" w:rsidRPr="00A81989" w:rsidRDefault="00697B2F" w:rsidP="004F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0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3D19477D" w14:textId="77777777" w:rsidR="00697B2F" w:rsidRPr="00A81989" w:rsidRDefault="00697B2F" w:rsidP="004F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A8198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บันทึกเป็น </w:t>
            </w:r>
            <w:r w:rsidRPr="00A8198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r w:rsidRPr="00A8198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รายจ่าย</w:t>
            </w:r>
            <w:r w:rsidRPr="00A8198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)</w:t>
            </w:r>
            <w:r w:rsidRPr="00A8198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</w:t>
            </w:r>
            <w:r w:rsidRPr="00A81989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/ </w:t>
            </w:r>
            <w:r w:rsidRPr="00A8198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</w:tcPr>
          <w:p w14:paraId="0DD85709" w14:textId="77777777" w:rsidR="00697B2F" w:rsidRPr="00A81989" w:rsidRDefault="00697B2F" w:rsidP="004F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8FB8D4" w14:textId="77777777" w:rsidR="00697B2F" w:rsidRPr="00A81989" w:rsidRDefault="00697B2F" w:rsidP="004F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97B2F" w:rsidRPr="00FE78C0" w14:paraId="25F3C4DB" w14:textId="77777777" w:rsidTr="004F7733">
        <w:tc>
          <w:tcPr>
            <w:tcW w:w="4230" w:type="dxa"/>
          </w:tcPr>
          <w:p w14:paraId="65AE93E8" w14:textId="77777777" w:rsidR="00697B2F" w:rsidRPr="00A81989" w:rsidRDefault="00697B2F" w:rsidP="004F77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56D288F" w14:textId="77777777" w:rsidR="00697B2F" w:rsidRPr="00FE78C0" w:rsidRDefault="00697B2F" w:rsidP="004F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78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vAlign w:val="bottom"/>
          </w:tcPr>
          <w:p w14:paraId="77B9EAC2" w14:textId="77777777" w:rsidR="00697B2F" w:rsidRPr="00FE78C0" w:rsidRDefault="00697B2F" w:rsidP="004F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2701B93" w14:textId="77777777" w:rsidR="00697B2F" w:rsidRPr="00FE78C0" w:rsidRDefault="00697B2F" w:rsidP="004F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78C0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1DE9D10" w14:textId="77777777" w:rsidR="00697B2F" w:rsidRPr="00FE78C0" w:rsidRDefault="00697B2F" w:rsidP="004F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43C2D4E" w14:textId="77777777" w:rsidR="00697B2F" w:rsidRPr="00FE78C0" w:rsidRDefault="00697B2F" w:rsidP="004F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8C0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  <w:vAlign w:val="bottom"/>
          </w:tcPr>
          <w:p w14:paraId="33A2CF8B" w14:textId="77777777" w:rsidR="00697B2F" w:rsidRPr="00FE78C0" w:rsidRDefault="00697B2F" w:rsidP="004F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800E8E8" w14:textId="77777777" w:rsidR="00697B2F" w:rsidRPr="00FE78C0" w:rsidRDefault="00697B2F" w:rsidP="004F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78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FE78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697B2F" w:rsidRPr="00FE78C0" w14:paraId="3DCF1723" w14:textId="77777777" w:rsidTr="004F7733">
        <w:tc>
          <w:tcPr>
            <w:tcW w:w="4230" w:type="dxa"/>
          </w:tcPr>
          <w:p w14:paraId="13D3BE5B" w14:textId="77777777" w:rsidR="00697B2F" w:rsidRPr="00FE78C0" w:rsidRDefault="00697B2F" w:rsidP="004F77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D3A76C2" w14:textId="77777777" w:rsidR="00697B2F" w:rsidRPr="00FE78C0" w:rsidRDefault="00697B2F" w:rsidP="004F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78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FE78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70" w:type="dxa"/>
            <w:vAlign w:val="bottom"/>
          </w:tcPr>
          <w:p w14:paraId="06EAD82E" w14:textId="77777777" w:rsidR="00697B2F" w:rsidRPr="00FE78C0" w:rsidRDefault="00697B2F" w:rsidP="004F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741F2B" w14:textId="77777777" w:rsidR="00697B2F" w:rsidRPr="00FE78C0" w:rsidRDefault="00697B2F" w:rsidP="004F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8C0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53DCB93E" w14:textId="77777777" w:rsidR="00697B2F" w:rsidRPr="00FE78C0" w:rsidRDefault="00697B2F" w:rsidP="004F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BB6CD8" w14:textId="77777777" w:rsidR="00697B2F" w:rsidRPr="00FE78C0" w:rsidRDefault="00697B2F" w:rsidP="004F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8C0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  <w:vAlign w:val="bottom"/>
          </w:tcPr>
          <w:p w14:paraId="124B74D6" w14:textId="77777777" w:rsidR="00697B2F" w:rsidRPr="00FE78C0" w:rsidRDefault="00697B2F" w:rsidP="004F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3CDEB77" w14:textId="77777777" w:rsidR="00697B2F" w:rsidRPr="00FE78C0" w:rsidRDefault="00697B2F" w:rsidP="004F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E78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E78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697B2F" w:rsidRPr="00FE78C0" w14:paraId="4E1E7A7C" w14:textId="77777777" w:rsidTr="00B57547">
        <w:trPr>
          <w:trHeight w:val="216"/>
        </w:trPr>
        <w:tc>
          <w:tcPr>
            <w:tcW w:w="4230" w:type="dxa"/>
          </w:tcPr>
          <w:p w14:paraId="4CB76A90" w14:textId="77777777" w:rsidR="00697B2F" w:rsidRPr="00FE78C0" w:rsidRDefault="00697B2F" w:rsidP="004F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337FEFC7" w14:textId="77777777" w:rsidR="00697B2F" w:rsidRPr="00FE78C0" w:rsidRDefault="00697B2F" w:rsidP="004F7733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FE78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97B2F" w:rsidRPr="00FE78C0" w14:paraId="44A2DAB2" w14:textId="77777777" w:rsidTr="00B57547">
        <w:trPr>
          <w:trHeight w:val="216"/>
        </w:trPr>
        <w:tc>
          <w:tcPr>
            <w:tcW w:w="4230" w:type="dxa"/>
          </w:tcPr>
          <w:p w14:paraId="024DD50C" w14:textId="1EA3CD55" w:rsidR="00697B2F" w:rsidRPr="00FE78C0" w:rsidRDefault="00697B2F" w:rsidP="004F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E78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142D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5130" w:type="dxa"/>
            <w:gridSpan w:val="7"/>
          </w:tcPr>
          <w:p w14:paraId="7EF2D358" w14:textId="77777777" w:rsidR="00697B2F" w:rsidRPr="00FE78C0" w:rsidRDefault="00697B2F" w:rsidP="004F7733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697B2F" w:rsidRPr="00FE78C0" w14:paraId="35B2D970" w14:textId="77777777" w:rsidTr="004F7733">
        <w:trPr>
          <w:trHeight w:val="218"/>
        </w:trPr>
        <w:tc>
          <w:tcPr>
            <w:tcW w:w="4230" w:type="dxa"/>
          </w:tcPr>
          <w:p w14:paraId="36ACB5A8" w14:textId="77777777" w:rsidR="00697B2F" w:rsidRPr="00FE78C0" w:rsidRDefault="00697B2F" w:rsidP="004F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E78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1AC1C374" w14:textId="77777777" w:rsidR="00697B2F" w:rsidRPr="00FE78C0" w:rsidRDefault="00697B2F" w:rsidP="004F773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673EF51" w14:textId="77777777" w:rsidR="00697B2F" w:rsidRPr="00FE78C0" w:rsidRDefault="00697B2F" w:rsidP="004F773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8B0B669" w14:textId="77777777" w:rsidR="00697B2F" w:rsidRPr="00FE78C0" w:rsidRDefault="00697B2F" w:rsidP="004F773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E52DEFE" w14:textId="77777777" w:rsidR="00697B2F" w:rsidRPr="00FE78C0" w:rsidRDefault="00697B2F" w:rsidP="004F773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C419210" w14:textId="77777777" w:rsidR="00697B2F" w:rsidRPr="00FE78C0" w:rsidRDefault="00697B2F" w:rsidP="004F773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A8D36D8" w14:textId="77777777" w:rsidR="00697B2F" w:rsidRPr="00FE78C0" w:rsidRDefault="00697B2F" w:rsidP="004F773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567DDDCD" w14:textId="77777777" w:rsidR="00697B2F" w:rsidRPr="00FE78C0" w:rsidRDefault="00697B2F" w:rsidP="004F773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C37FDC" w:rsidRPr="00FE78C0" w14:paraId="190A35C3" w14:textId="77777777" w:rsidTr="004F7733">
        <w:tc>
          <w:tcPr>
            <w:tcW w:w="4230" w:type="dxa"/>
          </w:tcPr>
          <w:p w14:paraId="294C80F8" w14:textId="77777777" w:rsidR="00C37FDC" w:rsidRPr="00FE78C0" w:rsidRDefault="00C37FDC" w:rsidP="00C37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8C0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ค่าเผื่อการลดมูลค่าของสินค้า</w:t>
            </w:r>
          </w:p>
        </w:tc>
        <w:tc>
          <w:tcPr>
            <w:tcW w:w="1080" w:type="dxa"/>
          </w:tcPr>
          <w:p w14:paraId="76FC776B" w14:textId="7450B3BF" w:rsidR="00C37FDC" w:rsidRPr="00FE78C0" w:rsidRDefault="00C37FDC" w:rsidP="00C37FD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192</w:t>
            </w:r>
          </w:p>
        </w:tc>
        <w:tc>
          <w:tcPr>
            <w:tcW w:w="270" w:type="dxa"/>
          </w:tcPr>
          <w:p w14:paraId="4E7E2F18" w14:textId="77777777" w:rsidR="00C37FDC" w:rsidRPr="00FE78C0" w:rsidRDefault="00C37FDC" w:rsidP="00C37FD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59E182DC" w14:textId="49E4F522" w:rsidR="00C37FDC" w:rsidRPr="00FE78C0" w:rsidRDefault="00C37FDC" w:rsidP="00C37FD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834</w:t>
            </w:r>
          </w:p>
        </w:tc>
        <w:tc>
          <w:tcPr>
            <w:tcW w:w="270" w:type="dxa"/>
          </w:tcPr>
          <w:p w14:paraId="3B661547" w14:textId="77777777" w:rsidR="00C37FDC" w:rsidRPr="00FE78C0" w:rsidRDefault="00C37FDC" w:rsidP="00C37FD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564B1916" w14:textId="78FD8CE8" w:rsidR="00C37FDC" w:rsidRPr="00FE78C0" w:rsidRDefault="00C37FDC" w:rsidP="00C37FD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A0E4819" w14:textId="77777777" w:rsidR="00C37FDC" w:rsidRPr="00FE78C0" w:rsidRDefault="00C37FDC" w:rsidP="00C37FD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0F09829" w14:textId="650F0442" w:rsidR="00C37FDC" w:rsidRPr="00FE78C0" w:rsidRDefault="00C37FDC" w:rsidP="00C37FD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1,026</w:t>
            </w:r>
          </w:p>
        </w:tc>
      </w:tr>
      <w:tr w:rsidR="00C37FDC" w:rsidRPr="00FE78C0" w14:paraId="17A2F1FB" w14:textId="77777777" w:rsidTr="004F7733">
        <w:tc>
          <w:tcPr>
            <w:tcW w:w="4230" w:type="dxa"/>
          </w:tcPr>
          <w:p w14:paraId="11675154" w14:textId="1A7F031D" w:rsidR="00C37FDC" w:rsidRPr="00FE78C0" w:rsidRDefault="00C37FDC" w:rsidP="00C37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43A7AB4D" w14:textId="198E158E" w:rsidR="00C37FDC" w:rsidRPr="00FE78C0" w:rsidRDefault="00C37FDC" w:rsidP="00C37FD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11,094</w:t>
            </w:r>
          </w:p>
        </w:tc>
        <w:tc>
          <w:tcPr>
            <w:tcW w:w="270" w:type="dxa"/>
          </w:tcPr>
          <w:p w14:paraId="12639420" w14:textId="77777777" w:rsidR="00C37FDC" w:rsidRPr="00FE78C0" w:rsidRDefault="00C37FDC" w:rsidP="00C37FD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136395D" w14:textId="5904030D" w:rsidR="00C37FDC" w:rsidRDefault="00C37FDC" w:rsidP="00C37FD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6,416</w:t>
            </w:r>
          </w:p>
        </w:tc>
        <w:tc>
          <w:tcPr>
            <w:tcW w:w="270" w:type="dxa"/>
          </w:tcPr>
          <w:p w14:paraId="68435EED" w14:textId="77777777" w:rsidR="00C37FDC" w:rsidRPr="00FE78C0" w:rsidRDefault="00C37FDC" w:rsidP="00C37FD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B9DA880" w14:textId="321389B5" w:rsidR="00C37FDC" w:rsidRDefault="00C37FDC" w:rsidP="00C37FD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A5620BF" w14:textId="77777777" w:rsidR="00C37FDC" w:rsidRPr="00FE78C0" w:rsidRDefault="00C37FDC" w:rsidP="00C37FD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5332F1C" w14:textId="22ADC379" w:rsidR="00C37FDC" w:rsidRDefault="00C37FDC" w:rsidP="00C37FD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17,510</w:t>
            </w:r>
          </w:p>
        </w:tc>
      </w:tr>
      <w:tr w:rsidR="00C37FDC" w:rsidRPr="00FE78C0" w14:paraId="2E1C506B" w14:textId="77777777" w:rsidTr="004F7733">
        <w:tc>
          <w:tcPr>
            <w:tcW w:w="4230" w:type="dxa"/>
          </w:tcPr>
          <w:p w14:paraId="34E16D06" w14:textId="77777777" w:rsidR="00C37FDC" w:rsidRPr="00FE78C0" w:rsidRDefault="00C37FDC" w:rsidP="00C37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8C0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ขาดทุนจากการด้อยค่าสินทรัพย์ไม่มีตัวตน</w:t>
            </w:r>
          </w:p>
        </w:tc>
        <w:tc>
          <w:tcPr>
            <w:tcW w:w="1080" w:type="dxa"/>
          </w:tcPr>
          <w:p w14:paraId="47203C52" w14:textId="26031D98" w:rsidR="00C37FDC" w:rsidRPr="00FE78C0" w:rsidRDefault="00C37FDC" w:rsidP="00C37FD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852</w:t>
            </w:r>
          </w:p>
        </w:tc>
        <w:tc>
          <w:tcPr>
            <w:tcW w:w="270" w:type="dxa"/>
          </w:tcPr>
          <w:p w14:paraId="3AB6F805" w14:textId="77777777" w:rsidR="00C37FDC" w:rsidRPr="00FE78C0" w:rsidRDefault="00C37FDC" w:rsidP="00C37FD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855B6AE" w14:textId="127BB52D" w:rsidR="00C37FDC" w:rsidRPr="00FE78C0" w:rsidRDefault="00C37FDC" w:rsidP="00C37FD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(702)</w:t>
            </w:r>
          </w:p>
        </w:tc>
        <w:tc>
          <w:tcPr>
            <w:tcW w:w="270" w:type="dxa"/>
          </w:tcPr>
          <w:p w14:paraId="2B4DE30A" w14:textId="77777777" w:rsidR="00C37FDC" w:rsidRPr="00FE78C0" w:rsidRDefault="00C37FDC" w:rsidP="00C37FD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60BC874" w14:textId="3296AE1C" w:rsidR="00C37FDC" w:rsidRPr="00FE78C0" w:rsidRDefault="00C37FDC" w:rsidP="00C37FD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D15F177" w14:textId="77777777" w:rsidR="00C37FDC" w:rsidRPr="00FE78C0" w:rsidRDefault="00C37FDC" w:rsidP="00C37FD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DDD4E93" w14:textId="006D99C1" w:rsidR="00C37FDC" w:rsidRPr="00FE78C0" w:rsidRDefault="00C37FDC" w:rsidP="00C37FD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150</w:t>
            </w:r>
          </w:p>
        </w:tc>
      </w:tr>
      <w:tr w:rsidR="00C37FDC" w:rsidRPr="00FE78C0" w14:paraId="37B5637C" w14:textId="77777777" w:rsidTr="004F7733">
        <w:tc>
          <w:tcPr>
            <w:tcW w:w="4230" w:type="dxa"/>
          </w:tcPr>
          <w:p w14:paraId="0F45EBD2" w14:textId="77777777" w:rsidR="00C37FDC" w:rsidRPr="00FE78C0" w:rsidRDefault="00C37FDC" w:rsidP="00C37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8C0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เงินลงทุนในการร่วมค้า</w:t>
            </w:r>
          </w:p>
        </w:tc>
        <w:tc>
          <w:tcPr>
            <w:tcW w:w="1080" w:type="dxa"/>
          </w:tcPr>
          <w:p w14:paraId="08748DB1" w14:textId="05F87333" w:rsidR="00C37FDC" w:rsidRPr="00AE7892" w:rsidRDefault="00C37FDC" w:rsidP="00C37FD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58,868</w:t>
            </w:r>
          </w:p>
        </w:tc>
        <w:tc>
          <w:tcPr>
            <w:tcW w:w="270" w:type="dxa"/>
          </w:tcPr>
          <w:p w14:paraId="7A6C6DD4" w14:textId="77777777" w:rsidR="00C37FDC" w:rsidRPr="00FE78C0" w:rsidRDefault="00C37FDC" w:rsidP="00C37FD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CBE5680" w14:textId="2EE23CF1" w:rsidR="00C37FDC" w:rsidRPr="00FE78C0" w:rsidRDefault="00C37FDC" w:rsidP="00C37FD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D094957" w14:textId="77777777" w:rsidR="00C37FDC" w:rsidRPr="00FE78C0" w:rsidRDefault="00C37FDC" w:rsidP="00C37FD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84F441C" w14:textId="132BA38C" w:rsidR="00C37FDC" w:rsidRPr="00FE78C0" w:rsidRDefault="00C37FDC" w:rsidP="00C37FD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3F48DCF" w14:textId="77777777" w:rsidR="00C37FDC" w:rsidRPr="00FE78C0" w:rsidRDefault="00C37FDC" w:rsidP="00C37FD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7F11B69" w14:textId="160D7048" w:rsidR="00C37FDC" w:rsidRPr="00FE78C0" w:rsidRDefault="00C37FDC" w:rsidP="00C37FD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58,868</w:t>
            </w:r>
          </w:p>
        </w:tc>
      </w:tr>
      <w:tr w:rsidR="00C37FDC" w:rsidRPr="00FE78C0" w14:paraId="725D952E" w14:textId="77777777" w:rsidTr="004F7733">
        <w:tc>
          <w:tcPr>
            <w:tcW w:w="4230" w:type="dxa"/>
          </w:tcPr>
          <w:p w14:paraId="5F823CD3" w14:textId="30A1FADE" w:rsidR="00C37FDC" w:rsidRPr="00FE78C0" w:rsidRDefault="00C37FDC" w:rsidP="00C37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8C0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080" w:type="dxa"/>
          </w:tcPr>
          <w:p w14:paraId="22646696" w14:textId="5E58139B" w:rsidR="00C37FDC" w:rsidRDefault="00C37FDC" w:rsidP="00C37FD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15,200</w:t>
            </w:r>
          </w:p>
        </w:tc>
        <w:tc>
          <w:tcPr>
            <w:tcW w:w="270" w:type="dxa"/>
          </w:tcPr>
          <w:p w14:paraId="00C04C9B" w14:textId="77777777" w:rsidR="00C37FDC" w:rsidRPr="00FE78C0" w:rsidRDefault="00C37FDC" w:rsidP="00C37FD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C478E0E" w14:textId="4B65FC47" w:rsidR="00C37FDC" w:rsidRDefault="00C37FDC" w:rsidP="00C37FD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(15,200)</w:t>
            </w:r>
          </w:p>
        </w:tc>
        <w:tc>
          <w:tcPr>
            <w:tcW w:w="270" w:type="dxa"/>
          </w:tcPr>
          <w:p w14:paraId="10218E53" w14:textId="77777777" w:rsidR="00C37FDC" w:rsidRPr="00FE78C0" w:rsidRDefault="00C37FDC" w:rsidP="00C37FD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25DC012" w14:textId="0C2DEEA1" w:rsidR="00C37FDC" w:rsidRDefault="00C37FDC" w:rsidP="00C37FD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19E5C0B" w14:textId="77777777" w:rsidR="00C37FDC" w:rsidRPr="00FE78C0" w:rsidRDefault="00C37FDC" w:rsidP="00C37FD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33DBBE3" w14:textId="1C993833" w:rsidR="00C37FDC" w:rsidRDefault="00C37FDC" w:rsidP="00C37FD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C37FDC" w:rsidRPr="00FE78C0" w14:paraId="7EEF2194" w14:textId="77777777" w:rsidTr="004F7733">
        <w:tc>
          <w:tcPr>
            <w:tcW w:w="4230" w:type="dxa"/>
          </w:tcPr>
          <w:p w14:paraId="44B66BCE" w14:textId="77777777" w:rsidR="00C37FDC" w:rsidRPr="00FE78C0" w:rsidRDefault="00C37FDC" w:rsidP="00C37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8C0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  <w:r w:rsidRPr="00FE78C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080" w:type="dxa"/>
          </w:tcPr>
          <w:p w14:paraId="25529CEC" w14:textId="1A9E1819" w:rsidR="00C37FDC" w:rsidRPr="00FE78C0" w:rsidRDefault="00C37FDC" w:rsidP="00C37FD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800</w:t>
            </w:r>
          </w:p>
        </w:tc>
        <w:tc>
          <w:tcPr>
            <w:tcW w:w="270" w:type="dxa"/>
          </w:tcPr>
          <w:p w14:paraId="6D5AD077" w14:textId="77777777" w:rsidR="00C37FDC" w:rsidRPr="00FE78C0" w:rsidRDefault="00C37FDC" w:rsidP="00C37FD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FFC510D" w14:textId="3FC28E4F" w:rsidR="00C37FDC" w:rsidRPr="00FE78C0" w:rsidRDefault="00C37FDC" w:rsidP="00C37FD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(511)</w:t>
            </w:r>
          </w:p>
        </w:tc>
        <w:tc>
          <w:tcPr>
            <w:tcW w:w="270" w:type="dxa"/>
          </w:tcPr>
          <w:p w14:paraId="1DBE4840" w14:textId="77777777" w:rsidR="00C37FDC" w:rsidRPr="00FE78C0" w:rsidRDefault="00C37FDC" w:rsidP="00C37FD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7E681A3" w14:textId="592855E0" w:rsidR="00C37FDC" w:rsidRPr="00FE78C0" w:rsidRDefault="00C37FDC" w:rsidP="00C37FD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1082181" w14:textId="77777777" w:rsidR="00C37FDC" w:rsidRPr="00FE78C0" w:rsidRDefault="00C37FDC" w:rsidP="00C37FD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FFA4328" w14:textId="165FDC5B" w:rsidR="00C37FDC" w:rsidRPr="00FE78C0" w:rsidRDefault="00C37FDC" w:rsidP="00C37FD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289</w:t>
            </w:r>
          </w:p>
        </w:tc>
      </w:tr>
      <w:tr w:rsidR="00C37FDC" w:rsidRPr="00FE78C0" w14:paraId="3482406F" w14:textId="77777777" w:rsidTr="004F7733">
        <w:tc>
          <w:tcPr>
            <w:tcW w:w="4230" w:type="dxa"/>
          </w:tcPr>
          <w:p w14:paraId="36E838FB" w14:textId="77777777" w:rsidR="00C37FDC" w:rsidRPr="00FE78C0" w:rsidRDefault="00C37FDC" w:rsidP="00C37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8C0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080" w:type="dxa"/>
          </w:tcPr>
          <w:p w14:paraId="05DEC5BC" w14:textId="67537C72" w:rsidR="00C37FDC" w:rsidRPr="00FE78C0" w:rsidRDefault="00C37FDC" w:rsidP="00C37FD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9,706</w:t>
            </w:r>
          </w:p>
        </w:tc>
        <w:tc>
          <w:tcPr>
            <w:tcW w:w="270" w:type="dxa"/>
          </w:tcPr>
          <w:p w14:paraId="4E547AE3" w14:textId="77777777" w:rsidR="00C37FDC" w:rsidRPr="00FE78C0" w:rsidRDefault="00C37FDC" w:rsidP="00C37FD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9FB3C25" w14:textId="0BD10EDC" w:rsidR="00C37FDC" w:rsidRPr="00FE78C0" w:rsidRDefault="00C37FDC" w:rsidP="00C37FD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296</w:t>
            </w:r>
          </w:p>
        </w:tc>
        <w:tc>
          <w:tcPr>
            <w:tcW w:w="270" w:type="dxa"/>
          </w:tcPr>
          <w:p w14:paraId="563F1D93" w14:textId="77777777" w:rsidR="00C37FDC" w:rsidRPr="00FE78C0" w:rsidRDefault="00C37FDC" w:rsidP="00C37FD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E5E6AD7" w14:textId="0B3ECDE7" w:rsidR="00C37FDC" w:rsidRPr="000A0A71" w:rsidRDefault="00C37FDC" w:rsidP="00C37FD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2,266</w:t>
            </w:r>
          </w:p>
        </w:tc>
        <w:tc>
          <w:tcPr>
            <w:tcW w:w="270" w:type="dxa"/>
          </w:tcPr>
          <w:p w14:paraId="17359D2A" w14:textId="77777777" w:rsidR="00C37FDC" w:rsidRPr="00FE78C0" w:rsidRDefault="00C37FDC" w:rsidP="00C37FD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EDB0CAD" w14:textId="1E183200" w:rsidR="00C37FDC" w:rsidRPr="00FE78C0" w:rsidRDefault="00C37FDC" w:rsidP="00C37FD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12,268</w:t>
            </w:r>
          </w:p>
        </w:tc>
      </w:tr>
      <w:tr w:rsidR="00C37FDC" w:rsidRPr="004233A3" w14:paraId="32B4F7A1" w14:textId="77777777" w:rsidTr="004F7733">
        <w:tc>
          <w:tcPr>
            <w:tcW w:w="4230" w:type="dxa"/>
          </w:tcPr>
          <w:p w14:paraId="03EEB845" w14:textId="77777777" w:rsidR="00C37FDC" w:rsidRPr="00FE78C0" w:rsidRDefault="00C37FDC" w:rsidP="00C37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78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81FEFA7" w14:textId="31825081" w:rsidR="00C37FDC" w:rsidRPr="00FE78C0" w:rsidRDefault="00C37FDC" w:rsidP="00C37FD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96,712</w:t>
            </w:r>
          </w:p>
        </w:tc>
        <w:tc>
          <w:tcPr>
            <w:tcW w:w="270" w:type="dxa"/>
          </w:tcPr>
          <w:p w14:paraId="7C39C988" w14:textId="77777777" w:rsidR="00C37FDC" w:rsidRPr="00FE78C0" w:rsidRDefault="00C37FDC" w:rsidP="00C37FD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FF56DF3" w14:textId="2E899207" w:rsidR="00C37FDC" w:rsidRPr="00FE78C0" w:rsidRDefault="00C37FDC" w:rsidP="00C37FD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(8,867)</w:t>
            </w:r>
          </w:p>
        </w:tc>
        <w:tc>
          <w:tcPr>
            <w:tcW w:w="270" w:type="dxa"/>
          </w:tcPr>
          <w:p w14:paraId="1587F3BF" w14:textId="77777777" w:rsidR="00C37FDC" w:rsidRPr="00FE78C0" w:rsidRDefault="00C37FDC" w:rsidP="00C37FD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B9EB284" w14:textId="404F1F84" w:rsidR="00C37FDC" w:rsidRPr="00FE78C0" w:rsidRDefault="00C37FDC" w:rsidP="00C37FD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2,266</w:t>
            </w:r>
          </w:p>
        </w:tc>
        <w:tc>
          <w:tcPr>
            <w:tcW w:w="270" w:type="dxa"/>
          </w:tcPr>
          <w:p w14:paraId="32333A69" w14:textId="77777777" w:rsidR="00C37FDC" w:rsidRPr="00FE78C0" w:rsidRDefault="00C37FDC" w:rsidP="00C37FD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2549A6B" w14:textId="63B30021" w:rsidR="00C37FDC" w:rsidRPr="00FE78C0" w:rsidRDefault="00C37FDC" w:rsidP="00C37FD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90,111</w:t>
            </w:r>
          </w:p>
        </w:tc>
      </w:tr>
      <w:tr w:rsidR="00C37FDC" w:rsidRPr="00FE78C0" w14:paraId="0D6B259B" w14:textId="77777777" w:rsidTr="00B142E6">
        <w:trPr>
          <w:trHeight w:val="216"/>
        </w:trPr>
        <w:tc>
          <w:tcPr>
            <w:tcW w:w="4230" w:type="dxa"/>
          </w:tcPr>
          <w:p w14:paraId="40F9C17D" w14:textId="0113989C" w:rsidR="00C37FDC" w:rsidRPr="00FE78C0" w:rsidRDefault="00C37FDC" w:rsidP="00C37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4880B9F7" w14:textId="77777777" w:rsidR="00C37FDC" w:rsidRPr="00FE78C0" w:rsidRDefault="00C37FDC" w:rsidP="00C37FDC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C37FDC" w:rsidRPr="00FE78C0" w14:paraId="0C8E609D" w14:textId="77777777" w:rsidTr="00B142E6">
        <w:trPr>
          <w:trHeight w:val="218"/>
        </w:trPr>
        <w:tc>
          <w:tcPr>
            <w:tcW w:w="4230" w:type="dxa"/>
          </w:tcPr>
          <w:p w14:paraId="628E5BDC" w14:textId="78F7ABA0" w:rsidR="00C37FDC" w:rsidRPr="00FE78C0" w:rsidRDefault="00C37FDC" w:rsidP="00C37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FE78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</w:tcPr>
          <w:p w14:paraId="0A66FBBD" w14:textId="77777777" w:rsidR="00C37FDC" w:rsidRPr="00FE78C0" w:rsidRDefault="00C37FDC" w:rsidP="00C37FD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BD43BF5" w14:textId="77777777" w:rsidR="00C37FDC" w:rsidRPr="00FE78C0" w:rsidRDefault="00C37FDC" w:rsidP="00C37FD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80CE59F" w14:textId="77777777" w:rsidR="00C37FDC" w:rsidRPr="00FE78C0" w:rsidRDefault="00C37FDC" w:rsidP="00C37FD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1D1C067" w14:textId="77777777" w:rsidR="00C37FDC" w:rsidRPr="00FE78C0" w:rsidRDefault="00C37FDC" w:rsidP="00C37FD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6CF1FBD" w14:textId="77777777" w:rsidR="00C37FDC" w:rsidRPr="00FE78C0" w:rsidRDefault="00C37FDC" w:rsidP="00C37FD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30153ED" w14:textId="77777777" w:rsidR="00C37FDC" w:rsidRPr="00FE78C0" w:rsidRDefault="00C37FDC" w:rsidP="00C37FD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4FD82C5" w14:textId="77777777" w:rsidR="00C37FDC" w:rsidRPr="00FE78C0" w:rsidRDefault="00C37FDC" w:rsidP="00C37FD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C37FDC" w:rsidRPr="00FE78C0" w14:paraId="7D5E46FD" w14:textId="77777777" w:rsidTr="00B142E6">
        <w:tc>
          <w:tcPr>
            <w:tcW w:w="4230" w:type="dxa"/>
          </w:tcPr>
          <w:p w14:paraId="309DE44C" w14:textId="77777777" w:rsidR="00C37FDC" w:rsidRPr="00FE78C0" w:rsidRDefault="00C37FDC" w:rsidP="00C37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8C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80" w:type="dxa"/>
          </w:tcPr>
          <w:p w14:paraId="344C0A7B" w14:textId="271C413F" w:rsidR="00C37FDC" w:rsidRPr="00FE78C0" w:rsidRDefault="00C37FDC" w:rsidP="00C37FD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(10,396)</w:t>
            </w:r>
          </w:p>
        </w:tc>
        <w:tc>
          <w:tcPr>
            <w:tcW w:w="270" w:type="dxa"/>
          </w:tcPr>
          <w:p w14:paraId="643AE679" w14:textId="77777777" w:rsidR="00C37FDC" w:rsidRPr="00FE78C0" w:rsidRDefault="00C37FDC" w:rsidP="00C37FD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2A8AF56" w14:textId="6F5B5752" w:rsidR="00C37FDC" w:rsidRPr="00FE78C0" w:rsidRDefault="00C37FDC" w:rsidP="00C37FD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(6,423)</w:t>
            </w:r>
          </w:p>
        </w:tc>
        <w:tc>
          <w:tcPr>
            <w:tcW w:w="270" w:type="dxa"/>
          </w:tcPr>
          <w:p w14:paraId="5C5B47FD" w14:textId="77777777" w:rsidR="00C37FDC" w:rsidRPr="00FE78C0" w:rsidRDefault="00C37FDC" w:rsidP="00C37FD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4E59545" w14:textId="473C11F7" w:rsidR="00C37FDC" w:rsidRPr="00FE78C0" w:rsidRDefault="00C37FDC" w:rsidP="00C37FD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69C422B" w14:textId="77777777" w:rsidR="00C37FDC" w:rsidRPr="00FE78C0" w:rsidRDefault="00C37FDC" w:rsidP="00C37FD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3A35E1D" w14:textId="129A0DAE" w:rsidR="00C37FDC" w:rsidRPr="00FE78C0" w:rsidRDefault="00C37FDC" w:rsidP="00C37FD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(16,819)</w:t>
            </w:r>
          </w:p>
        </w:tc>
      </w:tr>
      <w:tr w:rsidR="00C37FDC" w:rsidRPr="004233A3" w14:paraId="412900ED" w14:textId="77777777" w:rsidTr="00B142E6">
        <w:tc>
          <w:tcPr>
            <w:tcW w:w="4230" w:type="dxa"/>
          </w:tcPr>
          <w:p w14:paraId="46529B6F" w14:textId="77777777" w:rsidR="00C37FDC" w:rsidRPr="00FE78C0" w:rsidRDefault="00C37FDC" w:rsidP="00C37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78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A21C731" w14:textId="4C001A94" w:rsidR="00C37FDC" w:rsidRPr="00FE78C0" w:rsidRDefault="00C37FDC" w:rsidP="00C37FD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(10,396)</w:t>
            </w:r>
          </w:p>
        </w:tc>
        <w:tc>
          <w:tcPr>
            <w:tcW w:w="270" w:type="dxa"/>
          </w:tcPr>
          <w:p w14:paraId="2CE382C9" w14:textId="77777777" w:rsidR="00C37FDC" w:rsidRPr="00FE78C0" w:rsidRDefault="00C37FDC" w:rsidP="00C37FD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F1D26A6" w14:textId="6BDC5969" w:rsidR="00C37FDC" w:rsidRPr="00FE78C0" w:rsidRDefault="00C37FDC" w:rsidP="00C37FD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(6,423)</w:t>
            </w:r>
          </w:p>
        </w:tc>
        <w:tc>
          <w:tcPr>
            <w:tcW w:w="270" w:type="dxa"/>
          </w:tcPr>
          <w:p w14:paraId="0C6068AD" w14:textId="77777777" w:rsidR="00C37FDC" w:rsidRPr="00FE78C0" w:rsidRDefault="00C37FDC" w:rsidP="00C37FD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99C7B6E" w14:textId="668A0EFD" w:rsidR="00C37FDC" w:rsidRPr="00FE78C0" w:rsidRDefault="00C37FDC" w:rsidP="00C37FD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33808D9" w14:textId="77777777" w:rsidR="00C37FDC" w:rsidRPr="00FE78C0" w:rsidRDefault="00C37FDC" w:rsidP="00C37FD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7B8372A" w14:textId="5EC97866" w:rsidR="00C37FDC" w:rsidRPr="00FE78C0" w:rsidRDefault="00C37FDC" w:rsidP="00C37FD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(16,819)</w:t>
            </w:r>
          </w:p>
        </w:tc>
      </w:tr>
      <w:tr w:rsidR="00C37FDC" w:rsidRPr="00A81989" w14:paraId="30570060" w14:textId="77777777" w:rsidTr="00C912AF">
        <w:tc>
          <w:tcPr>
            <w:tcW w:w="4230" w:type="dxa"/>
          </w:tcPr>
          <w:p w14:paraId="54370698" w14:textId="77777777" w:rsidR="00C37FDC" w:rsidRDefault="00C37FDC" w:rsidP="00C37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3A305903" w14:textId="7AE5EFF5" w:rsidR="00C37FDC" w:rsidRPr="00A81989" w:rsidRDefault="00C37FDC" w:rsidP="00C37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6BD39DBB" w14:textId="77777777" w:rsidR="00C37FDC" w:rsidRPr="00A81989" w:rsidRDefault="00C37FDC" w:rsidP="00C37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C37FDC" w:rsidRPr="00A81989" w14:paraId="04F4C382" w14:textId="77777777" w:rsidTr="00C912AF">
        <w:tc>
          <w:tcPr>
            <w:tcW w:w="4230" w:type="dxa"/>
          </w:tcPr>
          <w:p w14:paraId="7670FC64" w14:textId="77777777" w:rsidR="00C37FDC" w:rsidRDefault="00C37FDC" w:rsidP="00C37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678F7127" w14:textId="77777777" w:rsidR="00C37FDC" w:rsidRPr="00A81989" w:rsidRDefault="00C37FDC" w:rsidP="00C37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C37FDC" w:rsidRPr="00A81989" w14:paraId="7D89F050" w14:textId="77777777" w:rsidTr="00C912AF">
        <w:tc>
          <w:tcPr>
            <w:tcW w:w="4230" w:type="dxa"/>
          </w:tcPr>
          <w:p w14:paraId="70B752CD" w14:textId="558038BF" w:rsidR="00C37FDC" w:rsidRDefault="00C37FDC" w:rsidP="00C37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43F08778" w14:textId="77777777" w:rsidR="00C37FDC" w:rsidRPr="00A81989" w:rsidRDefault="00C37FDC" w:rsidP="00C37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C37FDC" w:rsidRPr="00A81989" w14:paraId="7B69786B" w14:textId="77777777" w:rsidTr="00C912AF">
        <w:tc>
          <w:tcPr>
            <w:tcW w:w="4230" w:type="dxa"/>
          </w:tcPr>
          <w:p w14:paraId="4EEA4042" w14:textId="77777777" w:rsidR="00C37FDC" w:rsidRDefault="00C37FDC" w:rsidP="00C37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0BB00982" w14:textId="77777777" w:rsidR="00C37FDC" w:rsidRPr="00A81989" w:rsidRDefault="00C37FDC" w:rsidP="00C37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C37FDC" w:rsidRPr="00A81989" w14:paraId="2D918AC2" w14:textId="77777777" w:rsidTr="00C912AF">
        <w:tc>
          <w:tcPr>
            <w:tcW w:w="4230" w:type="dxa"/>
          </w:tcPr>
          <w:p w14:paraId="732AAB51" w14:textId="77777777" w:rsidR="00C37FDC" w:rsidRDefault="00C37FDC" w:rsidP="00C37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46FB30F2" w14:textId="77777777" w:rsidR="00C37FDC" w:rsidRPr="00A81989" w:rsidRDefault="00C37FDC" w:rsidP="00C37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C37FDC" w:rsidRPr="00A81989" w14:paraId="7E633AF5" w14:textId="77777777" w:rsidTr="00C912AF">
        <w:tc>
          <w:tcPr>
            <w:tcW w:w="4230" w:type="dxa"/>
          </w:tcPr>
          <w:p w14:paraId="3EC52BFF" w14:textId="77777777" w:rsidR="00C37FDC" w:rsidRDefault="00C37FDC" w:rsidP="00C37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2D35A763" w14:textId="77777777" w:rsidR="00C37FDC" w:rsidRPr="00A81989" w:rsidRDefault="00C37FDC" w:rsidP="00C37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C37FDC" w:rsidRPr="00A81989" w14:paraId="492D6367" w14:textId="77777777" w:rsidTr="00C912AF">
        <w:tc>
          <w:tcPr>
            <w:tcW w:w="4230" w:type="dxa"/>
          </w:tcPr>
          <w:p w14:paraId="014D085E" w14:textId="77777777" w:rsidR="00C37FDC" w:rsidRDefault="00C37FDC" w:rsidP="00C37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0346AB7C" w14:textId="77777777" w:rsidR="00C37FDC" w:rsidRPr="00A81989" w:rsidRDefault="00C37FDC" w:rsidP="00C37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C37FDC" w:rsidRPr="00A81989" w14:paraId="742EF0F6" w14:textId="77777777" w:rsidTr="00C912AF">
        <w:tc>
          <w:tcPr>
            <w:tcW w:w="4230" w:type="dxa"/>
          </w:tcPr>
          <w:p w14:paraId="6746F81A" w14:textId="77777777" w:rsidR="00C37FDC" w:rsidRDefault="00C37FDC" w:rsidP="00C37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28A8F0E9" w14:textId="77777777" w:rsidR="00C37FDC" w:rsidRPr="00A81989" w:rsidRDefault="00C37FDC" w:rsidP="00C37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C37FDC" w:rsidRPr="00A81989" w14:paraId="796E0737" w14:textId="77777777" w:rsidTr="00C912AF">
        <w:tc>
          <w:tcPr>
            <w:tcW w:w="4230" w:type="dxa"/>
          </w:tcPr>
          <w:p w14:paraId="7D3600DC" w14:textId="77777777" w:rsidR="00C37FDC" w:rsidRDefault="00C37FDC" w:rsidP="00C37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1BCBEDC9" w14:textId="77777777" w:rsidR="00C37FDC" w:rsidRPr="00A81989" w:rsidRDefault="00C37FDC" w:rsidP="00C37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C37FDC" w:rsidRPr="00A81989" w14:paraId="3B92AEDF" w14:textId="77777777" w:rsidTr="00C912AF">
        <w:tc>
          <w:tcPr>
            <w:tcW w:w="4230" w:type="dxa"/>
          </w:tcPr>
          <w:p w14:paraId="60E21764" w14:textId="77777777" w:rsidR="00C37FDC" w:rsidRDefault="00C37FDC" w:rsidP="00C37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5CA831FD" w14:textId="77777777" w:rsidR="00C37FDC" w:rsidRPr="00A81989" w:rsidRDefault="00C37FDC" w:rsidP="00C37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</w:tbl>
    <w:p w14:paraId="10AC5864" w14:textId="77777777" w:rsidR="00B62061" w:rsidRDefault="00B62061" w:rsidP="00144E42">
      <w:pPr>
        <w:pStyle w:val="BodyText2"/>
        <w:tabs>
          <w:tab w:val="left" w:pos="540"/>
        </w:tabs>
        <w:spacing w:line="240" w:lineRule="exact"/>
        <w:ind w:left="547" w:firstLine="0"/>
        <w:jc w:val="thaiDistribute"/>
        <w:rPr>
          <w:rFonts w:asciiTheme="majorBidi" w:hAnsiTheme="majorBidi" w:cstheme="majorBidi"/>
          <w:spacing w:val="-10"/>
          <w:sz w:val="24"/>
          <w:szCs w:val="24"/>
          <w:lang w:val="en-US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080"/>
        <w:gridCol w:w="270"/>
        <w:gridCol w:w="1080"/>
        <w:gridCol w:w="270"/>
        <w:gridCol w:w="1080"/>
        <w:gridCol w:w="270"/>
        <w:gridCol w:w="1080"/>
      </w:tblGrid>
      <w:tr w:rsidR="00142DC4" w:rsidRPr="00A81989" w14:paraId="1305DB7A" w14:textId="77777777" w:rsidTr="00DB2650">
        <w:trPr>
          <w:trHeight w:val="144"/>
        </w:trPr>
        <w:tc>
          <w:tcPr>
            <w:tcW w:w="4230" w:type="dxa"/>
          </w:tcPr>
          <w:p w14:paraId="4DA1A81A" w14:textId="77777777" w:rsidR="00142DC4" w:rsidRPr="00A81989" w:rsidRDefault="00142DC4" w:rsidP="00DB2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8198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5130" w:type="dxa"/>
            <w:gridSpan w:val="7"/>
          </w:tcPr>
          <w:p w14:paraId="4DBAD18D" w14:textId="77777777" w:rsidR="00142DC4" w:rsidRPr="00A81989" w:rsidRDefault="00142DC4" w:rsidP="00DB2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142DC4" w:rsidRPr="00A81989" w14:paraId="2DB2A1D9" w14:textId="77777777" w:rsidTr="00DB2650">
        <w:trPr>
          <w:trHeight w:val="371"/>
        </w:trPr>
        <w:tc>
          <w:tcPr>
            <w:tcW w:w="4230" w:type="dxa"/>
          </w:tcPr>
          <w:p w14:paraId="62C19536" w14:textId="77777777" w:rsidR="00142DC4" w:rsidRPr="00A81989" w:rsidRDefault="00142DC4" w:rsidP="00DB2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1989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5130" w:type="dxa"/>
            <w:gridSpan w:val="7"/>
          </w:tcPr>
          <w:p w14:paraId="378613CE" w14:textId="77777777" w:rsidR="00142DC4" w:rsidRPr="00A81989" w:rsidRDefault="00142DC4" w:rsidP="00DB2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19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142DC4" w:rsidRPr="00A81989" w14:paraId="4524405E" w14:textId="77777777" w:rsidTr="00DB2650">
        <w:trPr>
          <w:trHeight w:val="326"/>
        </w:trPr>
        <w:tc>
          <w:tcPr>
            <w:tcW w:w="4230" w:type="dxa"/>
          </w:tcPr>
          <w:p w14:paraId="38F7DDC5" w14:textId="77777777" w:rsidR="00142DC4" w:rsidRPr="00A81989" w:rsidRDefault="00142DC4" w:rsidP="00DB2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03A38A" w14:textId="77777777" w:rsidR="00142DC4" w:rsidRPr="00A81989" w:rsidRDefault="00142DC4" w:rsidP="00DB2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0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A597DC" w14:textId="77777777" w:rsidR="00142DC4" w:rsidRPr="00A81989" w:rsidRDefault="00142DC4" w:rsidP="00DB2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0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11BFABA4" w14:textId="77777777" w:rsidR="00142DC4" w:rsidRPr="00A81989" w:rsidRDefault="00142DC4" w:rsidP="00DB2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A8198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บันทึกเป็น </w:t>
            </w:r>
            <w:r w:rsidRPr="00A8198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r w:rsidRPr="00A8198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รายจ่าย</w:t>
            </w:r>
            <w:r w:rsidRPr="00A8198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)</w:t>
            </w:r>
            <w:r w:rsidRPr="00A8198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</w:t>
            </w:r>
            <w:r w:rsidRPr="00A81989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/ </w:t>
            </w:r>
            <w:r w:rsidRPr="00A8198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</w:tcPr>
          <w:p w14:paraId="01286875" w14:textId="77777777" w:rsidR="00142DC4" w:rsidRPr="00A81989" w:rsidRDefault="00142DC4" w:rsidP="00DB2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3BF4A0" w14:textId="77777777" w:rsidR="00142DC4" w:rsidRPr="00A81989" w:rsidRDefault="00142DC4" w:rsidP="00DB2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42DC4" w:rsidRPr="00FE78C0" w14:paraId="4294C92B" w14:textId="77777777" w:rsidTr="00DB2650">
        <w:tc>
          <w:tcPr>
            <w:tcW w:w="4230" w:type="dxa"/>
          </w:tcPr>
          <w:p w14:paraId="1AC63BDD" w14:textId="77777777" w:rsidR="00142DC4" w:rsidRPr="00A81989" w:rsidRDefault="00142DC4" w:rsidP="00DB2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1F33C1E" w14:textId="77777777" w:rsidR="00142DC4" w:rsidRPr="00FE78C0" w:rsidRDefault="00142DC4" w:rsidP="00DB2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78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vAlign w:val="bottom"/>
          </w:tcPr>
          <w:p w14:paraId="2B561288" w14:textId="77777777" w:rsidR="00142DC4" w:rsidRPr="00FE78C0" w:rsidRDefault="00142DC4" w:rsidP="00DB2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011B7C3" w14:textId="77777777" w:rsidR="00142DC4" w:rsidRPr="00FE78C0" w:rsidRDefault="00142DC4" w:rsidP="00DB2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78C0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2C36AD6" w14:textId="77777777" w:rsidR="00142DC4" w:rsidRPr="00FE78C0" w:rsidRDefault="00142DC4" w:rsidP="00DB2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DE67A04" w14:textId="77777777" w:rsidR="00142DC4" w:rsidRPr="00FE78C0" w:rsidRDefault="00142DC4" w:rsidP="00DB2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8C0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  <w:vAlign w:val="bottom"/>
          </w:tcPr>
          <w:p w14:paraId="0DE3E956" w14:textId="77777777" w:rsidR="00142DC4" w:rsidRPr="00FE78C0" w:rsidRDefault="00142DC4" w:rsidP="00DB2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B7B41B5" w14:textId="77777777" w:rsidR="00142DC4" w:rsidRPr="00FE78C0" w:rsidRDefault="00142DC4" w:rsidP="00DB2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78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FE78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142DC4" w:rsidRPr="00FE78C0" w14:paraId="69E40D64" w14:textId="77777777" w:rsidTr="00DB2650">
        <w:tc>
          <w:tcPr>
            <w:tcW w:w="4230" w:type="dxa"/>
          </w:tcPr>
          <w:p w14:paraId="60F65FBE" w14:textId="77777777" w:rsidR="00142DC4" w:rsidRPr="00FE78C0" w:rsidRDefault="00142DC4" w:rsidP="00DB2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6C3F628" w14:textId="77777777" w:rsidR="00142DC4" w:rsidRPr="00FE78C0" w:rsidRDefault="00142DC4" w:rsidP="00DB2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78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FE78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70" w:type="dxa"/>
            <w:vAlign w:val="bottom"/>
          </w:tcPr>
          <w:p w14:paraId="06C73939" w14:textId="77777777" w:rsidR="00142DC4" w:rsidRPr="00FE78C0" w:rsidRDefault="00142DC4" w:rsidP="00DB2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EAE745" w14:textId="77777777" w:rsidR="00142DC4" w:rsidRPr="00FE78C0" w:rsidRDefault="00142DC4" w:rsidP="00DB2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8C0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05B71850" w14:textId="77777777" w:rsidR="00142DC4" w:rsidRPr="00FE78C0" w:rsidRDefault="00142DC4" w:rsidP="00DB2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2C6B29" w14:textId="77777777" w:rsidR="00142DC4" w:rsidRPr="00FE78C0" w:rsidRDefault="00142DC4" w:rsidP="00DB2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8C0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  <w:vAlign w:val="bottom"/>
          </w:tcPr>
          <w:p w14:paraId="2F17E348" w14:textId="77777777" w:rsidR="00142DC4" w:rsidRPr="00FE78C0" w:rsidRDefault="00142DC4" w:rsidP="00DB2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276FD66" w14:textId="77777777" w:rsidR="00142DC4" w:rsidRPr="00FE78C0" w:rsidRDefault="00142DC4" w:rsidP="00DB2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E78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E78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142DC4" w:rsidRPr="00FE78C0" w14:paraId="5CA1A334" w14:textId="77777777" w:rsidTr="00DB2650">
        <w:trPr>
          <w:trHeight w:val="216"/>
        </w:trPr>
        <w:tc>
          <w:tcPr>
            <w:tcW w:w="4230" w:type="dxa"/>
          </w:tcPr>
          <w:p w14:paraId="6CE29F46" w14:textId="77777777" w:rsidR="00142DC4" w:rsidRPr="00FE78C0" w:rsidRDefault="00142DC4" w:rsidP="00DB2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4D053A7D" w14:textId="77777777" w:rsidR="00142DC4" w:rsidRPr="00FE78C0" w:rsidRDefault="00142DC4" w:rsidP="00DB2650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FE78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42DC4" w:rsidRPr="00FE78C0" w14:paraId="17A694E7" w14:textId="77777777" w:rsidTr="00DB2650">
        <w:trPr>
          <w:trHeight w:val="216"/>
        </w:trPr>
        <w:tc>
          <w:tcPr>
            <w:tcW w:w="4230" w:type="dxa"/>
          </w:tcPr>
          <w:p w14:paraId="3FFEDAE8" w14:textId="25F56B3B" w:rsidR="00142DC4" w:rsidRPr="00FE78C0" w:rsidRDefault="00142DC4" w:rsidP="00DB2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E78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5130" w:type="dxa"/>
            <w:gridSpan w:val="7"/>
          </w:tcPr>
          <w:p w14:paraId="2F20C808" w14:textId="77777777" w:rsidR="00142DC4" w:rsidRPr="00FE78C0" w:rsidRDefault="00142DC4" w:rsidP="00DB2650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142DC4" w:rsidRPr="00FE78C0" w14:paraId="576BA22A" w14:textId="77777777" w:rsidTr="00DB2650">
        <w:trPr>
          <w:trHeight w:val="218"/>
        </w:trPr>
        <w:tc>
          <w:tcPr>
            <w:tcW w:w="4230" w:type="dxa"/>
          </w:tcPr>
          <w:p w14:paraId="6CAB2C05" w14:textId="77777777" w:rsidR="00142DC4" w:rsidRPr="00FE78C0" w:rsidRDefault="00142DC4" w:rsidP="00DB2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E78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7DC4AE4E" w14:textId="77777777" w:rsidR="00142DC4" w:rsidRPr="00FE78C0" w:rsidRDefault="00142DC4" w:rsidP="00DB265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D5FD527" w14:textId="77777777" w:rsidR="00142DC4" w:rsidRPr="00FE78C0" w:rsidRDefault="00142DC4" w:rsidP="00DB265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0812BE2" w14:textId="77777777" w:rsidR="00142DC4" w:rsidRPr="00FE78C0" w:rsidRDefault="00142DC4" w:rsidP="00DB265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67D5A89" w14:textId="77777777" w:rsidR="00142DC4" w:rsidRPr="00FE78C0" w:rsidRDefault="00142DC4" w:rsidP="00DB265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2072704" w14:textId="77777777" w:rsidR="00142DC4" w:rsidRPr="00FE78C0" w:rsidRDefault="00142DC4" w:rsidP="00DB265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77097DA" w14:textId="77777777" w:rsidR="00142DC4" w:rsidRPr="00FE78C0" w:rsidRDefault="00142DC4" w:rsidP="00DB265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57E400B" w14:textId="77777777" w:rsidR="00142DC4" w:rsidRPr="00FE78C0" w:rsidRDefault="00142DC4" w:rsidP="00DB265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142DC4" w:rsidRPr="00FE78C0" w14:paraId="2453C3E8" w14:textId="77777777" w:rsidTr="00DB2650">
        <w:tc>
          <w:tcPr>
            <w:tcW w:w="4230" w:type="dxa"/>
          </w:tcPr>
          <w:p w14:paraId="5738F9A0" w14:textId="77777777" w:rsidR="00142DC4" w:rsidRPr="00FE78C0" w:rsidRDefault="00142DC4" w:rsidP="0014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8C0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ค่าเผื่อการลดมูลค่าของสินค้า</w:t>
            </w:r>
          </w:p>
        </w:tc>
        <w:tc>
          <w:tcPr>
            <w:tcW w:w="1080" w:type="dxa"/>
          </w:tcPr>
          <w:p w14:paraId="3FCD5D32" w14:textId="5391857E" w:rsidR="00142DC4" w:rsidRPr="00FE78C0" w:rsidRDefault="00142DC4" w:rsidP="00142DC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E78C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1,91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</w:tcPr>
          <w:p w14:paraId="447D1A7C" w14:textId="77777777" w:rsidR="00142DC4" w:rsidRPr="00FE78C0" w:rsidRDefault="00142DC4" w:rsidP="00142DC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E6DE04A" w14:textId="10BB0306" w:rsidR="00142DC4" w:rsidRPr="00FE78C0" w:rsidRDefault="00142DC4" w:rsidP="00142DC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(1,720)</w:t>
            </w:r>
          </w:p>
        </w:tc>
        <w:tc>
          <w:tcPr>
            <w:tcW w:w="270" w:type="dxa"/>
          </w:tcPr>
          <w:p w14:paraId="2842372C" w14:textId="77777777" w:rsidR="00142DC4" w:rsidRPr="00FE78C0" w:rsidRDefault="00142DC4" w:rsidP="00142DC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F4B66FB" w14:textId="716FC542" w:rsidR="00142DC4" w:rsidRPr="00FE78C0" w:rsidRDefault="00142DC4" w:rsidP="00142DC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ABA7669" w14:textId="77777777" w:rsidR="00142DC4" w:rsidRPr="00FE78C0" w:rsidRDefault="00142DC4" w:rsidP="00142DC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E5D8212" w14:textId="67EF6B23" w:rsidR="00142DC4" w:rsidRPr="00FE78C0" w:rsidRDefault="00142DC4" w:rsidP="00142DC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192</w:t>
            </w:r>
          </w:p>
        </w:tc>
      </w:tr>
      <w:tr w:rsidR="00142DC4" w:rsidRPr="00FE78C0" w14:paraId="71656E59" w14:textId="77777777" w:rsidTr="00DB2650">
        <w:tc>
          <w:tcPr>
            <w:tcW w:w="4230" w:type="dxa"/>
          </w:tcPr>
          <w:p w14:paraId="3C8F6D2E" w14:textId="77777777" w:rsidR="00142DC4" w:rsidRPr="00FE78C0" w:rsidRDefault="00142DC4" w:rsidP="0014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655C45A4" w14:textId="54D3F683" w:rsidR="00142DC4" w:rsidRPr="00FE78C0" w:rsidRDefault="00142DC4" w:rsidP="00142DC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14,422</w:t>
            </w:r>
          </w:p>
        </w:tc>
        <w:tc>
          <w:tcPr>
            <w:tcW w:w="270" w:type="dxa"/>
          </w:tcPr>
          <w:p w14:paraId="1FE88CCE" w14:textId="77777777" w:rsidR="00142DC4" w:rsidRPr="00FE78C0" w:rsidRDefault="00142DC4" w:rsidP="00142DC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76E87B7" w14:textId="62A4E437" w:rsidR="00142DC4" w:rsidRDefault="00142DC4" w:rsidP="00142DC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(3,328)</w:t>
            </w:r>
          </w:p>
        </w:tc>
        <w:tc>
          <w:tcPr>
            <w:tcW w:w="270" w:type="dxa"/>
          </w:tcPr>
          <w:p w14:paraId="265938E5" w14:textId="77777777" w:rsidR="00142DC4" w:rsidRPr="00FE78C0" w:rsidRDefault="00142DC4" w:rsidP="00142DC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7E8729F" w14:textId="6AD41002" w:rsidR="00142DC4" w:rsidRDefault="00142DC4" w:rsidP="00142DC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B8217E7" w14:textId="77777777" w:rsidR="00142DC4" w:rsidRPr="00FE78C0" w:rsidRDefault="00142DC4" w:rsidP="00142DC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8DBC01B" w14:textId="64770A7F" w:rsidR="00142DC4" w:rsidRDefault="00142DC4" w:rsidP="00142DC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11,094</w:t>
            </w:r>
          </w:p>
        </w:tc>
      </w:tr>
      <w:tr w:rsidR="00142DC4" w:rsidRPr="00FE78C0" w14:paraId="58194FE0" w14:textId="77777777" w:rsidTr="00DB2650">
        <w:tc>
          <w:tcPr>
            <w:tcW w:w="4230" w:type="dxa"/>
          </w:tcPr>
          <w:p w14:paraId="5B47426B" w14:textId="77777777" w:rsidR="00142DC4" w:rsidRPr="00FE78C0" w:rsidRDefault="00142DC4" w:rsidP="0014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8C0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ขาดทุนจากการด้อยค่าสินทรัพย์ไม่มีตัวตน</w:t>
            </w:r>
          </w:p>
        </w:tc>
        <w:tc>
          <w:tcPr>
            <w:tcW w:w="1080" w:type="dxa"/>
          </w:tcPr>
          <w:p w14:paraId="57CBE6E6" w14:textId="6BA11882" w:rsidR="00142DC4" w:rsidRPr="00FE78C0" w:rsidRDefault="00142DC4" w:rsidP="00142DC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E78C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3,360</w:t>
            </w:r>
          </w:p>
        </w:tc>
        <w:tc>
          <w:tcPr>
            <w:tcW w:w="270" w:type="dxa"/>
          </w:tcPr>
          <w:p w14:paraId="4465F233" w14:textId="77777777" w:rsidR="00142DC4" w:rsidRPr="00FE78C0" w:rsidRDefault="00142DC4" w:rsidP="00142DC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60976E8" w14:textId="1E361443" w:rsidR="00142DC4" w:rsidRPr="00FE78C0" w:rsidRDefault="00142DC4" w:rsidP="00142DC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(2,508)</w:t>
            </w:r>
          </w:p>
        </w:tc>
        <w:tc>
          <w:tcPr>
            <w:tcW w:w="270" w:type="dxa"/>
          </w:tcPr>
          <w:p w14:paraId="042356BC" w14:textId="77777777" w:rsidR="00142DC4" w:rsidRPr="00FE78C0" w:rsidRDefault="00142DC4" w:rsidP="00142DC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5AC32377" w14:textId="1BB40A83" w:rsidR="00142DC4" w:rsidRPr="00FE78C0" w:rsidRDefault="00142DC4" w:rsidP="00142DC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B347CC7" w14:textId="77777777" w:rsidR="00142DC4" w:rsidRPr="00FE78C0" w:rsidRDefault="00142DC4" w:rsidP="00142DC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7A38B06" w14:textId="6503F198" w:rsidR="00142DC4" w:rsidRPr="00FE78C0" w:rsidRDefault="00142DC4" w:rsidP="00142DC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852</w:t>
            </w:r>
          </w:p>
        </w:tc>
      </w:tr>
      <w:tr w:rsidR="00142DC4" w:rsidRPr="00FE78C0" w14:paraId="4A02C916" w14:textId="77777777" w:rsidTr="00DB2650">
        <w:tc>
          <w:tcPr>
            <w:tcW w:w="4230" w:type="dxa"/>
          </w:tcPr>
          <w:p w14:paraId="5E1A3763" w14:textId="77777777" w:rsidR="00142DC4" w:rsidRPr="00FE78C0" w:rsidRDefault="00142DC4" w:rsidP="0014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8C0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  <w:r w:rsidRPr="00FE78C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080" w:type="dxa"/>
          </w:tcPr>
          <w:p w14:paraId="2ECBCA33" w14:textId="4BF3E434" w:rsidR="00142DC4" w:rsidRPr="00FE78C0" w:rsidRDefault="00142DC4" w:rsidP="00142DC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1,313</w:t>
            </w:r>
          </w:p>
        </w:tc>
        <w:tc>
          <w:tcPr>
            <w:tcW w:w="270" w:type="dxa"/>
          </w:tcPr>
          <w:p w14:paraId="5B18DC52" w14:textId="77777777" w:rsidR="00142DC4" w:rsidRPr="00FE78C0" w:rsidRDefault="00142DC4" w:rsidP="00142DC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3C90ECD" w14:textId="66867821" w:rsidR="00142DC4" w:rsidRPr="00FE78C0" w:rsidRDefault="00142DC4" w:rsidP="00142DC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(513)</w:t>
            </w:r>
          </w:p>
        </w:tc>
        <w:tc>
          <w:tcPr>
            <w:tcW w:w="270" w:type="dxa"/>
          </w:tcPr>
          <w:p w14:paraId="3349C695" w14:textId="77777777" w:rsidR="00142DC4" w:rsidRPr="00FE78C0" w:rsidRDefault="00142DC4" w:rsidP="00142DC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054227D" w14:textId="4FBB70A4" w:rsidR="00142DC4" w:rsidRPr="00FE78C0" w:rsidRDefault="00142DC4" w:rsidP="00142DC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6BBDF84" w14:textId="77777777" w:rsidR="00142DC4" w:rsidRPr="00FE78C0" w:rsidRDefault="00142DC4" w:rsidP="00142DC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07A9715" w14:textId="64DD1792" w:rsidR="00142DC4" w:rsidRPr="00FE78C0" w:rsidRDefault="00142DC4" w:rsidP="00142DC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800</w:t>
            </w:r>
          </w:p>
        </w:tc>
      </w:tr>
      <w:tr w:rsidR="00142DC4" w:rsidRPr="00FE78C0" w14:paraId="7FC99360" w14:textId="77777777" w:rsidTr="00DB2650">
        <w:tc>
          <w:tcPr>
            <w:tcW w:w="4230" w:type="dxa"/>
          </w:tcPr>
          <w:p w14:paraId="67E91D44" w14:textId="77777777" w:rsidR="00142DC4" w:rsidRPr="00FE78C0" w:rsidRDefault="00142DC4" w:rsidP="0014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8C0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080" w:type="dxa"/>
          </w:tcPr>
          <w:p w14:paraId="7514B675" w14:textId="3689616A" w:rsidR="00142DC4" w:rsidRPr="00FE78C0" w:rsidRDefault="00142DC4" w:rsidP="00142DC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5F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9,271</w:t>
            </w:r>
          </w:p>
        </w:tc>
        <w:tc>
          <w:tcPr>
            <w:tcW w:w="270" w:type="dxa"/>
          </w:tcPr>
          <w:p w14:paraId="36A890E7" w14:textId="77777777" w:rsidR="00142DC4" w:rsidRPr="00FE78C0" w:rsidRDefault="00142DC4" w:rsidP="00142DC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BCBC50E" w14:textId="4F6AF6E0" w:rsidR="00142DC4" w:rsidRPr="00FE78C0" w:rsidRDefault="00142DC4" w:rsidP="00142DC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435</w:t>
            </w:r>
          </w:p>
        </w:tc>
        <w:tc>
          <w:tcPr>
            <w:tcW w:w="270" w:type="dxa"/>
          </w:tcPr>
          <w:p w14:paraId="5353B3CE" w14:textId="77777777" w:rsidR="00142DC4" w:rsidRPr="00FE78C0" w:rsidRDefault="00142DC4" w:rsidP="00142DC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D25BA48" w14:textId="558DC145" w:rsidR="00142DC4" w:rsidRPr="000A0A71" w:rsidRDefault="00142DC4" w:rsidP="00142DC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B682AD5" w14:textId="77777777" w:rsidR="00142DC4" w:rsidRPr="00FE78C0" w:rsidRDefault="00142DC4" w:rsidP="00142DC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63FFC94" w14:textId="3A3C625D" w:rsidR="00142DC4" w:rsidRPr="00FE78C0" w:rsidRDefault="00142DC4" w:rsidP="00142DC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9,706</w:t>
            </w:r>
          </w:p>
        </w:tc>
      </w:tr>
      <w:tr w:rsidR="00142DC4" w:rsidRPr="004233A3" w14:paraId="2CA97703" w14:textId="77777777" w:rsidTr="00DB2650">
        <w:tc>
          <w:tcPr>
            <w:tcW w:w="4230" w:type="dxa"/>
          </w:tcPr>
          <w:p w14:paraId="7327D35E" w14:textId="77777777" w:rsidR="00142DC4" w:rsidRPr="00FE78C0" w:rsidRDefault="00142DC4" w:rsidP="0014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78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9E4A2FA" w14:textId="55E0EC2E" w:rsidR="00142DC4" w:rsidRPr="00FE78C0" w:rsidRDefault="00142DC4" w:rsidP="00142DC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30,278</w:t>
            </w:r>
          </w:p>
        </w:tc>
        <w:tc>
          <w:tcPr>
            <w:tcW w:w="270" w:type="dxa"/>
          </w:tcPr>
          <w:p w14:paraId="334D24F7" w14:textId="77777777" w:rsidR="00142DC4" w:rsidRPr="00FE78C0" w:rsidRDefault="00142DC4" w:rsidP="00142DC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18FF0E5" w14:textId="30D1887D" w:rsidR="00142DC4" w:rsidRPr="00FE78C0" w:rsidRDefault="00142DC4" w:rsidP="00142DC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(7,634)</w:t>
            </w:r>
          </w:p>
        </w:tc>
        <w:tc>
          <w:tcPr>
            <w:tcW w:w="270" w:type="dxa"/>
          </w:tcPr>
          <w:p w14:paraId="7A1960DF" w14:textId="77777777" w:rsidR="00142DC4" w:rsidRPr="00FE78C0" w:rsidRDefault="00142DC4" w:rsidP="00142DC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AA6497E" w14:textId="716DECD6" w:rsidR="00142DC4" w:rsidRPr="00FE78C0" w:rsidRDefault="00142DC4" w:rsidP="00142DC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85E31A1" w14:textId="77777777" w:rsidR="00142DC4" w:rsidRPr="00FE78C0" w:rsidRDefault="00142DC4" w:rsidP="00142DC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0A2B292" w14:textId="2123CE3F" w:rsidR="00142DC4" w:rsidRPr="00FE78C0" w:rsidRDefault="00142DC4" w:rsidP="00142DC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22,644</w:t>
            </w:r>
          </w:p>
        </w:tc>
      </w:tr>
      <w:tr w:rsidR="00142DC4" w:rsidRPr="00FE78C0" w14:paraId="4A2936F4" w14:textId="77777777" w:rsidTr="00DB2650">
        <w:trPr>
          <w:trHeight w:val="216"/>
        </w:trPr>
        <w:tc>
          <w:tcPr>
            <w:tcW w:w="4230" w:type="dxa"/>
          </w:tcPr>
          <w:p w14:paraId="7C477E2F" w14:textId="77777777" w:rsidR="00142DC4" w:rsidRPr="00FE78C0" w:rsidRDefault="00142DC4" w:rsidP="0014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5DC0D7F2" w14:textId="77777777" w:rsidR="00142DC4" w:rsidRPr="00FE78C0" w:rsidRDefault="00142DC4" w:rsidP="00142DC4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142DC4" w:rsidRPr="00FE78C0" w14:paraId="35A38EAB" w14:textId="77777777" w:rsidTr="00DB2650">
        <w:trPr>
          <w:trHeight w:val="218"/>
        </w:trPr>
        <w:tc>
          <w:tcPr>
            <w:tcW w:w="4230" w:type="dxa"/>
          </w:tcPr>
          <w:p w14:paraId="2A2E18E4" w14:textId="77777777" w:rsidR="00142DC4" w:rsidRPr="00FE78C0" w:rsidRDefault="00142DC4" w:rsidP="0014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FE78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</w:tcPr>
          <w:p w14:paraId="457DAC08" w14:textId="77777777" w:rsidR="00142DC4" w:rsidRPr="00FE78C0" w:rsidRDefault="00142DC4" w:rsidP="00142DC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13D9A82" w14:textId="77777777" w:rsidR="00142DC4" w:rsidRPr="00FE78C0" w:rsidRDefault="00142DC4" w:rsidP="00142DC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35D1A69" w14:textId="77777777" w:rsidR="00142DC4" w:rsidRPr="00FE78C0" w:rsidRDefault="00142DC4" w:rsidP="00142DC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5CAF5EE" w14:textId="77777777" w:rsidR="00142DC4" w:rsidRPr="00FE78C0" w:rsidRDefault="00142DC4" w:rsidP="00142DC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6496AE4" w14:textId="77777777" w:rsidR="00142DC4" w:rsidRPr="00FE78C0" w:rsidRDefault="00142DC4" w:rsidP="00142DC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9966A3B" w14:textId="77777777" w:rsidR="00142DC4" w:rsidRPr="00FE78C0" w:rsidRDefault="00142DC4" w:rsidP="00142DC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A7640DF" w14:textId="77777777" w:rsidR="00142DC4" w:rsidRPr="00FE78C0" w:rsidRDefault="00142DC4" w:rsidP="00142DC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142DC4" w:rsidRPr="00FE78C0" w14:paraId="7A958861" w14:textId="77777777" w:rsidTr="00DB2650">
        <w:tc>
          <w:tcPr>
            <w:tcW w:w="4230" w:type="dxa"/>
          </w:tcPr>
          <w:p w14:paraId="5EA4FFED" w14:textId="77777777" w:rsidR="00142DC4" w:rsidRPr="00FE78C0" w:rsidRDefault="00142DC4" w:rsidP="0014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8C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80" w:type="dxa"/>
          </w:tcPr>
          <w:p w14:paraId="7AFAFDB6" w14:textId="347B860C" w:rsidR="00142DC4" w:rsidRPr="00644C6B" w:rsidRDefault="00142DC4" w:rsidP="00142DC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(13,687)</w:t>
            </w:r>
          </w:p>
        </w:tc>
        <w:tc>
          <w:tcPr>
            <w:tcW w:w="270" w:type="dxa"/>
          </w:tcPr>
          <w:p w14:paraId="09E42E6D" w14:textId="77777777" w:rsidR="00142DC4" w:rsidRPr="00FE78C0" w:rsidRDefault="00142DC4" w:rsidP="00142DC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1D5B017" w14:textId="01D242D2" w:rsidR="00142DC4" w:rsidRPr="00FE78C0" w:rsidRDefault="00142DC4" w:rsidP="00142DC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3,291</w:t>
            </w:r>
          </w:p>
        </w:tc>
        <w:tc>
          <w:tcPr>
            <w:tcW w:w="270" w:type="dxa"/>
          </w:tcPr>
          <w:p w14:paraId="4DD12770" w14:textId="77777777" w:rsidR="00142DC4" w:rsidRPr="00FE78C0" w:rsidRDefault="00142DC4" w:rsidP="00142DC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BE2DFA8" w14:textId="7A5A1833" w:rsidR="00142DC4" w:rsidRPr="00FE78C0" w:rsidRDefault="00142DC4" w:rsidP="00142DC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9AB266A" w14:textId="77777777" w:rsidR="00142DC4" w:rsidRPr="00FE78C0" w:rsidRDefault="00142DC4" w:rsidP="00142DC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5EDB069" w14:textId="6D5F5948" w:rsidR="00142DC4" w:rsidRPr="00FE78C0" w:rsidRDefault="00142DC4" w:rsidP="00142DC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(10,396)</w:t>
            </w:r>
          </w:p>
        </w:tc>
      </w:tr>
      <w:tr w:rsidR="00142DC4" w:rsidRPr="004233A3" w14:paraId="3D210986" w14:textId="77777777" w:rsidTr="00DB2650">
        <w:tc>
          <w:tcPr>
            <w:tcW w:w="4230" w:type="dxa"/>
          </w:tcPr>
          <w:p w14:paraId="559DE214" w14:textId="77777777" w:rsidR="00142DC4" w:rsidRPr="00FE78C0" w:rsidRDefault="00142DC4" w:rsidP="0014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78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4F70863" w14:textId="267ADC1A" w:rsidR="00142DC4" w:rsidRPr="00FE78C0" w:rsidRDefault="00142DC4" w:rsidP="00142DC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(13,687)</w:t>
            </w:r>
          </w:p>
        </w:tc>
        <w:tc>
          <w:tcPr>
            <w:tcW w:w="270" w:type="dxa"/>
          </w:tcPr>
          <w:p w14:paraId="34097FC1" w14:textId="77777777" w:rsidR="00142DC4" w:rsidRPr="00FE78C0" w:rsidRDefault="00142DC4" w:rsidP="00142DC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B76D505" w14:textId="525A964E" w:rsidR="00142DC4" w:rsidRPr="00FE78C0" w:rsidRDefault="00142DC4" w:rsidP="00142DC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3,291</w:t>
            </w:r>
          </w:p>
        </w:tc>
        <w:tc>
          <w:tcPr>
            <w:tcW w:w="270" w:type="dxa"/>
          </w:tcPr>
          <w:p w14:paraId="48D70CB7" w14:textId="77777777" w:rsidR="00142DC4" w:rsidRPr="00FE78C0" w:rsidRDefault="00142DC4" w:rsidP="00142DC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D0F9188" w14:textId="78450566" w:rsidR="00142DC4" w:rsidRPr="00FE78C0" w:rsidRDefault="00142DC4" w:rsidP="00142DC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94F126E" w14:textId="77777777" w:rsidR="00142DC4" w:rsidRPr="00FE78C0" w:rsidRDefault="00142DC4" w:rsidP="00142DC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982E1E6" w14:textId="0AED1CCF" w:rsidR="00142DC4" w:rsidRPr="00FE78C0" w:rsidRDefault="00142DC4" w:rsidP="00142DC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(10,396)</w:t>
            </w:r>
          </w:p>
        </w:tc>
      </w:tr>
    </w:tbl>
    <w:p w14:paraId="0F549ACB" w14:textId="77777777" w:rsidR="00B62061" w:rsidRDefault="00B62061" w:rsidP="00144E42">
      <w:pPr>
        <w:pStyle w:val="BodyText2"/>
        <w:tabs>
          <w:tab w:val="left" w:pos="540"/>
        </w:tabs>
        <w:spacing w:line="240" w:lineRule="exact"/>
        <w:ind w:left="547" w:firstLine="0"/>
        <w:jc w:val="thaiDistribute"/>
        <w:rPr>
          <w:rFonts w:asciiTheme="majorBidi" w:hAnsiTheme="majorBidi" w:cstheme="majorBidi"/>
          <w:spacing w:val="-10"/>
          <w:sz w:val="24"/>
          <w:szCs w:val="24"/>
          <w:lang w:val="en-US"/>
        </w:rPr>
      </w:pPr>
    </w:p>
    <w:p w14:paraId="4461B5EC" w14:textId="77777777" w:rsidR="00B62061" w:rsidRDefault="00B62061" w:rsidP="00144E42">
      <w:pPr>
        <w:pStyle w:val="BodyText2"/>
        <w:tabs>
          <w:tab w:val="left" w:pos="540"/>
        </w:tabs>
        <w:spacing w:line="240" w:lineRule="exact"/>
        <w:ind w:left="547" w:firstLine="0"/>
        <w:jc w:val="thaiDistribute"/>
        <w:rPr>
          <w:rFonts w:asciiTheme="majorBidi" w:hAnsiTheme="majorBidi" w:cstheme="majorBidi"/>
          <w:spacing w:val="-10"/>
          <w:sz w:val="24"/>
          <w:szCs w:val="24"/>
          <w:lang w:val="en-US"/>
        </w:rPr>
      </w:pPr>
    </w:p>
    <w:p w14:paraId="6A4E861D" w14:textId="77777777" w:rsidR="00EC0F3F" w:rsidRDefault="00EC0F3F" w:rsidP="00144E42">
      <w:pPr>
        <w:pStyle w:val="BodyText2"/>
        <w:tabs>
          <w:tab w:val="left" w:pos="540"/>
        </w:tabs>
        <w:spacing w:line="240" w:lineRule="exact"/>
        <w:ind w:left="547" w:firstLine="0"/>
        <w:jc w:val="thaiDistribute"/>
        <w:rPr>
          <w:rFonts w:asciiTheme="majorBidi" w:hAnsiTheme="majorBidi" w:cstheme="majorBidi"/>
          <w:spacing w:val="-10"/>
          <w:sz w:val="24"/>
          <w:szCs w:val="24"/>
          <w:lang w:val="en-US"/>
        </w:rPr>
      </w:pPr>
    </w:p>
    <w:p w14:paraId="6A60FD44" w14:textId="77777777" w:rsidR="00EC0F3F" w:rsidRDefault="00EC0F3F" w:rsidP="00144E42">
      <w:pPr>
        <w:pStyle w:val="BodyText2"/>
        <w:tabs>
          <w:tab w:val="left" w:pos="540"/>
        </w:tabs>
        <w:spacing w:line="240" w:lineRule="exact"/>
        <w:ind w:left="547" w:firstLine="0"/>
        <w:jc w:val="thaiDistribute"/>
        <w:rPr>
          <w:rFonts w:asciiTheme="majorBidi" w:hAnsiTheme="majorBidi" w:cstheme="majorBidi"/>
          <w:spacing w:val="-10"/>
          <w:sz w:val="24"/>
          <w:szCs w:val="24"/>
          <w:lang w:val="en-US"/>
        </w:rPr>
      </w:pPr>
    </w:p>
    <w:p w14:paraId="0481B60D" w14:textId="77777777" w:rsidR="00B62061" w:rsidRDefault="00B62061" w:rsidP="00144E42">
      <w:pPr>
        <w:pStyle w:val="BodyText2"/>
        <w:tabs>
          <w:tab w:val="left" w:pos="540"/>
        </w:tabs>
        <w:spacing w:line="240" w:lineRule="exact"/>
        <w:ind w:left="547" w:firstLine="0"/>
        <w:jc w:val="thaiDistribute"/>
        <w:rPr>
          <w:rFonts w:asciiTheme="majorBidi" w:hAnsiTheme="majorBidi" w:cstheme="majorBidi"/>
          <w:spacing w:val="-10"/>
          <w:sz w:val="24"/>
          <w:szCs w:val="24"/>
          <w:lang w:val="en-US"/>
        </w:rPr>
      </w:pPr>
    </w:p>
    <w:p w14:paraId="309A48B9" w14:textId="77777777" w:rsidR="00B62061" w:rsidRDefault="00B62061" w:rsidP="00144E42">
      <w:pPr>
        <w:pStyle w:val="BodyText2"/>
        <w:tabs>
          <w:tab w:val="left" w:pos="540"/>
        </w:tabs>
        <w:spacing w:line="240" w:lineRule="exact"/>
        <w:ind w:left="547" w:firstLine="0"/>
        <w:jc w:val="thaiDistribute"/>
        <w:rPr>
          <w:rFonts w:asciiTheme="majorBidi" w:hAnsiTheme="majorBidi" w:cstheme="majorBidi"/>
          <w:spacing w:val="-10"/>
          <w:sz w:val="24"/>
          <w:szCs w:val="24"/>
          <w:lang w:val="en-US"/>
        </w:rPr>
      </w:pPr>
    </w:p>
    <w:p w14:paraId="4322B87C" w14:textId="77777777" w:rsidR="00B62061" w:rsidRDefault="00B62061" w:rsidP="00144E42">
      <w:pPr>
        <w:pStyle w:val="BodyText2"/>
        <w:tabs>
          <w:tab w:val="left" w:pos="540"/>
        </w:tabs>
        <w:spacing w:line="240" w:lineRule="exact"/>
        <w:ind w:left="547" w:firstLine="0"/>
        <w:jc w:val="thaiDistribute"/>
        <w:rPr>
          <w:rFonts w:asciiTheme="majorBidi" w:hAnsiTheme="majorBidi" w:cstheme="majorBidi"/>
          <w:spacing w:val="-10"/>
          <w:sz w:val="24"/>
          <w:szCs w:val="24"/>
          <w:lang w:val="en-US"/>
        </w:rPr>
      </w:pPr>
    </w:p>
    <w:p w14:paraId="4080FEB5" w14:textId="77777777" w:rsidR="00B62061" w:rsidRDefault="00B62061" w:rsidP="00144E42">
      <w:pPr>
        <w:pStyle w:val="BodyText2"/>
        <w:tabs>
          <w:tab w:val="left" w:pos="540"/>
        </w:tabs>
        <w:spacing w:line="240" w:lineRule="exact"/>
        <w:ind w:left="547" w:firstLine="0"/>
        <w:jc w:val="thaiDistribute"/>
        <w:rPr>
          <w:rFonts w:asciiTheme="majorBidi" w:hAnsiTheme="majorBidi" w:cstheme="majorBidi"/>
          <w:spacing w:val="-10"/>
          <w:sz w:val="24"/>
          <w:szCs w:val="24"/>
          <w:lang w:val="en-US"/>
        </w:rPr>
      </w:pPr>
    </w:p>
    <w:p w14:paraId="476A1E8D" w14:textId="77777777" w:rsidR="00B62061" w:rsidRDefault="00B62061" w:rsidP="00144E42">
      <w:pPr>
        <w:pStyle w:val="BodyText2"/>
        <w:tabs>
          <w:tab w:val="left" w:pos="540"/>
        </w:tabs>
        <w:spacing w:line="240" w:lineRule="exact"/>
        <w:ind w:left="547" w:firstLine="0"/>
        <w:jc w:val="thaiDistribute"/>
        <w:rPr>
          <w:rFonts w:asciiTheme="majorBidi" w:hAnsiTheme="majorBidi" w:cstheme="majorBidi"/>
          <w:spacing w:val="-10"/>
          <w:sz w:val="24"/>
          <w:szCs w:val="24"/>
          <w:lang w:val="en-US"/>
        </w:rPr>
      </w:pPr>
    </w:p>
    <w:p w14:paraId="4CD9433A" w14:textId="77777777" w:rsidR="00B62061" w:rsidRDefault="00B62061" w:rsidP="00144E42">
      <w:pPr>
        <w:pStyle w:val="BodyText2"/>
        <w:tabs>
          <w:tab w:val="left" w:pos="540"/>
        </w:tabs>
        <w:spacing w:line="240" w:lineRule="exact"/>
        <w:ind w:left="547" w:firstLine="0"/>
        <w:jc w:val="thaiDistribute"/>
        <w:rPr>
          <w:rFonts w:asciiTheme="majorBidi" w:hAnsiTheme="majorBidi" w:cstheme="majorBidi"/>
          <w:spacing w:val="-10"/>
          <w:sz w:val="24"/>
          <w:szCs w:val="24"/>
          <w:lang w:val="en-US"/>
        </w:rPr>
      </w:pPr>
    </w:p>
    <w:p w14:paraId="5FE469CC" w14:textId="77777777" w:rsidR="00B62061" w:rsidRDefault="00B62061" w:rsidP="00144E42">
      <w:pPr>
        <w:pStyle w:val="BodyText2"/>
        <w:tabs>
          <w:tab w:val="left" w:pos="540"/>
        </w:tabs>
        <w:spacing w:line="240" w:lineRule="exact"/>
        <w:ind w:left="547" w:firstLine="0"/>
        <w:jc w:val="thaiDistribute"/>
        <w:rPr>
          <w:rFonts w:asciiTheme="majorBidi" w:hAnsiTheme="majorBidi" w:cstheme="majorBidi"/>
          <w:spacing w:val="-10"/>
          <w:sz w:val="24"/>
          <w:szCs w:val="24"/>
          <w:lang w:val="en-US"/>
        </w:rPr>
      </w:pPr>
    </w:p>
    <w:p w14:paraId="2F44457C" w14:textId="77777777" w:rsidR="00B62061" w:rsidRDefault="00B62061" w:rsidP="00144E42">
      <w:pPr>
        <w:pStyle w:val="BodyText2"/>
        <w:tabs>
          <w:tab w:val="left" w:pos="540"/>
        </w:tabs>
        <w:spacing w:line="240" w:lineRule="exact"/>
        <w:ind w:left="547" w:firstLine="0"/>
        <w:jc w:val="thaiDistribute"/>
        <w:rPr>
          <w:rFonts w:asciiTheme="majorBidi" w:hAnsiTheme="majorBidi" w:cstheme="majorBidi"/>
          <w:spacing w:val="-10"/>
          <w:sz w:val="24"/>
          <w:szCs w:val="24"/>
          <w:lang w:val="en-US"/>
        </w:rPr>
      </w:pPr>
    </w:p>
    <w:p w14:paraId="1C45927D" w14:textId="77777777" w:rsidR="00B62061" w:rsidRDefault="00B62061" w:rsidP="00144E42">
      <w:pPr>
        <w:pStyle w:val="BodyText2"/>
        <w:tabs>
          <w:tab w:val="left" w:pos="540"/>
        </w:tabs>
        <w:spacing w:line="240" w:lineRule="exact"/>
        <w:ind w:left="547" w:firstLine="0"/>
        <w:jc w:val="thaiDistribute"/>
        <w:rPr>
          <w:rFonts w:asciiTheme="majorBidi" w:hAnsiTheme="majorBidi" w:cstheme="majorBidi"/>
          <w:spacing w:val="-10"/>
          <w:sz w:val="24"/>
          <w:szCs w:val="24"/>
          <w:lang w:val="en-US"/>
        </w:rPr>
      </w:pPr>
    </w:p>
    <w:p w14:paraId="1D96AB4B" w14:textId="77777777" w:rsidR="00B62061" w:rsidRDefault="00B62061" w:rsidP="00144E42">
      <w:pPr>
        <w:pStyle w:val="BodyText2"/>
        <w:tabs>
          <w:tab w:val="left" w:pos="540"/>
        </w:tabs>
        <w:spacing w:line="240" w:lineRule="exact"/>
        <w:ind w:left="547" w:firstLine="0"/>
        <w:jc w:val="thaiDistribute"/>
        <w:rPr>
          <w:rFonts w:asciiTheme="majorBidi" w:hAnsiTheme="majorBidi" w:cstheme="majorBidi"/>
          <w:spacing w:val="-10"/>
          <w:sz w:val="24"/>
          <w:szCs w:val="24"/>
          <w:lang w:val="en-US"/>
        </w:rPr>
      </w:pPr>
    </w:p>
    <w:p w14:paraId="109DD47F" w14:textId="77777777" w:rsidR="00B62061" w:rsidRDefault="00B62061" w:rsidP="00144E42">
      <w:pPr>
        <w:pStyle w:val="BodyText2"/>
        <w:tabs>
          <w:tab w:val="left" w:pos="540"/>
        </w:tabs>
        <w:spacing w:line="240" w:lineRule="exact"/>
        <w:ind w:left="547" w:firstLine="0"/>
        <w:jc w:val="thaiDistribute"/>
        <w:rPr>
          <w:rFonts w:asciiTheme="majorBidi" w:hAnsiTheme="majorBidi" w:cstheme="majorBidi"/>
          <w:spacing w:val="-10"/>
          <w:sz w:val="24"/>
          <w:szCs w:val="24"/>
          <w:lang w:val="en-US"/>
        </w:rPr>
      </w:pPr>
    </w:p>
    <w:p w14:paraId="6C635319" w14:textId="77777777" w:rsidR="00B62061" w:rsidRDefault="00B62061" w:rsidP="00144E42">
      <w:pPr>
        <w:pStyle w:val="BodyText2"/>
        <w:tabs>
          <w:tab w:val="left" w:pos="540"/>
        </w:tabs>
        <w:spacing w:line="240" w:lineRule="exact"/>
        <w:ind w:left="547" w:firstLine="0"/>
        <w:jc w:val="thaiDistribute"/>
        <w:rPr>
          <w:rFonts w:asciiTheme="majorBidi" w:hAnsiTheme="majorBidi" w:cstheme="majorBidi"/>
          <w:spacing w:val="-10"/>
          <w:sz w:val="24"/>
          <w:szCs w:val="24"/>
          <w:lang w:val="en-US"/>
        </w:rPr>
      </w:pPr>
    </w:p>
    <w:p w14:paraId="43860169" w14:textId="77777777" w:rsidR="00B62061" w:rsidRDefault="00B62061" w:rsidP="00144E42">
      <w:pPr>
        <w:pStyle w:val="BodyText2"/>
        <w:tabs>
          <w:tab w:val="left" w:pos="540"/>
        </w:tabs>
        <w:spacing w:line="240" w:lineRule="exact"/>
        <w:ind w:left="547" w:firstLine="0"/>
        <w:jc w:val="thaiDistribute"/>
        <w:rPr>
          <w:rFonts w:asciiTheme="majorBidi" w:hAnsiTheme="majorBidi" w:cstheme="majorBidi"/>
          <w:spacing w:val="-10"/>
          <w:sz w:val="24"/>
          <w:szCs w:val="24"/>
          <w:lang w:val="en-US"/>
        </w:rPr>
      </w:pPr>
    </w:p>
    <w:p w14:paraId="64981FDD" w14:textId="77777777" w:rsidR="00B62061" w:rsidRDefault="00B62061" w:rsidP="00144E42">
      <w:pPr>
        <w:pStyle w:val="BodyText2"/>
        <w:tabs>
          <w:tab w:val="left" w:pos="540"/>
        </w:tabs>
        <w:spacing w:line="240" w:lineRule="exact"/>
        <w:ind w:left="547" w:firstLine="0"/>
        <w:jc w:val="thaiDistribute"/>
        <w:rPr>
          <w:rFonts w:asciiTheme="majorBidi" w:hAnsiTheme="majorBidi" w:cstheme="majorBidi"/>
          <w:spacing w:val="-10"/>
          <w:sz w:val="24"/>
          <w:szCs w:val="24"/>
          <w:lang w:val="en-US"/>
        </w:rPr>
      </w:pPr>
    </w:p>
    <w:p w14:paraId="3BED4982" w14:textId="77777777" w:rsidR="00B62061" w:rsidRDefault="00B62061" w:rsidP="00144E42">
      <w:pPr>
        <w:pStyle w:val="BodyText2"/>
        <w:tabs>
          <w:tab w:val="left" w:pos="540"/>
        </w:tabs>
        <w:spacing w:line="240" w:lineRule="exact"/>
        <w:ind w:left="547" w:firstLine="0"/>
        <w:jc w:val="thaiDistribute"/>
        <w:rPr>
          <w:rFonts w:asciiTheme="majorBidi" w:hAnsiTheme="majorBidi" w:cstheme="majorBidi"/>
          <w:spacing w:val="-10"/>
          <w:sz w:val="24"/>
          <w:szCs w:val="24"/>
          <w:lang w:val="en-US"/>
        </w:rPr>
      </w:pPr>
    </w:p>
    <w:p w14:paraId="7626A9C4" w14:textId="77777777" w:rsidR="00B62061" w:rsidRDefault="00B62061" w:rsidP="00144E42">
      <w:pPr>
        <w:pStyle w:val="BodyText2"/>
        <w:tabs>
          <w:tab w:val="left" w:pos="540"/>
        </w:tabs>
        <w:spacing w:line="240" w:lineRule="exact"/>
        <w:ind w:left="547" w:firstLine="0"/>
        <w:jc w:val="thaiDistribute"/>
        <w:rPr>
          <w:rFonts w:asciiTheme="majorBidi" w:hAnsiTheme="majorBidi" w:cstheme="majorBidi"/>
          <w:spacing w:val="-10"/>
          <w:sz w:val="24"/>
          <w:szCs w:val="24"/>
          <w:lang w:val="en-US"/>
        </w:rPr>
      </w:pPr>
    </w:p>
    <w:p w14:paraId="29617F77" w14:textId="77777777" w:rsidR="00B62061" w:rsidRPr="00144E42" w:rsidRDefault="00B62061" w:rsidP="00144E42">
      <w:pPr>
        <w:pStyle w:val="BodyText2"/>
        <w:tabs>
          <w:tab w:val="left" w:pos="540"/>
        </w:tabs>
        <w:spacing w:line="240" w:lineRule="exact"/>
        <w:ind w:left="547" w:firstLine="0"/>
        <w:jc w:val="thaiDistribute"/>
        <w:rPr>
          <w:rFonts w:asciiTheme="majorBidi" w:hAnsiTheme="majorBidi" w:cstheme="majorBidi"/>
          <w:spacing w:val="-10"/>
          <w:sz w:val="24"/>
          <w:szCs w:val="24"/>
          <w:lang w:val="en-US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080"/>
        <w:gridCol w:w="270"/>
        <w:gridCol w:w="1080"/>
        <w:gridCol w:w="270"/>
        <w:gridCol w:w="1080"/>
        <w:gridCol w:w="270"/>
        <w:gridCol w:w="1080"/>
      </w:tblGrid>
      <w:tr w:rsidR="00144E42" w:rsidRPr="00A81989" w14:paraId="01D8041B" w14:textId="77777777" w:rsidTr="00D941D9">
        <w:trPr>
          <w:trHeight w:val="272"/>
        </w:trPr>
        <w:tc>
          <w:tcPr>
            <w:tcW w:w="4230" w:type="dxa"/>
          </w:tcPr>
          <w:p w14:paraId="64372DB9" w14:textId="77777777" w:rsidR="00144E42" w:rsidRPr="00A81989" w:rsidRDefault="00144E42" w:rsidP="00D9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8198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5130" w:type="dxa"/>
            <w:gridSpan w:val="7"/>
          </w:tcPr>
          <w:p w14:paraId="33E20B4B" w14:textId="77777777" w:rsidR="00144E42" w:rsidRPr="00A81989" w:rsidRDefault="00144E42" w:rsidP="00D9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144E42" w:rsidRPr="00A81989" w14:paraId="553DC05E" w14:textId="77777777" w:rsidTr="00D941D9">
        <w:trPr>
          <w:trHeight w:val="299"/>
        </w:trPr>
        <w:tc>
          <w:tcPr>
            <w:tcW w:w="4230" w:type="dxa"/>
          </w:tcPr>
          <w:p w14:paraId="57223AB3" w14:textId="77777777" w:rsidR="00144E42" w:rsidRPr="00A81989" w:rsidRDefault="00144E42" w:rsidP="00D9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1989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5130" w:type="dxa"/>
            <w:gridSpan w:val="7"/>
          </w:tcPr>
          <w:p w14:paraId="5732DC64" w14:textId="77777777" w:rsidR="00144E42" w:rsidRPr="00A81989" w:rsidRDefault="00144E42" w:rsidP="00D9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19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  <w:r w:rsidRPr="00A819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144E42" w:rsidRPr="00A81989" w14:paraId="443A93AB" w14:textId="77777777" w:rsidTr="00D941D9">
        <w:tc>
          <w:tcPr>
            <w:tcW w:w="4230" w:type="dxa"/>
          </w:tcPr>
          <w:p w14:paraId="3D09C066" w14:textId="77777777" w:rsidR="00144E42" w:rsidRPr="00A81989" w:rsidRDefault="00144E42" w:rsidP="00D9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26D243" w14:textId="77777777" w:rsidR="00144E42" w:rsidRPr="00A81989" w:rsidRDefault="00144E42" w:rsidP="00D9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0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5D1992" w14:textId="77777777" w:rsidR="00144E42" w:rsidRPr="00A81989" w:rsidRDefault="00144E42" w:rsidP="00D9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0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54AAEFF2" w14:textId="77777777" w:rsidR="00144E42" w:rsidRPr="00A81989" w:rsidRDefault="00144E42" w:rsidP="00D9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A8198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บันทึกเป็น </w:t>
            </w:r>
            <w:r w:rsidRPr="00A8198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r w:rsidRPr="00A8198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รายจ่าย</w:t>
            </w:r>
            <w:r w:rsidRPr="00A8198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)</w:t>
            </w:r>
            <w:r w:rsidRPr="00A8198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</w:t>
            </w:r>
            <w:r w:rsidRPr="00A81989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/ </w:t>
            </w:r>
            <w:r w:rsidRPr="00A8198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</w:tcPr>
          <w:p w14:paraId="3CC40522" w14:textId="77777777" w:rsidR="00144E42" w:rsidRPr="00A81989" w:rsidRDefault="00144E42" w:rsidP="00D9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05CA9C" w14:textId="77777777" w:rsidR="00144E42" w:rsidRPr="00A81989" w:rsidRDefault="00144E42" w:rsidP="00D9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44E42" w:rsidRPr="00FE78C0" w14:paraId="0B410849" w14:textId="77777777" w:rsidTr="00D941D9">
        <w:tc>
          <w:tcPr>
            <w:tcW w:w="4230" w:type="dxa"/>
          </w:tcPr>
          <w:p w14:paraId="163FEE86" w14:textId="77777777" w:rsidR="00144E42" w:rsidRPr="00A81989" w:rsidRDefault="00144E42" w:rsidP="00D941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DAE57A2" w14:textId="77777777" w:rsidR="00144E42" w:rsidRPr="00FE78C0" w:rsidRDefault="00144E42" w:rsidP="00D9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78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vAlign w:val="bottom"/>
          </w:tcPr>
          <w:p w14:paraId="1464AA3C" w14:textId="77777777" w:rsidR="00144E42" w:rsidRPr="00FE78C0" w:rsidRDefault="00144E42" w:rsidP="00D9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4E3851A" w14:textId="77777777" w:rsidR="00144E42" w:rsidRPr="00FE78C0" w:rsidRDefault="00144E42" w:rsidP="00D9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78C0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7763752" w14:textId="77777777" w:rsidR="00144E42" w:rsidRPr="00FE78C0" w:rsidRDefault="00144E42" w:rsidP="00D9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D352ECF" w14:textId="77777777" w:rsidR="00144E42" w:rsidRPr="00FE78C0" w:rsidRDefault="00144E42" w:rsidP="00D9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8C0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  <w:vAlign w:val="bottom"/>
          </w:tcPr>
          <w:p w14:paraId="2C51BC3A" w14:textId="77777777" w:rsidR="00144E42" w:rsidRPr="00FE78C0" w:rsidRDefault="00144E42" w:rsidP="00D9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6AECED1" w14:textId="77777777" w:rsidR="00144E42" w:rsidRPr="00FE78C0" w:rsidRDefault="00144E42" w:rsidP="00D9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78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FE78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144E42" w:rsidRPr="00FE78C0" w14:paraId="00070EBE" w14:textId="77777777" w:rsidTr="00D941D9">
        <w:tc>
          <w:tcPr>
            <w:tcW w:w="4230" w:type="dxa"/>
          </w:tcPr>
          <w:p w14:paraId="58E7A29F" w14:textId="77777777" w:rsidR="00144E42" w:rsidRPr="00FE78C0" w:rsidRDefault="00144E42" w:rsidP="00D941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956A040" w14:textId="77777777" w:rsidR="00144E42" w:rsidRPr="00FE78C0" w:rsidRDefault="00144E42" w:rsidP="00D9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78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FE78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70" w:type="dxa"/>
            <w:vAlign w:val="bottom"/>
          </w:tcPr>
          <w:p w14:paraId="1B4EA612" w14:textId="77777777" w:rsidR="00144E42" w:rsidRPr="00FE78C0" w:rsidRDefault="00144E42" w:rsidP="00D9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45CCD1" w14:textId="77777777" w:rsidR="00144E42" w:rsidRPr="00FE78C0" w:rsidRDefault="00144E42" w:rsidP="00D9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8C0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17CF4452" w14:textId="77777777" w:rsidR="00144E42" w:rsidRPr="00FE78C0" w:rsidRDefault="00144E42" w:rsidP="00D9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7CC1D4" w14:textId="77777777" w:rsidR="00144E42" w:rsidRPr="00FE78C0" w:rsidRDefault="00144E42" w:rsidP="00D9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8C0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  <w:vAlign w:val="bottom"/>
          </w:tcPr>
          <w:p w14:paraId="1E2492CC" w14:textId="77777777" w:rsidR="00144E42" w:rsidRPr="00FE78C0" w:rsidRDefault="00144E42" w:rsidP="00D9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C205919" w14:textId="77777777" w:rsidR="00144E42" w:rsidRPr="00FE78C0" w:rsidRDefault="00144E42" w:rsidP="00D9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E78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E78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144E42" w:rsidRPr="00FE78C0" w14:paraId="7C8BF18C" w14:textId="77777777" w:rsidTr="00D941D9">
        <w:trPr>
          <w:trHeight w:val="254"/>
        </w:trPr>
        <w:tc>
          <w:tcPr>
            <w:tcW w:w="4230" w:type="dxa"/>
          </w:tcPr>
          <w:p w14:paraId="29CD4FD7" w14:textId="77777777" w:rsidR="00144E42" w:rsidRPr="00FE78C0" w:rsidRDefault="00144E42" w:rsidP="00D9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447CA327" w14:textId="77777777" w:rsidR="00144E42" w:rsidRPr="00FE78C0" w:rsidRDefault="00144E42" w:rsidP="00D941D9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FE78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44E42" w:rsidRPr="00FE78C0" w14:paraId="2F940FC2" w14:textId="77777777" w:rsidTr="00D941D9">
        <w:trPr>
          <w:trHeight w:val="281"/>
        </w:trPr>
        <w:tc>
          <w:tcPr>
            <w:tcW w:w="4230" w:type="dxa"/>
          </w:tcPr>
          <w:p w14:paraId="1FBE74A8" w14:textId="64A4DF7E" w:rsidR="00144E42" w:rsidRPr="00FE78C0" w:rsidRDefault="00144E42" w:rsidP="00D9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E78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142D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5130" w:type="dxa"/>
            <w:gridSpan w:val="7"/>
          </w:tcPr>
          <w:p w14:paraId="688E20FA" w14:textId="77777777" w:rsidR="00144E42" w:rsidRPr="00FE78C0" w:rsidRDefault="00144E42" w:rsidP="00D941D9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144E42" w:rsidRPr="00FE78C0" w14:paraId="6920A76E" w14:textId="77777777" w:rsidTr="00D941D9">
        <w:trPr>
          <w:trHeight w:val="218"/>
        </w:trPr>
        <w:tc>
          <w:tcPr>
            <w:tcW w:w="4230" w:type="dxa"/>
          </w:tcPr>
          <w:p w14:paraId="5E2D3F65" w14:textId="77777777" w:rsidR="00144E42" w:rsidRPr="00FE78C0" w:rsidRDefault="00144E42" w:rsidP="00D9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E78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08E5EF32" w14:textId="77777777" w:rsidR="00144E42" w:rsidRPr="00FE78C0" w:rsidRDefault="00144E42" w:rsidP="00D941D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815FB0C" w14:textId="77777777" w:rsidR="00144E42" w:rsidRPr="00FE78C0" w:rsidRDefault="00144E42" w:rsidP="00D941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E4CE9CD" w14:textId="77777777" w:rsidR="00144E42" w:rsidRPr="00FE78C0" w:rsidRDefault="00144E42" w:rsidP="00D941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7B253C8" w14:textId="77777777" w:rsidR="00144E42" w:rsidRPr="00FE78C0" w:rsidRDefault="00144E42" w:rsidP="00D941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F4518AA" w14:textId="77777777" w:rsidR="00144E42" w:rsidRPr="00FE78C0" w:rsidRDefault="00144E42" w:rsidP="00D941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8D01902" w14:textId="77777777" w:rsidR="00144E42" w:rsidRPr="00FE78C0" w:rsidRDefault="00144E42" w:rsidP="00D941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25C471B" w14:textId="77777777" w:rsidR="00144E42" w:rsidRPr="00FE78C0" w:rsidRDefault="00144E42" w:rsidP="00D941D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142DC4" w:rsidRPr="00FE78C0" w14:paraId="3B00C720" w14:textId="77777777" w:rsidTr="00D941D9">
        <w:tc>
          <w:tcPr>
            <w:tcW w:w="4230" w:type="dxa"/>
          </w:tcPr>
          <w:p w14:paraId="24C411E3" w14:textId="77777777" w:rsidR="00142DC4" w:rsidRPr="00FE78C0" w:rsidRDefault="00142DC4" w:rsidP="0014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8C0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ค่าเผื่อการลดมูลค่าของสินค้า</w:t>
            </w:r>
          </w:p>
        </w:tc>
        <w:tc>
          <w:tcPr>
            <w:tcW w:w="1080" w:type="dxa"/>
          </w:tcPr>
          <w:p w14:paraId="10EEECA9" w14:textId="38494DFB" w:rsidR="00142DC4" w:rsidRPr="00FE78C0" w:rsidRDefault="00142DC4" w:rsidP="00142DC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E78C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1,91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</w:tcPr>
          <w:p w14:paraId="38F9D5E7" w14:textId="77777777" w:rsidR="00142DC4" w:rsidRPr="00FE78C0" w:rsidRDefault="00142DC4" w:rsidP="00142DC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38FD5D5" w14:textId="3B6AF3C0" w:rsidR="00142DC4" w:rsidRPr="00FE78C0" w:rsidRDefault="00142DC4" w:rsidP="00142DC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(1,720)</w:t>
            </w:r>
          </w:p>
        </w:tc>
        <w:tc>
          <w:tcPr>
            <w:tcW w:w="270" w:type="dxa"/>
          </w:tcPr>
          <w:p w14:paraId="200B4132" w14:textId="77777777" w:rsidR="00142DC4" w:rsidRPr="00FE78C0" w:rsidRDefault="00142DC4" w:rsidP="00142DC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AD0D575" w14:textId="0F8408CF" w:rsidR="00142DC4" w:rsidRPr="00FE78C0" w:rsidRDefault="00142DC4" w:rsidP="00142DC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899CF7B" w14:textId="77777777" w:rsidR="00142DC4" w:rsidRPr="00FE78C0" w:rsidRDefault="00142DC4" w:rsidP="00142DC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FB983C3" w14:textId="1721A793" w:rsidR="00142DC4" w:rsidRPr="00FE78C0" w:rsidRDefault="00142DC4" w:rsidP="00142DC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192</w:t>
            </w:r>
          </w:p>
        </w:tc>
      </w:tr>
      <w:tr w:rsidR="00142DC4" w:rsidRPr="00FE78C0" w14:paraId="3BC42103" w14:textId="77777777" w:rsidTr="00D941D9">
        <w:tc>
          <w:tcPr>
            <w:tcW w:w="4230" w:type="dxa"/>
          </w:tcPr>
          <w:p w14:paraId="2A31E375" w14:textId="3C1E32DC" w:rsidR="00142DC4" w:rsidRPr="00FE78C0" w:rsidRDefault="00142DC4" w:rsidP="0014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56EFDBE4" w14:textId="3C0A98C9" w:rsidR="00142DC4" w:rsidRPr="00FE78C0" w:rsidRDefault="00142DC4" w:rsidP="00142DC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14,422</w:t>
            </w:r>
          </w:p>
        </w:tc>
        <w:tc>
          <w:tcPr>
            <w:tcW w:w="270" w:type="dxa"/>
          </w:tcPr>
          <w:p w14:paraId="4AD3923E" w14:textId="77777777" w:rsidR="00142DC4" w:rsidRPr="00FE78C0" w:rsidRDefault="00142DC4" w:rsidP="00142DC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19E3B40" w14:textId="3979812E" w:rsidR="00142DC4" w:rsidRPr="00FE78C0" w:rsidRDefault="00142DC4" w:rsidP="00142DC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(3,328)</w:t>
            </w:r>
          </w:p>
        </w:tc>
        <w:tc>
          <w:tcPr>
            <w:tcW w:w="270" w:type="dxa"/>
          </w:tcPr>
          <w:p w14:paraId="1E53E137" w14:textId="77777777" w:rsidR="00142DC4" w:rsidRPr="00FE78C0" w:rsidRDefault="00142DC4" w:rsidP="00142DC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2F3C217" w14:textId="709B9F1F" w:rsidR="00142DC4" w:rsidRPr="00FE78C0" w:rsidRDefault="00142DC4" w:rsidP="00142DC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C69AE4B" w14:textId="77777777" w:rsidR="00142DC4" w:rsidRPr="00FE78C0" w:rsidRDefault="00142DC4" w:rsidP="00142DC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D504717" w14:textId="7A5F9F9A" w:rsidR="00142DC4" w:rsidRPr="00FE78C0" w:rsidRDefault="00142DC4" w:rsidP="00142DC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11,094</w:t>
            </w:r>
          </w:p>
        </w:tc>
      </w:tr>
      <w:tr w:rsidR="00142DC4" w:rsidRPr="00FE78C0" w14:paraId="10F76437" w14:textId="77777777" w:rsidTr="00D941D9">
        <w:tc>
          <w:tcPr>
            <w:tcW w:w="4230" w:type="dxa"/>
          </w:tcPr>
          <w:p w14:paraId="7B3170C5" w14:textId="77777777" w:rsidR="00142DC4" w:rsidRPr="00FE78C0" w:rsidRDefault="00142DC4" w:rsidP="0014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8C0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ขาดทุนจากการด้อยค่าสินทรัพย์ไม่มีตัวตน</w:t>
            </w:r>
          </w:p>
        </w:tc>
        <w:tc>
          <w:tcPr>
            <w:tcW w:w="1080" w:type="dxa"/>
          </w:tcPr>
          <w:p w14:paraId="32C0261D" w14:textId="1E15DBBA" w:rsidR="00142DC4" w:rsidRPr="00FE78C0" w:rsidRDefault="00142DC4" w:rsidP="00142DC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E78C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3,360</w:t>
            </w:r>
          </w:p>
        </w:tc>
        <w:tc>
          <w:tcPr>
            <w:tcW w:w="270" w:type="dxa"/>
          </w:tcPr>
          <w:p w14:paraId="1082EA59" w14:textId="77777777" w:rsidR="00142DC4" w:rsidRPr="00FE78C0" w:rsidRDefault="00142DC4" w:rsidP="00142DC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9651A93" w14:textId="28757581" w:rsidR="00142DC4" w:rsidRPr="00FE78C0" w:rsidRDefault="00142DC4" w:rsidP="00142DC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(2,508)</w:t>
            </w:r>
          </w:p>
        </w:tc>
        <w:tc>
          <w:tcPr>
            <w:tcW w:w="270" w:type="dxa"/>
          </w:tcPr>
          <w:p w14:paraId="06B91C66" w14:textId="77777777" w:rsidR="00142DC4" w:rsidRPr="00FE78C0" w:rsidRDefault="00142DC4" w:rsidP="00142DC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68321DE" w14:textId="7F49EBF8" w:rsidR="00142DC4" w:rsidRPr="00FE78C0" w:rsidRDefault="00142DC4" w:rsidP="00142DC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FB6E696" w14:textId="77777777" w:rsidR="00142DC4" w:rsidRPr="00FE78C0" w:rsidRDefault="00142DC4" w:rsidP="00142DC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56B8F763" w14:textId="47CB1249" w:rsidR="00142DC4" w:rsidRPr="00FE78C0" w:rsidRDefault="00142DC4" w:rsidP="00142DC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852</w:t>
            </w:r>
          </w:p>
        </w:tc>
      </w:tr>
      <w:tr w:rsidR="00142DC4" w:rsidRPr="00FE78C0" w14:paraId="15384195" w14:textId="77777777" w:rsidTr="00D941D9">
        <w:tc>
          <w:tcPr>
            <w:tcW w:w="4230" w:type="dxa"/>
          </w:tcPr>
          <w:p w14:paraId="7DCC3DE3" w14:textId="77777777" w:rsidR="00142DC4" w:rsidRPr="00FE78C0" w:rsidRDefault="00142DC4" w:rsidP="0014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8C0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เงินลงทุนในการร่วมค้า</w:t>
            </w:r>
          </w:p>
        </w:tc>
        <w:tc>
          <w:tcPr>
            <w:tcW w:w="1080" w:type="dxa"/>
          </w:tcPr>
          <w:p w14:paraId="1F6F183D" w14:textId="3111DAA4" w:rsidR="00142DC4" w:rsidRPr="00AE7892" w:rsidRDefault="00142DC4" w:rsidP="00142DC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58,868</w:t>
            </w:r>
          </w:p>
        </w:tc>
        <w:tc>
          <w:tcPr>
            <w:tcW w:w="270" w:type="dxa"/>
          </w:tcPr>
          <w:p w14:paraId="0401AFDC" w14:textId="77777777" w:rsidR="00142DC4" w:rsidRPr="00FE78C0" w:rsidRDefault="00142DC4" w:rsidP="00142DC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FC43A47" w14:textId="60190635" w:rsidR="00142DC4" w:rsidRPr="00FE78C0" w:rsidRDefault="00142DC4" w:rsidP="00142DC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5FC87D7" w14:textId="77777777" w:rsidR="00142DC4" w:rsidRPr="00FE78C0" w:rsidRDefault="00142DC4" w:rsidP="00142DC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3F418F9" w14:textId="6FE4F31A" w:rsidR="00142DC4" w:rsidRPr="00FE78C0" w:rsidRDefault="00142DC4" w:rsidP="00142DC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66EE871" w14:textId="77777777" w:rsidR="00142DC4" w:rsidRPr="00FE78C0" w:rsidRDefault="00142DC4" w:rsidP="00142DC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57D804AD" w14:textId="20319C55" w:rsidR="00142DC4" w:rsidRPr="00FE78C0" w:rsidRDefault="00142DC4" w:rsidP="00142DC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58,868</w:t>
            </w:r>
          </w:p>
        </w:tc>
      </w:tr>
      <w:tr w:rsidR="00142DC4" w14:paraId="1099CFB9" w14:textId="77777777" w:rsidTr="00D941D9">
        <w:tc>
          <w:tcPr>
            <w:tcW w:w="4230" w:type="dxa"/>
          </w:tcPr>
          <w:p w14:paraId="2A38B7B7" w14:textId="77777777" w:rsidR="00142DC4" w:rsidRPr="00FE78C0" w:rsidRDefault="00142DC4" w:rsidP="0014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8C0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080" w:type="dxa"/>
          </w:tcPr>
          <w:p w14:paraId="5CEC9F00" w14:textId="0A560457" w:rsidR="00142DC4" w:rsidRDefault="00142DC4" w:rsidP="00142DC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15,200</w:t>
            </w:r>
          </w:p>
        </w:tc>
        <w:tc>
          <w:tcPr>
            <w:tcW w:w="270" w:type="dxa"/>
          </w:tcPr>
          <w:p w14:paraId="7C9CB3B0" w14:textId="77777777" w:rsidR="00142DC4" w:rsidRPr="00FE78C0" w:rsidRDefault="00142DC4" w:rsidP="00142DC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2A66E56" w14:textId="5EEF3011" w:rsidR="00142DC4" w:rsidRDefault="00142DC4" w:rsidP="00142DC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5E39568" w14:textId="77777777" w:rsidR="00142DC4" w:rsidRPr="00FE78C0" w:rsidRDefault="00142DC4" w:rsidP="00142DC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6E7B183" w14:textId="2D6A168F" w:rsidR="00142DC4" w:rsidRDefault="00142DC4" w:rsidP="00142DC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191DCA8" w14:textId="77777777" w:rsidR="00142DC4" w:rsidRPr="00FE78C0" w:rsidRDefault="00142DC4" w:rsidP="00142DC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3CB12B7" w14:textId="719E08F5" w:rsidR="00142DC4" w:rsidRDefault="00142DC4" w:rsidP="00142DC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15,200</w:t>
            </w:r>
          </w:p>
        </w:tc>
      </w:tr>
      <w:tr w:rsidR="00142DC4" w:rsidRPr="00FE78C0" w14:paraId="5F085F59" w14:textId="77777777" w:rsidTr="00D941D9">
        <w:tc>
          <w:tcPr>
            <w:tcW w:w="4230" w:type="dxa"/>
          </w:tcPr>
          <w:p w14:paraId="77C2AC7E" w14:textId="77777777" w:rsidR="00142DC4" w:rsidRPr="00FE78C0" w:rsidRDefault="00142DC4" w:rsidP="0014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8C0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  <w:r w:rsidRPr="00FE78C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080" w:type="dxa"/>
          </w:tcPr>
          <w:p w14:paraId="02605823" w14:textId="34CC3747" w:rsidR="00142DC4" w:rsidRPr="00FE78C0" w:rsidRDefault="00142DC4" w:rsidP="00142DC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1,313</w:t>
            </w:r>
          </w:p>
        </w:tc>
        <w:tc>
          <w:tcPr>
            <w:tcW w:w="270" w:type="dxa"/>
          </w:tcPr>
          <w:p w14:paraId="4521DBA8" w14:textId="77777777" w:rsidR="00142DC4" w:rsidRPr="00FE78C0" w:rsidRDefault="00142DC4" w:rsidP="00142DC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EF48491" w14:textId="2F19E873" w:rsidR="00142DC4" w:rsidRPr="00FE78C0" w:rsidRDefault="00142DC4" w:rsidP="00142DC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(513)</w:t>
            </w:r>
          </w:p>
        </w:tc>
        <w:tc>
          <w:tcPr>
            <w:tcW w:w="270" w:type="dxa"/>
          </w:tcPr>
          <w:p w14:paraId="458E7290" w14:textId="77777777" w:rsidR="00142DC4" w:rsidRPr="00FE78C0" w:rsidRDefault="00142DC4" w:rsidP="00142DC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4CDC785" w14:textId="1F033141" w:rsidR="00142DC4" w:rsidRPr="00FE78C0" w:rsidRDefault="00142DC4" w:rsidP="00142DC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56BFE8C" w14:textId="77777777" w:rsidR="00142DC4" w:rsidRPr="00FE78C0" w:rsidRDefault="00142DC4" w:rsidP="00142DC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B113AC4" w14:textId="0E35414B" w:rsidR="00142DC4" w:rsidRPr="00FE78C0" w:rsidRDefault="00142DC4" w:rsidP="00142DC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800</w:t>
            </w:r>
          </w:p>
        </w:tc>
      </w:tr>
      <w:tr w:rsidR="00142DC4" w:rsidRPr="00FE78C0" w14:paraId="79669542" w14:textId="77777777" w:rsidTr="00D941D9">
        <w:tc>
          <w:tcPr>
            <w:tcW w:w="4230" w:type="dxa"/>
          </w:tcPr>
          <w:p w14:paraId="5F3EB3C5" w14:textId="77777777" w:rsidR="00142DC4" w:rsidRPr="00FE78C0" w:rsidRDefault="00142DC4" w:rsidP="0014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8C0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080" w:type="dxa"/>
          </w:tcPr>
          <w:p w14:paraId="03836FA0" w14:textId="792519EB" w:rsidR="00142DC4" w:rsidRPr="00FE78C0" w:rsidRDefault="00142DC4" w:rsidP="00142DC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5F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9,271</w:t>
            </w:r>
          </w:p>
        </w:tc>
        <w:tc>
          <w:tcPr>
            <w:tcW w:w="270" w:type="dxa"/>
          </w:tcPr>
          <w:p w14:paraId="645E058B" w14:textId="77777777" w:rsidR="00142DC4" w:rsidRPr="00FE78C0" w:rsidRDefault="00142DC4" w:rsidP="00142DC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6079D16" w14:textId="4AC5A7FA" w:rsidR="00142DC4" w:rsidRPr="00FE78C0" w:rsidRDefault="00142DC4" w:rsidP="00142DC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435</w:t>
            </w:r>
          </w:p>
        </w:tc>
        <w:tc>
          <w:tcPr>
            <w:tcW w:w="270" w:type="dxa"/>
          </w:tcPr>
          <w:p w14:paraId="6D220492" w14:textId="77777777" w:rsidR="00142DC4" w:rsidRPr="00FE78C0" w:rsidRDefault="00142DC4" w:rsidP="00142DC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D163BFD" w14:textId="2E5DF8DA" w:rsidR="00142DC4" w:rsidRPr="000A0A71" w:rsidRDefault="00142DC4" w:rsidP="00142DC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90848ED" w14:textId="77777777" w:rsidR="00142DC4" w:rsidRPr="00FE78C0" w:rsidRDefault="00142DC4" w:rsidP="00142DC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DE29B23" w14:textId="0BFE9667" w:rsidR="00142DC4" w:rsidRPr="00FE78C0" w:rsidRDefault="00142DC4" w:rsidP="00142DC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9,706</w:t>
            </w:r>
          </w:p>
        </w:tc>
      </w:tr>
      <w:tr w:rsidR="00142DC4" w:rsidRPr="00FE78C0" w14:paraId="42F7F023" w14:textId="77777777" w:rsidTr="00D941D9">
        <w:tc>
          <w:tcPr>
            <w:tcW w:w="4230" w:type="dxa"/>
          </w:tcPr>
          <w:p w14:paraId="6F78F571" w14:textId="77777777" w:rsidR="00142DC4" w:rsidRPr="00FE78C0" w:rsidRDefault="00142DC4" w:rsidP="0014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78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E6CE29F" w14:textId="6B4060EC" w:rsidR="00142DC4" w:rsidRPr="00FE78C0" w:rsidRDefault="00142DC4" w:rsidP="00142DC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104,346</w:t>
            </w:r>
          </w:p>
        </w:tc>
        <w:tc>
          <w:tcPr>
            <w:tcW w:w="270" w:type="dxa"/>
          </w:tcPr>
          <w:p w14:paraId="023E96E7" w14:textId="77777777" w:rsidR="00142DC4" w:rsidRPr="00FE78C0" w:rsidRDefault="00142DC4" w:rsidP="00142DC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62FC4AE" w14:textId="0266FB1E" w:rsidR="00142DC4" w:rsidRPr="00FE78C0" w:rsidRDefault="00142DC4" w:rsidP="00142DC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(7,634)</w:t>
            </w:r>
          </w:p>
        </w:tc>
        <w:tc>
          <w:tcPr>
            <w:tcW w:w="270" w:type="dxa"/>
          </w:tcPr>
          <w:p w14:paraId="619919DC" w14:textId="77777777" w:rsidR="00142DC4" w:rsidRPr="00FE78C0" w:rsidRDefault="00142DC4" w:rsidP="00142DC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981E4D0" w14:textId="2E69009C" w:rsidR="00142DC4" w:rsidRPr="00FE78C0" w:rsidRDefault="00142DC4" w:rsidP="00142DC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733DBE1" w14:textId="77777777" w:rsidR="00142DC4" w:rsidRPr="00FE78C0" w:rsidRDefault="00142DC4" w:rsidP="00142DC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B86F1D3" w14:textId="4A8DA556" w:rsidR="00142DC4" w:rsidRPr="00FE78C0" w:rsidRDefault="00142DC4" w:rsidP="00142DC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96,712</w:t>
            </w:r>
          </w:p>
        </w:tc>
      </w:tr>
      <w:tr w:rsidR="00142DC4" w:rsidRPr="00FE78C0" w14:paraId="58292B97" w14:textId="77777777" w:rsidTr="00B142E6">
        <w:trPr>
          <w:trHeight w:val="281"/>
        </w:trPr>
        <w:tc>
          <w:tcPr>
            <w:tcW w:w="4230" w:type="dxa"/>
          </w:tcPr>
          <w:p w14:paraId="2D2CA385" w14:textId="472E1D26" w:rsidR="00142DC4" w:rsidRPr="00FE78C0" w:rsidRDefault="00142DC4" w:rsidP="0014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2489DE7D" w14:textId="77777777" w:rsidR="00142DC4" w:rsidRPr="00FE78C0" w:rsidRDefault="00142DC4" w:rsidP="00142DC4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142DC4" w:rsidRPr="00FE78C0" w14:paraId="7322AD79" w14:textId="77777777" w:rsidTr="00B142E6">
        <w:trPr>
          <w:trHeight w:val="218"/>
        </w:trPr>
        <w:tc>
          <w:tcPr>
            <w:tcW w:w="4230" w:type="dxa"/>
          </w:tcPr>
          <w:p w14:paraId="3E7A12F4" w14:textId="09BEDEC4" w:rsidR="00142DC4" w:rsidRPr="00FE78C0" w:rsidRDefault="00142DC4" w:rsidP="0014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FE78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</w:tcPr>
          <w:p w14:paraId="6C35DEF9" w14:textId="77777777" w:rsidR="00142DC4" w:rsidRPr="00FE78C0" w:rsidRDefault="00142DC4" w:rsidP="00142DC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9B7E978" w14:textId="77777777" w:rsidR="00142DC4" w:rsidRPr="00FE78C0" w:rsidRDefault="00142DC4" w:rsidP="00142DC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F8499E7" w14:textId="77777777" w:rsidR="00142DC4" w:rsidRPr="00FE78C0" w:rsidRDefault="00142DC4" w:rsidP="00142DC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D110FAE" w14:textId="77777777" w:rsidR="00142DC4" w:rsidRPr="00FE78C0" w:rsidRDefault="00142DC4" w:rsidP="00142DC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2935B1C" w14:textId="77777777" w:rsidR="00142DC4" w:rsidRPr="00FE78C0" w:rsidRDefault="00142DC4" w:rsidP="00142DC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A1AECEE" w14:textId="77777777" w:rsidR="00142DC4" w:rsidRPr="00FE78C0" w:rsidRDefault="00142DC4" w:rsidP="00142DC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600434D" w14:textId="77777777" w:rsidR="00142DC4" w:rsidRPr="00FE78C0" w:rsidRDefault="00142DC4" w:rsidP="00142DC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142DC4" w:rsidRPr="00FE78C0" w14:paraId="17F5608C" w14:textId="77777777" w:rsidTr="00B142E6">
        <w:tc>
          <w:tcPr>
            <w:tcW w:w="4230" w:type="dxa"/>
          </w:tcPr>
          <w:p w14:paraId="6701770E" w14:textId="77777777" w:rsidR="00142DC4" w:rsidRPr="00FE78C0" w:rsidRDefault="00142DC4" w:rsidP="0014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8C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80" w:type="dxa"/>
          </w:tcPr>
          <w:p w14:paraId="3E4138F1" w14:textId="3C57D6F6" w:rsidR="00142DC4" w:rsidRPr="00FE78C0" w:rsidRDefault="00142DC4" w:rsidP="00142DC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(13,687)</w:t>
            </w:r>
          </w:p>
        </w:tc>
        <w:tc>
          <w:tcPr>
            <w:tcW w:w="270" w:type="dxa"/>
          </w:tcPr>
          <w:p w14:paraId="67323BC2" w14:textId="77777777" w:rsidR="00142DC4" w:rsidRPr="00FE78C0" w:rsidRDefault="00142DC4" w:rsidP="00142DC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D2B62E3" w14:textId="422C1973" w:rsidR="00142DC4" w:rsidRPr="00FE78C0" w:rsidRDefault="00142DC4" w:rsidP="00142DC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3,291</w:t>
            </w:r>
          </w:p>
        </w:tc>
        <w:tc>
          <w:tcPr>
            <w:tcW w:w="270" w:type="dxa"/>
          </w:tcPr>
          <w:p w14:paraId="547D5709" w14:textId="77777777" w:rsidR="00142DC4" w:rsidRPr="00FE78C0" w:rsidRDefault="00142DC4" w:rsidP="00142DC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780D36D" w14:textId="17EB4E10" w:rsidR="00142DC4" w:rsidRPr="00FE78C0" w:rsidRDefault="00142DC4" w:rsidP="00142DC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43BF0A9" w14:textId="77777777" w:rsidR="00142DC4" w:rsidRPr="00FE78C0" w:rsidRDefault="00142DC4" w:rsidP="00142DC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A8C6B19" w14:textId="60C28E7E" w:rsidR="00142DC4" w:rsidRPr="00FE78C0" w:rsidRDefault="00142DC4" w:rsidP="00142DC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(10,396)</w:t>
            </w:r>
          </w:p>
        </w:tc>
      </w:tr>
      <w:tr w:rsidR="00142DC4" w:rsidRPr="00FE78C0" w14:paraId="5197CA06" w14:textId="77777777" w:rsidTr="00B142E6">
        <w:tc>
          <w:tcPr>
            <w:tcW w:w="4230" w:type="dxa"/>
          </w:tcPr>
          <w:p w14:paraId="7F26619F" w14:textId="77777777" w:rsidR="00142DC4" w:rsidRPr="00FE78C0" w:rsidRDefault="00142DC4" w:rsidP="0014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78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E7C17DB" w14:textId="39D0DC87" w:rsidR="00142DC4" w:rsidRPr="00FE78C0" w:rsidRDefault="00142DC4" w:rsidP="00142DC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(13,687)</w:t>
            </w:r>
          </w:p>
        </w:tc>
        <w:tc>
          <w:tcPr>
            <w:tcW w:w="270" w:type="dxa"/>
          </w:tcPr>
          <w:p w14:paraId="79AC1993" w14:textId="77777777" w:rsidR="00142DC4" w:rsidRPr="00FE78C0" w:rsidRDefault="00142DC4" w:rsidP="00142DC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A5E27B1" w14:textId="16E7BA11" w:rsidR="00142DC4" w:rsidRPr="00FE78C0" w:rsidRDefault="00142DC4" w:rsidP="00142DC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3,291</w:t>
            </w:r>
          </w:p>
        </w:tc>
        <w:tc>
          <w:tcPr>
            <w:tcW w:w="270" w:type="dxa"/>
          </w:tcPr>
          <w:p w14:paraId="6925A4EA" w14:textId="77777777" w:rsidR="00142DC4" w:rsidRPr="00FE78C0" w:rsidRDefault="00142DC4" w:rsidP="00142DC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4348943" w14:textId="09F65DB7" w:rsidR="00142DC4" w:rsidRPr="00FE78C0" w:rsidRDefault="00142DC4" w:rsidP="00142DC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E82AA87" w14:textId="77777777" w:rsidR="00142DC4" w:rsidRPr="00FE78C0" w:rsidRDefault="00142DC4" w:rsidP="00142DC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5D4D90F" w14:textId="037447D4" w:rsidR="00142DC4" w:rsidRPr="00FE78C0" w:rsidRDefault="00142DC4" w:rsidP="00142DC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(10,396)</w:t>
            </w:r>
          </w:p>
        </w:tc>
      </w:tr>
    </w:tbl>
    <w:p w14:paraId="76B53160" w14:textId="77777777" w:rsidR="00737B44" w:rsidRDefault="00737B44" w:rsidP="00C90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080"/>
        </w:tabs>
        <w:spacing w:line="260" w:lineRule="atLeast"/>
        <w:ind w:left="540"/>
        <w:jc w:val="thaiDistribute"/>
        <w:rPr>
          <w:rFonts w:asciiTheme="majorBidi" w:hAnsiTheme="majorBidi" w:cstheme="majorBidi"/>
          <w:spacing w:val="-10"/>
          <w:sz w:val="30"/>
          <w:szCs w:val="30"/>
        </w:rPr>
      </w:pPr>
    </w:p>
    <w:p w14:paraId="6786F914" w14:textId="0F0EDBC2" w:rsidR="00C832F4" w:rsidRPr="00E5686F" w:rsidRDefault="00C832F4" w:rsidP="00E568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080"/>
        </w:tabs>
        <w:spacing w:line="26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5686F">
        <w:rPr>
          <w:rFonts w:asciiTheme="majorBidi" w:hAnsiTheme="majorBidi" w:cstheme="majorBidi"/>
          <w:spacing w:val="-9"/>
          <w:sz w:val="30"/>
          <w:szCs w:val="30"/>
          <w:cs/>
          <w:lang w:val="th-TH"/>
        </w:rPr>
        <w:t xml:space="preserve">ณ วันที่ </w:t>
      </w:r>
      <w:r w:rsidR="009E0DAA">
        <w:rPr>
          <w:rFonts w:asciiTheme="majorBidi" w:hAnsiTheme="majorBidi" w:cstheme="majorBidi"/>
          <w:spacing w:val="-9"/>
          <w:sz w:val="30"/>
          <w:szCs w:val="30"/>
        </w:rPr>
        <w:t>31</w:t>
      </w:r>
      <w:r w:rsidRPr="00E5686F">
        <w:rPr>
          <w:rFonts w:asciiTheme="majorBidi" w:hAnsiTheme="majorBidi" w:cstheme="majorBidi"/>
          <w:spacing w:val="-9"/>
          <w:sz w:val="30"/>
          <w:szCs w:val="30"/>
        </w:rPr>
        <w:t xml:space="preserve"> </w:t>
      </w:r>
      <w:r w:rsidRPr="00E5686F">
        <w:rPr>
          <w:rFonts w:asciiTheme="majorBidi" w:hAnsiTheme="majorBidi" w:cstheme="majorBidi"/>
          <w:spacing w:val="-9"/>
          <w:sz w:val="30"/>
          <w:szCs w:val="30"/>
          <w:cs/>
        </w:rPr>
        <w:t xml:space="preserve">ธันวาคม </w:t>
      </w:r>
      <w:r w:rsidR="008852A1" w:rsidRPr="00E5686F">
        <w:rPr>
          <w:rFonts w:asciiTheme="majorBidi" w:hAnsiTheme="majorBidi" w:cstheme="majorBidi"/>
          <w:spacing w:val="-9"/>
          <w:sz w:val="30"/>
          <w:szCs w:val="30"/>
        </w:rPr>
        <w:t>256</w:t>
      </w:r>
      <w:r w:rsidR="00142DC4">
        <w:rPr>
          <w:rFonts w:asciiTheme="majorBidi" w:hAnsiTheme="majorBidi" w:cstheme="majorBidi"/>
          <w:spacing w:val="-9"/>
          <w:sz w:val="30"/>
          <w:szCs w:val="30"/>
        </w:rPr>
        <w:t>8</w:t>
      </w:r>
      <w:r w:rsidRPr="00E5686F">
        <w:rPr>
          <w:rFonts w:asciiTheme="majorBidi" w:hAnsiTheme="majorBidi" w:cstheme="majorBidi"/>
          <w:spacing w:val="-9"/>
          <w:sz w:val="30"/>
          <w:szCs w:val="30"/>
        </w:rPr>
        <w:t xml:space="preserve"> </w:t>
      </w:r>
      <w:r w:rsidRPr="00E5686F">
        <w:rPr>
          <w:rFonts w:asciiTheme="majorBidi" w:hAnsiTheme="majorBidi" w:cstheme="majorBidi"/>
          <w:spacing w:val="-9"/>
          <w:sz w:val="30"/>
          <w:szCs w:val="30"/>
          <w:cs/>
        </w:rPr>
        <w:t>กลุ่มบริษัท</w:t>
      </w:r>
      <w:r w:rsidR="000B64E6">
        <w:rPr>
          <w:rFonts w:asciiTheme="majorBidi" w:hAnsiTheme="majorBidi" w:cstheme="majorBidi" w:hint="cs"/>
          <w:spacing w:val="-9"/>
          <w:sz w:val="30"/>
          <w:szCs w:val="30"/>
          <w:cs/>
        </w:rPr>
        <w:t>ไม่</w:t>
      </w:r>
      <w:r w:rsidRPr="00E5686F">
        <w:rPr>
          <w:rFonts w:asciiTheme="majorBidi" w:hAnsiTheme="majorBidi" w:cstheme="majorBidi"/>
          <w:spacing w:val="-9"/>
          <w:sz w:val="30"/>
          <w:szCs w:val="30"/>
          <w:cs/>
        </w:rPr>
        <w:t>มีขาดทุนทางภาษี</w:t>
      </w:r>
      <w:r w:rsidR="00062C70" w:rsidRPr="00E5686F">
        <w:rPr>
          <w:rFonts w:asciiTheme="majorBidi" w:hAnsiTheme="majorBidi" w:cstheme="majorBidi"/>
          <w:spacing w:val="-9"/>
          <w:sz w:val="30"/>
          <w:szCs w:val="30"/>
          <w:cs/>
        </w:rPr>
        <w:t>ในงบการเงินรวม</w:t>
      </w:r>
      <w:r w:rsidR="00CF26CC" w:rsidRPr="00E5686F">
        <w:rPr>
          <w:rFonts w:asciiTheme="majorBidi" w:hAnsiTheme="majorBidi" w:cstheme="majorBidi"/>
          <w:spacing w:val="-9"/>
          <w:sz w:val="30"/>
          <w:szCs w:val="30"/>
          <w:cs/>
        </w:rPr>
        <w:t xml:space="preserve"> </w:t>
      </w:r>
      <w:r w:rsidR="00CF26CC" w:rsidRPr="00E5686F">
        <w:rPr>
          <w:rFonts w:asciiTheme="majorBidi" w:hAnsiTheme="majorBidi" w:cstheme="majorBidi"/>
          <w:i/>
          <w:iCs/>
          <w:spacing w:val="-9"/>
          <w:sz w:val="30"/>
          <w:szCs w:val="30"/>
        </w:rPr>
        <w:t>(</w:t>
      </w:r>
      <w:r w:rsidR="008852A1" w:rsidRPr="00E5686F">
        <w:rPr>
          <w:rFonts w:asciiTheme="majorBidi" w:hAnsiTheme="majorBidi" w:cstheme="majorBidi"/>
          <w:i/>
          <w:iCs/>
          <w:spacing w:val="-9"/>
          <w:sz w:val="30"/>
          <w:szCs w:val="30"/>
        </w:rPr>
        <w:t>256</w:t>
      </w:r>
      <w:r w:rsidR="00142DC4">
        <w:rPr>
          <w:rFonts w:asciiTheme="majorBidi" w:hAnsiTheme="majorBidi" w:cstheme="majorBidi"/>
          <w:i/>
          <w:iCs/>
          <w:spacing w:val="-9"/>
          <w:sz w:val="30"/>
          <w:szCs w:val="30"/>
        </w:rPr>
        <w:t>7</w:t>
      </w:r>
      <w:r w:rsidR="00CF26CC" w:rsidRPr="00E5686F">
        <w:rPr>
          <w:rFonts w:asciiTheme="majorBidi" w:hAnsiTheme="majorBidi" w:cstheme="majorBidi"/>
          <w:i/>
          <w:iCs/>
          <w:spacing w:val="-9"/>
          <w:sz w:val="30"/>
          <w:szCs w:val="30"/>
        </w:rPr>
        <w:t xml:space="preserve">: </w:t>
      </w:r>
      <w:r w:rsidR="00142DC4">
        <w:rPr>
          <w:rFonts w:asciiTheme="majorBidi" w:hAnsiTheme="majorBidi" w:cstheme="majorBidi"/>
          <w:i/>
          <w:iCs/>
          <w:spacing w:val="-9"/>
          <w:sz w:val="30"/>
          <w:szCs w:val="30"/>
        </w:rPr>
        <w:t>0.</w:t>
      </w:r>
      <w:r w:rsidR="00514E9E" w:rsidRPr="00E5686F">
        <w:rPr>
          <w:rFonts w:asciiTheme="majorBidi" w:hAnsiTheme="majorBidi" w:cstheme="majorBidi"/>
          <w:i/>
          <w:iCs/>
          <w:spacing w:val="-9"/>
          <w:sz w:val="30"/>
          <w:szCs w:val="30"/>
        </w:rPr>
        <w:t>4</w:t>
      </w:r>
      <w:r w:rsidR="00CF26CC" w:rsidRPr="00E5686F">
        <w:rPr>
          <w:rFonts w:asciiTheme="majorBidi" w:hAnsiTheme="majorBidi" w:cstheme="majorBidi"/>
          <w:i/>
          <w:iCs/>
          <w:spacing w:val="-9"/>
          <w:sz w:val="30"/>
          <w:szCs w:val="30"/>
        </w:rPr>
        <w:t xml:space="preserve"> </w:t>
      </w:r>
      <w:r w:rsidR="00CF26CC" w:rsidRPr="00E5686F">
        <w:rPr>
          <w:rFonts w:asciiTheme="majorBidi" w:hAnsiTheme="majorBidi" w:cstheme="majorBidi"/>
          <w:i/>
          <w:iCs/>
          <w:spacing w:val="-9"/>
          <w:sz w:val="30"/>
          <w:szCs w:val="30"/>
          <w:cs/>
        </w:rPr>
        <w:t>ล้านบาท</w:t>
      </w:r>
      <w:r w:rsidR="00CF26CC" w:rsidRPr="00E5686F">
        <w:rPr>
          <w:rFonts w:asciiTheme="majorBidi" w:hAnsiTheme="majorBidi" w:cstheme="majorBidi"/>
          <w:i/>
          <w:iCs/>
          <w:spacing w:val="-9"/>
          <w:sz w:val="30"/>
          <w:szCs w:val="30"/>
        </w:rPr>
        <w:t>)</w:t>
      </w:r>
      <w:r w:rsidR="00E5686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>ที่ยังไม่ได้ใช้ซึ่งยังไม่ได้รับรู้รายการดังกล่าวเป็นสินทรัพย์ภาษีเงินได้รอตัดบัญชี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>เนื่องจากความไม่แน่นอนที่จะใช้ประโยชน์ทางภาษีจากรายการดังกล่าวในอนาคต</w:t>
      </w:r>
    </w:p>
    <w:p w14:paraId="20E904D4" w14:textId="77777777" w:rsidR="00332AF5" w:rsidRDefault="00332AF5" w:rsidP="00144E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080"/>
        </w:tabs>
        <w:spacing w:line="260" w:lineRule="atLeast"/>
        <w:jc w:val="thaiDistribute"/>
        <w:rPr>
          <w:rFonts w:asciiTheme="majorBidi" w:hAnsiTheme="majorBidi" w:cstheme="majorBidi"/>
          <w:sz w:val="12"/>
          <w:szCs w:val="12"/>
        </w:rPr>
      </w:pPr>
    </w:p>
    <w:p w14:paraId="38939B59" w14:textId="77777777" w:rsidR="00B62061" w:rsidRDefault="00B62061" w:rsidP="00144E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080"/>
        </w:tabs>
        <w:spacing w:line="260" w:lineRule="atLeast"/>
        <w:jc w:val="thaiDistribute"/>
        <w:rPr>
          <w:rFonts w:asciiTheme="majorBidi" w:hAnsiTheme="majorBidi" w:cstheme="majorBidi"/>
          <w:sz w:val="12"/>
          <w:szCs w:val="12"/>
        </w:rPr>
      </w:pPr>
    </w:p>
    <w:p w14:paraId="5E0B0F2F" w14:textId="77777777" w:rsidR="00B62061" w:rsidRDefault="00B62061" w:rsidP="00144E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080"/>
        </w:tabs>
        <w:spacing w:line="260" w:lineRule="atLeast"/>
        <w:jc w:val="thaiDistribute"/>
        <w:rPr>
          <w:rFonts w:asciiTheme="majorBidi" w:hAnsiTheme="majorBidi" w:cstheme="majorBidi"/>
          <w:sz w:val="12"/>
          <w:szCs w:val="12"/>
        </w:rPr>
      </w:pPr>
    </w:p>
    <w:p w14:paraId="1ADD7153" w14:textId="77777777" w:rsidR="00B62061" w:rsidRDefault="00B62061" w:rsidP="00144E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080"/>
        </w:tabs>
        <w:spacing w:line="260" w:lineRule="atLeast"/>
        <w:jc w:val="thaiDistribute"/>
        <w:rPr>
          <w:rFonts w:asciiTheme="majorBidi" w:hAnsiTheme="majorBidi" w:cstheme="majorBidi"/>
          <w:sz w:val="12"/>
          <w:szCs w:val="12"/>
        </w:rPr>
      </w:pPr>
    </w:p>
    <w:p w14:paraId="129538B9" w14:textId="77777777" w:rsidR="00B62061" w:rsidRDefault="00B62061" w:rsidP="00144E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080"/>
        </w:tabs>
        <w:spacing w:line="260" w:lineRule="atLeast"/>
        <w:jc w:val="thaiDistribute"/>
        <w:rPr>
          <w:rFonts w:asciiTheme="majorBidi" w:hAnsiTheme="majorBidi" w:cstheme="majorBidi"/>
          <w:sz w:val="12"/>
          <w:szCs w:val="12"/>
        </w:rPr>
      </w:pPr>
    </w:p>
    <w:p w14:paraId="0336D58D" w14:textId="77777777" w:rsidR="00B62061" w:rsidRDefault="00B62061" w:rsidP="00144E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080"/>
        </w:tabs>
        <w:spacing w:line="260" w:lineRule="atLeast"/>
        <w:jc w:val="thaiDistribute"/>
        <w:rPr>
          <w:rFonts w:asciiTheme="majorBidi" w:hAnsiTheme="majorBidi" w:cstheme="majorBidi"/>
          <w:sz w:val="12"/>
          <w:szCs w:val="12"/>
        </w:rPr>
      </w:pPr>
    </w:p>
    <w:p w14:paraId="67D36139" w14:textId="77777777" w:rsidR="00B62061" w:rsidRDefault="00B62061" w:rsidP="00144E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080"/>
        </w:tabs>
        <w:spacing w:line="260" w:lineRule="atLeast"/>
        <w:jc w:val="thaiDistribute"/>
        <w:rPr>
          <w:rFonts w:asciiTheme="majorBidi" w:hAnsiTheme="majorBidi" w:cstheme="majorBidi"/>
          <w:sz w:val="12"/>
          <w:szCs w:val="12"/>
        </w:rPr>
      </w:pPr>
    </w:p>
    <w:p w14:paraId="131F34D8" w14:textId="77777777" w:rsidR="00B62061" w:rsidRDefault="00B62061" w:rsidP="00144E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080"/>
        </w:tabs>
        <w:spacing w:line="260" w:lineRule="atLeast"/>
        <w:jc w:val="thaiDistribute"/>
        <w:rPr>
          <w:rFonts w:asciiTheme="majorBidi" w:hAnsiTheme="majorBidi" w:cstheme="majorBidi"/>
          <w:sz w:val="12"/>
          <w:szCs w:val="12"/>
        </w:rPr>
      </w:pPr>
    </w:p>
    <w:p w14:paraId="02D4E3C8" w14:textId="77777777" w:rsidR="00B62061" w:rsidRDefault="00B62061" w:rsidP="00144E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080"/>
        </w:tabs>
        <w:spacing w:line="260" w:lineRule="atLeast"/>
        <w:jc w:val="thaiDistribute"/>
        <w:rPr>
          <w:rFonts w:asciiTheme="majorBidi" w:hAnsiTheme="majorBidi" w:cstheme="majorBidi"/>
          <w:sz w:val="12"/>
          <w:szCs w:val="12"/>
        </w:rPr>
      </w:pPr>
    </w:p>
    <w:p w14:paraId="108724A6" w14:textId="77777777" w:rsidR="00B62061" w:rsidRDefault="00B62061" w:rsidP="00144E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080"/>
        </w:tabs>
        <w:spacing w:line="260" w:lineRule="atLeast"/>
        <w:jc w:val="thaiDistribute"/>
        <w:rPr>
          <w:rFonts w:asciiTheme="majorBidi" w:hAnsiTheme="majorBidi" w:cstheme="majorBidi"/>
          <w:sz w:val="12"/>
          <w:szCs w:val="12"/>
        </w:rPr>
      </w:pPr>
    </w:p>
    <w:p w14:paraId="2ABF2DE3" w14:textId="77777777" w:rsidR="00B62061" w:rsidRDefault="00B62061" w:rsidP="00144E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080"/>
        </w:tabs>
        <w:spacing w:line="260" w:lineRule="atLeast"/>
        <w:jc w:val="thaiDistribute"/>
        <w:rPr>
          <w:rFonts w:asciiTheme="majorBidi" w:hAnsiTheme="majorBidi" w:cstheme="majorBidi"/>
          <w:sz w:val="12"/>
          <w:szCs w:val="12"/>
        </w:rPr>
      </w:pPr>
    </w:p>
    <w:p w14:paraId="013022C7" w14:textId="2CAD98FE" w:rsidR="008443B9" w:rsidRPr="00F60B53" w:rsidRDefault="008443B9" w:rsidP="00524E96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60B53">
        <w:rPr>
          <w:rFonts w:asciiTheme="majorBidi" w:hAnsiTheme="majorBidi" w:cstheme="majorBidi"/>
          <w:b/>
          <w:bCs/>
          <w:sz w:val="30"/>
          <w:szCs w:val="30"/>
          <w:cs/>
        </w:rPr>
        <w:t>กำไรต่อหุ้น</w:t>
      </w:r>
      <w:r w:rsidR="00176837" w:rsidRPr="00F60B53">
        <w:rPr>
          <w:rFonts w:asciiTheme="majorBidi" w:hAnsiTheme="majorBidi" w:cstheme="majorBidi"/>
          <w:b/>
          <w:bCs/>
          <w:sz w:val="30"/>
          <w:szCs w:val="30"/>
          <w:cs/>
        </w:rPr>
        <w:t>ขั้นพื้นฐาน</w:t>
      </w:r>
    </w:p>
    <w:p w14:paraId="2EB2DD73" w14:textId="77777777" w:rsidR="008443B9" w:rsidRPr="00FB1014" w:rsidRDefault="008443B9" w:rsidP="008443B9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23"/>
        <w:gridCol w:w="274"/>
        <w:gridCol w:w="1123"/>
      </w:tblGrid>
      <w:tr w:rsidR="003B490F" w:rsidRPr="009E3BC3" w14:paraId="080FDE61" w14:textId="77777777" w:rsidTr="00CE3E79">
        <w:trPr>
          <w:tblHeader/>
        </w:trPr>
        <w:tc>
          <w:tcPr>
            <w:tcW w:w="3780" w:type="dxa"/>
          </w:tcPr>
          <w:p w14:paraId="1EE63E40" w14:textId="77777777" w:rsidR="003B490F" w:rsidRPr="009E3BC3" w:rsidRDefault="003B490F" w:rsidP="0031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01EEE872" w14:textId="77777777" w:rsidR="003B490F" w:rsidRPr="009E3BC3" w:rsidRDefault="003B490F" w:rsidP="003B4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558084F" w14:textId="77777777" w:rsidR="003B490F" w:rsidRPr="009E3BC3" w:rsidRDefault="003B490F" w:rsidP="0031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5D43AB4F" w14:textId="77777777" w:rsidR="003B490F" w:rsidRPr="009E3BC3" w:rsidRDefault="003B490F" w:rsidP="0031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>งบการเงินเฉพาะกิจการ</w:t>
            </w:r>
          </w:p>
        </w:tc>
      </w:tr>
      <w:tr w:rsidR="00144E42" w:rsidRPr="009E3BC3" w14:paraId="101F9890" w14:textId="77777777" w:rsidTr="00CE3E79">
        <w:trPr>
          <w:tblHeader/>
        </w:trPr>
        <w:tc>
          <w:tcPr>
            <w:tcW w:w="3780" w:type="dxa"/>
          </w:tcPr>
          <w:p w14:paraId="63D2D932" w14:textId="77777777" w:rsidR="00144E42" w:rsidRPr="009E3BC3" w:rsidRDefault="00144E42" w:rsidP="001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AE34894" w14:textId="576DEE4B" w:rsidR="00144E42" w:rsidRPr="009E3BC3" w:rsidRDefault="00144E42" w:rsidP="00144E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42DC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C642171" w14:textId="77777777" w:rsidR="00144E42" w:rsidRPr="009E3BC3" w:rsidRDefault="00144E42" w:rsidP="00144E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63D76C" w14:textId="669692C8" w:rsidR="00144E42" w:rsidRPr="009E3BC3" w:rsidRDefault="00144E42" w:rsidP="00144E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42DC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94C2F51" w14:textId="77777777" w:rsidR="00144E42" w:rsidRPr="009E3BC3" w:rsidRDefault="00144E42" w:rsidP="00144E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4ABFEB2D" w14:textId="7D43931C" w:rsidR="00144E42" w:rsidRPr="009E3BC3" w:rsidRDefault="00144E42" w:rsidP="00144E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42DC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4" w:type="dxa"/>
          </w:tcPr>
          <w:p w14:paraId="3FADF264" w14:textId="77777777" w:rsidR="00144E42" w:rsidRPr="009E3BC3" w:rsidRDefault="00144E42" w:rsidP="00144E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0F38C664" w14:textId="67A991A3" w:rsidR="00144E42" w:rsidRPr="009E3BC3" w:rsidRDefault="00144E42" w:rsidP="00144E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42DC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C96F4C" w:rsidRPr="009E3BC3" w14:paraId="2C00526E" w14:textId="77777777" w:rsidTr="00CE3E79">
        <w:trPr>
          <w:tblHeader/>
        </w:trPr>
        <w:tc>
          <w:tcPr>
            <w:tcW w:w="3780" w:type="dxa"/>
          </w:tcPr>
          <w:p w14:paraId="272C8290" w14:textId="77777777" w:rsidR="00C96F4C" w:rsidRPr="009E3BC3" w:rsidRDefault="00C96F4C" w:rsidP="00C96F4C">
            <w:pPr>
              <w:pStyle w:val="Heading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71999544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C96F4C" w:rsidRPr="009E3BC3" w14:paraId="7E2949A9" w14:textId="77777777" w:rsidTr="00CE3E79">
        <w:tc>
          <w:tcPr>
            <w:tcW w:w="3780" w:type="dxa"/>
          </w:tcPr>
          <w:p w14:paraId="23672233" w14:textId="77777777" w:rsidR="00C96F4C" w:rsidRPr="009E3BC3" w:rsidRDefault="00C96F4C" w:rsidP="00C96F4C">
            <w:pPr>
              <w:tabs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กำไรที่เป็นส่วนของผู้ถือหุ้นสามัญ </w:t>
            </w:r>
          </w:p>
        </w:tc>
        <w:tc>
          <w:tcPr>
            <w:tcW w:w="1170" w:type="dxa"/>
          </w:tcPr>
          <w:p w14:paraId="4697C902" w14:textId="77777777" w:rsidR="00C96F4C" w:rsidRPr="009E3BC3" w:rsidRDefault="00C96F4C" w:rsidP="00C96F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8071A55" w14:textId="77777777" w:rsidR="00C96F4C" w:rsidRPr="009E3BC3" w:rsidRDefault="00C96F4C" w:rsidP="00C96F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8A0917" w14:textId="77777777" w:rsidR="00C96F4C" w:rsidRPr="009E3BC3" w:rsidRDefault="00C96F4C" w:rsidP="00C96F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8BABDE" w14:textId="77777777" w:rsidR="00C96F4C" w:rsidRPr="009E3BC3" w:rsidRDefault="00C96F4C" w:rsidP="00C96F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164D4ECC" w14:textId="77777777" w:rsidR="00C96F4C" w:rsidRPr="009E3BC3" w:rsidRDefault="00C96F4C" w:rsidP="00C96F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2ED4B85C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31B16981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42DC4" w:rsidRPr="009E3BC3" w14:paraId="00AE0BDE" w14:textId="77777777" w:rsidTr="00F8477D">
        <w:tc>
          <w:tcPr>
            <w:tcW w:w="3780" w:type="dxa"/>
          </w:tcPr>
          <w:p w14:paraId="10FBC365" w14:textId="77777777" w:rsidR="00142DC4" w:rsidRPr="009E3BC3" w:rsidRDefault="00142DC4" w:rsidP="00142DC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ของบริษัท (ขั้นพื้นฐาน)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583BBDB" w14:textId="641CD9DD" w:rsidR="00142DC4" w:rsidRPr="00B1754A" w:rsidRDefault="00036C28" w:rsidP="00142DC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1,327,629</w:t>
            </w:r>
          </w:p>
        </w:tc>
        <w:tc>
          <w:tcPr>
            <w:tcW w:w="270" w:type="dxa"/>
          </w:tcPr>
          <w:p w14:paraId="49CA82F2" w14:textId="77777777" w:rsidR="00142DC4" w:rsidRPr="00B1754A" w:rsidRDefault="00142DC4" w:rsidP="0014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90E5534" w14:textId="67D36A05" w:rsidR="00142DC4" w:rsidRPr="00B1754A" w:rsidRDefault="00142DC4" w:rsidP="00142DC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75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1,306,265</w:t>
            </w:r>
          </w:p>
        </w:tc>
        <w:tc>
          <w:tcPr>
            <w:tcW w:w="270" w:type="dxa"/>
          </w:tcPr>
          <w:p w14:paraId="35E79D2F" w14:textId="77777777" w:rsidR="00142DC4" w:rsidRPr="00B1754A" w:rsidRDefault="00142DC4" w:rsidP="0014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double" w:sz="4" w:space="0" w:color="auto"/>
            </w:tcBorders>
          </w:tcPr>
          <w:p w14:paraId="1185E021" w14:textId="106A556A" w:rsidR="00142DC4" w:rsidRPr="00B1754A" w:rsidRDefault="00036C28" w:rsidP="00142DC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1,296,286</w:t>
            </w:r>
          </w:p>
        </w:tc>
        <w:tc>
          <w:tcPr>
            <w:tcW w:w="274" w:type="dxa"/>
          </w:tcPr>
          <w:p w14:paraId="57F41379" w14:textId="77777777" w:rsidR="00142DC4" w:rsidRPr="009E3BC3" w:rsidRDefault="00142DC4" w:rsidP="0014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double" w:sz="4" w:space="0" w:color="auto"/>
            </w:tcBorders>
          </w:tcPr>
          <w:p w14:paraId="499BFFB8" w14:textId="34830F9D" w:rsidR="00142DC4" w:rsidRPr="009E3BC3" w:rsidRDefault="00142DC4" w:rsidP="00142DC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75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1,361,782</w:t>
            </w:r>
          </w:p>
        </w:tc>
      </w:tr>
      <w:tr w:rsidR="00142DC4" w:rsidRPr="009E3BC3" w14:paraId="680DB4A5" w14:textId="77777777" w:rsidTr="00CE3E79">
        <w:trPr>
          <w:trHeight w:val="89"/>
        </w:trPr>
        <w:tc>
          <w:tcPr>
            <w:tcW w:w="3780" w:type="dxa"/>
          </w:tcPr>
          <w:p w14:paraId="3009E4D8" w14:textId="77777777" w:rsidR="00142DC4" w:rsidRPr="009E3BC3" w:rsidRDefault="00142DC4" w:rsidP="0014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69CF7DB" w14:textId="77777777" w:rsidR="00142DC4" w:rsidRPr="00B1754A" w:rsidRDefault="00142DC4" w:rsidP="0014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EDD532E" w14:textId="77777777" w:rsidR="00142DC4" w:rsidRPr="00B1754A" w:rsidRDefault="00142DC4" w:rsidP="0014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BCCD9E7" w14:textId="77777777" w:rsidR="00142DC4" w:rsidRPr="00B1754A" w:rsidRDefault="00142DC4" w:rsidP="0014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CD027F8" w14:textId="77777777" w:rsidR="00142DC4" w:rsidRPr="00B1754A" w:rsidRDefault="00142DC4" w:rsidP="0014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3" w:type="dxa"/>
          </w:tcPr>
          <w:p w14:paraId="789A1FA5" w14:textId="77777777" w:rsidR="00142DC4" w:rsidRPr="00B1754A" w:rsidRDefault="00142DC4" w:rsidP="0014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4BBCF2E1" w14:textId="77777777" w:rsidR="00142DC4" w:rsidRPr="009E3BC3" w:rsidRDefault="00142DC4" w:rsidP="0014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</w:tcPr>
          <w:p w14:paraId="2ABE77FB" w14:textId="77777777" w:rsidR="00142DC4" w:rsidRPr="009E3BC3" w:rsidRDefault="00142DC4" w:rsidP="0014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42DC4" w:rsidRPr="009E3BC3" w14:paraId="0650C640" w14:textId="77777777" w:rsidTr="00456692">
        <w:tc>
          <w:tcPr>
            <w:tcW w:w="3780" w:type="dxa"/>
          </w:tcPr>
          <w:p w14:paraId="70D7FD53" w14:textId="77777777" w:rsidR="00142DC4" w:rsidRPr="009E3BC3" w:rsidRDefault="00142DC4" w:rsidP="0014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91E3BC2" w14:textId="5469CA3C" w:rsidR="00142DC4" w:rsidRPr="00B1754A" w:rsidRDefault="00366F63" w:rsidP="00142DC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75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1,300,000</w:t>
            </w:r>
          </w:p>
        </w:tc>
        <w:tc>
          <w:tcPr>
            <w:tcW w:w="270" w:type="dxa"/>
          </w:tcPr>
          <w:p w14:paraId="07E75CD1" w14:textId="77777777" w:rsidR="00142DC4" w:rsidRPr="00B1754A" w:rsidRDefault="00142DC4" w:rsidP="00142DC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1E08183" w14:textId="0CEC7B0C" w:rsidR="00142DC4" w:rsidRPr="00B1754A" w:rsidRDefault="00142DC4" w:rsidP="00142DC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75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1,300,000</w:t>
            </w:r>
          </w:p>
        </w:tc>
        <w:tc>
          <w:tcPr>
            <w:tcW w:w="270" w:type="dxa"/>
          </w:tcPr>
          <w:p w14:paraId="2CD55249" w14:textId="77777777" w:rsidR="00142DC4" w:rsidRPr="00B1754A" w:rsidRDefault="00142DC4" w:rsidP="00142DC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double" w:sz="4" w:space="0" w:color="auto"/>
            </w:tcBorders>
          </w:tcPr>
          <w:p w14:paraId="0EC2903E" w14:textId="7980459F" w:rsidR="00142DC4" w:rsidRPr="00B1754A" w:rsidRDefault="00366F63" w:rsidP="00142DC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75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1,300,000</w:t>
            </w:r>
          </w:p>
        </w:tc>
        <w:tc>
          <w:tcPr>
            <w:tcW w:w="274" w:type="dxa"/>
          </w:tcPr>
          <w:p w14:paraId="59244635" w14:textId="77777777" w:rsidR="00142DC4" w:rsidRPr="009E3BC3" w:rsidRDefault="00142DC4" w:rsidP="0014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double" w:sz="4" w:space="0" w:color="auto"/>
            </w:tcBorders>
          </w:tcPr>
          <w:p w14:paraId="5FA6351F" w14:textId="23C0EC87" w:rsidR="00142DC4" w:rsidRPr="009E3BC3" w:rsidRDefault="00142DC4" w:rsidP="00142DC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175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1,300,000</w:t>
            </w:r>
          </w:p>
        </w:tc>
      </w:tr>
      <w:tr w:rsidR="00142DC4" w:rsidRPr="009E3BC3" w14:paraId="23193384" w14:textId="77777777" w:rsidTr="00456692">
        <w:tc>
          <w:tcPr>
            <w:tcW w:w="3780" w:type="dxa"/>
          </w:tcPr>
          <w:p w14:paraId="08C4CE1F" w14:textId="77777777" w:rsidR="00142DC4" w:rsidRPr="00204737" w:rsidRDefault="00142DC4" w:rsidP="0014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1241F02" w14:textId="77777777" w:rsidR="00142DC4" w:rsidRPr="00B1754A" w:rsidRDefault="00142DC4" w:rsidP="00142DC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1C6357D" w14:textId="77777777" w:rsidR="00142DC4" w:rsidRPr="00B1754A" w:rsidRDefault="00142DC4" w:rsidP="00142DC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BFEEB3C" w14:textId="77777777" w:rsidR="00142DC4" w:rsidRPr="00B1754A" w:rsidRDefault="00142DC4" w:rsidP="00142DC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D930E2D" w14:textId="77777777" w:rsidR="00142DC4" w:rsidRPr="00B1754A" w:rsidRDefault="00142DC4" w:rsidP="00142DC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</w:tcPr>
          <w:p w14:paraId="1D93A2BA" w14:textId="77777777" w:rsidR="00142DC4" w:rsidRPr="00B1754A" w:rsidRDefault="00142DC4" w:rsidP="00142DC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43D66CE5" w14:textId="77777777" w:rsidR="00142DC4" w:rsidRPr="009E3BC3" w:rsidRDefault="00142DC4" w:rsidP="0014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</w:tcPr>
          <w:p w14:paraId="141C774B" w14:textId="77777777" w:rsidR="00142DC4" w:rsidRPr="00D600AF" w:rsidRDefault="00142DC4" w:rsidP="00142DC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42DC4" w:rsidRPr="009E3BC3" w14:paraId="645A6F74" w14:textId="77777777" w:rsidTr="00456692">
        <w:tc>
          <w:tcPr>
            <w:tcW w:w="3780" w:type="dxa"/>
          </w:tcPr>
          <w:p w14:paraId="4DFD4601" w14:textId="7B33D704" w:rsidR="00142DC4" w:rsidRPr="009E3BC3" w:rsidRDefault="00142DC4" w:rsidP="0014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กำไรต่อหุ้นขั้นพื้นฐาน</w:t>
            </w: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8737121" w14:textId="02D948BF" w:rsidR="00142DC4" w:rsidRPr="003D3AD7" w:rsidRDefault="00F60B53" w:rsidP="00142DC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1.0</w:t>
            </w:r>
            <w:r w:rsidR="00036C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FC7AD85" w14:textId="77777777" w:rsidR="00142DC4" w:rsidRPr="009E3BC3" w:rsidRDefault="00142DC4" w:rsidP="00142DC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A589970" w14:textId="730009DC" w:rsidR="00142DC4" w:rsidRPr="009E3BC3" w:rsidRDefault="00142DC4" w:rsidP="00142DC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1.00</w:t>
            </w:r>
          </w:p>
        </w:tc>
        <w:tc>
          <w:tcPr>
            <w:tcW w:w="270" w:type="dxa"/>
          </w:tcPr>
          <w:p w14:paraId="74033A85" w14:textId="77777777" w:rsidR="00142DC4" w:rsidRPr="009E3BC3" w:rsidRDefault="00142DC4" w:rsidP="00142DC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double" w:sz="4" w:space="0" w:color="auto"/>
            </w:tcBorders>
          </w:tcPr>
          <w:p w14:paraId="3AE9028B" w14:textId="79E90323" w:rsidR="00142DC4" w:rsidRPr="003D3AD7" w:rsidRDefault="00F60B53" w:rsidP="00142DC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1.0</w:t>
            </w:r>
            <w:r w:rsidR="00036C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4" w:type="dxa"/>
          </w:tcPr>
          <w:p w14:paraId="18135CA6" w14:textId="77777777" w:rsidR="00142DC4" w:rsidRPr="009E3BC3" w:rsidRDefault="00142DC4" w:rsidP="0014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double" w:sz="4" w:space="0" w:color="auto"/>
            </w:tcBorders>
          </w:tcPr>
          <w:p w14:paraId="39D61117" w14:textId="12A3556C" w:rsidR="00142DC4" w:rsidRPr="009E3BC3" w:rsidRDefault="00142DC4" w:rsidP="00142DC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1.05</w:t>
            </w:r>
          </w:p>
        </w:tc>
      </w:tr>
      <w:tr w:rsidR="00142DC4" w:rsidRPr="009E3BC3" w14:paraId="59C2850F" w14:textId="77777777" w:rsidTr="00456692">
        <w:tc>
          <w:tcPr>
            <w:tcW w:w="3780" w:type="dxa"/>
          </w:tcPr>
          <w:p w14:paraId="15B94BDF" w14:textId="77777777" w:rsidR="00142DC4" w:rsidRPr="009E3BC3" w:rsidRDefault="00142DC4" w:rsidP="0014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0A06A01" w14:textId="77777777" w:rsidR="00142DC4" w:rsidRPr="003D3AD7" w:rsidRDefault="00142DC4" w:rsidP="00142DC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50F607D" w14:textId="77777777" w:rsidR="00142DC4" w:rsidRPr="009E3BC3" w:rsidRDefault="00142DC4" w:rsidP="00142DC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9F550C2" w14:textId="77777777" w:rsidR="00142DC4" w:rsidRPr="00D600AF" w:rsidRDefault="00142DC4" w:rsidP="00142DC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3281468" w14:textId="77777777" w:rsidR="00142DC4" w:rsidRPr="009E3BC3" w:rsidRDefault="00142DC4" w:rsidP="00142DC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</w:tcPr>
          <w:p w14:paraId="23A3A78F" w14:textId="77777777" w:rsidR="00142DC4" w:rsidRPr="003D3AD7" w:rsidRDefault="00142DC4" w:rsidP="00142DC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585FE141" w14:textId="77777777" w:rsidR="00142DC4" w:rsidRPr="009E3BC3" w:rsidRDefault="00142DC4" w:rsidP="0014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</w:tcPr>
          <w:p w14:paraId="71515F50" w14:textId="77777777" w:rsidR="00142DC4" w:rsidRPr="00D600AF" w:rsidRDefault="00142DC4" w:rsidP="00142DC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6680C737" w14:textId="4C783ADC" w:rsidR="00332AF5" w:rsidRDefault="00332AF5" w:rsidP="00332A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099E801" w14:textId="6C251AC4" w:rsidR="00D31312" w:rsidRPr="009E3BC3" w:rsidRDefault="00D31312" w:rsidP="00524E96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9E3BC3">
        <w:rPr>
          <w:rFonts w:asciiTheme="majorBidi" w:hAnsiTheme="majorBidi" w:cstheme="majorBidi"/>
          <w:b/>
          <w:bCs/>
          <w:sz w:val="30"/>
          <w:szCs w:val="30"/>
          <w:cs/>
        </w:rPr>
        <w:t>เงินปันผล</w:t>
      </w:r>
    </w:p>
    <w:p w14:paraId="1B662A3C" w14:textId="77777777" w:rsidR="005D40B6" w:rsidRPr="00FB1014" w:rsidRDefault="005D40B6" w:rsidP="00FD17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96EF84B" w14:textId="77777777" w:rsidR="00BB2766" w:rsidRPr="009E3BC3" w:rsidRDefault="00BB2766" w:rsidP="00FE1E6F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ผู้ถือหุ้นของบริษัทได้อนุมัติเงินปันผลดังต่อไปนี้</w:t>
      </w:r>
    </w:p>
    <w:p w14:paraId="71382D6F" w14:textId="77777777" w:rsidR="00BB2766" w:rsidRPr="00FB1014" w:rsidRDefault="00BB2766" w:rsidP="00FE1E6F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9198" w:type="dxa"/>
        <w:tblInd w:w="450" w:type="dxa"/>
        <w:tblLook w:val="04A0" w:firstRow="1" w:lastRow="0" w:firstColumn="1" w:lastColumn="0" w:noHBand="0" w:noVBand="1"/>
      </w:tblPr>
      <w:tblGrid>
        <w:gridCol w:w="2700"/>
        <w:gridCol w:w="1800"/>
        <w:gridCol w:w="1890"/>
        <w:gridCol w:w="1278"/>
        <w:gridCol w:w="236"/>
        <w:gridCol w:w="1294"/>
      </w:tblGrid>
      <w:tr w:rsidR="001C6D7A" w:rsidRPr="009E3BC3" w14:paraId="7E1181E8" w14:textId="77777777" w:rsidTr="00AF6A6C">
        <w:tc>
          <w:tcPr>
            <w:tcW w:w="2700" w:type="dxa"/>
            <w:vAlign w:val="bottom"/>
          </w:tcPr>
          <w:p w14:paraId="1333F383" w14:textId="77777777" w:rsidR="00BB2766" w:rsidRPr="009E3BC3" w:rsidRDefault="00BB2766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4B11A98D" w14:textId="77777777" w:rsidR="00BB2766" w:rsidRPr="009E3BC3" w:rsidRDefault="00BB2766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90" w:type="dxa"/>
            <w:vAlign w:val="bottom"/>
          </w:tcPr>
          <w:p w14:paraId="7FA27291" w14:textId="77777777" w:rsidR="00BB2766" w:rsidRPr="009E3BC3" w:rsidRDefault="00BB2766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1612178B" w14:textId="77777777" w:rsidR="00BB2766" w:rsidRPr="009E3BC3" w:rsidRDefault="00BB2766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vAlign w:val="bottom"/>
          </w:tcPr>
          <w:p w14:paraId="4F1DF481" w14:textId="77777777" w:rsidR="00BB2766" w:rsidRPr="009E3BC3" w:rsidRDefault="00BB2766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4B39DDDE" w14:textId="77777777" w:rsidR="00BB2766" w:rsidRPr="009E3BC3" w:rsidRDefault="00BB2766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060161CC" w14:textId="77777777" w:rsidR="00BB2766" w:rsidRPr="009E3BC3" w:rsidDel="00D43E7A" w:rsidRDefault="00BB2766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1C6D7A" w:rsidRPr="009E3BC3" w14:paraId="07242B35" w14:textId="77777777" w:rsidTr="00AF6A6C">
        <w:tc>
          <w:tcPr>
            <w:tcW w:w="2700" w:type="dxa"/>
          </w:tcPr>
          <w:p w14:paraId="00B1A755" w14:textId="77777777" w:rsidR="00BB2766" w:rsidRPr="009E3BC3" w:rsidRDefault="00BB2766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3A6D19B5" w14:textId="77777777" w:rsidR="00BB2766" w:rsidRPr="009E3BC3" w:rsidRDefault="00BB2766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06800695" w14:textId="77777777" w:rsidR="00BB2766" w:rsidRPr="009E3BC3" w:rsidRDefault="00BB2766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78892830" w14:textId="77777777" w:rsidR="00BB2766" w:rsidRPr="009E3BC3" w:rsidRDefault="00BB2766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40D7C421" w14:textId="77777777" w:rsidR="00BB2766" w:rsidRPr="009E3BC3" w:rsidRDefault="00BB2766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308C0838" w14:textId="77777777" w:rsidR="00BB2766" w:rsidRPr="009E3BC3" w:rsidRDefault="00BB2766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6F0F54"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C6D7A" w:rsidRPr="009E3BC3" w14:paraId="5B4A291C" w14:textId="77777777" w:rsidTr="00AF6A6C">
        <w:tc>
          <w:tcPr>
            <w:tcW w:w="2700" w:type="dxa"/>
          </w:tcPr>
          <w:p w14:paraId="119A4216" w14:textId="6ADE2936" w:rsidR="00BB2766" w:rsidRPr="009E3BC3" w:rsidRDefault="008852A1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="00142DC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800" w:type="dxa"/>
          </w:tcPr>
          <w:p w14:paraId="65E5F173" w14:textId="77777777" w:rsidR="00BB2766" w:rsidRPr="009E3BC3" w:rsidRDefault="00BB2766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90" w:type="dxa"/>
          </w:tcPr>
          <w:p w14:paraId="416CB01B" w14:textId="77777777" w:rsidR="00BB2766" w:rsidRPr="009E3BC3" w:rsidRDefault="00BB2766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78" w:type="dxa"/>
          </w:tcPr>
          <w:p w14:paraId="01ACC1CC" w14:textId="77777777" w:rsidR="00BB2766" w:rsidRPr="009E3BC3" w:rsidRDefault="00BB2766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5B93553F" w14:textId="77777777" w:rsidR="00BB2766" w:rsidRPr="009E3BC3" w:rsidRDefault="00BB2766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94" w:type="dxa"/>
          </w:tcPr>
          <w:p w14:paraId="3E3A3D30" w14:textId="77777777" w:rsidR="00BB2766" w:rsidRPr="009E3BC3" w:rsidRDefault="00BB2766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C26A2A" w:rsidRPr="009E3BC3" w14:paraId="4ED16AFD" w14:textId="77777777" w:rsidTr="00AF6A6C">
        <w:tc>
          <w:tcPr>
            <w:tcW w:w="2700" w:type="dxa"/>
          </w:tcPr>
          <w:p w14:paraId="73D33252" w14:textId="1277E991" w:rsidR="00C26A2A" w:rsidRPr="009E3BC3" w:rsidRDefault="00C26A2A" w:rsidP="00C26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42DC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0" w:type="dxa"/>
          </w:tcPr>
          <w:p w14:paraId="083E7558" w14:textId="4AAD1F34" w:rsidR="00C26A2A" w:rsidRPr="009E3BC3" w:rsidRDefault="00A11437" w:rsidP="00C26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</w:t>
            </w:r>
            <w:r w:rsidR="00C26A2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C26A2A" w:rsidRPr="001D532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เมษายน </w:t>
            </w:r>
            <w:r w:rsidR="00C26A2A" w:rsidRPr="001D532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142DC4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890" w:type="dxa"/>
          </w:tcPr>
          <w:p w14:paraId="5F2866B1" w14:textId="6815DDAF" w:rsidR="00C26A2A" w:rsidRPr="009E3BC3" w:rsidRDefault="00A11437" w:rsidP="00C26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</w:t>
            </w:r>
            <w:r w:rsidR="00371C4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C26A2A" w:rsidRPr="001D532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พฤษภาคม </w:t>
            </w:r>
            <w:r w:rsidR="00C26A2A" w:rsidRPr="001D532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142DC4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278" w:type="dxa"/>
          </w:tcPr>
          <w:p w14:paraId="2BF87735" w14:textId="0171CFD5" w:rsidR="00C26A2A" w:rsidRPr="00371C42" w:rsidRDefault="00A11437" w:rsidP="00C26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0.50</w:t>
            </w:r>
          </w:p>
        </w:tc>
        <w:tc>
          <w:tcPr>
            <w:tcW w:w="236" w:type="dxa"/>
          </w:tcPr>
          <w:p w14:paraId="7601FD19" w14:textId="77777777" w:rsidR="00C26A2A" w:rsidRPr="00371C42" w:rsidRDefault="00C26A2A" w:rsidP="00C26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557A7E9" w14:textId="73629ECB" w:rsidR="00C26A2A" w:rsidRPr="00371C42" w:rsidRDefault="00A11437" w:rsidP="00804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  <w:tab w:val="left" w:pos="795"/>
              </w:tabs>
              <w:spacing w:line="240" w:lineRule="auto"/>
              <w:ind w:left="-156" w:right="-25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650,000</w:t>
            </w:r>
          </w:p>
        </w:tc>
      </w:tr>
      <w:tr w:rsidR="00C26A2A" w:rsidRPr="001563E2" w14:paraId="2EC588B6" w14:textId="77777777" w:rsidTr="00AF6A6C">
        <w:tc>
          <w:tcPr>
            <w:tcW w:w="2700" w:type="dxa"/>
          </w:tcPr>
          <w:p w14:paraId="47180CBC" w14:textId="71EA80B2" w:rsidR="00C26A2A" w:rsidRPr="001563E2" w:rsidRDefault="00C26A2A" w:rsidP="00C26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63E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เงินปันผลระหว่างกาล</w:t>
            </w:r>
            <w:r w:rsidR="00AF44B0" w:rsidRPr="001563E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 </w:t>
            </w:r>
            <w:r w:rsidR="00AF44B0" w:rsidRPr="001563E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C0F3F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0" w:type="dxa"/>
          </w:tcPr>
          <w:p w14:paraId="00AD61EA" w14:textId="225FEDDE" w:rsidR="00C26A2A" w:rsidRPr="001563E2" w:rsidRDefault="00A11437" w:rsidP="00C26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5"/>
                <w:tab w:val="left" w:pos="240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</w:t>
            </w:r>
            <w:r w:rsidR="00C26A2A" w:rsidRPr="001563E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สิงหาคม</w:t>
            </w:r>
            <w:r w:rsidR="00C26A2A" w:rsidRPr="001563E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C26A2A" w:rsidRPr="001563E2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142DC4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890" w:type="dxa"/>
          </w:tcPr>
          <w:p w14:paraId="16920AC7" w14:textId="7BC6C81D" w:rsidR="00C26A2A" w:rsidRPr="001563E2" w:rsidRDefault="00A11437" w:rsidP="00C26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8</w:t>
            </w:r>
            <w:r w:rsidR="00C26A2A" w:rsidRPr="001563E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  <w:r w:rsidR="00C26A2A" w:rsidRPr="001563E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C26A2A" w:rsidRPr="001563E2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142DC4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7BB433AE" w14:textId="2870A9F4" w:rsidR="00C26A2A" w:rsidRPr="001563E2" w:rsidRDefault="00A11437" w:rsidP="00C26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0.55</w:t>
            </w:r>
          </w:p>
        </w:tc>
        <w:tc>
          <w:tcPr>
            <w:tcW w:w="236" w:type="dxa"/>
          </w:tcPr>
          <w:p w14:paraId="4B2F992D" w14:textId="77777777" w:rsidR="00C26A2A" w:rsidRPr="001563E2" w:rsidRDefault="00C26A2A" w:rsidP="00C26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7C14386C" w14:textId="02E0BD99" w:rsidR="00C26A2A" w:rsidRPr="001563E2" w:rsidRDefault="00A11437" w:rsidP="00804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  <w:tab w:val="left" w:pos="789"/>
              </w:tabs>
              <w:spacing w:line="240" w:lineRule="auto"/>
              <w:ind w:left="-156" w:right="-25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715,000</w:t>
            </w:r>
          </w:p>
        </w:tc>
      </w:tr>
      <w:tr w:rsidR="00C26A2A" w:rsidRPr="001563E2" w14:paraId="05E13849" w14:textId="77777777" w:rsidTr="00AF6A6C">
        <w:tc>
          <w:tcPr>
            <w:tcW w:w="2700" w:type="dxa"/>
          </w:tcPr>
          <w:p w14:paraId="67989ACD" w14:textId="157E0E49" w:rsidR="00C26A2A" w:rsidRPr="001563E2" w:rsidRDefault="00C26A2A" w:rsidP="00C26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64778DC0" w14:textId="3941343E" w:rsidR="00C26A2A" w:rsidRPr="001563E2" w:rsidRDefault="00C26A2A" w:rsidP="00C26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5"/>
                <w:tab w:val="left" w:pos="240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985F270" w14:textId="46795F13" w:rsidR="00C26A2A" w:rsidRPr="001563E2" w:rsidRDefault="00C26A2A" w:rsidP="00C26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02B29DEA" w14:textId="20A817AE" w:rsidR="00C26A2A" w:rsidRPr="001563E2" w:rsidRDefault="00A11437" w:rsidP="00C26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1.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05</w:t>
            </w:r>
          </w:p>
        </w:tc>
        <w:tc>
          <w:tcPr>
            <w:tcW w:w="236" w:type="dxa"/>
          </w:tcPr>
          <w:p w14:paraId="1960CAB7" w14:textId="77777777" w:rsidR="00C26A2A" w:rsidRPr="001563E2" w:rsidRDefault="00C26A2A" w:rsidP="00C26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314D8482" w14:textId="127E8066" w:rsidR="00C26A2A" w:rsidRPr="001563E2" w:rsidRDefault="00A11437" w:rsidP="00804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9"/>
                <w:tab w:val="left" w:pos="926"/>
              </w:tabs>
              <w:spacing w:line="240" w:lineRule="auto"/>
              <w:ind w:left="-156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1,365,000</w:t>
            </w:r>
          </w:p>
        </w:tc>
      </w:tr>
      <w:tr w:rsidR="00142DC4" w:rsidRPr="009E3BC3" w14:paraId="5988543A" w14:textId="77777777" w:rsidTr="00AF6A6C">
        <w:trPr>
          <w:trHeight w:val="152"/>
        </w:trPr>
        <w:tc>
          <w:tcPr>
            <w:tcW w:w="2700" w:type="dxa"/>
          </w:tcPr>
          <w:p w14:paraId="6B1A8329" w14:textId="439C4F4B" w:rsidR="00142DC4" w:rsidRPr="009E3BC3" w:rsidRDefault="00142DC4" w:rsidP="0014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800" w:type="dxa"/>
          </w:tcPr>
          <w:p w14:paraId="73269BF3" w14:textId="77777777" w:rsidR="00142DC4" w:rsidRPr="009E3BC3" w:rsidRDefault="00142DC4" w:rsidP="0014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90" w:type="dxa"/>
          </w:tcPr>
          <w:p w14:paraId="2B39B463" w14:textId="77777777" w:rsidR="00142DC4" w:rsidRPr="009E3BC3" w:rsidRDefault="00142DC4" w:rsidP="0014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</w:tcPr>
          <w:p w14:paraId="5FC9FE39" w14:textId="3947EB56" w:rsidR="00142DC4" w:rsidRPr="009E3BC3" w:rsidRDefault="00142DC4" w:rsidP="0014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236" w:type="dxa"/>
          </w:tcPr>
          <w:p w14:paraId="632ABCC0" w14:textId="77777777" w:rsidR="00142DC4" w:rsidRPr="009E3BC3" w:rsidRDefault="00142DC4" w:rsidP="0014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79980F1A" w14:textId="4BB3516F" w:rsidR="00142DC4" w:rsidRPr="009E3BC3" w:rsidRDefault="00142DC4" w:rsidP="0014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</w:tr>
      <w:tr w:rsidR="00142DC4" w:rsidRPr="009E3BC3" w14:paraId="18783FB2" w14:textId="77777777" w:rsidTr="00410948">
        <w:tc>
          <w:tcPr>
            <w:tcW w:w="2700" w:type="dxa"/>
          </w:tcPr>
          <w:p w14:paraId="15E39EC1" w14:textId="74CE6E13" w:rsidR="00142DC4" w:rsidRPr="009E3BC3" w:rsidRDefault="00142DC4" w:rsidP="0014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0" w:type="dxa"/>
          </w:tcPr>
          <w:p w14:paraId="584E0DAE" w14:textId="75C0F9AE" w:rsidR="00142DC4" w:rsidRPr="009E3BC3" w:rsidRDefault="00142DC4" w:rsidP="0014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19 </w:t>
            </w:r>
            <w:r w:rsidRPr="001D532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เมษายน </w:t>
            </w:r>
            <w:r w:rsidRPr="001D532A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890" w:type="dxa"/>
          </w:tcPr>
          <w:p w14:paraId="456FB58F" w14:textId="749F2889" w:rsidR="00142DC4" w:rsidRPr="009E3BC3" w:rsidRDefault="00142DC4" w:rsidP="0014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10 </w:t>
            </w:r>
            <w:r w:rsidRPr="001D532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พฤษภาคม </w:t>
            </w:r>
            <w:r w:rsidRPr="001D532A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278" w:type="dxa"/>
          </w:tcPr>
          <w:p w14:paraId="6995179F" w14:textId="58F44045" w:rsidR="00142DC4" w:rsidRPr="009E3BC3" w:rsidRDefault="00142DC4" w:rsidP="0014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1C42">
              <w:rPr>
                <w:rFonts w:asciiTheme="majorBidi" w:hAnsiTheme="majorBidi" w:cstheme="majorBidi"/>
                <w:sz w:val="30"/>
                <w:szCs w:val="30"/>
              </w:rPr>
              <w:t>0.50</w:t>
            </w:r>
          </w:p>
        </w:tc>
        <w:tc>
          <w:tcPr>
            <w:tcW w:w="236" w:type="dxa"/>
          </w:tcPr>
          <w:p w14:paraId="17B82573" w14:textId="77777777" w:rsidR="00142DC4" w:rsidRPr="009E3BC3" w:rsidRDefault="00142DC4" w:rsidP="0014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294" w:type="dxa"/>
          </w:tcPr>
          <w:p w14:paraId="0E817BD4" w14:textId="51884602" w:rsidR="00142DC4" w:rsidRPr="009E3BC3" w:rsidRDefault="00142DC4" w:rsidP="0014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  <w:tab w:val="left" w:pos="795"/>
              </w:tabs>
              <w:spacing w:line="240" w:lineRule="auto"/>
              <w:ind w:left="-156" w:right="-25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1C42">
              <w:rPr>
                <w:rFonts w:asciiTheme="majorBidi" w:hAnsiTheme="majorBidi" w:cstheme="majorBidi"/>
                <w:sz w:val="30"/>
                <w:szCs w:val="30"/>
              </w:rPr>
              <w:t>650,000</w:t>
            </w:r>
          </w:p>
        </w:tc>
      </w:tr>
      <w:tr w:rsidR="00142DC4" w:rsidRPr="009E3BC3" w14:paraId="54FEC27E" w14:textId="77777777" w:rsidTr="00410948">
        <w:tc>
          <w:tcPr>
            <w:tcW w:w="2700" w:type="dxa"/>
          </w:tcPr>
          <w:p w14:paraId="047C78B1" w14:textId="3ED81237" w:rsidR="00142DC4" w:rsidRPr="009E3BC3" w:rsidRDefault="00142DC4" w:rsidP="0014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63E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เงินปันผลระหว่างกาลปี </w:t>
            </w:r>
            <w:r w:rsidRPr="001563E2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0" w:type="dxa"/>
          </w:tcPr>
          <w:p w14:paraId="362ED4C6" w14:textId="5DF6498C" w:rsidR="00142DC4" w:rsidRDefault="00142DC4" w:rsidP="0014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563E2">
              <w:rPr>
                <w:rFonts w:ascii="Angsana New" w:hAnsi="Angsana New" w:cs="Angsana New"/>
                <w:sz w:val="30"/>
                <w:szCs w:val="30"/>
              </w:rPr>
              <w:t xml:space="preserve">11 </w:t>
            </w:r>
            <w:r w:rsidRPr="001563E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พฤศจิกายน </w:t>
            </w:r>
            <w:r w:rsidRPr="001563E2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890" w:type="dxa"/>
          </w:tcPr>
          <w:p w14:paraId="3DA58BCB" w14:textId="0DF747A7" w:rsidR="00142DC4" w:rsidRPr="001D532A" w:rsidRDefault="00142DC4" w:rsidP="0014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563E2">
              <w:rPr>
                <w:rFonts w:ascii="Angsana New" w:hAnsi="Angsana New" w:cs="Angsana New"/>
                <w:sz w:val="30"/>
                <w:szCs w:val="30"/>
              </w:rPr>
              <w:t xml:space="preserve">6 </w:t>
            </w:r>
            <w:r w:rsidRPr="001563E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Pr="001563E2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12F0B8C0" w14:textId="124ABEBA" w:rsidR="00142DC4" w:rsidRPr="00410948" w:rsidRDefault="00142DC4" w:rsidP="0014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563E2">
              <w:rPr>
                <w:rFonts w:asciiTheme="majorBidi" w:hAnsiTheme="majorBidi" w:cstheme="majorBidi"/>
                <w:sz w:val="30"/>
                <w:szCs w:val="30"/>
              </w:rPr>
              <w:t>0.60</w:t>
            </w:r>
          </w:p>
        </w:tc>
        <w:tc>
          <w:tcPr>
            <w:tcW w:w="236" w:type="dxa"/>
          </w:tcPr>
          <w:p w14:paraId="37EC5499" w14:textId="77777777" w:rsidR="00142DC4" w:rsidRPr="00410948" w:rsidRDefault="00142DC4" w:rsidP="0014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007649ED" w14:textId="4CC10574" w:rsidR="00142DC4" w:rsidRPr="00410948" w:rsidRDefault="00142DC4" w:rsidP="0014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  <w:tab w:val="left" w:pos="795"/>
              </w:tabs>
              <w:spacing w:line="240" w:lineRule="auto"/>
              <w:ind w:left="-156" w:right="-25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563E2">
              <w:rPr>
                <w:rFonts w:asciiTheme="majorBidi" w:hAnsiTheme="majorBidi" w:cstheme="majorBidi"/>
                <w:sz w:val="30"/>
                <w:szCs w:val="30"/>
              </w:rPr>
              <w:t>780,000</w:t>
            </w:r>
          </w:p>
        </w:tc>
      </w:tr>
      <w:tr w:rsidR="00142DC4" w:rsidRPr="009E3BC3" w14:paraId="02DD82CD" w14:textId="77777777" w:rsidTr="00410948">
        <w:tc>
          <w:tcPr>
            <w:tcW w:w="2700" w:type="dxa"/>
          </w:tcPr>
          <w:p w14:paraId="1395D368" w14:textId="77777777" w:rsidR="00142DC4" w:rsidRPr="009E3BC3" w:rsidRDefault="00142DC4" w:rsidP="0014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75DBF14E" w14:textId="77777777" w:rsidR="00142DC4" w:rsidRDefault="00142DC4" w:rsidP="0014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1C523D7" w14:textId="77777777" w:rsidR="00142DC4" w:rsidRPr="001D532A" w:rsidRDefault="00142DC4" w:rsidP="0014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52FCB52A" w14:textId="6F817E1F" w:rsidR="00142DC4" w:rsidRPr="00410948" w:rsidRDefault="00142DC4" w:rsidP="0014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63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1.10</w:t>
            </w:r>
          </w:p>
        </w:tc>
        <w:tc>
          <w:tcPr>
            <w:tcW w:w="236" w:type="dxa"/>
          </w:tcPr>
          <w:p w14:paraId="43BEDFBA" w14:textId="77777777" w:rsidR="00142DC4" w:rsidRPr="00410948" w:rsidRDefault="00142DC4" w:rsidP="0014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0C99C9C0" w14:textId="37AEE64B" w:rsidR="00142DC4" w:rsidRPr="00410948" w:rsidRDefault="00142DC4" w:rsidP="0014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5"/>
                <w:tab w:val="left" w:pos="926"/>
              </w:tabs>
              <w:spacing w:line="240" w:lineRule="auto"/>
              <w:ind w:left="-156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63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1,430,000</w:t>
            </w:r>
          </w:p>
        </w:tc>
      </w:tr>
    </w:tbl>
    <w:p w14:paraId="77B1BD98" w14:textId="4D6D936D" w:rsidR="00242EA7" w:rsidRDefault="00242EA7" w:rsidP="00242E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thaiDistribute"/>
        <w:rPr>
          <w:rFonts w:asciiTheme="majorBidi" w:hAnsiTheme="majorBidi" w:cstheme="majorBidi"/>
          <w:b/>
          <w:bCs/>
        </w:rPr>
      </w:pPr>
    </w:p>
    <w:p w14:paraId="7FBDA2A5" w14:textId="2915A348" w:rsidR="00332AF5" w:rsidRDefault="00332AF5" w:rsidP="00242E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thaiDistribute"/>
        <w:rPr>
          <w:rFonts w:asciiTheme="majorBidi" w:hAnsiTheme="majorBidi" w:cstheme="majorBidi"/>
          <w:b/>
          <w:bCs/>
        </w:rPr>
      </w:pPr>
    </w:p>
    <w:p w14:paraId="3E25C711" w14:textId="565407F7" w:rsidR="00B82710" w:rsidRDefault="00B827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br w:type="page"/>
      </w:r>
    </w:p>
    <w:p w14:paraId="19C0A7F9" w14:textId="30DF12A5" w:rsidR="00242EA7" w:rsidRPr="00192260" w:rsidRDefault="00242EA7" w:rsidP="008F6F5F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9E3BC3">
        <w:rPr>
          <w:rFonts w:asciiTheme="majorBidi" w:hAnsiTheme="majorBidi" w:cstheme="majorBidi"/>
          <w:b/>
          <w:bCs/>
          <w:sz w:val="30"/>
          <w:szCs w:val="30"/>
          <w:cs/>
        </w:rPr>
        <w:t>เ</w:t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ครื่องมือทางการเงิน</w:t>
      </w:r>
    </w:p>
    <w:p w14:paraId="467C3BE9" w14:textId="77777777" w:rsidR="00A81C49" w:rsidRPr="00527EF6" w:rsidRDefault="00A81C49" w:rsidP="00FF255B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271331B0" w14:textId="5402F7BA" w:rsidR="00A81C49" w:rsidRPr="009E3BC3" w:rsidRDefault="00A81C49" w:rsidP="00BA3BCA">
      <w:pPr>
        <w:pStyle w:val="BodyText2"/>
        <w:numPr>
          <w:ilvl w:val="0"/>
          <w:numId w:val="29"/>
        </w:numPr>
        <w:spacing w:line="260" w:lineRule="atLeast"/>
        <w:ind w:left="540" w:right="-43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2665F0D3" w14:textId="77777777" w:rsidR="00E25327" w:rsidRPr="000A6C5C" w:rsidRDefault="00E25327" w:rsidP="007278E2">
      <w:pPr>
        <w:pStyle w:val="BodyText2"/>
        <w:tabs>
          <w:tab w:val="left" w:pos="540"/>
          <w:tab w:val="left" w:pos="126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</w:rPr>
      </w:pPr>
    </w:p>
    <w:p w14:paraId="2FD497DC" w14:textId="1E5F8701" w:rsidR="00A81C49" w:rsidRDefault="00A81C49" w:rsidP="00E9608C">
      <w:pPr>
        <w:pStyle w:val="BodyText2"/>
        <w:spacing w:line="260" w:lineRule="atLeast"/>
        <w:ind w:left="540" w:right="40" w:firstLine="0"/>
        <w:jc w:val="thaiDistribute"/>
        <w:rPr>
          <w:rFonts w:asciiTheme="majorBidi" w:hAnsiTheme="majorBidi" w:cstheme="majorBidi"/>
          <w:sz w:val="30"/>
          <w:szCs w:val="30"/>
          <w:lang w:val="en-US" w:eastAsia="en-US"/>
        </w:rPr>
      </w:pPr>
      <w:r w:rsidRPr="009E3BC3">
        <w:rPr>
          <w:rFonts w:asciiTheme="majorBidi" w:hAnsiTheme="majorBidi" w:cstheme="majorBidi"/>
          <w:sz w:val="30"/>
          <w:szCs w:val="30"/>
          <w:cs/>
          <w:lang w:val="en-US" w:eastAsia="en-US"/>
        </w:rPr>
        <w:t>ตารางดังต่อไปนี้แสดงมูลค่าตามบัญชีและมูลค่ายุติธรรมของสินทรัพย์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</w:t>
      </w:r>
      <w:r w:rsidR="008828CC">
        <w:rPr>
          <w:rFonts w:asciiTheme="majorBidi" w:hAnsiTheme="majorBidi" w:cstheme="majorBidi" w:hint="cs"/>
          <w:sz w:val="30"/>
          <w:szCs w:val="30"/>
          <w:cs/>
          <w:lang w:val="en-US" w:eastAsia="en-US"/>
        </w:rPr>
        <w:t>และหนี้สินทางการเงิน</w:t>
      </w:r>
      <w:r w:rsidRPr="009E3BC3">
        <w:rPr>
          <w:rFonts w:asciiTheme="majorBidi" w:hAnsiTheme="majorBidi" w:cstheme="majorBidi"/>
          <w:sz w:val="30"/>
          <w:szCs w:val="30"/>
          <w:cs/>
          <w:lang w:val="en-US" w:eastAsia="en-US"/>
        </w:rPr>
        <w:t>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28839C13" w14:textId="77777777" w:rsidR="00477C0D" w:rsidRPr="00477C0D" w:rsidRDefault="00477C0D" w:rsidP="00E9608C">
      <w:pPr>
        <w:pStyle w:val="BodyText2"/>
        <w:spacing w:line="260" w:lineRule="atLeast"/>
        <w:ind w:left="540" w:right="40" w:firstLine="0"/>
        <w:jc w:val="thaiDistribute"/>
        <w:rPr>
          <w:rFonts w:asciiTheme="majorBidi" w:hAnsiTheme="majorBidi" w:cstheme="majorBidi"/>
          <w:sz w:val="24"/>
          <w:szCs w:val="24"/>
          <w:lang w:val="en-US" w:eastAsia="en-US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1620"/>
        <w:gridCol w:w="270"/>
        <w:gridCol w:w="1620"/>
        <w:gridCol w:w="270"/>
        <w:gridCol w:w="900"/>
        <w:gridCol w:w="270"/>
        <w:gridCol w:w="900"/>
        <w:gridCol w:w="270"/>
        <w:gridCol w:w="900"/>
      </w:tblGrid>
      <w:tr w:rsidR="00477C0D" w:rsidRPr="008E651F" w14:paraId="34F539F5" w14:textId="77777777" w:rsidTr="00B142E6">
        <w:trPr>
          <w:trHeight w:val="261"/>
          <w:tblHeader/>
        </w:trPr>
        <w:tc>
          <w:tcPr>
            <w:tcW w:w="2250" w:type="dxa"/>
            <w:vAlign w:val="bottom"/>
          </w:tcPr>
          <w:p w14:paraId="58F8597B" w14:textId="77777777" w:rsidR="00477C0D" w:rsidRPr="008E651F" w:rsidRDefault="00477C0D" w:rsidP="00B142E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020" w:type="dxa"/>
            <w:gridSpan w:val="9"/>
          </w:tcPr>
          <w:p w14:paraId="4A8D9761" w14:textId="77777777" w:rsidR="00477C0D" w:rsidRPr="008E651F" w:rsidRDefault="00477C0D" w:rsidP="00B142E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E651F">
              <w:rPr>
                <w:rFonts w:asciiTheme="majorBidi" w:eastAsia="AngsanaNew" w:hAnsiTheme="majorBidi" w:cstheme="majorBidi"/>
                <w:b/>
                <w:bCs/>
                <w:sz w:val="26"/>
                <w:szCs w:val="26"/>
                <w:cs/>
                <w:lang w:eastAsia="en-GB"/>
              </w:rPr>
              <w:t xml:space="preserve">งบการเงินรวม </w:t>
            </w:r>
            <w:r w:rsidRPr="008E651F">
              <w:rPr>
                <w:rFonts w:asciiTheme="majorBidi" w:eastAsia="AngsanaNew" w:hAnsiTheme="majorBidi" w:cstheme="majorBidi"/>
                <w:b/>
                <w:bCs/>
                <w:sz w:val="26"/>
                <w:szCs w:val="26"/>
                <w:lang w:eastAsia="en-GB"/>
              </w:rPr>
              <w:t xml:space="preserve">/ </w:t>
            </w:r>
            <w:r w:rsidRPr="008E651F">
              <w:rPr>
                <w:rFonts w:asciiTheme="majorBidi" w:eastAsia="AngsanaNew" w:hAnsiTheme="majorBidi" w:cstheme="majorBidi"/>
                <w:b/>
                <w:bCs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477C0D" w:rsidRPr="008E651F" w14:paraId="4877C3CE" w14:textId="77777777" w:rsidTr="00B142E6">
        <w:trPr>
          <w:trHeight w:val="261"/>
          <w:tblHeader/>
        </w:trPr>
        <w:tc>
          <w:tcPr>
            <w:tcW w:w="2250" w:type="dxa"/>
            <w:vAlign w:val="bottom"/>
          </w:tcPr>
          <w:p w14:paraId="3EBD3E0D" w14:textId="77777777" w:rsidR="00477C0D" w:rsidRPr="008E651F" w:rsidRDefault="00477C0D" w:rsidP="00B142E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510" w:type="dxa"/>
            <w:gridSpan w:val="3"/>
            <w:vAlign w:val="bottom"/>
          </w:tcPr>
          <w:p w14:paraId="7D024E96" w14:textId="77777777" w:rsidR="00477C0D" w:rsidRPr="008E651F" w:rsidRDefault="00477C0D" w:rsidP="00B142E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8E65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3510" w:type="dxa"/>
            <w:gridSpan w:val="6"/>
            <w:vAlign w:val="bottom"/>
          </w:tcPr>
          <w:p w14:paraId="5C8DD6D6" w14:textId="77777777" w:rsidR="00477C0D" w:rsidRPr="008E651F" w:rsidRDefault="00477C0D" w:rsidP="00B142E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E65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477C0D" w:rsidRPr="008E651F" w14:paraId="05C7ABA2" w14:textId="77777777" w:rsidTr="00F60B53">
        <w:trPr>
          <w:trHeight w:val="261"/>
          <w:tblHeader/>
        </w:trPr>
        <w:tc>
          <w:tcPr>
            <w:tcW w:w="2250" w:type="dxa"/>
            <w:vAlign w:val="bottom"/>
            <w:hideMark/>
          </w:tcPr>
          <w:p w14:paraId="359F9D8A" w14:textId="77777777" w:rsidR="00477C0D" w:rsidRPr="008E651F" w:rsidRDefault="00477C0D" w:rsidP="00B142E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  <w:hideMark/>
          </w:tcPr>
          <w:p w14:paraId="476B7998" w14:textId="77777777" w:rsidR="00477C0D" w:rsidRPr="008E651F" w:rsidRDefault="00477C0D" w:rsidP="00B142E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E651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</w:t>
            </w:r>
          </w:p>
          <w:p w14:paraId="01249A7C" w14:textId="77777777" w:rsidR="00477C0D" w:rsidRPr="008E651F" w:rsidRDefault="00477C0D" w:rsidP="00B142E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8E651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7447277D" w14:textId="77777777" w:rsidR="00477C0D" w:rsidRPr="008E651F" w:rsidRDefault="00477C0D" w:rsidP="00B142E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68C2D933" w14:textId="77777777" w:rsidR="00477C0D" w:rsidRPr="008E651F" w:rsidRDefault="00477C0D" w:rsidP="00B142E6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E651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</w:t>
            </w:r>
          </w:p>
          <w:p w14:paraId="16136966" w14:textId="77777777" w:rsidR="00477C0D" w:rsidRPr="008E651F" w:rsidRDefault="00477C0D" w:rsidP="00B142E6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E651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ขาดทุนเบ็ดเสร็จอื่น</w:t>
            </w:r>
          </w:p>
        </w:tc>
        <w:tc>
          <w:tcPr>
            <w:tcW w:w="270" w:type="dxa"/>
          </w:tcPr>
          <w:p w14:paraId="01BF28CD" w14:textId="77777777" w:rsidR="00477C0D" w:rsidRPr="008E651F" w:rsidRDefault="00477C0D" w:rsidP="00B142E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D8D0389" w14:textId="77777777" w:rsidR="00477C0D" w:rsidRPr="008E651F" w:rsidRDefault="00477C0D" w:rsidP="00B142E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E651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8E651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E651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  <w:vAlign w:val="bottom"/>
          </w:tcPr>
          <w:p w14:paraId="45CD680D" w14:textId="77777777" w:rsidR="00477C0D" w:rsidRPr="008E651F" w:rsidRDefault="00477C0D" w:rsidP="00B142E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  <w:hideMark/>
          </w:tcPr>
          <w:p w14:paraId="741D9DED" w14:textId="77777777" w:rsidR="00477C0D" w:rsidRPr="008E651F" w:rsidRDefault="00477C0D" w:rsidP="00B142E6">
            <w:pPr>
              <w:pStyle w:val="acctfourfigures"/>
              <w:tabs>
                <w:tab w:val="left" w:pos="90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E651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8E651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E651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270" w:type="dxa"/>
            <w:vAlign w:val="bottom"/>
          </w:tcPr>
          <w:p w14:paraId="2F4079D2" w14:textId="77777777" w:rsidR="00477C0D" w:rsidRPr="008E651F" w:rsidRDefault="00477C0D" w:rsidP="00B142E6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  <w:hideMark/>
          </w:tcPr>
          <w:p w14:paraId="578E3658" w14:textId="77777777" w:rsidR="00477C0D" w:rsidRPr="008E651F" w:rsidRDefault="00477C0D" w:rsidP="00B142E6">
            <w:pPr>
              <w:pStyle w:val="acctfourfigures"/>
              <w:tabs>
                <w:tab w:val="clear" w:pos="765"/>
                <w:tab w:val="decimal" w:pos="789"/>
                <w:tab w:val="left" w:pos="88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E651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477C0D" w:rsidRPr="008E651F" w14:paraId="19FE34FD" w14:textId="77777777" w:rsidTr="00B142E6">
        <w:trPr>
          <w:trHeight w:val="261"/>
        </w:trPr>
        <w:tc>
          <w:tcPr>
            <w:tcW w:w="2250" w:type="dxa"/>
            <w:vAlign w:val="bottom"/>
          </w:tcPr>
          <w:p w14:paraId="58101B46" w14:textId="77777777" w:rsidR="00477C0D" w:rsidRPr="008E651F" w:rsidRDefault="00477C0D" w:rsidP="00B142E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</w:p>
        </w:tc>
        <w:tc>
          <w:tcPr>
            <w:tcW w:w="7020" w:type="dxa"/>
            <w:gridSpan w:val="9"/>
          </w:tcPr>
          <w:p w14:paraId="7CF339D2" w14:textId="77777777" w:rsidR="00477C0D" w:rsidRPr="008E651F" w:rsidRDefault="00477C0D" w:rsidP="00B142E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E651F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477C0D" w:rsidRPr="008E651F" w14:paraId="08AC70BF" w14:textId="77777777" w:rsidTr="00B142E6">
        <w:trPr>
          <w:trHeight w:val="261"/>
        </w:trPr>
        <w:tc>
          <w:tcPr>
            <w:tcW w:w="2250" w:type="dxa"/>
            <w:vAlign w:val="bottom"/>
          </w:tcPr>
          <w:p w14:paraId="48437F96" w14:textId="4E4E713C" w:rsidR="00477C0D" w:rsidRPr="008E651F" w:rsidRDefault="00477C0D" w:rsidP="00B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8E651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8E651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8E651F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8E651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EC0F3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1620" w:type="dxa"/>
            <w:vAlign w:val="bottom"/>
          </w:tcPr>
          <w:p w14:paraId="608287BD" w14:textId="77777777" w:rsidR="00477C0D" w:rsidRPr="008E651F" w:rsidRDefault="00477C0D" w:rsidP="00B142E6">
            <w:pPr>
              <w:pStyle w:val="acctfourfigures"/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0A9E4D3B" w14:textId="77777777" w:rsidR="00477C0D" w:rsidRPr="008E651F" w:rsidRDefault="00477C0D" w:rsidP="00B142E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620" w:type="dxa"/>
          </w:tcPr>
          <w:p w14:paraId="760595AA" w14:textId="77777777" w:rsidR="00477C0D" w:rsidRPr="008E651F" w:rsidRDefault="00477C0D" w:rsidP="00B142E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4F4B94AA" w14:textId="77777777" w:rsidR="00477C0D" w:rsidRPr="008E651F" w:rsidRDefault="00477C0D" w:rsidP="00B142E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1932BFB" w14:textId="77777777" w:rsidR="00477C0D" w:rsidRPr="008E651F" w:rsidRDefault="00477C0D" w:rsidP="00B142E6">
            <w:pPr>
              <w:pStyle w:val="acctfourfigures"/>
              <w:tabs>
                <w:tab w:val="decimal" w:pos="595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60AF714" w14:textId="77777777" w:rsidR="00477C0D" w:rsidRPr="008E651F" w:rsidRDefault="00477C0D" w:rsidP="00B142E6">
            <w:pPr>
              <w:pStyle w:val="acctfourfigures"/>
              <w:tabs>
                <w:tab w:val="decimal" w:pos="595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DB58B44" w14:textId="77777777" w:rsidR="00477C0D" w:rsidRPr="008E651F" w:rsidRDefault="00477C0D" w:rsidP="00B142E6">
            <w:pPr>
              <w:pStyle w:val="acctfourfigures"/>
              <w:tabs>
                <w:tab w:val="decimal" w:pos="595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477C0D" w:rsidRPr="00C81CBE" w14:paraId="0A1A90D2" w14:textId="77777777" w:rsidTr="00B142E6">
        <w:trPr>
          <w:trHeight w:val="261"/>
        </w:trPr>
        <w:tc>
          <w:tcPr>
            <w:tcW w:w="2250" w:type="dxa"/>
            <w:vAlign w:val="bottom"/>
          </w:tcPr>
          <w:p w14:paraId="5A6DF5F9" w14:textId="77777777" w:rsidR="00477C0D" w:rsidRPr="00F946D5" w:rsidRDefault="00477C0D" w:rsidP="00B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46D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620" w:type="dxa"/>
            <w:vAlign w:val="bottom"/>
          </w:tcPr>
          <w:p w14:paraId="47824033" w14:textId="77777777" w:rsidR="00477C0D" w:rsidRPr="00F946D5" w:rsidRDefault="00477C0D" w:rsidP="00B142E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AE5D032" w14:textId="77777777" w:rsidR="00477C0D" w:rsidRPr="00BA3BCA" w:rsidRDefault="00477C0D" w:rsidP="00B142E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0D710F0B" w14:textId="77777777" w:rsidR="00477C0D" w:rsidRPr="00BA3BCA" w:rsidRDefault="00477C0D" w:rsidP="00B142E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55ADCA8" w14:textId="77777777" w:rsidR="00477C0D" w:rsidRPr="00BA3BCA" w:rsidRDefault="00477C0D" w:rsidP="00B142E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9CFF3B2" w14:textId="77777777" w:rsidR="00477C0D" w:rsidRPr="00BA3BCA" w:rsidRDefault="00477C0D" w:rsidP="00B142E6">
            <w:pPr>
              <w:tabs>
                <w:tab w:val="clear" w:pos="907"/>
                <w:tab w:val="left" w:pos="610"/>
              </w:tabs>
              <w:spacing w:line="240" w:lineRule="auto"/>
              <w:ind w:left="-110" w:right="2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9C4C543" w14:textId="77777777" w:rsidR="00477C0D" w:rsidRPr="00BA3BCA" w:rsidRDefault="00477C0D" w:rsidP="00B142E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CD06DC3" w14:textId="77777777" w:rsidR="00477C0D" w:rsidRPr="00BA3BCA" w:rsidRDefault="00477C0D" w:rsidP="00B142E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30FA431" w14:textId="77777777" w:rsidR="00477C0D" w:rsidRPr="00BA3BCA" w:rsidRDefault="00477C0D" w:rsidP="00B142E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77C0D" w:rsidRPr="00C81CBE" w14:paraId="7F3CCDDF" w14:textId="77777777" w:rsidTr="00B142E6">
        <w:trPr>
          <w:trHeight w:val="261"/>
        </w:trPr>
        <w:tc>
          <w:tcPr>
            <w:tcW w:w="2250" w:type="dxa"/>
            <w:vAlign w:val="bottom"/>
          </w:tcPr>
          <w:p w14:paraId="3832716E" w14:textId="77777777" w:rsidR="00477C0D" w:rsidRPr="00F946D5" w:rsidRDefault="00477C0D" w:rsidP="00B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F946D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หน่วยลงทุนในตราสารหนี้</w:t>
            </w:r>
          </w:p>
        </w:tc>
        <w:tc>
          <w:tcPr>
            <w:tcW w:w="1620" w:type="dxa"/>
            <w:vAlign w:val="bottom"/>
          </w:tcPr>
          <w:p w14:paraId="023648B8" w14:textId="306299F0" w:rsidR="00477C0D" w:rsidRPr="00410948" w:rsidRDefault="00715C17" w:rsidP="00B142E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366,483</w:t>
            </w:r>
          </w:p>
        </w:tc>
        <w:tc>
          <w:tcPr>
            <w:tcW w:w="270" w:type="dxa"/>
          </w:tcPr>
          <w:p w14:paraId="77907523" w14:textId="77777777" w:rsidR="00477C0D" w:rsidRPr="00410948" w:rsidRDefault="00477C0D" w:rsidP="00B142E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7BEAA5B1" w14:textId="51B8601B" w:rsidR="00477C0D" w:rsidRPr="00410948" w:rsidRDefault="00715C17" w:rsidP="00B142E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3E3704F" w14:textId="77777777" w:rsidR="00477C0D" w:rsidRPr="00410948" w:rsidRDefault="00477C0D" w:rsidP="00B142E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7586E06" w14:textId="6E36580D" w:rsidR="00477C0D" w:rsidRPr="00410948" w:rsidRDefault="00715C17" w:rsidP="00B142E6">
            <w:pPr>
              <w:tabs>
                <w:tab w:val="clear" w:pos="907"/>
                <w:tab w:val="left" w:pos="610"/>
              </w:tabs>
              <w:spacing w:line="240" w:lineRule="auto"/>
              <w:ind w:left="-110" w:right="2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366,483</w:t>
            </w:r>
          </w:p>
        </w:tc>
        <w:tc>
          <w:tcPr>
            <w:tcW w:w="900" w:type="dxa"/>
            <w:vAlign w:val="bottom"/>
          </w:tcPr>
          <w:p w14:paraId="1681C89B" w14:textId="35DCECCD" w:rsidR="00477C0D" w:rsidRPr="00410948" w:rsidRDefault="00715C17" w:rsidP="00B142E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BF98F7E" w14:textId="77777777" w:rsidR="00477C0D" w:rsidRPr="00410948" w:rsidRDefault="00477C0D" w:rsidP="00B142E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0029C8F" w14:textId="3ED827AA" w:rsidR="00477C0D" w:rsidRPr="00410948" w:rsidRDefault="00715C17" w:rsidP="00B142E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366,483</w:t>
            </w:r>
          </w:p>
        </w:tc>
      </w:tr>
      <w:tr w:rsidR="00477C0D" w:rsidRPr="00C81CBE" w14:paraId="71FC5D65" w14:textId="77777777" w:rsidTr="00B142E6">
        <w:trPr>
          <w:trHeight w:val="261"/>
        </w:trPr>
        <w:tc>
          <w:tcPr>
            <w:tcW w:w="2250" w:type="dxa"/>
            <w:vAlign w:val="bottom"/>
          </w:tcPr>
          <w:p w14:paraId="185AC383" w14:textId="77777777" w:rsidR="00477C0D" w:rsidRPr="00FE7C1C" w:rsidRDefault="00477C0D" w:rsidP="00B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6D0B3C53" w14:textId="77777777" w:rsidR="00477C0D" w:rsidRPr="00410948" w:rsidRDefault="00477C0D" w:rsidP="00B142E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3161DC8" w14:textId="77777777" w:rsidR="00477C0D" w:rsidRPr="00410948" w:rsidRDefault="00477C0D" w:rsidP="00B142E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62817592" w14:textId="77777777" w:rsidR="00477C0D" w:rsidRPr="00410948" w:rsidRDefault="00477C0D" w:rsidP="00B142E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B883BCE" w14:textId="77777777" w:rsidR="00477C0D" w:rsidRPr="00410948" w:rsidRDefault="00477C0D" w:rsidP="00B142E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46B188A" w14:textId="77777777" w:rsidR="00477C0D" w:rsidRPr="00410948" w:rsidRDefault="00477C0D" w:rsidP="00B142E6">
            <w:pPr>
              <w:tabs>
                <w:tab w:val="clear" w:pos="907"/>
                <w:tab w:val="left" w:pos="610"/>
              </w:tabs>
              <w:spacing w:line="240" w:lineRule="auto"/>
              <w:ind w:left="-110" w:right="2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B9943A5" w14:textId="77777777" w:rsidR="00477C0D" w:rsidRPr="00410948" w:rsidRDefault="00477C0D" w:rsidP="00B142E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1C4DECB" w14:textId="77777777" w:rsidR="00477C0D" w:rsidRPr="00410948" w:rsidRDefault="00477C0D" w:rsidP="00B142E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8A3E105" w14:textId="77777777" w:rsidR="00477C0D" w:rsidRPr="00410948" w:rsidRDefault="00477C0D" w:rsidP="00B142E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77C0D" w:rsidRPr="00C81CBE" w14:paraId="6976FEF0" w14:textId="77777777" w:rsidTr="00B142E6">
        <w:trPr>
          <w:trHeight w:val="261"/>
        </w:trPr>
        <w:tc>
          <w:tcPr>
            <w:tcW w:w="2250" w:type="dxa"/>
            <w:vAlign w:val="bottom"/>
          </w:tcPr>
          <w:p w14:paraId="68B178B2" w14:textId="3C247C66" w:rsidR="00477C0D" w:rsidRPr="008E651F" w:rsidRDefault="00477C0D" w:rsidP="00B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BA3BC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BA3BC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BA3BC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  <w:r w:rsidRPr="00BA3BC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256</w:t>
            </w:r>
            <w:r w:rsidR="00EC0F3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1620" w:type="dxa"/>
            <w:vAlign w:val="bottom"/>
          </w:tcPr>
          <w:p w14:paraId="7B702279" w14:textId="77777777" w:rsidR="00477C0D" w:rsidRPr="00410948" w:rsidRDefault="00477C0D" w:rsidP="00B142E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7E765AF" w14:textId="77777777" w:rsidR="00477C0D" w:rsidRPr="00410948" w:rsidRDefault="00477C0D" w:rsidP="00B142E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2334A971" w14:textId="77777777" w:rsidR="00477C0D" w:rsidRPr="00410948" w:rsidRDefault="00477C0D" w:rsidP="00B142E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65516BD" w14:textId="77777777" w:rsidR="00477C0D" w:rsidRPr="00410948" w:rsidRDefault="00477C0D" w:rsidP="00B142E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9561D75" w14:textId="77777777" w:rsidR="00477C0D" w:rsidRPr="00410948" w:rsidRDefault="00477C0D" w:rsidP="00B142E6">
            <w:pPr>
              <w:tabs>
                <w:tab w:val="clear" w:pos="907"/>
                <w:tab w:val="left" w:pos="610"/>
              </w:tabs>
              <w:spacing w:line="240" w:lineRule="auto"/>
              <w:ind w:left="-110" w:right="2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7B518AC" w14:textId="77777777" w:rsidR="00477C0D" w:rsidRPr="00410948" w:rsidRDefault="00477C0D" w:rsidP="00B142E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9807265" w14:textId="77777777" w:rsidR="00477C0D" w:rsidRPr="00410948" w:rsidRDefault="00477C0D" w:rsidP="00B142E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FB18CE5" w14:textId="77777777" w:rsidR="00477C0D" w:rsidRPr="00410948" w:rsidRDefault="00477C0D" w:rsidP="00B142E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77C0D" w:rsidRPr="00C81CBE" w14:paraId="0279E732" w14:textId="77777777" w:rsidTr="00B142E6">
        <w:trPr>
          <w:trHeight w:val="261"/>
        </w:trPr>
        <w:tc>
          <w:tcPr>
            <w:tcW w:w="2250" w:type="dxa"/>
            <w:vAlign w:val="bottom"/>
          </w:tcPr>
          <w:p w14:paraId="151F1D8C" w14:textId="77777777" w:rsidR="00477C0D" w:rsidRPr="008E651F" w:rsidRDefault="00477C0D" w:rsidP="00B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BA3BC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620" w:type="dxa"/>
            <w:vAlign w:val="bottom"/>
          </w:tcPr>
          <w:p w14:paraId="65BD4DF6" w14:textId="77777777" w:rsidR="00477C0D" w:rsidRPr="00410948" w:rsidRDefault="00477C0D" w:rsidP="00B142E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A64C8DC" w14:textId="77777777" w:rsidR="00477C0D" w:rsidRPr="00410948" w:rsidRDefault="00477C0D" w:rsidP="00B142E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777A6860" w14:textId="77777777" w:rsidR="00477C0D" w:rsidRPr="00410948" w:rsidRDefault="00477C0D" w:rsidP="00B142E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E031D84" w14:textId="77777777" w:rsidR="00477C0D" w:rsidRPr="00410948" w:rsidRDefault="00477C0D" w:rsidP="00B142E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890277F" w14:textId="77777777" w:rsidR="00477C0D" w:rsidRPr="00410948" w:rsidRDefault="00477C0D" w:rsidP="00B142E6">
            <w:pPr>
              <w:tabs>
                <w:tab w:val="clear" w:pos="907"/>
                <w:tab w:val="left" w:pos="610"/>
              </w:tabs>
              <w:spacing w:line="240" w:lineRule="auto"/>
              <w:ind w:left="-110" w:right="2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D48051B" w14:textId="77777777" w:rsidR="00477C0D" w:rsidRPr="00410948" w:rsidRDefault="00477C0D" w:rsidP="00B142E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EF8D213" w14:textId="77777777" w:rsidR="00477C0D" w:rsidRPr="00410948" w:rsidRDefault="00477C0D" w:rsidP="00B142E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A9FE0A5" w14:textId="77777777" w:rsidR="00477C0D" w:rsidRPr="00410948" w:rsidRDefault="00477C0D" w:rsidP="00B142E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C0F3F" w:rsidRPr="00C81CBE" w14:paraId="2DD63DCD" w14:textId="77777777" w:rsidTr="00B142E6">
        <w:trPr>
          <w:trHeight w:val="261"/>
        </w:trPr>
        <w:tc>
          <w:tcPr>
            <w:tcW w:w="2250" w:type="dxa"/>
            <w:vAlign w:val="bottom"/>
          </w:tcPr>
          <w:p w14:paraId="19A7270F" w14:textId="4403E99D" w:rsidR="00EC0F3F" w:rsidRPr="008E651F" w:rsidRDefault="00EC0F3F" w:rsidP="00EC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F946D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หน่วยลงทุนในตราสารหนี้</w:t>
            </w:r>
          </w:p>
        </w:tc>
        <w:tc>
          <w:tcPr>
            <w:tcW w:w="1620" w:type="dxa"/>
            <w:vAlign w:val="bottom"/>
          </w:tcPr>
          <w:p w14:paraId="3C921F47" w14:textId="151E87A1" w:rsidR="00EC0F3F" w:rsidRPr="00410948" w:rsidRDefault="00EC0F3F" w:rsidP="00EC0F3F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0948">
              <w:rPr>
                <w:rFonts w:asciiTheme="majorBidi" w:hAnsiTheme="majorBidi" w:cstheme="majorBidi"/>
                <w:sz w:val="26"/>
                <w:szCs w:val="26"/>
              </w:rPr>
              <w:t>487,551</w:t>
            </w:r>
          </w:p>
        </w:tc>
        <w:tc>
          <w:tcPr>
            <w:tcW w:w="270" w:type="dxa"/>
          </w:tcPr>
          <w:p w14:paraId="4CC6B372" w14:textId="77777777" w:rsidR="00EC0F3F" w:rsidRPr="00410948" w:rsidRDefault="00EC0F3F" w:rsidP="00EC0F3F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7DDEEF48" w14:textId="4AB4CB4B" w:rsidR="00EC0F3F" w:rsidRPr="00410948" w:rsidRDefault="00EC0F3F" w:rsidP="00EC0F3F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094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C8E994F" w14:textId="77777777" w:rsidR="00EC0F3F" w:rsidRPr="00410948" w:rsidRDefault="00EC0F3F" w:rsidP="00EC0F3F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59C6B27" w14:textId="1D3519DB" w:rsidR="00EC0F3F" w:rsidRPr="00410948" w:rsidRDefault="00EC0F3F" w:rsidP="00EC0F3F">
            <w:pPr>
              <w:tabs>
                <w:tab w:val="clear" w:pos="907"/>
                <w:tab w:val="left" w:pos="610"/>
              </w:tabs>
              <w:spacing w:line="240" w:lineRule="auto"/>
              <w:ind w:left="-110" w:right="2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0948">
              <w:rPr>
                <w:rFonts w:asciiTheme="majorBidi" w:hAnsiTheme="majorBidi" w:cstheme="majorBidi"/>
                <w:sz w:val="26"/>
                <w:szCs w:val="26"/>
              </w:rPr>
              <w:t>487,551</w:t>
            </w:r>
          </w:p>
        </w:tc>
        <w:tc>
          <w:tcPr>
            <w:tcW w:w="900" w:type="dxa"/>
            <w:vAlign w:val="bottom"/>
          </w:tcPr>
          <w:p w14:paraId="4CC78FF5" w14:textId="0843FCDF" w:rsidR="00EC0F3F" w:rsidRPr="00410948" w:rsidRDefault="00EC0F3F" w:rsidP="00EC0F3F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094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EEA8D36" w14:textId="77777777" w:rsidR="00EC0F3F" w:rsidRPr="00410948" w:rsidRDefault="00EC0F3F" w:rsidP="00EC0F3F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73816FA" w14:textId="07C0F811" w:rsidR="00EC0F3F" w:rsidRPr="00410948" w:rsidRDefault="00EC0F3F" w:rsidP="00EC0F3F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0948">
              <w:rPr>
                <w:rFonts w:asciiTheme="majorBidi" w:hAnsiTheme="majorBidi" w:cstheme="majorBidi"/>
                <w:sz w:val="26"/>
                <w:szCs w:val="26"/>
              </w:rPr>
              <w:t>487,551</w:t>
            </w:r>
          </w:p>
        </w:tc>
      </w:tr>
      <w:tr w:rsidR="00EC0F3F" w:rsidRPr="00C81CBE" w14:paraId="2F57E658" w14:textId="77777777" w:rsidTr="00B142E6">
        <w:trPr>
          <w:trHeight w:val="261"/>
        </w:trPr>
        <w:tc>
          <w:tcPr>
            <w:tcW w:w="2250" w:type="dxa"/>
            <w:vAlign w:val="bottom"/>
          </w:tcPr>
          <w:p w14:paraId="0F0DB82B" w14:textId="0B8C7B9B" w:rsidR="00EC0F3F" w:rsidRPr="00F946D5" w:rsidRDefault="00EC0F3F" w:rsidP="00EC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F946D5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สัญญาขายเงินตร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า</w:t>
            </w:r>
            <w:r w:rsidRPr="00F946D5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ต่างประเทศ</w:t>
            </w:r>
          </w:p>
        </w:tc>
        <w:tc>
          <w:tcPr>
            <w:tcW w:w="1620" w:type="dxa"/>
            <w:vAlign w:val="bottom"/>
          </w:tcPr>
          <w:p w14:paraId="1C5F032B" w14:textId="47E0FC22" w:rsidR="00EC0F3F" w:rsidRPr="00410948" w:rsidRDefault="00EC0F3F" w:rsidP="00EC0F3F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0948">
              <w:rPr>
                <w:rFonts w:asciiTheme="majorBidi" w:hAnsiTheme="majorBidi" w:cstheme="majorBidi"/>
                <w:sz w:val="26"/>
                <w:szCs w:val="26"/>
              </w:rPr>
              <w:t>5,453</w:t>
            </w:r>
          </w:p>
        </w:tc>
        <w:tc>
          <w:tcPr>
            <w:tcW w:w="270" w:type="dxa"/>
          </w:tcPr>
          <w:p w14:paraId="04094F48" w14:textId="77777777" w:rsidR="00EC0F3F" w:rsidRPr="00410948" w:rsidRDefault="00EC0F3F" w:rsidP="00EC0F3F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74333BA5" w14:textId="29E61C13" w:rsidR="00EC0F3F" w:rsidRPr="00410948" w:rsidRDefault="00EC0F3F" w:rsidP="00EC0F3F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094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C841583" w14:textId="77777777" w:rsidR="00EC0F3F" w:rsidRPr="00410948" w:rsidRDefault="00EC0F3F" w:rsidP="00EC0F3F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23A2413" w14:textId="6FE8F8F8" w:rsidR="00EC0F3F" w:rsidRPr="00410948" w:rsidRDefault="00EC0F3F" w:rsidP="00EC0F3F">
            <w:pPr>
              <w:tabs>
                <w:tab w:val="clear" w:pos="907"/>
                <w:tab w:val="left" w:pos="610"/>
              </w:tabs>
              <w:spacing w:line="240" w:lineRule="auto"/>
              <w:ind w:left="-110" w:right="2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0948">
              <w:rPr>
                <w:rFonts w:asciiTheme="majorBidi" w:hAnsiTheme="majorBidi" w:cstheme="majorBidi"/>
                <w:sz w:val="26"/>
                <w:szCs w:val="26"/>
              </w:rPr>
              <w:t>5,453</w:t>
            </w:r>
          </w:p>
        </w:tc>
        <w:tc>
          <w:tcPr>
            <w:tcW w:w="900" w:type="dxa"/>
            <w:vAlign w:val="bottom"/>
          </w:tcPr>
          <w:p w14:paraId="2B86AC85" w14:textId="52CCB826" w:rsidR="00EC0F3F" w:rsidRPr="00410948" w:rsidRDefault="00EC0F3F" w:rsidP="00EC0F3F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094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89525F5" w14:textId="77777777" w:rsidR="00EC0F3F" w:rsidRPr="00410948" w:rsidRDefault="00EC0F3F" w:rsidP="00EC0F3F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CDE1852" w14:textId="22D30330" w:rsidR="00EC0F3F" w:rsidRPr="00410948" w:rsidRDefault="00EC0F3F" w:rsidP="00EC0F3F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0948">
              <w:rPr>
                <w:rFonts w:asciiTheme="majorBidi" w:hAnsiTheme="majorBidi" w:cstheme="majorBidi"/>
                <w:sz w:val="26"/>
                <w:szCs w:val="26"/>
              </w:rPr>
              <w:t>5,453</w:t>
            </w:r>
          </w:p>
        </w:tc>
      </w:tr>
      <w:tr w:rsidR="00EC0F3F" w:rsidRPr="00C81CBE" w14:paraId="17FE4EF9" w14:textId="77777777" w:rsidTr="00B142E6">
        <w:trPr>
          <w:trHeight w:val="261"/>
        </w:trPr>
        <w:tc>
          <w:tcPr>
            <w:tcW w:w="2250" w:type="dxa"/>
            <w:vAlign w:val="bottom"/>
          </w:tcPr>
          <w:p w14:paraId="07723B20" w14:textId="77777777" w:rsidR="00EC0F3F" w:rsidRPr="00F946D5" w:rsidRDefault="00EC0F3F" w:rsidP="00EC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4452FC1D" w14:textId="77777777" w:rsidR="00EC0F3F" w:rsidRPr="00410948" w:rsidRDefault="00EC0F3F" w:rsidP="00EC0F3F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E9EB4EF" w14:textId="77777777" w:rsidR="00EC0F3F" w:rsidRPr="00410948" w:rsidRDefault="00EC0F3F" w:rsidP="00EC0F3F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69900AD7" w14:textId="77777777" w:rsidR="00EC0F3F" w:rsidRPr="00410948" w:rsidRDefault="00EC0F3F" w:rsidP="00EC0F3F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5FCC806" w14:textId="77777777" w:rsidR="00EC0F3F" w:rsidRPr="00410948" w:rsidRDefault="00EC0F3F" w:rsidP="00EC0F3F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D9279ED" w14:textId="77777777" w:rsidR="00EC0F3F" w:rsidRPr="00410948" w:rsidRDefault="00EC0F3F" w:rsidP="00EC0F3F">
            <w:pPr>
              <w:tabs>
                <w:tab w:val="clear" w:pos="907"/>
                <w:tab w:val="left" w:pos="610"/>
              </w:tabs>
              <w:spacing w:line="240" w:lineRule="auto"/>
              <w:ind w:left="-110" w:right="2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75C5A94" w14:textId="77777777" w:rsidR="00EC0F3F" w:rsidRPr="00410948" w:rsidRDefault="00EC0F3F" w:rsidP="00EC0F3F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D0BC5AC" w14:textId="77777777" w:rsidR="00EC0F3F" w:rsidRPr="00410948" w:rsidRDefault="00EC0F3F" w:rsidP="00EC0F3F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7AB0C29" w14:textId="77777777" w:rsidR="00EC0F3F" w:rsidRPr="00410948" w:rsidRDefault="00EC0F3F" w:rsidP="00EC0F3F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C0F3F" w:rsidRPr="00C81CBE" w14:paraId="13514594" w14:textId="77777777" w:rsidTr="00B142E6">
        <w:trPr>
          <w:trHeight w:val="261"/>
        </w:trPr>
        <w:tc>
          <w:tcPr>
            <w:tcW w:w="2250" w:type="dxa"/>
            <w:vAlign w:val="bottom"/>
          </w:tcPr>
          <w:p w14:paraId="6587944F" w14:textId="4249FDD2" w:rsidR="00EC0F3F" w:rsidRPr="00F946D5" w:rsidRDefault="00EC0F3F" w:rsidP="00EC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52766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หนี้สิน</w:t>
            </w:r>
            <w:r w:rsidRPr="00A5276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620" w:type="dxa"/>
            <w:vAlign w:val="bottom"/>
          </w:tcPr>
          <w:p w14:paraId="1D51828D" w14:textId="77777777" w:rsidR="00EC0F3F" w:rsidRPr="00410948" w:rsidRDefault="00EC0F3F" w:rsidP="00EC0F3F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0A2B9F" w14:textId="77777777" w:rsidR="00EC0F3F" w:rsidRPr="00410948" w:rsidRDefault="00EC0F3F" w:rsidP="00EC0F3F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303848C8" w14:textId="77777777" w:rsidR="00EC0F3F" w:rsidRPr="00410948" w:rsidRDefault="00EC0F3F" w:rsidP="00EC0F3F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A4CE836" w14:textId="77777777" w:rsidR="00EC0F3F" w:rsidRPr="00410948" w:rsidRDefault="00EC0F3F" w:rsidP="00EC0F3F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3754B5C" w14:textId="77777777" w:rsidR="00EC0F3F" w:rsidRPr="00410948" w:rsidRDefault="00EC0F3F" w:rsidP="00EC0F3F">
            <w:pPr>
              <w:tabs>
                <w:tab w:val="clear" w:pos="907"/>
                <w:tab w:val="left" w:pos="610"/>
              </w:tabs>
              <w:spacing w:line="240" w:lineRule="auto"/>
              <w:ind w:left="-110" w:right="2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5D9106A" w14:textId="77777777" w:rsidR="00EC0F3F" w:rsidRPr="00410948" w:rsidRDefault="00EC0F3F" w:rsidP="00EC0F3F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357A66D" w14:textId="77777777" w:rsidR="00EC0F3F" w:rsidRPr="00410948" w:rsidRDefault="00EC0F3F" w:rsidP="00EC0F3F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4985712" w14:textId="77777777" w:rsidR="00EC0F3F" w:rsidRPr="00410948" w:rsidRDefault="00EC0F3F" w:rsidP="00EC0F3F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C0F3F" w:rsidRPr="00C81CBE" w14:paraId="0C81AAE8" w14:textId="77777777" w:rsidTr="00B142E6">
        <w:trPr>
          <w:trHeight w:val="261"/>
        </w:trPr>
        <w:tc>
          <w:tcPr>
            <w:tcW w:w="2250" w:type="dxa"/>
            <w:vAlign w:val="bottom"/>
          </w:tcPr>
          <w:p w14:paraId="5A2C8EAA" w14:textId="7BF64124" w:rsidR="00EC0F3F" w:rsidRPr="00F946D5" w:rsidRDefault="00EC0F3F" w:rsidP="00EC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52766">
              <w:rPr>
                <w:rFonts w:asciiTheme="majorBidi" w:hAnsiTheme="majorBidi" w:cs="Angsana New" w:hint="cs"/>
                <w:sz w:val="26"/>
                <w:szCs w:val="26"/>
                <w:cs/>
                <w:lang w:val="en-GB"/>
              </w:rPr>
              <w:t>สัญญาซื้อเงินตราต่างประเทศ</w:t>
            </w:r>
          </w:p>
        </w:tc>
        <w:tc>
          <w:tcPr>
            <w:tcW w:w="1620" w:type="dxa"/>
            <w:vAlign w:val="bottom"/>
          </w:tcPr>
          <w:p w14:paraId="7A6A01A5" w14:textId="483C3718" w:rsidR="00EC0F3F" w:rsidRPr="00410948" w:rsidRDefault="00EC0F3F" w:rsidP="00EC0F3F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0948">
              <w:rPr>
                <w:rFonts w:asciiTheme="majorBidi" w:hAnsiTheme="majorBidi" w:cstheme="majorBidi"/>
                <w:sz w:val="26"/>
                <w:szCs w:val="26"/>
              </w:rPr>
              <w:t>3,302</w:t>
            </w:r>
          </w:p>
        </w:tc>
        <w:tc>
          <w:tcPr>
            <w:tcW w:w="270" w:type="dxa"/>
          </w:tcPr>
          <w:p w14:paraId="4FCE1ABD" w14:textId="77777777" w:rsidR="00EC0F3F" w:rsidRPr="00410948" w:rsidRDefault="00EC0F3F" w:rsidP="00EC0F3F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30E4B1FB" w14:textId="17C9E307" w:rsidR="00EC0F3F" w:rsidRPr="00410948" w:rsidRDefault="00EC0F3F" w:rsidP="00EC0F3F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094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08CC48C" w14:textId="77777777" w:rsidR="00EC0F3F" w:rsidRPr="00410948" w:rsidRDefault="00EC0F3F" w:rsidP="00EC0F3F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35D0AF2" w14:textId="10EE6942" w:rsidR="00EC0F3F" w:rsidRPr="00410948" w:rsidRDefault="00EC0F3F" w:rsidP="00EC0F3F">
            <w:pPr>
              <w:tabs>
                <w:tab w:val="clear" w:pos="907"/>
                <w:tab w:val="left" w:pos="610"/>
              </w:tabs>
              <w:spacing w:line="240" w:lineRule="auto"/>
              <w:ind w:left="-110" w:right="2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0948">
              <w:rPr>
                <w:rFonts w:asciiTheme="majorBidi" w:hAnsiTheme="majorBidi" w:cstheme="majorBidi"/>
                <w:sz w:val="26"/>
                <w:szCs w:val="26"/>
              </w:rPr>
              <w:t>3,302</w:t>
            </w:r>
          </w:p>
        </w:tc>
        <w:tc>
          <w:tcPr>
            <w:tcW w:w="900" w:type="dxa"/>
            <w:vAlign w:val="bottom"/>
          </w:tcPr>
          <w:p w14:paraId="6379C8D1" w14:textId="74300BC4" w:rsidR="00EC0F3F" w:rsidRPr="00410948" w:rsidRDefault="00EC0F3F" w:rsidP="00EC0F3F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094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219F123" w14:textId="77777777" w:rsidR="00EC0F3F" w:rsidRPr="00410948" w:rsidRDefault="00EC0F3F" w:rsidP="00EC0F3F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844A52E" w14:textId="26A4194C" w:rsidR="00EC0F3F" w:rsidRPr="00410948" w:rsidRDefault="00EC0F3F" w:rsidP="00EC0F3F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0948">
              <w:rPr>
                <w:rFonts w:asciiTheme="majorBidi" w:hAnsiTheme="majorBidi" w:cstheme="majorBidi"/>
                <w:sz w:val="26"/>
                <w:szCs w:val="26"/>
              </w:rPr>
              <w:t>3,302</w:t>
            </w:r>
          </w:p>
        </w:tc>
      </w:tr>
    </w:tbl>
    <w:p w14:paraId="02F0A8A7" w14:textId="77777777" w:rsidR="00E711CC" w:rsidRPr="00F528E7" w:rsidRDefault="00E711CC" w:rsidP="00830933">
      <w:pPr>
        <w:pStyle w:val="BodyText2"/>
        <w:spacing w:line="260" w:lineRule="atLeast"/>
        <w:ind w:left="0" w:firstLine="0"/>
        <w:jc w:val="thaiDistribute"/>
        <w:rPr>
          <w:rFonts w:asciiTheme="majorBidi" w:hAnsiTheme="majorBidi"/>
          <w:sz w:val="18"/>
          <w:szCs w:val="18"/>
        </w:rPr>
      </w:pPr>
    </w:p>
    <w:p w14:paraId="2BFC96D3" w14:textId="15E08369" w:rsidR="005C00F7" w:rsidRDefault="001E40C7" w:rsidP="00A14D76">
      <w:pPr>
        <w:pStyle w:val="BodyText2"/>
        <w:tabs>
          <w:tab w:val="decimal" w:pos="360"/>
          <w:tab w:val="decimal" w:pos="450"/>
          <w:tab w:val="decimal" w:pos="540"/>
          <w:tab w:val="decimal" w:pos="630"/>
        </w:tabs>
        <w:spacing w:line="260" w:lineRule="atLeast"/>
        <w:ind w:left="540" w:hanging="187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  <w:lang w:val="en-US"/>
        </w:rPr>
        <w:t xml:space="preserve">   </w:t>
      </w:r>
      <w:r w:rsidR="006D55BF" w:rsidRPr="00A14D76">
        <w:rPr>
          <w:rFonts w:asciiTheme="majorBidi" w:hAnsiTheme="majorBidi" w:hint="cs"/>
          <w:spacing w:val="-2"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</w:t>
      </w:r>
      <w:r w:rsidR="006D55BF" w:rsidRPr="006D55BF">
        <w:rPr>
          <w:rFonts w:asciiTheme="majorBidi" w:hAnsiTheme="majorBidi" w:hint="cs"/>
          <w:sz w:val="30"/>
          <w:szCs w:val="30"/>
          <w:cs/>
        </w:rPr>
        <w:t>ฐานะการเงิน</w:t>
      </w:r>
    </w:p>
    <w:p w14:paraId="6C090879" w14:textId="04C0215B" w:rsidR="009A1C6F" w:rsidRPr="00F528E7" w:rsidRDefault="009A1C6F" w:rsidP="00456AC7">
      <w:pPr>
        <w:pStyle w:val="BodyText2"/>
        <w:tabs>
          <w:tab w:val="decimal" w:pos="540"/>
        </w:tabs>
        <w:spacing w:line="260" w:lineRule="atLeast"/>
        <w:ind w:left="540" w:hanging="7"/>
        <w:jc w:val="thaiDistribute"/>
        <w:rPr>
          <w:rFonts w:asciiTheme="majorBidi" w:hAnsiTheme="majorBidi"/>
          <w:sz w:val="18"/>
          <w:szCs w:val="18"/>
        </w:rPr>
      </w:pPr>
    </w:p>
    <w:tbl>
      <w:tblPr>
        <w:tblStyle w:val="TableGrid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270"/>
        <w:gridCol w:w="6480"/>
      </w:tblGrid>
      <w:tr w:rsidR="00C3598D" w:rsidRPr="00C81CBE" w14:paraId="73EB5F27" w14:textId="77777777" w:rsidTr="00C3598D">
        <w:trPr>
          <w:tblHeader/>
        </w:trPr>
        <w:tc>
          <w:tcPr>
            <w:tcW w:w="2790" w:type="dxa"/>
            <w:hideMark/>
          </w:tcPr>
          <w:p w14:paraId="439A1BE2" w14:textId="77777777" w:rsidR="00C3598D" w:rsidRPr="00C81CBE" w:rsidRDefault="00C3598D" w:rsidP="005A349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76" w:right="-108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</w:tcPr>
          <w:p w14:paraId="0A2C800D" w14:textId="77777777" w:rsidR="00C3598D" w:rsidRPr="00C81CBE" w:rsidRDefault="00C3598D" w:rsidP="005A349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480" w:type="dxa"/>
            <w:hideMark/>
          </w:tcPr>
          <w:p w14:paraId="6839291E" w14:textId="77777777" w:rsidR="00C3598D" w:rsidRPr="00C81CBE" w:rsidRDefault="00C3598D" w:rsidP="005A349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C3598D" w:rsidRPr="00C81CBE" w14:paraId="5D18D49D" w14:textId="77777777" w:rsidTr="00C3598D">
        <w:tc>
          <w:tcPr>
            <w:tcW w:w="2790" w:type="dxa"/>
            <w:hideMark/>
          </w:tcPr>
          <w:p w14:paraId="27AE53A8" w14:textId="77777777" w:rsidR="00C3598D" w:rsidRDefault="00C3598D" w:rsidP="005A3495">
            <w:pPr>
              <w:pStyle w:val="block"/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เงินลงทุนในหน่วยลงทุนใน</w:t>
            </w:r>
          </w:p>
          <w:p w14:paraId="5326BD50" w14:textId="3201651C" w:rsidR="00C3598D" w:rsidRDefault="00C3598D" w:rsidP="008E5585">
            <w:pPr>
              <w:pStyle w:val="block"/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</w:t>
            </w:r>
            <w:r w:rsidRPr="00C81CB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ตราสารหนี้ที่วัดมูลค่าด้วย</w:t>
            </w:r>
            <w:r w:rsidRPr="00C81CB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มูลค่ายุติธรรมผ่านกำไรหรือขาดทุน</w:t>
            </w:r>
          </w:p>
          <w:p w14:paraId="5FBBD2B9" w14:textId="71402C06" w:rsidR="00B82710" w:rsidRPr="00C81CBE" w:rsidRDefault="00B82710" w:rsidP="005A3495">
            <w:pPr>
              <w:pStyle w:val="block"/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exact"/>
              <w:ind w:left="158" w:right="-115" w:hanging="15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438FF792" w14:textId="77777777" w:rsidR="00C3598D" w:rsidRPr="00C81CBE" w:rsidRDefault="00C3598D" w:rsidP="005A349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480" w:type="dxa"/>
            <w:hideMark/>
          </w:tcPr>
          <w:p w14:paraId="05197941" w14:textId="77777777" w:rsidR="00C3598D" w:rsidRDefault="00C3598D" w:rsidP="005A3495">
            <w:pPr>
              <w:pStyle w:val="block"/>
              <w:tabs>
                <w:tab w:val="left" w:pos="2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832"/>
                <w:tab w:val="left" w:pos="6322"/>
                <w:tab w:val="left" w:pos="6549"/>
              </w:tabs>
              <w:spacing w:after="0" w:line="360" w:lineRule="exact"/>
              <w:ind w:left="110" w:right="70" w:hanging="110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41C0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สินทรัพย์สุทธิ ณ วันที่รายงาน ซึ่งอ้างอิงราคาหรืออัตราผลตอบแทน</w:t>
            </w:r>
          </w:p>
          <w:p w14:paraId="168BD937" w14:textId="77777777" w:rsidR="00C3598D" w:rsidRDefault="00C3598D" w:rsidP="005A349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110" w:right="-20" w:hanging="110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 ที่ประกาศโดยสมาคมตลาดตราสารหนี้ไทย ณ วันที่วัดมูลค่าเงินลงทุน</w:t>
            </w:r>
          </w:p>
          <w:p w14:paraId="68D578EA" w14:textId="77777777" w:rsidR="00F60B53" w:rsidRDefault="00F60B53" w:rsidP="005A349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110" w:right="-20" w:hanging="110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E622F47" w14:textId="77777777" w:rsidR="007C04BF" w:rsidRDefault="007C04BF" w:rsidP="005A349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110" w:right="-20" w:hanging="110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D4D6497" w14:textId="77777777" w:rsidR="00F60B53" w:rsidRPr="00C81CBE" w:rsidRDefault="00F60B53" w:rsidP="005A349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110" w:right="-20" w:hanging="11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3598D" w:rsidRPr="00C81CBE" w14:paraId="590F56AE" w14:textId="77777777" w:rsidTr="00C3598D">
        <w:tc>
          <w:tcPr>
            <w:tcW w:w="2790" w:type="dxa"/>
          </w:tcPr>
          <w:p w14:paraId="2CE4BD23" w14:textId="6B989859" w:rsidR="00C3598D" w:rsidRPr="00C81CBE" w:rsidRDefault="00C3598D" w:rsidP="005A3495">
            <w:pPr>
              <w:pStyle w:val="block"/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สัญญา</w:t>
            </w:r>
            <w:r w:rsidR="008E558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ซื้อ</w:t>
            </w:r>
            <w:r w:rsidR="008F6F5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ขาย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เงินตราต่างประเทศล่วงหน้า</w:t>
            </w:r>
          </w:p>
        </w:tc>
        <w:tc>
          <w:tcPr>
            <w:tcW w:w="270" w:type="dxa"/>
          </w:tcPr>
          <w:p w14:paraId="5E38B3C4" w14:textId="77777777" w:rsidR="00C3598D" w:rsidRPr="00C81CBE" w:rsidRDefault="00C3598D" w:rsidP="005A349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480" w:type="dxa"/>
          </w:tcPr>
          <w:p w14:paraId="67AFA9BB" w14:textId="41B5F97D" w:rsidR="00C3598D" w:rsidRPr="008E5585" w:rsidRDefault="00C3598D" w:rsidP="008E558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5870"/>
                <w:tab w:val="left" w:pos="5920"/>
                <w:tab w:val="left" w:pos="6322"/>
                <w:tab w:val="left" w:pos="6549"/>
              </w:tabs>
              <w:spacing w:after="0" w:line="360" w:lineRule="exact"/>
              <w:ind w:left="110" w:right="-20" w:hanging="110"/>
              <w:jc w:val="thaiDistribute"/>
              <w:rPr>
                <w:rFonts w:asciiTheme="majorBidi" w:hAnsiTheme="majorBidi" w:cstheme="majorBidi"/>
                <w:spacing w:val="4"/>
                <w:sz w:val="30"/>
                <w:szCs w:val="30"/>
                <w:cs/>
                <w:lang w:bidi="th-TH"/>
              </w:rPr>
            </w:pPr>
            <w:r w:rsidRPr="00BB41BD">
              <w:rPr>
                <w:rFonts w:asciiTheme="majorBidi" w:hAnsiTheme="majorBidi" w:cstheme="majorBidi" w:hint="cs"/>
                <w:i/>
                <w:iCs/>
                <w:spacing w:val="4"/>
                <w:sz w:val="30"/>
                <w:szCs w:val="30"/>
                <w:cs/>
                <w:lang w:bidi="th-TH"/>
              </w:rPr>
              <w:t>การกำหนดราคาสัญญา</w:t>
            </w:r>
            <w:r w:rsidR="008E5585">
              <w:rPr>
                <w:rFonts w:asciiTheme="majorBidi" w:hAnsiTheme="majorBidi" w:cstheme="majorBidi" w:hint="cs"/>
                <w:i/>
                <w:iCs/>
                <w:spacing w:val="4"/>
                <w:sz w:val="30"/>
                <w:szCs w:val="30"/>
                <w:cs/>
                <w:lang w:bidi="th-TH"/>
              </w:rPr>
              <w:t>ซื้อ</w:t>
            </w:r>
            <w:r w:rsidR="008F6F5F">
              <w:rPr>
                <w:rFonts w:asciiTheme="majorBidi" w:hAnsiTheme="majorBidi" w:cstheme="majorBidi" w:hint="cs"/>
                <w:i/>
                <w:iCs/>
                <w:spacing w:val="4"/>
                <w:sz w:val="30"/>
                <w:szCs w:val="30"/>
                <w:cs/>
                <w:lang w:bidi="th-TH"/>
              </w:rPr>
              <w:t>ขาย</w:t>
            </w:r>
            <w:r w:rsidRPr="00BB41BD">
              <w:rPr>
                <w:rFonts w:asciiTheme="majorBidi" w:hAnsiTheme="majorBidi" w:cstheme="majorBidi" w:hint="cs"/>
                <w:i/>
                <w:iCs/>
                <w:spacing w:val="4"/>
                <w:sz w:val="30"/>
                <w:szCs w:val="30"/>
                <w:cs/>
                <w:lang w:bidi="th-TH"/>
              </w:rPr>
              <w:t>ล่วงหน้า</w:t>
            </w:r>
            <w:r w:rsidRPr="00BB41BD"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  <w:lang w:bidi="th-TH"/>
              </w:rPr>
              <w:t xml:space="preserve"> มูลค่ายุติธรรมอ้างอิงราคา</w:t>
            </w:r>
            <w:r w:rsidR="008E5585"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  <w:lang w:bidi="th-TH"/>
              </w:rPr>
              <w:t>ซื้อ</w:t>
            </w:r>
            <w:r w:rsidR="008F6F5F"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  <w:lang w:bidi="th-TH"/>
              </w:rPr>
              <w:t>ขาย</w:t>
            </w:r>
            <w:r w:rsidRPr="00BB41BD"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  <w:lang w:bidi="th-TH"/>
              </w:rPr>
              <w:t>สัญญา</w:t>
            </w:r>
            <w:r w:rsidR="008F6F5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ขาย</w:t>
            </w:r>
            <w:r w:rsidRPr="00BB41BD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  <w:lang w:bidi="th-TH"/>
              </w:rPr>
              <w:t>เงินตราต่างประเทศล่วงหน้า ณ วันที่รายงาน และมูลค่าปัจจุบันคำนวณ</w:t>
            </w:r>
            <w:r w:rsidRPr="00387B3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โดยอ้างอิงจากเส้นอัตราผลตอบแทนของหลักทรัพย์ที่มีสินเชื่อคุณภาพดี</w:t>
            </w:r>
            <w:r w:rsidRPr="00D61109">
              <w:rPr>
                <w:rFonts w:asciiTheme="majorBidi" w:hAnsiTheme="majorBidi" w:cstheme="majorBidi" w:hint="cs"/>
                <w:spacing w:val="-12"/>
                <w:sz w:val="30"/>
                <w:szCs w:val="30"/>
                <w:cs/>
                <w:lang w:bidi="th-TH"/>
              </w:rPr>
              <w:t>ในสกุ</w:t>
            </w:r>
            <w:r>
              <w:rPr>
                <w:rFonts w:asciiTheme="majorBidi" w:hAnsiTheme="majorBidi" w:cstheme="majorBidi" w:hint="cs"/>
                <w:spacing w:val="-12"/>
                <w:sz w:val="30"/>
                <w:szCs w:val="30"/>
                <w:cs/>
                <w:lang w:bidi="th-TH"/>
              </w:rPr>
              <w:t>ล</w:t>
            </w:r>
            <w:r w:rsidRPr="00D61109">
              <w:rPr>
                <w:rFonts w:asciiTheme="majorBidi" w:hAnsiTheme="majorBidi" w:cstheme="majorBidi" w:hint="cs"/>
                <w:spacing w:val="-12"/>
                <w:sz w:val="30"/>
                <w:szCs w:val="30"/>
                <w:cs/>
                <w:lang w:bidi="th-TH"/>
              </w:rPr>
              <w:t>เงิน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ที่เกี่ยวข้อง</w:t>
            </w:r>
          </w:p>
        </w:tc>
      </w:tr>
    </w:tbl>
    <w:p w14:paraId="54D1E375" w14:textId="414ED850" w:rsidR="00C3598D" w:rsidRDefault="00B75329" w:rsidP="00C3598D">
      <w:pPr>
        <w:pStyle w:val="BodyText2"/>
        <w:tabs>
          <w:tab w:val="decimal" w:pos="45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 </w:t>
      </w:r>
    </w:p>
    <w:p w14:paraId="424030F2" w14:textId="1B14B404" w:rsidR="00DD269C" w:rsidRPr="00C3598D" w:rsidRDefault="007A39D6" w:rsidP="008F6F5F">
      <w:pPr>
        <w:pStyle w:val="BodyText2"/>
        <w:numPr>
          <w:ilvl w:val="0"/>
          <w:numId w:val="29"/>
        </w:numPr>
        <w:spacing w:line="260" w:lineRule="atLeast"/>
        <w:ind w:left="540" w:right="-43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3598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รายการเคลื่อนไหวของ</w:t>
      </w:r>
      <w:r w:rsidR="009A2FDD" w:rsidRPr="00C3598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หน่วยลงทุนใน</w:t>
      </w:r>
      <w:r w:rsidRPr="00C3598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ตราสาร</w:t>
      </w:r>
      <w:r w:rsidR="0031002A" w:rsidRPr="00C3598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หนี้</w:t>
      </w:r>
      <w:r w:rsidRPr="00C3598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ที่อยู่ในความต้องการของตลาด</w:t>
      </w:r>
    </w:p>
    <w:p w14:paraId="33A27DCB" w14:textId="77777777" w:rsidR="007A39D6" w:rsidRPr="009A1C6F" w:rsidRDefault="007A39D6" w:rsidP="0002155F">
      <w:pPr>
        <w:pStyle w:val="BodyText2"/>
        <w:spacing w:line="260" w:lineRule="atLeast"/>
        <w:ind w:left="547" w:firstLine="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tbl>
      <w:tblPr>
        <w:tblStyle w:val="TableGrid"/>
        <w:tblW w:w="9389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940"/>
        <w:gridCol w:w="236"/>
        <w:gridCol w:w="1080"/>
        <w:gridCol w:w="236"/>
        <w:gridCol w:w="1141"/>
        <w:gridCol w:w="231"/>
        <w:gridCol w:w="1221"/>
        <w:gridCol w:w="231"/>
        <w:gridCol w:w="1193"/>
      </w:tblGrid>
      <w:tr w:rsidR="00991BEB" w:rsidRPr="009E3BC3" w14:paraId="4D806FAF" w14:textId="77777777" w:rsidTr="00991BEB">
        <w:trPr>
          <w:tblHeader/>
        </w:trPr>
        <w:tc>
          <w:tcPr>
            <w:tcW w:w="2880" w:type="dxa"/>
            <w:vAlign w:val="bottom"/>
          </w:tcPr>
          <w:p w14:paraId="3F631A1A" w14:textId="77777777" w:rsidR="00991BEB" w:rsidRDefault="00991BEB" w:rsidP="007B7238">
            <w:pPr>
              <w:tabs>
                <w:tab w:val="decimal" w:pos="34"/>
                <w:tab w:val="decimal" w:pos="162"/>
              </w:tabs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509" w:type="dxa"/>
            <w:gridSpan w:val="9"/>
            <w:vAlign w:val="bottom"/>
          </w:tcPr>
          <w:p w14:paraId="72DE1960" w14:textId="753490A2" w:rsidR="00991BEB" w:rsidRPr="009E3BC3" w:rsidRDefault="00991BEB" w:rsidP="00991BEB">
            <w:pPr>
              <w:tabs>
                <w:tab w:val="clear" w:pos="907"/>
                <w:tab w:val="left" w:pos="97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 xml:space="preserve">งบการเงินรวม </w:t>
            </w:r>
            <w:r w:rsidRPr="009E3BC3"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lang w:eastAsia="en-GB"/>
              </w:rPr>
              <w:t xml:space="preserve">/ </w:t>
            </w:r>
            <w:r w:rsidRPr="009E3BC3"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991BEB" w:rsidRPr="009E3BC3" w14:paraId="634A0EA8" w14:textId="77777777" w:rsidTr="00991BEB">
        <w:trPr>
          <w:tblHeader/>
        </w:trPr>
        <w:tc>
          <w:tcPr>
            <w:tcW w:w="2880" w:type="dxa"/>
            <w:vAlign w:val="bottom"/>
          </w:tcPr>
          <w:p w14:paraId="3AD5A6B3" w14:textId="50786884" w:rsidR="00991BEB" w:rsidRDefault="00991BEB" w:rsidP="00991BEB">
            <w:pPr>
              <w:tabs>
                <w:tab w:val="decimal" w:pos="34"/>
                <w:tab w:val="decimal" w:pos="162"/>
              </w:tabs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ตราสารหนี้ที่อยู่ในความต้องการของตลาด</w:t>
            </w:r>
          </w:p>
        </w:tc>
        <w:tc>
          <w:tcPr>
            <w:tcW w:w="940" w:type="dxa"/>
            <w:vAlign w:val="bottom"/>
          </w:tcPr>
          <w:p w14:paraId="364E7089" w14:textId="77777777" w:rsidR="00991BEB" w:rsidRPr="009E3BC3" w:rsidRDefault="00991BEB" w:rsidP="00991BEB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31690582" w14:textId="7A4016C6" w:rsidR="00991BEB" w:rsidRPr="009E3BC3" w:rsidRDefault="00991BEB" w:rsidP="00991BEB">
            <w:pPr>
              <w:spacing w:line="240" w:lineRule="auto"/>
              <w:ind w:left="-107" w:right="-36"/>
              <w:jc w:val="center"/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  <w:vAlign w:val="bottom"/>
          </w:tcPr>
          <w:p w14:paraId="250515F5" w14:textId="77777777" w:rsidR="00991BEB" w:rsidRPr="009E3BC3" w:rsidRDefault="00991BEB" w:rsidP="00991BE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4F2827A7" w14:textId="07B6B66D" w:rsidR="00991BEB" w:rsidRPr="009E3BC3" w:rsidRDefault="00991BEB" w:rsidP="00991BE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236" w:type="dxa"/>
            <w:vAlign w:val="bottom"/>
          </w:tcPr>
          <w:p w14:paraId="52860EBA" w14:textId="77777777" w:rsidR="00991BEB" w:rsidRPr="009E3BC3" w:rsidRDefault="00991BEB" w:rsidP="00991BE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41" w:type="dxa"/>
            <w:vAlign w:val="bottom"/>
          </w:tcPr>
          <w:p w14:paraId="7BEFE656" w14:textId="078116E5" w:rsidR="00991BEB" w:rsidRPr="009E3BC3" w:rsidRDefault="00991BEB" w:rsidP="00991BE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</w:p>
        </w:tc>
        <w:tc>
          <w:tcPr>
            <w:tcW w:w="231" w:type="dxa"/>
            <w:vAlign w:val="bottom"/>
          </w:tcPr>
          <w:p w14:paraId="3D64593E" w14:textId="77777777" w:rsidR="00991BEB" w:rsidRPr="009E3BC3" w:rsidRDefault="00991BEB" w:rsidP="00991BE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21" w:type="dxa"/>
            <w:vAlign w:val="bottom"/>
          </w:tcPr>
          <w:p w14:paraId="4DC07DDC" w14:textId="7E57F181" w:rsidR="00991BEB" w:rsidRPr="009E3BC3" w:rsidRDefault="00991BEB" w:rsidP="00991BEB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231" w:type="dxa"/>
            <w:vAlign w:val="bottom"/>
          </w:tcPr>
          <w:p w14:paraId="6CA92EB2" w14:textId="77777777" w:rsidR="00991BEB" w:rsidRPr="009E3BC3" w:rsidRDefault="00991BEB" w:rsidP="00991BE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93" w:type="dxa"/>
            <w:vAlign w:val="bottom"/>
          </w:tcPr>
          <w:p w14:paraId="0ED8E969" w14:textId="77777777" w:rsidR="00991BEB" w:rsidRPr="009E3BC3" w:rsidRDefault="00991BEB" w:rsidP="00991BE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31715156" w14:textId="327F2B40" w:rsidR="00991BEB" w:rsidRPr="009E3BC3" w:rsidRDefault="00991BEB" w:rsidP="00991BEB">
            <w:pPr>
              <w:tabs>
                <w:tab w:val="clear" w:pos="907"/>
                <w:tab w:val="left" w:pos="98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991BEB" w:rsidRPr="009E3BC3" w14:paraId="48101392" w14:textId="77777777" w:rsidTr="00991BEB">
        <w:tc>
          <w:tcPr>
            <w:tcW w:w="2880" w:type="dxa"/>
            <w:hideMark/>
          </w:tcPr>
          <w:p w14:paraId="7DDB5187" w14:textId="7A21F5F1" w:rsidR="00991BEB" w:rsidRPr="009E3BC3" w:rsidRDefault="00991BEB" w:rsidP="00991BEB">
            <w:pPr>
              <w:spacing w:line="240" w:lineRule="auto"/>
              <w:ind w:left="7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509" w:type="dxa"/>
            <w:gridSpan w:val="9"/>
          </w:tcPr>
          <w:p w14:paraId="206E71CA" w14:textId="656D7511" w:rsidR="00991BEB" w:rsidRPr="009E3BC3" w:rsidRDefault="00991BEB" w:rsidP="00991BE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91BEB" w:rsidRPr="009E3BC3" w14:paraId="641BD35F" w14:textId="77777777" w:rsidTr="00991BEB">
        <w:tc>
          <w:tcPr>
            <w:tcW w:w="2880" w:type="dxa"/>
          </w:tcPr>
          <w:p w14:paraId="0A678788" w14:textId="19505365" w:rsidR="00991BEB" w:rsidRPr="009E3BC3" w:rsidRDefault="00991BEB" w:rsidP="00991BEB">
            <w:pPr>
              <w:spacing w:line="240" w:lineRule="auto"/>
              <w:ind w:left="7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FE1C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940" w:type="dxa"/>
          </w:tcPr>
          <w:p w14:paraId="40C71C83" w14:textId="77777777" w:rsidR="00991BEB" w:rsidRPr="009E3BC3" w:rsidRDefault="00991BEB" w:rsidP="00991BE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19D9898" w14:textId="77777777" w:rsidR="00991BEB" w:rsidRPr="009E3BC3" w:rsidRDefault="00991BEB" w:rsidP="00991BE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F3D23E" w14:textId="77777777" w:rsidR="00991BEB" w:rsidRPr="009E3BC3" w:rsidRDefault="00991BEB" w:rsidP="00991BE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5D551E3" w14:textId="77777777" w:rsidR="00991BEB" w:rsidRPr="009E3BC3" w:rsidRDefault="00991BEB" w:rsidP="00991BE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13B3689B" w14:textId="77777777" w:rsidR="00991BEB" w:rsidRPr="009E3BC3" w:rsidRDefault="00991BEB" w:rsidP="00991BE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64C0AE97" w14:textId="77777777" w:rsidR="00991BEB" w:rsidRPr="009E3BC3" w:rsidRDefault="00991BEB" w:rsidP="00991BE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</w:tcPr>
          <w:p w14:paraId="4EF6BE1B" w14:textId="77777777" w:rsidR="00991BEB" w:rsidRPr="009E3BC3" w:rsidRDefault="00991BEB" w:rsidP="00991BE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6AE7F72F" w14:textId="77777777" w:rsidR="00991BEB" w:rsidRPr="009E3BC3" w:rsidRDefault="00991BEB" w:rsidP="00991BE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</w:tcPr>
          <w:p w14:paraId="6002BD0F" w14:textId="77777777" w:rsidR="00991BEB" w:rsidRPr="009E3BC3" w:rsidRDefault="00991BEB" w:rsidP="00991BE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91BEB" w:rsidRPr="009E3BC3" w14:paraId="063F3B7D" w14:textId="77777777" w:rsidTr="00991BEB">
        <w:tc>
          <w:tcPr>
            <w:tcW w:w="2880" w:type="dxa"/>
            <w:hideMark/>
          </w:tcPr>
          <w:p w14:paraId="2BCBA2EE" w14:textId="77777777" w:rsidR="00991BEB" w:rsidRPr="009E3BC3" w:rsidRDefault="00991BEB" w:rsidP="00991BEB">
            <w:pPr>
              <w:spacing w:line="240" w:lineRule="auto"/>
              <w:ind w:left="7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940" w:type="dxa"/>
          </w:tcPr>
          <w:p w14:paraId="3E36449A" w14:textId="77777777" w:rsidR="00991BEB" w:rsidRPr="009E3BC3" w:rsidRDefault="00991BEB" w:rsidP="00991BE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36" w:type="dxa"/>
          </w:tcPr>
          <w:p w14:paraId="42F28E01" w14:textId="77777777" w:rsidR="00991BEB" w:rsidRPr="009E3BC3" w:rsidRDefault="00991BEB" w:rsidP="00991BE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3E8FD5" w14:textId="77777777" w:rsidR="00991BEB" w:rsidRPr="009E3BC3" w:rsidRDefault="00991BEB" w:rsidP="00991BE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120C58D" w14:textId="77777777" w:rsidR="00991BEB" w:rsidRPr="009E3BC3" w:rsidRDefault="00991BEB" w:rsidP="00991BE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1147B713" w14:textId="77777777" w:rsidR="00991BEB" w:rsidRPr="009E3BC3" w:rsidRDefault="00991BEB" w:rsidP="00991BE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07470954" w14:textId="77777777" w:rsidR="00991BEB" w:rsidRPr="009E3BC3" w:rsidRDefault="00991BEB" w:rsidP="00991BE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</w:tcPr>
          <w:p w14:paraId="4B3DA28C" w14:textId="77777777" w:rsidR="00991BEB" w:rsidRPr="009E3BC3" w:rsidRDefault="00991BEB" w:rsidP="00991BE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1691B632" w14:textId="77777777" w:rsidR="00991BEB" w:rsidRPr="009E3BC3" w:rsidRDefault="00991BEB" w:rsidP="00991BE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</w:tcPr>
          <w:p w14:paraId="6F074DC4" w14:textId="77777777" w:rsidR="00991BEB" w:rsidRPr="009E3BC3" w:rsidRDefault="00991BEB" w:rsidP="00991BE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91BEB" w:rsidRPr="00F946D5" w14:paraId="38BB5392" w14:textId="77777777" w:rsidTr="00991BEB">
        <w:tc>
          <w:tcPr>
            <w:tcW w:w="2880" w:type="dxa"/>
          </w:tcPr>
          <w:p w14:paraId="42D9D173" w14:textId="1190719A" w:rsidR="00991BEB" w:rsidRPr="00F946D5" w:rsidRDefault="00991BEB" w:rsidP="00991BEB">
            <w:pPr>
              <w:spacing w:line="240" w:lineRule="auto"/>
              <w:ind w:left="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946D5">
              <w:rPr>
                <w:rFonts w:asciiTheme="majorBidi" w:hAnsiTheme="majorBidi" w:cstheme="majorBidi"/>
                <w:sz w:val="30"/>
                <w:szCs w:val="30"/>
                <w:cs/>
              </w:rPr>
              <w:t>หน่วยลงทุนในตราสารหนี้</w:t>
            </w:r>
          </w:p>
          <w:p w14:paraId="3944F49B" w14:textId="63E89F15" w:rsidR="00991BEB" w:rsidRPr="00F946D5" w:rsidRDefault="00991BEB" w:rsidP="00991BE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946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ที่วัดมูลค่าด้วยมูลค่ายุติธรรม</w:t>
            </w:r>
          </w:p>
        </w:tc>
        <w:tc>
          <w:tcPr>
            <w:tcW w:w="940" w:type="dxa"/>
          </w:tcPr>
          <w:p w14:paraId="2568B142" w14:textId="77777777" w:rsidR="00991BEB" w:rsidRPr="00F946D5" w:rsidRDefault="00991BEB" w:rsidP="00991BE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36" w:type="dxa"/>
          </w:tcPr>
          <w:p w14:paraId="3C64E760" w14:textId="77777777" w:rsidR="00991BEB" w:rsidRPr="00F946D5" w:rsidRDefault="00991BEB" w:rsidP="00991BE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0D22C6" w14:textId="77777777" w:rsidR="00991BEB" w:rsidRPr="00F946D5" w:rsidRDefault="00991BEB" w:rsidP="00991BE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0FBB1B0" w14:textId="77777777" w:rsidR="00991BEB" w:rsidRPr="00F946D5" w:rsidRDefault="00991BEB" w:rsidP="00991BE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12DC89C7" w14:textId="77777777" w:rsidR="00991BEB" w:rsidRPr="00F946D5" w:rsidRDefault="00991BEB" w:rsidP="00991BE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319E4CCB" w14:textId="77777777" w:rsidR="00991BEB" w:rsidRPr="00F946D5" w:rsidRDefault="00991BEB" w:rsidP="00991BE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</w:tcPr>
          <w:p w14:paraId="20F4D5C0" w14:textId="77777777" w:rsidR="00991BEB" w:rsidRPr="00F946D5" w:rsidRDefault="00991BEB" w:rsidP="00991BE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6BB8DD98" w14:textId="77777777" w:rsidR="00991BEB" w:rsidRPr="00F946D5" w:rsidRDefault="00991BEB" w:rsidP="00991BE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</w:tcPr>
          <w:p w14:paraId="2E1A0EED" w14:textId="77777777" w:rsidR="00991BEB" w:rsidRPr="00F946D5" w:rsidRDefault="00991BEB" w:rsidP="00991BE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1C31" w:rsidRPr="00F946D5" w14:paraId="6BE92BFA" w14:textId="77777777" w:rsidTr="00991BEB">
        <w:tc>
          <w:tcPr>
            <w:tcW w:w="2880" w:type="dxa"/>
            <w:hideMark/>
          </w:tcPr>
          <w:p w14:paraId="0581C7BB" w14:textId="366721C2" w:rsidR="00FE1C31" w:rsidRPr="00F946D5" w:rsidRDefault="00FE1C31" w:rsidP="00FE1C3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946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ผ่านกำไรหรือขาดทุน</w:t>
            </w:r>
          </w:p>
        </w:tc>
        <w:tc>
          <w:tcPr>
            <w:tcW w:w="940" w:type="dxa"/>
            <w:vAlign w:val="bottom"/>
          </w:tcPr>
          <w:p w14:paraId="5ED8138B" w14:textId="4516E566" w:rsidR="00FE1C31" w:rsidRPr="00F946D5" w:rsidRDefault="00FE1C31" w:rsidP="00FE1C3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46D5">
              <w:rPr>
                <w:rFonts w:asciiTheme="majorBidi" w:hAnsiTheme="majorBidi" w:cstheme="majorBidi"/>
                <w:sz w:val="30"/>
                <w:szCs w:val="30"/>
              </w:rPr>
              <w:t>487,551</w:t>
            </w:r>
          </w:p>
        </w:tc>
        <w:tc>
          <w:tcPr>
            <w:tcW w:w="236" w:type="dxa"/>
            <w:vAlign w:val="bottom"/>
          </w:tcPr>
          <w:p w14:paraId="2272A7B2" w14:textId="77777777" w:rsidR="00FE1C31" w:rsidRPr="00F946D5" w:rsidRDefault="00FE1C31" w:rsidP="00FE1C3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398163B" w14:textId="11E00929" w:rsidR="00FE1C31" w:rsidRPr="00F946D5" w:rsidRDefault="00715C17" w:rsidP="00FE1C3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6,130,000</w:t>
            </w:r>
          </w:p>
        </w:tc>
        <w:tc>
          <w:tcPr>
            <w:tcW w:w="236" w:type="dxa"/>
            <w:vAlign w:val="bottom"/>
          </w:tcPr>
          <w:p w14:paraId="1C99A29D" w14:textId="77777777" w:rsidR="00FE1C31" w:rsidRPr="00F946D5" w:rsidRDefault="00FE1C31" w:rsidP="00FE1C3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vAlign w:val="bottom"/>
          </w:tcPr>
          <w:p w14:paraId="4D0017F5" w14:textId="6D4C1914" w:rsidR="00FE1C31" w:rsidRPr="00F946D5" w:rsidRDefault="00715C17" w:rsidP="00FE1C3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(6,250,399)</w:t>
            </w:r>
          </w:p>
        </w:tc>
        <w:tc>
          <w:tcPr>
            <w:tcW w:w="231" w:type="dxa"/>
            <w:vAlign w:val="bottom"/>
          </w:tcPr>
          <w:p w14:paraId="17A3F151" w14:textId="77777777" w:rsidR="00FE1C31" w:rsidRPr="00F946D5" w:rsidRDefault="00FE1C31" w:rsidP="00FE1C3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  <w:vAlign w:val="bottom"/>
          </w:tcPr>
          <w:p w14:paraId="076D65B4" w14:textId="05338182" w:rsidR="00FE1C31" w:rsidRPr="00F946D5" w:rsidRDefault="00715C17" w:rsidP="00FE1C3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(669)</w:t>
            </w:r>
          </w:p>
        </w:tc>
        <w:tc>
          <w:tcPr>
            <w:tcW w:w="231" w:type="dxa"/>
            <w:vAlign w:val="bottom"/>
          </w:tcPr>
          <w:p w14:paraId="0AE3637D" w14:textId="77777777" w:rsidR="00FE1C31" w:rsidRPr="00F946D5" w:rsidRDefault="00FE1C31" w:rsidP="00FE1C3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506C759F" w14:textId="773C1210" w:rsidR="00FE1C31" w:rsidRPr="00F946D5" w:rsidRDefault="00715C17" w:rsidP="00FE1C31">
            <w:pPr>
              <w:tabs>
                <w:tab w:val="clear" w:pos="907"/>
                <w:tab w:val="left" w:pos="97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366,483</w:t>
            </w:r>
          </w:p>
        </w:tc>
      </w:tr>
      <w:tr w:rsidR="00FE1C31" w:rsidRPr="00F946D5" w14:paraId="20BC31C8" w14:textId="77777777" w:rsidTr="00F946D5">
        <w:tc>
          <w:tcPr>
            <w:tcW w:w="2880" w:type="dxa"/>
            <w:hideMark/>
          </w:tcPr>
          <w:p w14:paraId="6B490024" w14:textId="77777777" w:rsidR="00FE1C31" w:rsidRPr="00F946D5" w:rsidRDefault="00FE1C31" w:rsidP="00FE1C31">
            <w:pPr>
              <w:spacing w:line="240" w:lineRule="auto"/>
              <w:ind w:lef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46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975BB0" w14:textId="2313C324" w:rsidR="00FE1C31" w:rsidRPr="00F946D5" w:rsidRDefault="00FE1C31" w:rsidP="00FE1C3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46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487,551</w:t>
            </w:r>
          </w:p>
        </w:tc>
        <w:tc>
          <w:tcPr>
            <w:tcW w:w="236" w:type="dxa"/>
            <w:vAlign w:val="bottom"/>
          </w:tcPr>
          <w:p w14:paraId="4BA55D75" w14:textId="77777777" w:rsidR="00FE1C31" w:rsidRPr="00F946D5" w:rsidRDefault="00FE1C31" w:rsidP="00FE1C3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FF2846" w14:textId="2C301AD0" w:rsidR="00FE1C31" w:rsidRPr="00F946D5" w:rsidRDefault="00715C17" w:rsidP="00FE1C3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6,130,000</w:t>
            </w:r>
          </w:p>
        </w:tc>
        <w:tc>
          <w:tcPr>
            <w:tcW w:w="236" w:type="dxa"/>
            <w:vAlign w:val="bottom"/>
          </w:tcPr>
          <w:p w14:paraId="54B8C5F1" w14:textId="77777777" w:rsidR="00FE1C31" w:rsidRPr="00F946D5" w:rsidRDefault="00FE1C31" w:rsidP="00FE1C3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8E9773" w14:textId="59355737" w:rsidR="00FE1C31" w:rsidRPr="00F946D5" w:rsidRDefault="00715C17" w:rsidP="00FE1C3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(6,250,399)</w:t>
            </w:r>
          </w:p>
        </w:tc>
        <w:tc>
          <w:tcPr>
            <w:tcW w:w="231" w:type="dxa"/>
            <w:vAlign w:val="bottom"/>
          </w:tcPr>
          <w:p w14:paraId="2C54FC02" w14:textId="77777777" w:rsidR="00FE1C31" w:rsidRPr="00F946D5" w:rsidRDefault="00FE1C31" w:rsidP="00FE1C3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549B69" w14:textId="1F9DBDD1" w:rsidR="00FE1C31" w:rsidRPr="00F946D5" w:rsidRDefault="00715C17" w:rsidP="00FE1C3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(669)</w:t>
            </w:r>
          </w:p>
        </w:tc>
        <w:tc>
          <w:tcPr>
            <w:tcW w:w="231" w:type="dxa"/>
            <w:vAlign w:val="bottom"/>
          </w:tcPr>
          <w:p w14:paraId="6FDAFE4F" w14:textId="77777777" w:rsidR="00FE1C31" w:rsidRPr="00F946D5" w:rsidRDefault="00FE1C31" w:rsidP="00FE1C3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5AFD82" w14:textId="6DB8DE53" w:rsidR="00FE1C31" w:rsidRPr="00F946D5" w:rsidRDefault="00715C17" w:rsidP="00FE1C3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366,483</w:t>
            </w:r>
          </w:p>
        </w:tc>
      </w:tr>
      <w:tr w:rsidR="00FE1C31" w:rsidRPr="00F946D5" w14:paraId="182B135D" w14:textId="77777777" w:rsidTr="00F946D5">
        <w:tc>
          <w:tcPr>
            <w:tcW w:w="2880" w:type="dxa"/>
          </w:tcPr>
          <w:p w14:paraId="6ECE790E" w14:textId="77777777" w:rsidR="00FE1C31" w:rsidRPr="00F946D5" w:rsidRDefault="00FE1C31" w:rsidP="00FE1C3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40" w:type="dxa"/>
          </w:tcPr>
          <w:p w14:paraId="0206FF28" w14:textId="77777777" w:rsidR="00FE1C31" w:rsidRPr="00F946D5" w:rsidRDefault="00FE1C31" w:rsidP="00FE1C3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17758C0" w14:textId="77777777" w:rsidR="00FE1C31" w:rsidRPr="00F946D5" w:rsidRDefault="00FE1C31" w:rsidP="00FE1C3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3A94B8EF" w14:textId="77777777" w:rsidR="00FE1C31" w:rsidRPr="00F946D5" w:rsidRDefault="00FE1C31" w:rsidP="00FE1C3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6878AFA" w14:textId="77777777" w:rsidR="00FE1C31" w:rsidRPr="00F946D5" w:rsidRDefault="00FE1C31" w:rsidP="00FE1C3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double" w:sz="4" w:space="0" w:color="auto"/>
              <w:left w:val="nil"/>
              <w:right w:val="nil"/>
            </w:tcBorders>
          </w:tcPr>
          <w:p w14:paraId="48EB9713" w14:textId="77777777" w:rsidR="00FE1C31" w:rsidRPr="00F946D5" w:rsidRDefault="00FE1C31" w:rsidP="00FE1C3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110F904B" w14:textId="77777777" w:rsidR="00FE1C31" w:rsidRPr="00F946D5" w:rsidRDefault="00FE1C31" w:rsidP="00FE1C3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  <w:tcBorders>
              <w:top w:val="double" w:sz="4" w:space="0" w:color="auto"/>
              <w:left w:val="nil"/>
              <w:right w:val="nil"/>
            </w:tcBorders>
          </w:tcPr>
          <w:p w14:paraId="1D1F3F4D" w14:textId="77777777" w:rsidR="00FE1C31" w:rsidRPr="00F946D5" w:rsidRDefault="00FE1C31" w:rsidP="00FE1C3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52CC2D56" w14:textId="77777777" w:rsidR="00FE1C31" w:rsidRPr="00F946D5" w:rsidRDefault="00FE1C31" w:rsidP="00FE1C3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</w:tcPr>
          <w:p w14:paraId="7DF41734" w14:textId="77777777" w:rsidR="00FE1C31" w:rsidRPr="00F946D5" w:rsidRDefault="00FE1C31" w:rsidP="00FE1C3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1C31" w:rsidRPr="009E3BC3" w14:paraId="02AD0C83" w14:textId="77777777" w:rsidTr="00991BEB">
        <w:tc>
          <w:tcPr>
            <w:tcW w:w="2880" w:type="dxa"/>
            <w:hideMark/>
          </w:tcPr>
          <w:p w14:paraId="479298CC" w14:textId="0BB87E25" w:rsidR="00FE1C31" w:rsidRPr="009E3BC3" w:rsidRDefault="00FE1C31" w:rsidP="00FE1C31">
            <w:pPr>
              <w:spacing w:line="240" w:lineRule="auto"/>
              <w:ind w:left="72" w:hanging="7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940" w:type="dxa"/>
          </w:tcPr>
          <w:p w14:paraId="5DFCA4EC" w14:textId="77777777" w:rsidR="00FE1C31" w:rsidRPr="009E3BC3" w:rsidRDefault="00FE1C31" w:rsidP="00FE1C3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04FD145" w14:textId="77777777" w:rsidR="00FE1C31" w:rsidRPr="009E3BC3" w:rsidRDefault="00FE1C31" w:rsidP="00FE1C3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1C0E3F" w14:textId="77777777" w:rsidR="00FE1C31" w:rsidRPr="009E3BC3" w:rsidRDefault="00FE1C31" w:rsidP="00FE1C3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C5B59FC" w14:textId="77777777" w:rsidR="00FE1C31" w:rsidRPr="009E3BC3" w:rsidRDefault="00FE1C31" w:rsidP="00FE1C3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1797DCE2" w14:textId="77777777" w:rsidR="00FE1C31" w:rsidRPr="009E3BC3" w:rsidRDefault="00FE1C31" w:rsidP="00FE1C3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380196C1" w14:textId="77777777" w:rsidR="00FE1C31" w:rsidRPr="009E3BC3" w:rsidRDefault="00FE1C31" w:rsidP="00FE1C3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</w:tcPr>
          <w:p w14:paraId="30013CFC" w14:textId="77777777" w:rsidR="00FE1C31" w:rsidRPr="009E3BC3" w:rsidRDefault="00FE1C31" w:rsidP="00FE1C3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3A8D6557" w14:textId="77777777" w:rsidR="00FE1C31" w:rsidRPr="009E3BC3" w:rsidRDefault="00FE1C31" w:rsidP="00FE1C3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</w:tcPr>
          <w:p w14:paraId="5D75939E" w14:textId="77777777" w:rsidR="00FE1C31" w:rsidRPr="009E3BC3" w:rsidRDefault="00FE1C31" w:rsidP="00FE1C3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1C31" w:rsidRPr="009E3BC3" w14:paraId="2999007D" w14:textId="77777777" w:rsidTr="00991BEB">
        <w:tc>
          <w:tcPr>
            <w:tcW w:w="2880" w:type="dxa"/>
            <w:hideMark/>
          </w:tcPr>
          <w:p w14:paraId="43C5B796" w14:textId="4656F2B1" w:rsidR="00FE1C31" w:rsidRPr="009E3BC3" w:rsidRDefault="00FE1C31" w:rsidP="00FE1C31">
            <w:pPr>
              <w:spacing w:line="240" w:lineRule="auto"/>
              <w:ind w:left="72" w:hanging="7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940" w:type="dxa"/>
          </w:tcPr>
          <w:p w14:paraId="1320BF9A" w14:textId="77777777" w:rsidR="00FE1C31" w:rsidRPr="009E3BC3" w:rsidRDefault="00FE1C31" w:rsidP="00FE1C3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A6333B6" w14:textId="77777777" w:rsidR="00FE1C31" w:rsidRPr="009E3BC3" w:rsidRDefault="00FE1C31" w:rsidP="00FE1C3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C3B2DE" w14:textId="77777777" w:rsidR="00FE1C31" w:rsidRPr="009E3BC3" w:rsidRDefault="00FE1C31" w:rsidP="00FE1C3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0B1E21D" w14:textId="77777777" w:rsidR="00FE1C31" w:rsidRPr="009E3BC3" w:rsidRDefault="00FE1C31" w:rsidP="00FE1C3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033C48EE" w14:textId="77777777" w:rsidR="00FE1C31" w:rsidRPr="009E3BC3" w:rsidRDefault="00FE1C31" w:rsidP="00FE1C3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3AC6967F" w14:textId="77777777" w:rsidR="00FE1C31" w:rsidRPr="009E3BC3" w:rsidRDefault="00FE1C31" w:rsidP="00FE1C3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</w:tcPr>
          <w:p w14:paraId="6F885D47" w14:textId="77777777" w:rsidR="00FE1C31" w:rsidRPr="009E3BC3" w:rsidRDefault="00FE1C31" w:rsidP="00FE1C3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5D6F6726" w14:textId="77777777" w:rsidR="00FE1C31" w:rsidRPr="009E3BC3" w:rsidRDefault="00FE1C31" w:rsidP="00FE1C3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</w:tcPr>
          <w:p w14:paraId="15D50E79" w14:textId="77777777" w:rsidR="00FE1C31" w:rsidRPr="009E3BC3" w:rsidRDefault="00FE1C31" w:rsidP="00FE1C3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1C31" w:rsidRPr="009E3BC3" w14:paraId="543BBFA5" w14:textId="77777777" w:rsidTr="00991BEB">
        <w:tc>
          <w:tcPr>
            <w:tcW w:w="2880" w:type="dxa"/>
          </w:tcPr>
          <w:p w14:paraId="5420CB0F" w14:textId="77777777" w:rsidR="00FE1C31" w:rsidRPr="009E3BC3" w:rsidRDefault="00FE1C31" w:rsidP="00FE1C31">
            <w:pPr>
              <w:spacing w:line="240" w:lineRule="auto"/>
              <w:ind w:left="72" w:firstLine="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หน่วยลงทุนในตราสารหนี้</w:t>
            </w:r>
          </w:p>
          <w:p w14:paraId="0710A563" w14:textId="091ADD89" w:rsidR="00FE1C31" w:rsidRPr="00991BEB" w:rsidRDefault="00FE1C31" w:rsidP="00FE1C31">
            <w:pPr>
              <w:tabs>
                <w:tab w:val="clear" w:pos="227"/>
                <w:tab w:val="left" w:pos="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ที่วัดมูลค่าด้วยมูลค่ายุติธรรม</w:t>
            </w:r>
          </w:p>
        </w:tc>
        <w:tc>
          <w:tcPr>
            <w:tcW w:w="940" w:type="dxa"/>
          </w:tcPr>
          <w:p w14:paraId="24A56F5A" w14:textId="77777777" w:rsidR="00FE1C31" w:rsidRPr="009E3BC3" w:rsidRDefault="00FE1C31" w:rsidP="00FE1C3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9ADA5DC" w14:textId="77777777" w:rsidR="00FE1C31" w:rsidRPr="009E3BC3" w:rsidRDefault="00FE1C31" w:rsidP="00FE1C3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C0E4C8" w14:textId="77777777" w:rsidR="00FE1C31" w:rsidRPr="009E3BC3" w:rsidRDefault="00FE1C31" w:rsidP="00FE1C3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41589E0" w14:textId="77777777" w:rsidR="00FE1C31" w:rsidRPr="009E3BC3" w:rsidRDefault="00FE1C31" w:rsidP="00FE1C3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69571935" w14:textId="77777777" w:rsidR="00FE1C31" w:rsidRPr="009E3BC3" w:rsidRDefault="00FE1C31" w:rsidP="00FE1C3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4D6F075B" w14:textId="77777777" w:rsidR="00FE1C31" w:rsidRPr="009E3BC3" w:rsidRDefault="00FE1C31" w:rsidP="00FE1C3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</w:tcPr>
          <w:p w14:paraId="377A06A0" w14:textId="77777777" w:rsidR="00FE1C31" w:rsidRPr="009E3BC3" w:rsidRDefault="00FE1C31" w:rsidP="00FE1C3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5F5CF66C" w14:textId="77777777" w:rsidR="00FE1C31" w:rsidRPr="009E3BC3" w:rsidRDefault="00FE1C31" w:rsidP="00FE1C3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</w:tcPr>
          <w:p w14:paraId="0C668652" w14:textId="77777777" w:rsidR="00FE1C31" w:rsidRPr="009E3BC3" w:rsidRDefault="00FE1C31" w:rsidP="00FE1C3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1C31" w:rsidRPr="009E3BC3" w14:paraId="1903385C" w14:textId="77777777" w:rsidTr="00991BEB">
        <w:tc>
          <w:tcPr>
            <w:tcW w:w="2880" w:type="dxa"/>
            <w:hideMark/>
          </w:tcPr>
          <w:p w14:paraId="6DB48EA7" w14:textId="274ABEC0" w:rsidR="00FE1C31" w:rsidRPr="009E3BC3" w:rsidRDefault="00FE1C31" w:rsidP="00FE1C3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ผ่านกำไรหรือขาดทุน</w:t>
            </w:r>
          </w:p>
        </w:tc>
        <w:tc>
          <w:tcPr>
            <w:tcW w:w="940" w:type="dxa"/>
            <w:vAlign w:val="bottom"/>
          </w:tcPr>
          <w:p w14:paraId="42D1954D" w14:textId="53DDA7F1" w:rsidR="00FE1C31" w:rsidRPr="009E3BC3" w:rsidRDefault="00FE1C31" w:rsidP="00FE1C3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46D5">
              <w:rPr>
                <w:rFonts w:asciiTheme="majorBidi" w:hAnsiTheme="majorBidi" w:cstheme="majorBidi"/>
                <w:sz w:val="30"/>
                <w:szCs w:val="30"/>
              </w:rPr>
              <w:t>364,770</w:t>
            </w:r>
          </w:p>
        </w:tc>
        <w:tc>
          <w:tcPr>
            <w:tcW w:w="236" w:type="dxa"/>
            <w:vAlign w:val="bottom"/>
          </w:tcPr>
          <w:p w14:paraId="7D5995E4" w14:textId="77777777" w:rsidR="00FE1C31" w:rsidRPr="009E3BC3" w:rsidRDefault="00FE1C31" w:rsidP="00FE1C3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0D853BF" w14:textId="57139CCE" w:rsidR="00FE1C31" w:rsidRPr="009E3BC3" w:rsidRDefault="00FE1C31" w:rsidP="00FE1C3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46D5">
              <w:rPr>
                <w:rFonts w:asciiTheme="majorBidi" w:hAnsiTheme="majorBidi" w:cstheme="majorBidi"/>
                <w:sz w:val="30"/>
                <w:szCs w:val="30"/>
              </w:rPr>
              <w:t>4,650,000</w:t>
            </w:r>
          </w:p>
        </w:tc>
        <w:tc>
          <w:tcPr>
            <w:tcW w:w="236" w:type="dxa"/>
            <w:vAlign w:val="bottom"/>
          </w:tcPr>
          <w:p w14:paraId="3611B369" w14:textId="77777777" w:rsidR="00FE1C31" w:rsidRPr="009E3BC3" w:rsidRDefault="00FE1C31" w:rsidP="00FE1C3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vAlign w:val="bottom"/>
          </w:tcPr>
          <w:p w14:paraId="601C81B5" w14:textId="3382972D" w:rsidR="00FE1C31" w:rsidRPr="009E3BC3" w:rsidRDefault="00FE1C31" w:rsidP="00FE1C3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46D5">
              <w:rPr>
                <w:rFonts w:asciiTheme="majorBidi" w:hAnsiTheme="majorBidi" w:cstheme="majorBidi"/>
                <w:sz w:val="30"/>
                <w:szCs w:val="30"/>
              </w:rPr>
              <w:t>(4,527,091)</w:t>
            </w:r>
          </w:p>
        </w:tc>
        <w:tc>
          <w:tcPr>
            <w:tcW w:w="231" w:type="dxa"/>
            <w:vAlign w:val="bottom"/>
          </w:tcPr>
          <w:p w14:paraId="40A8F04B" w14:textId="77777777" w:rsidR="00FE1C31" w:rsidRPr="009E3BC3" w:rsidRDefault="00FE1C31" w:rsidP="00FE1C3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  <w:vAlign w:val="bottom"/>
          </w:tcPr>
          <w:p w14:paraId="2C174A89" w14:textId="5CF113AE" w:rsidR="00FE1C31" w:rsidRPr="009E3BC3" w:rsidRDefault="00FE1C31" w:rsidP="00FE1C31">
            <w:pPr>
              <w:tabs>
                <w:tab w:val="clear" w:pos="907"/>
                <w:tab w:val="left" w:pos="89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46D5">
              <w:rPr>
                <w:rFonts w:asciiTheme="majorBidi" w:hAnsiTheme="majorBidi" w:cstheme="majorBidi"/>
                <w:sz w:val="30"/>
                <w:szCs w:val="30"/>
              </w:rPr>
              <w:t>(128)</w:t>
            </w:r>
          </w:p>
        </w:tc>
        <w:tc>
          <w:tcPr>
            <w:tcW w:w="231" w:type="dxa"/>
            <w:vAlign w:val="bottom"/>
          </w:tcPr>
          <w:p w14:paraId="149322B8" w14:textId="77777777" w:rsidR="00FE1C31" w:rsidRPr="009E3BC3" w:rsidRDefault="00FE1C31" w:rsidP="00FE1C3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6BA7A21E" w14:textId="6053CC88" w:rsidR="00FE1C31" w:rsidRPr="009E3BC3" w:rsidRDefault="00FE1C31" w:rsidP="00FE1C3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46D5">
              <w:rPr>
                <w:rFonts w:asciiTheme="majorBidi" w:hAnsiTheme="majorBidi" w:cstheme="majorBidi"/>
                <w:sz w:val="30"/>
                <w:szCs w:val="30"/>
              </w:rPr>
              <w:t>487,551</w:t>
            </w:r>
          </w:p>
        </w:tc>
      </w:tr>
      <w:tr w:rsidR="00FE1C31" w:rsidRPr="009E3BC3" w14:paraId="3F43A47A" w14:textId="77777777" w:rsidTr="00991BEB">
        <w:tc>
          <w:tcPr>
            <w:tcW w:w="2880" w:type="dxa"/>
            <w:hideMark/>
          </w:tcPr>
          <w:p w14:paraId="2B95E4C9" w14:textId="68FD2110" w:rsidR="00FE1C31" w:rsidRPr="009E3BC3" w:rsidRDefault="00FE1C31" w:rsidP="00FE1C31">
            <w:pPr>
              <w:spacing w:line="240" w:lineRule="auto"/>
              <w:ind w:lef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76B1D0" w14:textId="1AC4815E" w:rsidR="00FE1C31" w:rsidRPr="009E3BC3" w:rsidRDefault="00FE1C31" w:rsidP="00FE1C3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46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364,770</w:t>
            </w:r>
          </w:p>
        </w:tc>
        <w:tc>
          <w:tcPr>
            <w:tcW w:w="236" w:type="dxa"/>
            <w:vAlign w:val="bottom"/>
          </w:tcPr>
          <w:p w14:paraId="54903448" w14:textId="77777777" w:rsidR="00FE1C31" w:rsidRPr="009E3BC3" w:rsidRDefault="00FE1C31" w:rsidP="00FE1C3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327F14" w14:textId="47837409" w:rsidR="00FE1C31" w:rsidRPr="009E3BC3" w:rsidRDefault="00FE1C31" w:rsidP="00FE1C3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46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4,650,000</w:t>
            </w:r>
          </w:p>
        </w:tc>
        <w:tc>
          <w:tcPr>
            <w:tcW w:w="236" w:type="dxa"/>
            <w:vAlign w:val="bottom"/>
          </w:tcPr>
          <w:p w14:paraId="1B4202B3" w14:textId="77777777" w:rsidR="00FE1C31" w:rsidRPr="009E3BC3" w:rsidRDefault="00FE1C31" w:rsidP="00FE1C3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6E5E19" w14:textId="477DB7AD" w:rsidR="00FE1C31" w:rsidRPr="009E3BC3" w:rsidRDefault="00FE1C31" w:rsidP="00FE1C3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46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(4,527,091)</w:t>
            </w:r>
          </w:p>
        </w:tc>
        <w:tc>
          <w:tcPr>
            <w:tcW w:w="231" w:type="dxa"/>
            <w:vAlign w:val="bottom"/>
          </w:tcPr>
          <w:p w14:paraId="7B1CD373" w14:textId="77777777" w:rsidR="00FE1C31" w:rsidRPr="009E3BC3" w:rsidRDefault="00FE1C31" w:rsidP="00FE1C3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E8D1F9" w14:textId="3237A838" w:rsidR="00FE1C31" w:rsidRPr="009E3BC3" w:rsidRDefault="00FE1C31" w:rsidP="00FE1C31">
            <w:pPr>
              <w:tabs>
                <w:tab w:val="clear" w:pos="907"/>
                <w:tab w:val="left" w:pos="949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46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(128)</w:t>
            </w:r>
          </w:p>
        </w:tc>
        <w:tc>
          <w:tcPr>
            <w:tcW w:w="231" w:type="dxa"/>
            <w:vAlign w:val="bottom"/>
          </w:tcPr>
          <w:p w14:paraId="4DCC0636" w14:textId="77777777" w:rsidR="00FE1C31" w:rsidRPr="009E3BC3" w:rsidRDefault="00FE1C31" w:rsidP="00FE1C3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172DC5" w14:textId="7175FBE3" w:rsidR="00FE1C31" w:rsidRPr="009E3BC3" w:rsidRDefault="00FE1C31" w:rsidP="00FE1C3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46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487,551</w:t>
            </w:r>
          </w:p>
        </w:tc>
      </w:tr>
    </w:tbl>
    <w:p w14:paraId="2EE88840" w14:textId="087A60CB" w:rsidR="00635170" w:rsidRPr="009E3BC3" w:rsidRDefault="003E6F7C" w:rsidP="008601E4">
      <w:pPr>
        <w:pStyle w:val="BodyText2"/>
        <w:numPr>
          <w:ilvl w:val="0"/>
          <w:numId w:val="29"/>
        </w:numPr>
        <w:spacing w:line="260" w:lineRule="atLeast"/>
        <w:ind w:left="540" w:right="-43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  <w:r w:rsidR="009B76DC"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29BFC130" w14:textId="77777777" w:rsidR="009B76DC" w:rsidRPr="009E3BC3" w:rsidRDefault="009B76DC" w:rsidP="002E517F">
      <w:pPr>
        <w:pStyle w:val="BodyText2"/>
        <w:tabs>
          <w:tab w:val="left" w:pos="90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C632248" w14:textId="057DD75F" w:rsidR="00967C3F" w:rsidRPr="009E3BC3" w:rsidRDefault="00E9608C" w:rsidP="00E9608C">
      <w:pPr>
        <w:tabs>
          <w:tab w:val="clear" w:pos="227"/>
          <w:tab w:val="clear" w:pos="454"/>
        </w:tabs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967C3F"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กรอบการบริหารจัดการความเสี่ยง </w:t>
      </w:r>
    </w:p>
    <w:p w14:paraId="422707D0" w14:textId="77777777" w:rsidR="00967C3F" w:rsidRPr="009E3BC3" w:rsidRDefault="00967C3F" w:rsidP="00E960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450"/>
          <w:tab w:val="left" w:pos="54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E63805D" w14:textId="47BC1840" w:rsidR="00967C3F" w:rsidRPr="009E3BC3" w:rsidRDefault="00E9608C" w:rsidP="00E9608C">
      <w:pPr>
        <w:tabs>
          <w:tab w:val="clear" w:pos="227"/>
          <w:tab w:val="clear" w:pos="454"/>
        </w:tabs>
        <w:spacing w:line="240" w:lineRule="auto"/>
        <w:ind w:left="540" w:right="-7" w:hanging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ab/>
      </w:r>
      <w:r w:rsidR="00967C3F" w:rsidRPr="009E3BC3">
        <w:rPr>
          <w:rFonts w:asciiTheme="majorBidi" w:hAnsiTheme="majorBidi" w:cstheme="majorBidi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</w:t>
      </w:r>
      <w:r w:rsidR="00A029CA"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="00A029CA" w:rsidRPr="009E3BC3">
        <w:rPr>
          <w:rFonts w:asciiTheme="majorBidi" w:hAnsiTheme="majorBidi" w:cstheme="majorBidi"/>
          <w:sz w:val="30"/>
          <w:szCs w:val="30"/>
        </w:rPr>
        <w:br/>
      </w:r>
      <w:r w:rsidR="00967C3F" w:rsidRPr="009E3BC3">
        <w:rPr>
          <w:rFonts w:asciiTheme="majorBidi" w:hAnsiTheme="majorBidi" w:cstheme="majorBidi"/>
          <w:sz w:val="30"/>
          <w:szCs w:val="30"/>
          <w:cs/>
        </w:rPr>
        <w:t>ความเสี่ยงของกลุ่มบริษัท</w:t>
      </w:r>
      <w:r w:rsidR="00967C3F"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="00967C3F" w:rsidRPr="009E3BC3">
        <w:rPr>
          <w:rFonts w:asciiTheme="majorBidi" w:hAnsiTheme="majorBidi" w:cstheme="majorBidi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7A406CC3" w14:textId="77777777" w:rsidR="00967C3F" w:rsidRPr="009E3BC3" w:rsidRDefault="00967C3F" w:rsidP="00E9608C">
      <w:pPr>
        <w:tabs>
          <w:tab w:val="clear" w:pos="227"/>
          <w:tab w:val="clear" w:pos="454"/>
          <w:tab w:val="left" w:pos="360"/>
          <w:tab w:val="left" w:pos="450"/>
        </w:tabs>
        <w:spacing w:line="240" w:lineRule="auto"/>
        <w:ind w:left="540" w:right="-7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4997425" w14:textId="3DB7DC70" w:rsidR="00967C3F" w:rsidRPr="009E3BC3" w:rsidRDefault="00967C3F" w:rsidP="00E960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</w:t>
      </w:r>
      <w:r w:rsidRPr="009E3BC3">
        <w:rPr>
          <w:rFonts w:asciiTheme="majorBidi" w:hAnsiTheme="majorBidi" w:cstheme="majorBidi"/>
          <w:sz w:val="30"/>
          <w:szCs w:val="30"/>
        </w:rPr>
        <w:br/>
      </w:r>
      <w:r w:rsidRPr="009E3BC3">
        <w:rPr>
          <w:rFonts w:asciiTheme="majorBidi" w:hAnsiTheme="majorBidi" w:cstheme="majorBidi"/>
          <w:sz w:val="30"/>
          <w:szCs w:val="30"/>
          <w:cs/>
        </w:rPr>
        <w:t>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5E097A4B" w14:textId="77777777" w:rsidR="00967C3F" w:rsidRPr="009E3BC3" w:rsidRDefault="00967C3F" w:rsidP="00E960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CA57AB2" w14:textId="77777777" w:rsidR="00967C3F" w:rsidRPr="009E3BC3" w:rsidRDefault="00967C3F" w:rsidP="00E960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Pr="009E3BC3">
        <w:rPr>
          <w:rFonts w:asciiTheme="majorBidi" w:hAnsiTheme="majorBidi" w:cstheme="majorBidi"/>
          <w:sz w:val="30"/>
          <w:szCs w:val="30"/>
        </w:rPr>
        <w:br/>
      </w:r>
      <w:r w:rsidRPr="009E3BC3">
        <w:rPr>
          <w:rFonts w:asciiTheme="majorBidi" w:hAnsiTheme="majorBidi" w:cstheme="majorBidi"/>
          <w:sz w:val="30"/>
          <w:szCs w:val="30"/>
          <w:cs/>
        </w:rPr>
        <w:t>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6360C445" w14:textId="77777777" w:rsidR="00967C3F" w:rsidRPr="009E3BC3" w:rsidRDefault="00967C3F" w:rsidP="00B82050">
      <w:pPr>
        <w:pStyle w:val="BodyText2"/>
        <w:tabs>
          <w:tab w:val="left" w:pos="360"/>
          <w:tab w:val="left" w:pos="450"/>
        </w:tabs>
        <w:spacing w:line="260" w:lineRule="atLeast"/>
        <w:ind w:left="45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2568175" w14:textId="2B3E9DCD" w:rsidR="00245AC7" w:rsidRPr="009E3BC3" w:rsidRDefault="00245AC7" w:rsidP="00B82050">
      <w:pPr>
        <w:pStyle w:val="BodyText2"/>
        <w:tabs>
          <w:tab w:val="left" w:pos="360"/>
          <w:tab w:val="left" w:pos="450"/>
        </w:tabs>
        <w:spacing w:line="260" w:lineRule="atLeast"/>
        <w:ind w:left="45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(</w:t>
      </w: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ค.</w:t>
      </w:r>
      <w:r w:rsidR="008852A1" w:rsidRPr="009E3BC3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1</w:t>
      </w: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)</w:t>
      </w:r>
      <w:r w:rsidR="00897AF1" w:rsidRPr="009E3BC3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 xml:space="preserve"> </w:t>
      </w: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ความเสี่ยงด้านเครดิต</w:t>
      </w:r>
    </w:p>
    <w:p w14:paraId="1BB118AF" w14:textId="77777777" w:rsidR="00245AC7" w:rsidRPr="009E3BC3" w:rsidRDefault="00245AC7" w:rsidP="00B82050">
      <w:pPr>
        <w:pStyle w:val="BodyText2"/>
        <w:tabs>
          <w:tab w:val="left" w:pos="360"/>
          <w:tab w:val="left" w:pos="450"/>
        </w:tabs>
        <w:spacing w:line="260" w:lineRule="atLeast"/>
        <w:ind w:left="45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40CA75F" w14:textId="77777777" w:rsidR="00B82050" w:rsidRPr="009E3BC3" w:rsidRDefault="00B82050" w:rsidP="00897AF1">
      <w:pPr>
        <w:tabs>
          <w:tab w:val="clear" w:pos="227"/>
          <w:tab w:val="clear" w:pos="454"/>
          <w:tab w:val="clear" w:pos="907"/>
          <w:tab w:val="left" w:pos="540"/>
          <w:tab w:val="left" w:pos="1080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ซึ่งโดยส่วนใหญ่เกิดจากลูกหนี้ที่เป็นลูกค้าของกลุ่มบริษัท</w:t>
      </w:r>
    </w:p>
    <w:p w14:paraId="247DD163" w14:textId="77777777" w:rsidR="00245AC7" w:rsidRPr="009E3BC3" w:rsidRDefault="00245AC7" w:rsidP="0099060F">
      <w:pPr>
        <w:pStyle w:val="BodyText2"/>
        <w:spacing w:line="260" w:lineRule="atLeast"/>
        <w:ind w:left="547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highlight w:val="yellow"/>
          <w:lang w:val="en-US"/>
        </w:rPr>
      </w:pPr>
    </w:p>
    <w:p w14:paraId="641D3A9F" w14:textId="77777777" w:rsidR="00C90408" w:rsidRDefault="00C90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eastAsia="x-none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10ED2AC" w14:textId="10C4AC93" w:rsidR="00245AC7" w:rsidRPr="009E3BC3" w:rsidRDefault="0099060F" w:rsidP="00897AF1">
      <w:pPr>
        <w:pStyle w:val="BodyText2"/>
        <w:spacing w:line="260" w:lineRule="atLeast"/>
        <w:ind w:left="547" w:firstLine="353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>(</w:t>
      </w:r>
      <w:r w:rsidRPr="009E3BC3">
        <w:rPr>
          <w:rFonts w:asciiTheme="majorBidi" w:hAnsiTheme="majorBidi" w:cstheme="majorBidi"/>
          <w:sz w:val="30"/>
          <w:szCs w:val="30"/>
          <w:cs/>
        </w:rPr>
        <w:t>ค</w:t>
      </w:r>
      <w:r w:rsidRPr="009E3BC3">
        <w:rPr>
          <w:rFonts w:asciiTheme="majorBidi" w:hAnsiTheme="majorBidi" w:cstheme="majorBidi"/>
          <w:sz w:val="30"/>
          <w:szCs w:val="30"/>
        </w:rPr>
        <w:t>.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9E3BC3">
        <w:rPr>
          <w:rFonts w:asciiTheme="majorBidi" w:hAnsiTheme="majorBidi" w:cstheme="majorBidi"/>
          <w:sz w:val="30"/>
          <w:szCs w:val="30"/>
        </w:rPr>
        <w:t>.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9E3BC3">
        <w:rPr>
          <w:rFonts w:asciiTheme="majorBidi" w:hAnsiTheme="majorBidi" w:cstheme="majorBidi"/>
          <w:sz w:val="30"/>
          <w:szCs w:val="30"/>
        </w:rPr>
        <w:t>)</w:t>
      </w:r>
      <w:r w:rsidRPr="009E3BC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DC2ACD" w:rsidRPr="009E3BC3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</w:p>
    <w:p w14:paraId="40B4EDFF" w14:textId="77777777" w:rsidR="0099060F" w:rsidRPr="009E3BC3" w:rsidRDefault="0099060F" w:rsidP="0002155F">
      <w:pPr>
        <w:pStyle w:val="BodyText2"/>
        <w:spacing w:line="260" w:lineRule="atLeast"/>
        <w:ind w:left="54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81B1D7C" w14:textId="2440F465" w:rsidR="0099060F" w:rsidRPr="003D04BE" w:rsidRDefault="0099060F" w:rsidP="004076F6">
      <w:pPr>
        <w:tabs>
          <w:tab w:val="clear" w:pos="907"/>
          <w:tab w:val="clear" w:pos="1644"/>
          <w:tab w:val="left" w:pos="1080"/>
          <w:tab w:val="left" w:pos="153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D04BE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ความเสี่ยงด้านเครดิตของกลุ่มบริษัท</w:t>
      </w:r>
      <w:r w:rsidRPr="003D04BE">
        <w:rPr>
          <w:rFonts w:asciiTheme="majorBidi" w:hAnsiTheme="majorBidi" w:cstheme="majorBidi"/>
          <w:sz w:val="30"/>
          <w:szCs w:val="30"/>
        </w:rPr>
        <w:t xml:space="preserve"> </w:t>
      </w:r>
      <w:r w:rsidRPr="003D04BE">
        <w:rPr>
          <w:rFonts w:asciiTheme="majorBidi" w:hAnsiTheme="majorBidi" w:cstheme="majorBidi"/>
          <w:sz w:val="30"/>
          <w:szCs w:val="30"/>
          <w:cs/>
        </w:rPr>
        <w:t>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3D04BE">
        <w:rPr>
          <w:rFonts w:asciiTheme="majorBidi" w:hAnsiTheme="majorBidi" w:cstheme="majorBidi"/>
          <w:sz w:val="30"/>
          <w:szCs w:val="30"/>
        </w:rPr>
        <w:t xml:space="preserve"> </w:t>
      </w:r>
      <w:r w:rsidRPr="003D04BE">
        <w:rPr>
          <w:rFonts w:asciiTheme="majorBidi" w:hAnsiTheme="majorBidi" w:cstheme="majorBidi"/>
          <w:sz w:val="30"/>
          <w:szCs w:val="30"/>
          <w:cs/>
        </w:rPr>
        <w:t>รายละเอียดการกระจุกตัวของรายได้เปิดเผยในหมายเหตุ</w:t>
      </w:r>
      <w:r w:rsidR="00A029CA" w:rsidRPr="003D04BE">
        <w:rPr>
          <w:rFonts w:asciiTheme="majorBidi" w:hAnsiTheme="majorBidi" w:cstheme="majorBidi"/>
          <w:sz w:val="30"/>
          <w:szCs w:val="30"/>
          <w:cs/>
        </w:rPr>
        <w:t>ประกอบงบการเงิน</w:t>
      </w:r>
      <w:r w:rsidRPr="003D04BE">
        <w:rPr>
          <w:rFonts w:asciiTheme="majorBidi" w:hAnsiTheme="majorBidi" w:cstheme="majorBidi"/>
          <w:sz w:val="30"/>
          <w:szCs w:val="30"/>
          <w:cs/>
        </w:rPr>
        <w:t xml:space="preserve">ข้อ </w:t>
      </w:r>
      <w:r w:rsidR="008852A1" w:rsidRPr="003D04BE">
        <w:rPr>
          <w:rFonts w:asciiTheme="majorBidi" w:hAnsiTheme="majorBidi" w:cstheme="majorBidi"/>
          <w:sz w:val="30"/>
          <w:szCs w:val="30"/>
        </w:rPr>
        <w:t>1</w:t>
      </w:r>
      <w:r w:rsidR="009A0C66" w:rsidRPr="003D04BE">
        <w:rPr>
          <w:rFonts w:asciiTheme="majorBidi" w:hAnsiTheme="majorBidi" w:cstheme="majorBidi"/>
          <w:sz w:val="30"/>
          <w:szCs w:val="30"/>
        </w:rPr>
        <w:t>7</w:t>
      </w:r>
    </w:p>
    <w:p w14:paraId="434713AF" w14:textId="77777777" w:rsidR="0099060F" w:rsidRPr="009E3BC3" w:rsidRDefault="0099060F" w:rsidP="00897A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  <w:tab w:val="left" w:pos="1530"/>
        </w:tabs>
        <w:ind w:left="1530"/>
        <w:jc w:val="thaiDistribute"/>
        <w:rPr>
          <w:rFonts w:asciiTheme="majorBidi" w:hAnsiTheme="majorBidi" w:cstheme="majorBidi"/>
          <w:sz w:val="30"/>
          <w:szCs w:val="30"/>
          <w:highlight w:val="cyan"/>
          <w:lang w:val="en-GB"/>
        </w:rPr>
      </w:pPr>
    </w:p>
    <w:p w14:paraId="18CB014F" w14:textId="6565C168" w:rsidR="0099060F" w:rsidRPr="009E3BC3" w:rsidRDefault="00AD1A89" w:rsidP="00B405A7">
      <w:pPr>
        <w:tabs>
          <w:tab w:val="clear" w:pos="907"/>
          <w:tab w:val="clear" w:pos="1644"/>
          <w:tab w:val="left" w:pos="1080"/>
          <w:tab w:val="left" w:pos="153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99060F" w:rsidRPr="009E3BC3">
        <w:rPr>
          <w:rFonts w:asciiTheme="majorBidi" w:hAnsiTheme="majorBidi" w:cstheme="majorBidi"/>
          <w:sz w:val="30"/>
          <w:szCs w:val="30"/>
          <w:cs/>
        </w:rPr>
        <w:t>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</w:t>
      </w:r>
      <w:r w:rsidR="005F17AF">
        <w:rPr>
          <w:rFonts w:asciiTheme="majorBidi" w:hAnsiTheme="majorBidi" w:cstheme="majorBidi" w:hint="cs"/>
          <w:sz w:val="30"/>
          <w:szCs w:val="30"/>
          <w:cs/>
        </w:rPr>
        <w:t>ทางการค้า</w:t>
      </w:r>
      <w:r w:rsidR="0099060F" w:rsidRPr="009E3BC3">
        <w:rPr>
          <w:rFonts w:asciiTheme="majorBidi" w:hAnsiTheme="majorBidi" w:cstheme="majorBidi"/>
          <w:sz w:val="30"/>
          <w:szCs w:val="30"/>
          <w:cs/>
        </w:rPr>
        <w:t xml:space="preserve"> วงเงินยอดขาย</w:t>
      </w:r>
      <w:r w:rsidR="0099060F" w:rsidRPr="009E3BC3">
        <w:rPr>
          <w:rFonts w:asciiTheme="majorBidi" w:hAnsiTheme="majorBidi" w:cstheme="majorBidi"/>
          <w:spacing w:val="-2"/>
          <w:sz w:val="30"/>
          <w:szCs w:val="30"/>
          <w:cs/>
        </w:rPr>
        <w:t>จะกำหนดไว้สำหรับลูกค้าแต่ละรายและจะทบทวนเป็นราย</w:t>
      </w:r>
      <w:r w:rsidR="002A3C23" w:rsidRPr="009E3BC3">
        <w:rPr>
          <w:rFonts w:asciiTheme="majorBidi" w:hAnsiTheme="majorBidi" w:cstheme="majorBidi"/>
          <w:spacing w:val="-2"/>
          <w:sz w:val="30"/>
          <w:szCs w:val="30"/>
          <w:cs/>
        </w:rPr>
        <w:t>ปี</w:t>
      </w:r>
      <w:r w:rsidR="007B6BC5" w:rsidRPr="009E3BC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99060F" w:rsidRPr="009E3BC3">
        <w:rPr>
          <w:rFonts w:asciiTheme="majorBidi" w:hAnsiTheme="majorBidi" w:cstheme="majorBidi"/>
          <w:spacing w:val="-2"/>
          <w:sz w:val="30"/>
          <w:szCs w:val="30"/>
          <w:cs/>
        </w:rPr>
        <w:t>ยอดขายที่เกินกว่าวงเงินดังกล่าวต้อง</w:t>
      </w:r>
      <w:r w:rsidR="0099060F" w:rsidRPr="009E3BC3">
        <w:rPr>
          <w:rFonts w:asciiTheme="majorBidi" w:hAnsiTheme="majorBidi" w:cstheme="majorBidi"/>
          <w:sz w:val="30"/>
          <w:szCs w:val="30"/>
          <w:cs/>
        </w:rPr>
        <w:t>ได้รับการอนุมัติจากคณะกรรมการ</w:t>
      </w:r>
      <w:r w:rsidR="002A3C23" w:rsidRPr="009E3BC3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3EFDFA48" w14:textId="77777777" w:rsidR="0099060F" w:rsidRPr="009E3BC3" w:rsidRDefault="0099060F" w:rsidP="009906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62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30777A0B" w14:textId="402164D5" w:rsidR="0099060F" w:rsidRDefault="0099060F" w:rsidP="00897AF1">
      <w:pPr>
        <w:tabs>
          <w:tab w:val="clear" w:pos="907"/>
          <w:tab w:val="clear" w:pos="1644"/>
          <w:tab w:val="left" w:pos="1080"/>
          <w:tab w:val="left" w:pos="1530"/>
          <w:tab w:val="left" w:pos="1800"/>
        </w:tabs>
        <w:spacing w:line="240" w:lineRule="auto"/>
        <w:ind w:left="1530"/>
        <w:jc w:val="thaiDistribute"/>
        <w:rPr>
          <w:rFonts w:asciiTheme="majorBidi" w:hAnsiTheme="majorBidi" w:cs="Angsana New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6D55BF" w:rsidRPr="006D55BF">
        <w:rPr>
          <w:rFonts w:asciiTheme="majorBidi" w:hAnsiTheme="majorBidi" w:cs="Angsana New" w:hint="cs"/>
          <w:sz w:val="30"/>
          <w:szCs w:val="30"/>
          <w:cs/>
        </w:rPr>
        <w:t>จำกัดความเสี่ยงด้านเครดิตของลูกหนี้การค้าด้วยการกำหนดระยะเวลาการจ่ายชำระสูงสุดที่</w:t>
      </w:r>
      <w:r w:rsidR="006D55BF" w:rsidRPr="006D55B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B5EE2">
        <w:rPr>
          <w:rFonts w:asciiTheme="majorBidi" w:hAnsiTheme="majorBidi" w:cstheme="majorBidi"/>
          <w:sz w:val="30"/>
          <w:szCs w:val="30"/>
        </w:rPr>
        <w:t xml:space="preserve">60 </w:t>
      </w:r>
      <w:r w:rsidR="00CB5EE2">
        <w:rPr>
          <w:rFonts w:asciiTheme="majorBidi" w:hAnsiTheme="majorBidi" w:cstheme="majorBidi" w:hint="cs"/>
          <w:sz w:val="30"/>
          <w:szCs w:val="30"/>
          <w:cs/>
        </w:rPr>
        <w:t>วัน</w:t>
      </w:r>
      <w:r w:rsidR="006D55B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D55BF" w:rsidRPr="006D55BF">
        <w:rPr>
          <w:rFonts w:asciiTheme="majorBidi" w:hAnsiTheme="majorBidi" w:cs="Angsana New" w:hint="cs"/>
          <w:sz w:val="30"/>
          <w:szCs w:val="30"/>
          <w:cs/>
        </w:rPr>
        <w:t>และมีการติดตามยอดคงค้างของลูกหนี้การค้าอย่างสม่ำเสมอ</w:t>
      </w:r>
      <w:r w:rsidR="006D55BF" w:rsidRPr="006D55B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D55BF" w:rsidRPr="006D55BF">
        <w:rPr>
          <w:rFonts w:asciiTheme="majorBidi" w:hAnsiTheme="majorBidi" w:cs="Angsana New" w:hint="cs"/>
          <w:sz w:val="30"/>
          <w:szCs w:val="30"/>
          <w:cs/>
        </w:rPr>
        <w:t>กลุ่มบริษัทพิจารณาการด้อยค่า</w:t>
      </w:r>
      <w:r w:rsidR="003E07F4">
        <w:rPr>
          <w:rFonts w:asciiTheme="majorBidi" w:hAnsiTheme="majorBidi" w:cs="Angsana New"/>
          <w:sz w:val="30"/>
          <w:szCs w:val="30"/>
        </w:rPr>
        <w:br/>
      </w:r>
      <w:r w:rsidR="006D55BF" w:rsidRPr="006D55BF">
        <w:rPr>
          <w:rFonts w:asciiTheme="majorBidi" w:hAnsiTheme="majorBidi" w:cs="Angsana New" w:hint="cs"/>
          <w:sz w:val="30"/>
          <w:szCs w:val="30"/>
          <w:cs/>
        </w:rPr>
        <w:t>ทุกวันสิ้นรอบระยะเวลารายงาน</w:t>
      </w:r>
      <w:r w:rsidR="006D55BF" w:rsidRPr="006D55B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D55BF" w:rsidRPr="006D55BF">
        <w:rPr>
          <w:rFonts w:asciiTheme="majorBidi" w:hAnsiTheme="majorBidi" w:cs="Angsana New" w:hint="cs"/>
          <w:sz w:val="30"/>
          <w:szCs w:val="30"/>
          <w:cs/>
        </w:rPr>
        <w:t>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และสะท้อนผลแตกต่างระหว่างสภาวะเศรษฐกิจในอดีตที่ผ่านมา</w:t>
      </w:r>
      <w:r w:rsidR="006D55BF" w:rsidRPr="006D55BF">
        <w:rPr>
          <w:rFonts w:asciiTheme="majorBidi" w:hAnsiTheme="majorBidi" w:cs="Angsana New"/>
          <w:sz w:val="30"/>
          <w:szCs w:val="30"/>
          <w:cs/>
        </w:rPr>
        <w:t xml:space="preserve">  </w:t>
      </w:r>
      <w:r w:rsidR="006D55BF" w:rsidRPr="006D55BF">
        <w:rPr>
          <w:rFonts w:asciiTheme="majorBidi" w:hAnsiTheme="majorBidi" w:cs="Angsana New" w:hint="cs"/>
          <w:sz w:val="30"/>
          <w:szCs w:val="30"/>
          <w:cs/>
        </w:rPr>
        <w:t>สภาวะเศรษฐกิจในปัจจุบันและมุมมองของ</w:t>
      </w:r>
      <w:r w:rsidR="00223D85">
        <w:rPr>
          <w:rFonts w:asciiTheme="majorBidi" w:hAnsiTheme="majorBidi" w:cs="Angsana New"/>
          <w:sz w:val="30"/>
          <w:szCs w:val="30"/>
        </w:rPr>
        <w:br/>
      </w:r>
      <w:r w:rsidR="006D55BF" w:rsidRPr="006D55BF">
        <w:rPr>
          <w:rFonts w:asciiTheme="majorBidi" w:hAnsiTheme="majorBidi" w:cs="Angsana New" w:hint="cs"/>
          <w:sz w:val="30"/>
          <w:szCs w:val="30"/>
          <w:cs/>
        </w:rPr>
        <w:t>กลุ่มบริษัทที่มีต่อสภาวะเศรษฐกิจตลอดอายุที่คาดการณ์ไว้ของลูกหนี้</w:t>
      </w:r>
    </w:p>
    <w:p w14:paraId="0E0269B9" w14:textId="0D9E8985" w:rsidR="006D55BF" w:rsidRDefault="006D55BF" w:rsidP="00897AF1">
      <w:pPr>
        <w:tabs>
          <w:tab w:val="clear" w:pos="907"/>
          <w:tab w:val="clear" w:pos="1644"/>
          <w:tab w:val="left" w:pos="1080"/>
          <w:tab w:val="left" w:pos="1530"/>
          <w:tab w:val="left" w:pos="1800"/>
        </w:tabs>
        <w:spacing w:line="240" w:lineRule="auto"/>
        <w:ind w:left="1530"/>
        <w:jc w:val="thaiDistribute"/>
        <w:rPr>
          <w:rFonts w:asciiTheme="majorBidi" w:hAnsiTheme="majorBidi" w:cs="Angsana New"/>
          <w:sz w:val="30"/>
          <w:szCs w:val="30"/>
        </w:rPr>
      </w:pPr>
    </w:p>
    <w:p w14:paraId="160E6658" w14:textId="0D8A9020" w:rsidR="006D55BF" w:rsidRPr="009E3BC3" w:rsidRDefault="006D55BF" w:rsidP="00897AF1">
      <w:pPr>
        <w:tabs>
          <w:tab w:val="clear" w:pos="907"/>
          <w:tab w:val="clear" w:pos="1644"/>
          <w:tab w:val="left" w:pos="1080"/>
          <w:tab w:val="left" w:pos="1530"/>
          <w:tab w:val="left" w:pos="180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r w:rsidRPr="003D04BE">
        <w:rPr>
          <w:rFonts w:asciiTheme="majorBidi" w:hAnsiTheme="majorBidi" w:cs="Angsana New" w:hint="cs"/>
          <w:sz w:val="30"/>
          <w:szCs w:val="30"/>
          <w:cs/>
        </w:rPr>
        <w:t>ข้อมูลเกี่ยวกับลูกหนี้</w:t>
      </w:r>
      <w:r w:rsidR="00CB5EE2" w:rsidRPr="003D04BE">
        <w:rPr>
          <w:rFonts w:asciiTheme="majorBidi" w:hAnsiTheme="majorBidi" w:cs="Angsana New" w:hint="cs"/>
          <w:sz w:val="30"/>
          <w:szCs w:val="30"/>
          <w:cs/>
        </w:rPr>
        <w:t>การค้า</w:t>
      </w:r>
      <w:r w:rsidRPr="003D04BE">
        <w:rPr>
          <w:rFonts w:asciiTheme="majorBidi" w:hAnsiTheme="majorBidi" w:cs="Angsana New" w:hint="cs"/>
          <w:sz w:val="30"/>
          <w:szCs w:val="30"/>
          <w:cs/>
        </w:rPr>
        <w:t>เปิดเผยในหมายเหตุ</w:t>
      </w:r>
      <w:r w:rsidR="00CB5EE2" w:rsidRPr="003D04BE">
        <w:rPr>
          <w:rFonts w:asciiTheme="majorBidi" w:hAnsiTheme="majorBidi" w:cs="Angsana New" w:hint="cs"/>
          <w:sz w:val="30"/>
          <w:szCs w:val="30"/>
          <w:cs/>
        </w:rPr>
        <w:t>ประกอบงบการเงิน</w:t>
      </w:r>
      <w:r w:rsidRPr="003D04BE">
        <w:rPr>
          <w:rFonts w:asciiTheme="majorBidi" w:hAnsiTheme="majorBidi" w:cs="Angsana New" w:hint="cs"/>
          <w:sz w:val="30"/>
          <w:szCs w:val="30"/>
          <w:cs/>
        </w:rPr>
        <w:t>ข้อ</w:t>
      </w:r>
      <w:r w:rsidRPr="003D04B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A0C66" w:rsidRPr="003D04BE">
        <w:rPr>
          <w:rFonts w:asciiTheme="majorBidi" w:hAnsiTheme="majorBidi" w:cs="Angsana New"/>
          <w:sz w:val="30"/>
          <w:szCs w:val="30"/>
        </w:rPr>
        <w:t>6</w:t>
      </w:r>
      <w:r w:rsidRPr="006D55BF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7291C252" w14:textId="77777777" w:rsidR="0099060F" w:rsidRPr="009E3BC3" w:rsidRDefault="0099060F" w:rsidP="00897AF1">
      <w:pPr>
        <w:pStyle w:val="BodyText2"/>
        <w:tabs>
          <w:tab w:val="left" w:pos="1530"/>
          <w:tab w:val="left" w:pos="1800"/>
        </w:tabs>
        <w:spacing w:line="260" w:lineRule="atLeast"/>
        <w:ind w:left="1530" w:firstLine="0"/>
        <w:jc w:val="thaiDistribute"/>
        <w:rPr>
          <w:rFonts w:asciiTheme="majorBidi" w:hAnsiTheme="majorBidi" w:cstheme="majorBidi"/>
          <w:sz w:val="30"/>
          <w:szCs w:val="30"/>
          <w:lang w:val="en-US" w:eastAsia="en-US"/>
        </w:rPr>
      </w:pPr>
    </w:p>
    <w:p w14:paraId="6F68331C" w14:textId="30542CEF" w:rsidR="00AA36B2" w:rsidRPr="009E3BC3" w:rsidRDefault="00AA36B2" w:rsidP="00D67CE1">
      <w:pPr>
        <w:pStyle w:val="BodyText2"/>
        <w:tabs>
          <w:tab w:val="left" w:pos="1530"/>
        </w:tabs>
        <w:spacing w:line="260" w:lineRule="atLeast"/>
        <w:ind w:left="547" w:firstLine="35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9E3BC3">
        <w:rPr>
          <w:rFonts w:asciiTheme="majorBidi" w:hAnsiTheme="majorBidi" w:cstheme="majorBidi"/>
          <w:sz w:val="30"/>
          <w:szCs w:val="30"/>
          <w:lang w:val="en-US"/>
        </w:rPr>
        <w:t>(</w:t>
      </w: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>ค</w:t>
      </w:r>
      <w:r w:rsidRPr="009E3BC3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9E3BC3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9E3BC3">
        <w:rPr>
          <w:rFonts w:asciiTheme="majorBidi" w:hAnsiTheme="majorBidi" w:cstheme="majorBidi"/>
          <w:sz w:val="30"/>
          <w:szCs w:val="30"/>
          <w:lang w:val="en-US"/>
        </w:rPr>
        <w:t>)</w:t>
      </w:r>
      <w:r w:rsidR="008046DA" w:rsidRPr="009E3BC3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เงินสดและรายการเทียบเท่าเงินสด </w:t>
      </w:r>
    </w:p>
    <w:p w14:paraId="0B7DB69B" w14:textId="77777777" w:rsidR="00AA36B2" w:rsidRPr="009E3BC3" w:rsidRDefault="00AA36B2" w:rsidP="00AA36B2">
      <w:pPr>
        <w:pStyle w:val="block"/>
        <w:spacing w:after="0" w:line="240" w:lineRule="auto"/>
        <w:ind w:left="1350" w:right="-7" w:hanging="450"/>
        <w:jc w:val="both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</w:rPr>
        <w:tab/>
      </w:r>
    </w:p>
    <w:p w14:paraId="70D30E7B" w14:textId="647BD4BD" w:rsidR="00AA36B2" w:rsidRPr="009E3BC3" w:rsidRDefault="00AA36B2" w:rsidP="00D67CE1">
      <w:pPr>
        <w:tabs>
          <w:tab w:val="clear" w:pos="907"/>
          <w:tab w:val="clear" w:pos="1644"/>
          <w:tab w:val="clear" w:pos="1871"/>
          <w:tab w:val="left" w:pos="1080"/>
          <w:tab w:val="left" w:pos="1800"/>
          <w:tab w:val="left" w:pos="1890"/>
          <w:tab w:val="left" w:pos="2070"/>
          <w:tab w:val="left" w:pos="252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r w:rsidRPr="0046701D">
        <w:rPr>
          <w:rFonts w:asciiTheme="majorBidi" w:hAnsiTheme="majorBidi" w:cstheme="majorBidi"/>
          <w:sz w:val="30"/>
          <w:szCs w:val="30"/>
          <w:cs/>
        </w:rPr>
        <w:t>ความเสี่ยงด้าน</w:t>
      </w:r>
      <w:r w:rsidRPr="009E3BC3">
        <w:rPr>
          <w:rFonts w:asciiTheme="majorBidi" w:hAnsiTheme="majorBidi" w:cstheme="majorBidi"/>
          <w:sz w:val="30"/>
          <w:szCs w:val="30"/>
          <w:cs/>
        </w:rPr>
        <w:t>เครดิตของกลุ่มบริษัทที่เกิดจากเงินสดและรายการเทียบเท่าเงินสด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="0046701D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9E3BC3">
        <w:rPr>
          <w:rFonts w:asciiTheme="majorBidi" w:hAnsiTheme="majorBidi" w:cstheme="majorBidi"/>
          <w:sz w:val="30"/>
          <w:szCs w:val="30"/>
          <w:cs/>
        </w:rPr>
        <w:t>จำกัดเนื่องจากคู่สัญญาเป็นธนาคารและสถาบันการเงิน</w:t>
      </w:r>
      <w:r w:rsidR="0046701D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Pr="009E3BC3">
        <w:rPr>
          <w:rFonts w:asciiTheme="majorBidi" w:hAnsiTheme="majorBidi" w:cstheme="majorBidi"/>
          <w:sz w:val="30"/>
          <w:szCs w:val="30"/>
          <w:cs/>
        </w:rPr>
        <w:t>กลุ่มบริษัทพิจารณาว่ามีความเสี่ยงด้านเครดิตต่ำ</w:t>
      </w:r>
    </w:p>
    <w:p w14:paraId="6BDF6B09" w14:textId="77777777" w:rsidR="00AB3241" w:rsidRPr="009E3BC3" w:rsidRDefault="00AB3241" w:rsidP="008046DA">
      <w:pPr>
        <w:tabs>
          <w:tab w:val="clear" w:pos="907"/>
          <w:tab w:val="clear" w:pos="1644"/>
          <w:tab w:val="left" w:pos="1080"/>
          <w:tab w:val="left" w:pos="1530"/>
          <w:tab w:val="left" w:pos="180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</w:p>
    <w:p w14:paraId="751A16E7" w14:textId="4216AD09" w:rsidR="00AD526D" w:rsidRPr="009E3BC3" w:rsidRDefault="00AD526D" w:rsidP="00AD526D">
      <w:pPr>
        <w:pStyle w:val="BodyText2"/>
        <w:tabs>
          <w:tab w:val="left" w:pos="360"/>
          <w:tab w:val="left" w:pos="450"/>
        </w:tabs>
        <w:spacing w:line="260" w:lineRule="atLeast"/>
        <w:ind w:left="45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(</w:t>
      </w: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ค</w:t>
      </w: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.</w:t>
      </w:r>
      <w:r w:rsidR="008852A1" w:rsidRPr="009E3BC3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2</w:t>
      </w: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)</w:t>
      </w:r>
      <w:r w:rsidR="00671E68"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 xml:space="preserve"> </w:t>
      </w: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 xml:space="preserve">ความเสี่ยงด้านสภาพคล่อง </w:t>
      </w:r>
    </w:p>
    <w:p w14:paraId="04ED85A5" w14:textId="77777777" w:rsidR="00AD526D" w:rsidRPr="009E3BC3" w:rsidRDefault="00AD526D" w:rsidP="00AD5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72CC9CF" w14:textId="77777777" w:rsidR="00AD526D" w:rsidRPr="009E3BC3" w:rsidRDefault="00AD526D" w:rsidP="00671E68">
      <w:pPr>
        <w:tabs>
          <w:tab w:val="clear" w:pos="907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 xml:space="preserve"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และลดผลกระทบจากความผันผวนในกระแสเงินสด </w:t>
      </w:r>
    </w:p>
    <w:p w14:paraId="432EED44" w14:textId="2F612A91" w:rsidR="008B3964" w:rsidRPr="009E3BC3" w:rsidRDefault="00AD526D" w:rsidP="00671E68">
      <w:pPr>
        <w:tabs>
          <w:tab w:val="clear" w:pos="907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>ณ วันที่รายงาน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="006B0C85"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="006B0C85" w:rsidRPr="009E3BC3">
        <w:rPr>
          <w:rFonts w:asciiTheme="majorBidi" w:hAnsiTheme="majorBidi" w:cstheme="majorBidi"/>
          <w:sz w:val="30"/>
          <w:szCs w:val="30"/>
        </w:rPr>
        <w:br/>
      </w:r>
      <w:r w:rsidRPr="009E3BC3">
        <w:rPr>
          <w:rFonts w:asciiTheme="majorBidi" w:hAnsiTheme="majorBidi" w:cstheme="majorBidi"/>
          <w:sz w:val="30"/>
          <w:szCs w:val="30"/>
          <w:cs/>
        </w:rPr>
        <w:t>โดย</w:t>
      </w:r>
      <w:r w:rsidR="003F6F00">
        <w:rPr>
          <w:rFonts w:asciiTheme="majorBidi" w:hAnsiTheme="majorBidi" w:cstheme="majorBidi" w:hint="cs"/>
          <w:sz w:val="30"/>
          <w:szCs w:val="30"/>
          <w:cs/>
        </w:rPr>
        <w:t>แสดง</w:t>
      </w:r>
      <w:r w:rsidRPr="009E3BC3">
        <w:rPr>
          <w:rFonts w:asciiTheme="majorBidi" w:hAnsiTheme="majorBidi" w:cstheme="majorBidi"/>
          <w:sz w:val="30"/>
          <w:szCs w:val="30"/>
          <w:cs/>
        </w:rPr>
        <w:t>จำนวนเงินเป็นจำนวนขั้นต้นซึ่งไม่ได้คิดลด รวมดอกเบี้ยตามสัญญาและไม่รวมผลกระทบหาก</w:t>
      </w:r>
      <w:r w:rsidR="003F6F00">
        <w:rPr>
          <w:rFonts w:asciiTheme="majorBidi" w:hAnsiTheme="majorBidi" w:cstheme="majorBidi" w:hint="cs"/>
          <w:sz w:val="30"/>
          <w:szCs w:val="30"/>
          <w:cs/>
        </w:rPr>
        <w:t xml:space="preserve">      </w:t>
      </w:r>
      <w:r w:rsidRPr="009E3BC3">
        <w:rPr>
          <w:rFonts w:asciiTheme="majorBidi" w:hAnsiTheme="majorBidi" w:cstheme="majorBidi"/>
          <w:sz w:val="30"/>
          <w:szCs w:val="30"/>
          <w:cs/>
        </w:rPr>
        <w:t>หักกลบตามสัญญา</w:t>
      </w:r>
    </w:p>
    <w:tbl>
      <w:tblPr>
        <w:tblStyle w:val="TableGrid"/>
        <w:tblW w:w="9098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56"/>
        <w:gridCol w:w="1114"/>
        <w:gridCol w:w="278"/>
        <w:gridCol w:w="1114"/>
        <w:gridCol w:w="278"/>
        <w:gridCol w:w="1206"/>
        <w:gridCol w:w="278"/>
        <w:gridCol w:w="1300"/>
        <w:gridCol w:w="242"/>
        <w:gridCol w:w="36"/>
        <w:gridCol w:w="1396"/>
      </w:tblGrid>
      <w:tr w:rsidR="000F7F32" w:rsidRPr="009E3BC3" w14:paraId="231DF861" w14:textId="77777777" w:rsidTr="002847A5">
        <w:trPr>
          <w:trHeight w:val="408"/>
          <w:tblHeader/>
        </w:trPr>
        <w:tc>
          <w:tcPr>
            <w:tcW w:w="1856" w:type="dxa"/>
            <w:vAlign w:val="bottom"/>
          </w:tcPr>
          <w:p w14:paraId="16DB9104" w14:textId="77777777" w:rsidR="000F7F32" w:rsidRPr="009E3BC3" w:rsidRDefault="000F7F32" w:rsidP="00E1589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bookmarkStart w:id="6" w:name="_Hlk62652390"/>
          </w:p>
        </w:tc>
        <w:tc>
          <w:tcPr>
            <w:tcW w:w="7242" w:type="dxa"/>
            <w:gridSpan w:val="10"/>
            <w:vAlign w:val="bottom"/>
          </w:tcPr>
          <w:p w14:paraId="0056F5BD" w14:textId="234CE3BE" w:rsidR="000F7F32" w:rsidRPr="009E3BC3" w:rsidRDefault="000F7F32" w:rsidP="00E1589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="00FD2145" w:rsidRPr="009E3B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/ </w:t>
            </w:r>
            <w:r w:rsidR="00FD2145" w:rsidRPr="009E3B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="00A6789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</w:t>
            </w:r>
            <w:r w:rsidR="00FD2145" w:rsidRPr="009E3B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ฉพาะกิจการ</w:t>
            </w:r>
          </w:p>
        </w:tc>
      </w:tr>
      <w:tr w:rsidR="000F7F32" w:rsidRPr="009E3BC3" w14:paraId="799DE681" w14:textId="77777777" w:rsidTr="002847A5">
        <w:trPr>
          <w:trHeight w:val="397"/>
          <w:tblHeader/>
        </w:trPr>
        <w:tc>
          <w:tcPr>
            <w:tcW w:w="1856" w:type="dxa"/>
            <w:vAlign w:val="bottom"/>
          </w:tcPr>
          <w:p w14:paraId="4FCE54DD" w14:textId="77777777" w:rsidR="000F7F32" w:rsidRPr="009E3BC3" w:rsidRDefault="000F7F32" w:rsidP="00E1589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42" w:type="dxa"/>
            <w:gridSpan w:val="10"/>
            <w:vAlign w:val="bottom"/>
          </w:tcPr>
          <w:p w14:paraId="399A9048" w14:textId="77777777" w:rsidR="000F7F32" w:rsidRPr="009E3BC3" w:rsidRDefault="000F7F32" w:rsidP="00E158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3BC3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CB5EE2" w:rsidRPr="009E3BC3" w14:paraId="66D9AE58" w14:textId="77777777" w:rsidTr="00E711CC">
        <w:trPr>
          <w:trHeight w:val="807"/>
          <w:tblHeader/>
        </w:trPr>
        <w:tc>
          <w:tcPr>
            <w:tcW w:w="1856" w:type="dxa"/>
            <w:vAlign w:val="bottom"/>
            <w:hideMark/>
          </w:tcPr>
          <w:p w14:paraId="42886CB7" w14:textId="77777777" w:rsidR="00CB5EE2" w:rsidRDefault="00CB5EE2" w:rsidP="00064196">
            <w:pPr>
              <w:spacing w:line="240" w:lineRule="auto"/>
              <w:ind w:left="-20" w:right="-1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39A0E697" w14:textId="32274603" w:rsidR="00CB5EE2" w:rsidRPr="009E3BC3" w:rsidRDefault="00CB5EE2" w:rsidP="00655618">
            <w:pPr>
              <w:spacing w:line="240" w:lineRule="auto"/>
              <w:ind w:left="-20" w:right="-1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</w:p>
        </w:tc>
        <w:tc>
          <w:tcPr>
            <w:tcW w:w="1114" w:type="dxa"/>
            <w:vAlign w:val="bottom"/>
            <w:hideMark/>
          </w:tcPr>
          <w:p w14:paraId="6CBAEEEB" w14:textId="77777777" w:rsidR="00CB5EE2" w:rsidRPr="009E3BC3" w:rsidRDefault="00CB5EE2" w:rsidP="00E1589F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3BC3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5A6C92D3" w14:textId="77777777" w:rsidR="00CB5EE2" w:rsidRPr="009E3BC3" w:rsidRDefault="00CB5EE2" w:rsidP="00E1589F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3BC3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8" w:type="dxa"/>
          </w:tcPr>
          <w:p w14:paraId="12498066" w14:textId="77777777" w:rsidR="00CB5EE2" w:rsidRPr="009E3BC3" w:rsidRDefault="00CB5EE2" w:rsidP="00E158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  <w:hideMark/>
          </w:tcPr>
          <w:p w14:paraId="28CF7111" w14:textId="219FA67B" w:rsidR="00CB5EE2" w:rsidRPr="009E3BC3" w:rsidRDefault="00CB5EE2" w:rsidP="00775B09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3BC3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9E3BC3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9E3BC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9E3BC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E3BC3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9E3BC3">
              <w:rPr>
                <w:rFonts w:asciiTheme="majorBidi" w:hAnsiTheme="majorBidi" w:cstheme="majorBidi"/>
                <w:sz w:val="28"/>
                <w:szCs w:val="28"/>
                <w:cs/>
              </w:rPr>
              <w:t>หรือน้อยกว่า</w:t>
            </w:r>
          </w:p>
        </w:tc>
        <w:tc>
          <w:tcPr>
            <w:tcW w:w="278" w:type="dxa"/>
          </w:tcPr>
          <w:p w14:paraId="393172DE" w14:textId="77777777" w:rsidR="00CB5EE2" w:rsidRPr="009E3BC3" w:rsidRDefault="00CB5EE2" w:rsidP="00E158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  <w:hideMark/>
          </w:tcPr>
          <w:p w14:paraId="0BB2FA47" w14:textId="0197511D" w:rsidR="00CB5EE2" w:rsidRPr="009E3BC3" w:rsidRDefault="00CB5EE2" w:rsidP="00775B09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3B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9E3BC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9E3BC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9E3BC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E3B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9E3BC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E3BC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78" w:type="dxa"/>
            <w:vAlign w:val="bottom"/>
          </w:tcPr>
          <w:p w14:paraId="6C382239" w14:textId="77777777" w:rsidR="00CB5EE2" w:rsidRPr="009E3BC3" w:rsidRDefault="00CB5EE2" w:rsidP="00E158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7D37D06B" w14:textId="77777777" w:rsidR="00CB5EE2" w:rsidRPr="009E3BC3" w:rsidRDefault="00CB5EE2" w:rsidP="00775B09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3B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</w:p>
          <w:p w14:paraId="4085D9E5" w14:textId="5CB3EA7E" w:rsidR="00CB5EE2" w:rsidRPr="009E3BC3" w:rsidRDefault="00CB5EE2" w:rsidP="00775B09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3BC3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9E3BC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42" w:type="dxa"/>
            <w:vAlign w:val="bottom"/>
          </w:tcPr>
          <w:p w14:paraId="6A050353" w14:textId="77777777" w:rsidR="00CB5EE2" w:rsidRPr="009E3BC3" w:rsidRDefault="00CB5EE2" w:rsidP="00E158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2" w:type="dxa"/>
            <w:gridSpan w:val="2"/>
            <w:vAlign w:val="bottom"/>
            <w:hideMark/>
          </w:tcPr>
          <w:p w14:paraId="5D5D7EE3" w14:textId="77777777" w:rsidR="00CB5EE2" w:rsidRPr="009E3BC3" w:rsidRDefault="00CB5EE2" w:rsidP="00E158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3BC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F7F32" w:rsidRPr="009E3BC3" w14:paraId="2F065C4C" w14:textId="77777777" w:rsidTr="002847A5">
        <w:trPr>
          <w:trHeight w:val="408"/>
          <w:tblHeader/>
        </w:trPr>
        <w:tc>
          <w:tcPr>
            <w:tcW w:w="1856" w:type="dxa"/>
            <w:vAlign w:val="bottom"/>
          </w:tcPr>
          <w:p w14:paraId="480244AE" w14:textId="77777777" w:rsidR="000F7F32" w:rsidRPr="009E3BC3" w:rsidRDefault="000F7F32" w:rsidP="00E1589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42" w:type="dxa"/>
            <w:gridSpan w:val="10"/>
            <w:vAlign w:val="bottom"/>
          </w:tcPr>
          <w:p w14:paraId="1A119178" w14:textId="77777777" w:rsidR="000F7F32" w:rsidRPr="009E3BC3" w:rsidRDefault="000F7F32" w:rsidP="00E1589F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55618" w:rsidRPr="009E3BC3" w14:paraId="3AFEEFCA" w14:textId="77777777" w:rsidTr="002847A5">
        <w:trPr>
          <w:trHeight w:val="408"/>
          <w:tblHeader/>
        </w:trPr>
        <w:tc>
          <w:tcPr>
            <w:tcW w:w="1856" w:type="dxa"/>
            <w:vAlign w:val="bottom"/>
          </w:tcPr>
          <w:p w14:paraId="7756739E" w14:textId="4EB15676" w:rsidR="00655618" w:rsidRPr="009E3BC3" w:rsidRDefault="00655618" w:rsidP="00E1589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FE1C3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7242" w:type="dxa"/>
            <w:gridSpan w:val="10"/>
            <w:vAlign w:val="bottom"/>
          </w:tcPr>
          <w:p w14:paraId="4A9E6E6C" w14:textId="77777777" w:rsidR="00655618" w:rsidRPr="009E3BC3" w:rsidRDefault="00655618" w:rsidP="00E1589F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CB5EE2" w:rsidRPr="009E3BC3" w14:paraId="760390E7" w14:textId="77777777" w:rsidTr="00E711CC">
        <w:trPr>
          <w:trHeight w:val="807"/>
        </w:trPr>
        <w:tc>
          <w:tcPr>
            <w:tcW w:w="1856" w:type="dxa"/>
            <w:hideMark/>
          </w:tcPr>
          <w:p w14:paraId="220F8FD3" w14:textId="668CEA41" w:rsidR="00CB5EE2" w:rsidRPr="00DC6B6D" w:rsidRDefault="00CB5EE2" w:rsidP="00E1589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C6B6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หนี้สินทางการเงิน </w:t>
            </w:r>
            <w:r w:rsidRPr="00DC6B6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br/>
              <w:t>ที่ไม่ใช่อนุพันธ์</w:t>
            </w:r>
            <w:r w:rsidRPr="00DC6B6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114" w:type="dxa"/>
          </w:tcPr>
          <w:p w14:paraId="4A0D5EAE" w14:textId="77777777" w:rsidR="00CB5EE2" w:rsidRPr="00DC6B6D" w:rsidRDefault="00CB5EE2" w:rsidP="00E1589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8" w:type="dxa"/>
          </w:tcPr>
          <w:p w14:paraId="7DF6088E" w14:textId="77777777" w:rsidR="00CB5EE2" w:rsidRPr="00DC6B6D" w:rsidRDefault="00CB5EE2" w:rsidP="00E1589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62B33D80" w14:textId="77777777" w:rsidR="00CB5EE2" w:rsidRPr="00DC6B6D" w:rsidRDefault="00CB5EE2" w:rsidP="00E1589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8" w:type="dxa"/>
          </w:tcPr>
          <w:p w14:paraId="114B328B" w14:textId="77777777" w:rsidR="00CB5EE2" w:rsidRPr="00DC6B6D" w:rsidRDefault="00CB5EE2" w:rsidP="00E1589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</w:tcPr>
          <w:p w14:paraId="5EAB2D8B" w14:textId="77777777" w:rsidR="00CB5EE2" w:rsidRPr="00DC6B6D" w:rsidRDefault="00CB5EE2" w:rsidP="00E1589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8" w:type="dxa"/>
          </w:tcPr>
          <w:p w14:paraId="67FF0DA1" w14:textId="77777777" w:rsidR="00CB5EE2" w:rsidRPr="00DC6B6D" w:rsidRDefault="00CB5EE2" w:rsidP="00E1589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0" w:type="dxa"/>
          </w:tcPr>
          <w:p w14:paraId="3EBAB50D" w14:textId="77777777" w:rsidR="00CB5EE2" w:rsidRPr="00DC6B6D" w:rsidRDefault="00CB5EE2" w:rsidP="00E1589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8" w:type="dxa"/>
            <w:gridSpan w:val="2"/>
          </w:tcPr>
          <w:p w14:paraId="1BC08C37" w14:textId="77777777" w:rsidR="00CB5EE2" w:rsidRPr="00DC6B6D" w:rsidRDefault="00CB5EE2" w:rsidP="00E1589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6" w:type="dxa"/>
          </w:tcPr>
          <w:p w14:paraId="44CFE150" w14:textId="77777777" w:rsidR="00CB5EE2" w:rsidRPr="00DC6B6D" w:rsidRDefault="00CB5EE2" w:rsidP="00E1589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bookmarkEnd w:id="6"/>
      <w:tr w:rsidR="00715C17" w:rsidRPr="009E3BC3" w14:paraId="2F2F4830" w14:textId="77777777" w:rsidTr="00E711CC">
        <w:trPr>
          <w:trHeight w:val="387"/>
        </w:trPr>
        <w:tc>
          <w:tcPr>
            <w:tcW w:w="1856" w:type="dxa"/>
            <w:hideMark/>
          </w:tcPr>
          <w:p w14:paraId="01DADBC4" w14:textId="70B7372A" w:rsidR="00715C17" w:rsidRPr="00DC6B6D" w:rsidRDefault="00715C17" w:rsidP="00715C17">
            <w:pPr>
              <w:spacing w:line="240" w:lineRule="auto"/>
              <w:ind w:left="73" w:right="-193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DC6B6D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เจ้าหนี้การค้ากิจการอื่น</w:t>
            </w:r>
            <w:r w:rsidRPr="00DC6B6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14" w:type="dxa"/>
          </w:tcPr>
          <w:p w14:paraId="442DACC5" w14:textId="1F858A2A" w:rsidR="00715C17" w:rsidRPr="00DC6B6D" w:rsidRDefault="00715C17" w:rsidP="00715C1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506,514</w:t>
            </w:r>
          </w:p>
        </w:tc>
        <w:tc>
          <w:tcPr>
            <w:tcW w:w="278" w:type="dxa"/>
          </w:tcPr>
          <w:p w14:paraId="2749CEBF" w14:textId="77777777" w:rsidR="00715C17" w:rsidRPr="00DC6B6D" w:rsidRDefault="00715C17" w:rsidP="00715C1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58D4350" w14:textId="1A9FB81A" w:rsidR="00715C17" w:rsidRPr="00DC6B6D" w:rsidRDefault="00715C17" w:rsidP="00715C1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506,514</w:t>
            </w:r>
          </w:p>
        </w:tc>
        <w:tc>
          <w:tcPr>
            <w:tcW w:w="278" w:type="dxa"/>
          </w:tcPr>
          <w:p w14:paraId="275C2A4F" w14:textId="77777777" w:rsidR="00715C17" w:rsidRPr="00DC6B6D" w:rsidRDefault="00715C17" w:rsidP="00715C1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</w:tcPr>
          <w:p w14:paraId="29EC8F61" w14:textId="20E116C1" w:rsidR="00715C17" w:rsidRPr="00DC6B6D" w:rsidRDefault="00715C17" w:rsidP="00715C1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6B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8" w:type="dxa"/>
          </w:tcPr>
          <w:p w14:paraId="73455793" w14:textId="77777777" w:rsidR="00715C17" w:rsidRPr="00DC6B6D" w:rsidRDefault="00715C17" w:rsidP="00715C1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463D8C5A" w14:textId="7632B543" w:rsidR="00715C17" w:rsidRPr="00DC6B6D" w:rsidRDefault="00715C17" w:rsidP="00715C1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6B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8" w:type="dxa"/>
            <w:gridSpan w:val="2"/>
          </w:tcPr>
          <w:p w14:paraId="423E2C8A" w14:textId="77777777" w:rsidR="00715C17" w:rsidRPr="00DC6B6D" w:rsidRDefault="00715C17" w:rsidP="00715C1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6" w:type="dxa"/>
          </w:tcPr>
          <w:p w14:paraId="663F8DC9" w14:textId="10B7F836" w:rsidR="00715C17" w:rsidRPr="00DC6B6D" w:rsidRDefault="00715C17" w:rsidP="00715C1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506,514</w:t>
            </w:r>
          </w:p>
        </w:tc>
      </w:tr>
      <w:tr w:rsidR="00715C17" w:rsidRPr="009E3BC3" w14:paraId="65E8D1FF" w14:textId="77777777" w:rsidTr="00E711CC">
        <w:trPr>
          <w:trHeight w:val="377"/>
        </w:trPr>
        <w:tc>
          <w:tcPr>
            <w:tcW w:w="1856" w:type="dxa"/>
          </w:tcPr>
          <w:p w14:paraId="4E4CC8A1" w14:textId="6D23925F" w:rsidR="00715C17" w:rsidRPr="00DC6B6D" w:rsidRDefault="00715C17" w:rsidP="00715C17">
            <w:pPr>
              <w:spacing w:line="240" w:lineRule="auto"/>
              <w:ind w:left="73" w:right="-193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6B6D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114" w:type="dxa"/>
          </w:tcPr>
          <w:p w14:paraId="72B99BF5" w14:textId="62033F14" w:rsidR="00715C17" w:rsidRPr="0079539A" w:rsidRDefault="007270AE" w:rsidP="00715C1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539A">
              <w:rPr>
                <w:rFonts w:asciiTheme="majorBidi" w:hAnsiTheme="majorBidi" w:cstheme="majorBidi"/>
                <w:sz w:val="28"/>
                <w:szCs w:val="28"/>
              </w:rPr>
              <w:t>222,985</w:t>
            </w:r>
          </w:p>
        </w:tc>
        <w:tc>
          <w:tcPr>
            <w:tcW w:w="278" w:type="dxa"/>
          </w:tcPr>
          <w:p w14:paraId="55A0ED2E" w14:textId="77777777" w:rsidR="00715C17" w:rsidRPr="0079539A" w:rsidRDefault="00715C17" w:rsidP="00715C1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9B7DC33" w14:textId="71AECEA8" w:rsidR="00715C17" w:rsidRPr="0079539A" w:rsidRDefault="007270AE" w:rsidP="00715C1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539A">
              <w:rPr>
                <w:rFonts w:asciiTheme="majorBidi" w:hAnsiTheme="majorBidi" w:cstheme="majorBidi"/>
                <w:sz w:val="28"/>
                <w:szCs w:val="28"/>
              </w:rPr>
              <w:t>222,985</w:t>
            </w:r>
          </w:p>
        </w:tc>
        <w:tc>
          <w:tcPr>
            <w:tcW w:w="278" w:type="dxa"/>
          </w:tcPr>
          <w:p w14:paraId="3D8745E0" w14:textId="77777777" w:rsidR="00715C17" w:rsidRPr="0079539A" w:rsidRDefault="00715C17" w:rsidP="00715C1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</w:tcPr>
          <w:p w14:paraId="22392CB1" w14:textId="1260D2AA" w:rsidR="00715C17" w:rsidRPr="0079539A" w:rsidRDefault="00715C17" w:rsidP="00715C1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53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8" w:type="dxa"/>
          </w:tcPr>
          <w:p w14:paraId="067442BE" w14:textId="77777777" w:rsidR="00715C17" w:rsidRPr="0079539A" w:rsidRDefault="00715C17" w:rsidP="00715C1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35312E98" w14:textId="277E7909" w:rsidR="00715C17" w:rsidRPr="0079539A" w:rsidRDefault="00715C17" w:rsidP="00715C1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53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8" w:type="dxa"/>
            <w:gridSpan w:val="2"/>
          </w:tcPr>
          <w:p w14:paraId="3AD54035" w14:textId="77777777" w:rsidR="00715C17" w:rsidRPr="0079539A" w:rsidRDefault="00715C17" w:rsidP="00715C1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6" w:type="dxa"/>
          </w:tcPr>
          <w:p w14:paraId="220CF391" w14:textId="1ECF0BAA" w:rsidR="00715C17" w:rsidRPr="0079539A" w:rsidRDefault="007270AE" w:rsidP="00715C1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539A">
              <w:rPr>
                <w:rFonts w:asciiTheme="majorBidi" w:hAnsiTheme="majorBidi" w:cstheme="majorBidi"/>
                <w:sz w:val="28"/>
                <w:szCs w:val="28"/>
              </w:rPr>
              <w:t>222,985</w:t>
            </w:r>
          </w:p>
        </w:tc>
      </w:tr>
      <w:tr w:rsidR="00715C17" w:rsidRPr="009E3BC3" w14:paraId="1ED36719" w14:textId="77777777" w:rsidTr="00E711CC">
        <w:trPr>
          <w:trHeight w:val="387"/>
        </w:trPr>
        <w:tc>
          <w:tcPr>
            <w:tcW w:w="1856" w:type="dxa"/>
          </w:tcPr>
          <w:p w14:paraId="294E56ED" w14:textId="68C77A72" w:rsidR="00715C17" w:rsidRPr="00DC6B6D" w:rsidRDefault="00715C17" w:rsidP="00715C17">
            <w:pPr>
              <w:spacing w:line="240" w:lineRule="auto"/>
              <w:ind w:left="73" w:right="-193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6B6D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เจ้าหนี้ค่าซื้อที่ดิน</w:t>
            </w:r>
          </w:p>
        </w:tc>
        <w:tc>
          <w:tcPr>
            <w:tcW w:w="1114" w:type="dxa"/>
          </w:tcPr>
          <w:p w14:paraId="3D698C21" w14:textId="533D0F8A" w:rsidR="00715C17" w:rsidRPr="00B62061" w:rsidRDefault="00715C17" w:rsidP="00715C1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</w:tcPr>
          <w:p w14:paraId="15319326" w14:textId="77777777" w:rsidR="00715C17" w:rsidRPr="00B62061" w:rsidRDefault="00715C17" w:rsidP="00715C1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9E6E562" w14:textId="77777777" w:rsidR="00715C17" w:rsidRPr="00B62061" w:rsidRDefault="00715C17" w:rsidP="00715C1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</w:tcPr>
          <w:p w14:paraId="19FAAC82" w14:textId="77777777" w:rsidR="00715C17" w:rsidRPr="00B62061" w:rsidRDefault="00715C17" w:rsidP="00715C1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</w:tcPr>
          <w:p w14:paraId="4B6BE218" w14:textId="77777777" w:rsidR="00715C17" w:rsidRPr="00B62061" w:rsidRDefault="00715C17" w:rsidP="00715C1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</w:tcPr>
          <w:p w14:paraId="04CD8153" w14:textId="77777777" w:rsidR="00715C17" w:rsidRPr="00B62061" w:rsidRDefault="00715C17" w:rsidP="00715C1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5AE6EF05" w14:textId="77777777" w:rsidR="00715C17" w:rsidRPr="00B62061" w:rsidRDefault="00715C17" w:rsidP="00715C1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  <w:gridSpan w:val="2"/>
          </w:tcPr>
          <w:p w14:paraId="686C708D" w14:textId="77777777" w:rsidR="00715C17" w:rsidRPr="00B62061" w:rsidRDefault="00715C17" w:rsidP="00715C1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6" w:type="dxa"/>
          </w:tcPr>
          <w:p w14:paraId="2326B3FB" w14:textId="77777777" w:rsidR="00715C17" w:rsidRPr="00B62061" w:rsidRDefault="00715C17" w:rsidP="00715C1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15C17" w:rsidRPr="009E3BC3" w14:paraId="6E8DEAED" w14:textId="77777777" w:rsidTr="00E711CC">
        <w:trPr>
          <w:trHeight w:val="387"/>
        </w:trPr>
        <w:tc>
          <w:tcPr>
            <w:tcW w:w="1856" w:type="dxa"/>
          </w:tcPr>
          <w:p w14:paraId="088EBF1C" w14:textId="09A878E1" w:rsidR="00715C17" w:rsidRPr="00DC6B6D" w:rsidRDefault="00715C17" w:rsidP="00715C17">
            <w:pPr>
              <w:tabs>
                <w:tab w:val="clear" w:pos="454"/>
                <w:tab w:val="left" w:pos="430"/>
              </w:tabs>
              <w:spacing w:line="240" w:lineRule="auto"/>
              <w:ind w:left="73" w:right="-193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6B6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อาคารและอุปกรณ์</w:t>
            </w:r>
          </w:p>
        </w:tc>
        <w:tc>
          <w:tcPr>
            <w:tcW w:w="1114" w:type="dxa"/>
          </w:tcPr>
          <w:p w14:paraId="67464FB0" w14:textId="1BEB00DF" w:rsidR="00715C17" w:rsidRPr="00B62061" w:rsidRDefault="00715C17" w:rsidP="00715C1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16,651</w:t>
            </w:r>
          </w:p>
        </w:tc>
        <w:tc>
          <w:tcPr>
            <w:tcW w:w="278" w:type="dxa"/>
          </w:tcPr>
          <w:p w14:paraId="0F6C0DD3" w14:textId="77777777" w:rsidR="00715C17" w:rsidRPr="00B62061" w:rsidRDefault="00715C17" w:rsidP="00715C1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3F5B06EF" w14:textId="73094DBC" w:rsidR="00715C17" w:rsidRPr="00B62061" w:rsidRDefault="00715C17" w:rsidP="00715C1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16,651</w:t>
            </w:r>
          </w:p>
        </w:tc>
        <w:tc>
          <w:tcPr>
            <w:tcW w:w="278" w:type="dxa"/>
          </w:tcPr>
          <w:p w14:paraId="2225C9E8" w14:textId="77777777" w:rsidR="00715C17" w:rsidRPr="00B62061" w:rsidRDefault="00715C17" w:rsidP="00715C1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</w:tcPr>
          <w:p w14:paraId="14938EFA" w14:textId="6280FD73" w:rsidR="00715C17" w:rsidRPr="00B62061" w:rsidRDefault="00715C17" w:rsidP="00715C1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206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8" w:type="dxa"/>
          </w:tcPr>
          <w:p w14:paraId="7BE0DBCB" w14:textId="77777777" w:rsidR="00715C17" w:rsidRPr="00B62061" w:rsidRDefault="00715C17" w:rsidP="00715C1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7C5CE5D1" w14:textId="0987FE65" w:rsidR="00715C17" w:rsidRPr="00B62061" w:rsidRDefault="00715C17" w:rsidP="00715C1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206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8" w:type="dxa"/>
            <w:gridSpan w:val="2"/>
          </w:tcPr>
          <w:p w14:paraId="12E9727F" w14:textId="77777777" w:rsidR="00715C17" w:rsidRPr="00B62061" w:rsidRDefault="00715C17" w:rsidP="00715C1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6" w:type="dxa"/>
          </w:tcPr>
          <w:p w14:paraId="20DA3773" w14:textId="226C4A77" w:rsidR="00715C17" w:rsidRPr="00B62061" w:rsidRDefault="00715C17" w:rsidP="00715C1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16,651</w:t>
            </w:r>
          </w:p>
        </w:tc>
      </w:tr>
      <w:tr w:rsidR="00715C17" w:rsidRPr="009E3BC3" w14:paraId="336CE8D8" w14:textId="77777777" w:rsidTr="00E711CC">
        <w:trPr>
          <w:trHeight w:val="121"/>
        </w:trPr>
        <w:tc>
          <w:tcPr>
            <w:tcW w:w="1856" w:type="dxa"/>
            <w:hideMark/>
          </w:tcPr>
          <w:p w14:paraId="40121CAF" w14:textId="77777777" w:rsidR="00715C17" w:rsidRPr="00DC6B6D" w:rsidRDefault="00715C17" w:rsidP="00715C1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DC6B6D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14" w:type="dxa"/>
            <w:vAlign w:val="bottom"/>
          </w:tcPr>
          <w:p w14:paraId="11E3402A" w14:textId="41C9EA4D" w:rsidR="00715C17" w:rsidRPr="00DC6B6D" w:rsidRDefault="00715C17" w:rsidP="00715C1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87,552</w:t>
            </w:r>
          </w:p>
        </w:tc>
        <w:tc>
          <w:tcPr>
            <w:tcW w:w="278" w:type="dxa"/>
            <w:vAlign w:val="bottom"/>
          </w:tcPr>
          <w:p w14:paraId="562155E3" w14:textId="77777777" w:rsidR="00715C17" w:rsidRPr="00DC6B6D" w:rsidRDefault="00715C17" w:rsidP="00715C1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57E8BC02" w14:textId="461C4F0C" w:rsidR="00715C17" w:rsidRPr="00DC6B6D" w:rsidRDefault="00715C17" w:rsidP="00715C1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19,209</w:t>
            </w:r>
          </w:p>
        </w:tc>
        <w:tc>
          <w:tcPr>
            <w:tcW w:w="278" w:type="dxa"/>
            <w:vAlign w:val="bottom"/>
          </w:tcPr>
          <w:p w14:paraId="16816AB3" w14:textId="77777777" w:rsidR="00715C17" w:rsidRPr="00DC6B6D" w:rsidRDefault="00715C17" w:rsidP="00715C1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476BDB24" w14:textId="31A251D3" w:rsidR="00715C17" w:rsidRPr="00DC6B6D" w:rsidRDefault="00715C17" w:rsidP="00715C1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34,475</w:t>
            </w:r>
          </w:p>
        </w:tc>
        <w:tc>
          <w:tcPr>
            <w:tcW w:w="278" w:type="dxa"/>
            <w:vAlign w:val="bottom"/>
          </w:tcPr>
          <w:p w14:paraId="0FC2D856" w14:textId="77777777" w:rsidR="00715C17" w:rsidRPr="00DC6B6D" w:rsidRDefault="00715C17" w:rsidP="00715C1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40F21011" w14:textId="386ACDD0" w:rsidR="00715C17" w:rsidRPr="00DC6B6D" w:rsidRDefault="00715C17" w:rsidP="00715C1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39,197</w:t>
            </w:r>
          </w:p>
        </w:tc>
        <w:tc>
          <w:tcPr>
            <w:tcW w:w="278" w:type="dxa"/>
            <w:gridSpan w:val="2"/>
            <w:vAlign w:val="bottom"/>
          </w:tcPr>
          <w:p w14:paraId="215F3831" w14:textId="77777777" w:rsidR="00715C17" w:rsidRPr="00DC6B6D" w:rsidRDefault="00715C17" w:rsidP="00715C1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6" w:type="dxa"/>
            <w:vAlign w:val="bottom"/>
          </w:tcPr>
          <w:p w14:paraId="5CFB6560" w14:textId="2CDF917A" w:rsidR="00715C17" w:rsidRPr="00DC6B6D" w:rsidRDefault="00715C17" w:rsidP="00715C1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92,881</w:t>
            </w:r>
          </w:p>
        </w:tc>
      </w:tr>
      <w:tr w:rsidR="00715C17" w:rsidRPr="009E3BC3" w14:paraId="0341C9B7" w14:textId="77777777" w:rsidTr="00E711CC">
        <w:trPr>
          <w:trHeight w:val="397"/>
        </w:trPr>
        <w:tc>
          <w:tcPr>
            <w:tcW w:w="1856" w:type="dxa"/>
          </w:tcPr>
          <w:p w14:paraId="742D7F8E" w14:textId="77777777" w:rsidR="00715C17" w:rsidRPr="00DC6B6D" w:rsidRDefault="00715C17" w:rsidP="00715C1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8369AB" w14:textId="21DEF3CB" w:rsidR="00715C17" w:rsidRPr="0079539A" w:rsidRDefault="00715C17" w:rsidP="00715C1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539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</w:t>
            </w:r>
            <w:r w:rsidR="00A50E9D" w:rsidRPr="0079539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79539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A50E9D" w:rsidRPr="0079539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702</w:t>
            </w:r>
          </w:p>
        </w:tc>
        <w:tc>
          <w:tcPr>
            <w:tcW w:w="278" w:type="dxa"/>
          </w:tcPr>
          <w:p w14:paraId="1C797AFF" w14:textId="77777777" w:rsidR="00715C17" w:rsidRPr="0079539A" w:rsidRDefault="00715C17" w:rsidP="00715C1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70531D" w14:textId="25D23B77" w:rsidR="00715C17" w:rsidRPr="0079539A" w:rsidRDefault="00715C17" w:rsidP="00715C1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539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</w:t>
            </w:r>
            <w:r w:rsidR="00A50E9D" w:rsidRPr="0079539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Pr="0079539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A50E9D" w:rsidRPr="0079539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359</w:t>
            </w:r>
          </w:p>
        </w:tc>
        <w:tc>
          <w:tcPr>
            <w:tcW w:w="278" w:type="dxa"/>
          </w:tcPr>
          <w:p w14:paraId="1F316E82" w14:textId="77777777" w:rsidR="00715C17" w:rsidRPr="0079539A" w:rsidRDefault="00715C17" w:rsidP="00715C1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3A6DBD8C" w14:textId="6A94CED2" w:rsidR="00715C17" w:rsidRPr="0079539A" w:rsidRDefault="00715C17" w:rsidP="00715C1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539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34,475</w:t>
            </w:r>
          </w:p>
        </w:tc>
        <w:tc>
          <w:tcPr>
            <w:tcW w:w="278" w:type="dxa"/>
            <w:vAlign w:val="bottom"/>
          </w:tcPr>
          <w:p w14:paraId="1F0D7456" w14:textId="77777777" w:rsidR="00715C17" w:rsidRPr="0079539A" w:rsidRDefault="00715C17" w:rsidP="00715C1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34BDDD" w14:textId="6EF48D45" w:rsidR="00715C17" w:rsidRPr="0079539A" w:rsidRDefault="00715C17" w:rsidP="00715C1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539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39,197</w:t>
            </w:r>
          </w:p>
        </w:tc>
        <w:tc>
          <w:tcPr>
            <w:tcW w:w="278" w:type="dxa"/>
            <w:gridSpan w:val="2"/>
          </w:tcPr>
          <w:p w14:paraId="1C64B116" w14:textId="77777777" w:rsidR="00715C17" w:rsidRPr="0079539A" w:rsidRDefault="00715C17" w:rsidP="00715C1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EA5EC0" w14:textId="2DC0B105" w:rsidR="00715C17" w:rsidRPr="0079539A" w:rsidRDefault="00FA2629" w:rsidP="00715C1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539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AE5124" w:rsidRPr="0079539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</w:t>
            </w:r>
            <w:r w:rsidRPr="0079539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AE5124" w:rsidRPr="0079539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031</w:t>
            </w:r>
          </w:p>
        </w:tc>
      </w:tr>
      <w:tr w:rsidR="00715C17" w:rsidRPr="009E3BC3" w14:paraId="05AE1A7B" w14:textId="77777777" w:rsidTr="00E711CC">
        <w:trPr>
          <w:trHeight w:val="387"/>
        </w:trPr>
        <w:tc>
          <w:tcPr>
            <w:tcW w:w="1856" w:type="dxa"/>
          </w:tcPr>
          <w:p w14:paraId="7BC9BF45" w14:textId="77777777" w:rsidR="00715C17" w:rsidRPr="009E3BC3" w:rsidRDefault="00715C17" w:rsidP="00715C1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right w:val="nil"/>
            </w:tcBorders>
          </w:tcPr>
          <w:p w14:paraId="05BBC476" w14:textId="77777777" w:rsidR="00715C17" w:rsidRDefault="00715C17" w:rsidP="00715C1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8" w:type="dxa"/>
          </w:tcPr>
          <w:p w14:paraId="0F6CA93A" w14:textId="77777777" w:rsidR="00715C17" w:rsidRPr="009E3BC3" w:rsidRDefault="00715C17" w:rsidP="00715C1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right w:val="nil"/>
            </w:tcBorders>
          </w:tcPr>
          <w:p w14:paraId="56A4DF0D" w14:textId="77777777" w:rsidR="00715C17" w:rsidRDefault="00715C17" w:rsidP="00715C1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8" w:type="dxa"/>
          </w:tcPr>
          <w:p w14:paraId="0E0DCC6B" w14:textId="77777777" w:rsidR="00715C17" w:rsidRPr="009E3BC3" w:rsidRDefault="00715C17" w:rsidP="00715C1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</w:tcBorders>
          </w:tcPr>
          <w:p w14:paraId="2FC5A0E6" w14:textId="77777777" w:rsidR="00715C17" w:rsidRDefault="00715C17" w:rsidP="00715C1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8" w:type="dxa"/>
            <w:vAlign w:val="bottom"/>
          </w:tcPr>
          <w:p w14:paraId="4BBA5DC3" w14:textId="77777777" w:rsidR="00715C17" w:rsidRPr="009E3BC3" w:rsidRDefault="00715C17" w:rsidP="00715C1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47ABE33F" w14:textId="77777777" w:rsidR="00715C17" w:rsidRDefault="00715C17" w:rsidP="00715C1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8" w:type="dxa"/>
            <w:gridSpan w:val="2"/>
          </w:tcPr>
          <w:p w14:paraId="2839C6D3" w14:textId="77777777" w:rsidR="00715C17" w:rsidRPr="009E3BC3" w:rsidRDefault="00715C17" w:rsidP="00715C1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nil"/>
              <w:right w:val="nil"/>
            </w:tcBorders>
          </w:tcPr>
          <w:p w14:paraId="4B8D4573" w14:textId="77777777" w:rsidR="00715C17" w:rsidRPr="007841D6" w:rsidRDefault="00715C17" w:rsidP="00715C1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15C17" w:rsidRPr="009E3BC3" w14:paraId="63F40FF7" w14:textId="77777777" w:rsidTr="002847A5">
        <w:trPr>
          <w:trHeight w:val="408"/>
          <w:tblHeader/>
        </w:trPr>
        <w:tc>
          <w:tcPr>
            <w:tcW w:w="1856" w:type="dxa"/>
            <w:vAlign w:val="bottom"/>
          </w:tcPr>
          <w:p w14:paraId="123DDBE7" w14:textId="5CB6E499" w:rsidR="00715C17" w:rsidRPr="009E3BC3" w:rsidRDefault="00715C17" w:rsidP="00715C1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7242" w:type="dxa"/>
            <w:gridSpan w:val="10"/>
            <w:vAlign w:val="bottom"/>
          </w:tcPr>
          <w:p w14:paraId="6A29E2F0" w14:textId="77777777" w:rsidR="00715C17" w:rsidRPr="009E3BC3" w:rsidRDefault="00715C17" w:rsidP="00715C1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715C17" w:rsidRPr="009E3BC3" w14:paraId="502D1121" w14:textId="77777777" w:rsidTr="00E711CC">
        <w:trPr>
          <w:trHeight w:val="807"/>
        </w:trPr>
        <w:tc>
          <w:tcPr>
            <w:tcW w:w="1856" w:type="dxa"/>
            <w:hideMark/>
          </w:tcPr>
          <w:p w14:paraId="25155D76" w14:textId="14630FB3" w:rsidR="00715C17" w:rsidRPr="009E3BC3" w:rsidRDefault="00715C17" w:rsidP="00715C1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หนี้สินทางการเงิน </w:t>
            </w: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br/>
              <w:t>ที่ไม่ใช่อนุพันธ์</w:t>
            </w: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114" w:type="dxa"/>
          </w:tcPr>
          <w:p w14:paraId="3FAF2C78" w14:textId="77777777" w:rsidR="00715C17" w:rsidRPr="009E3BC3" w:rsidRDefault="00715C17" w:rsidP="00715C1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8" w:type="dxa"/>
          </w:tcPr>
          <w:p w14:paraId="3E49BEB3" w14:textId="77777777" w:rsidR="00715C17" w:rsidRPr="009E3BC3" w:rsidRDefault="00715C17" w:rsidP="00715C1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2E25C154" w14:textId="77777777" w:rsidR="00715C17" w:rsidRPr="009E3BC3" w:rsidRDefault="00715C17" w:rsidP="00715C1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8" w:type="dxa"/>
          </w:tcPr>
          <w:p w14:paraId="7976875B" w14:textId="77777777" w:rsidR="00715C17" w:rsidRPr="009E3BC3" w:rsidRDefault="00715C17" w:rsidP="00715C1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</w:tcPr>
          <w:p w14:paraId="121AC5E7" w14:textId="77777777" w:rsidR="00715C17" w:rsidRPr="009E3BC3" w:rsidRDefault="00715C17" w:rsidP="00715C1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8" w:type="dxa"/>
          </w:tcPr>
          <w:p w14:paraId="2826D942" w14:textId="77777777" w:rsidR="00715C17" w:rsidRPr="009E3BC3" w:rsidRDefault="00715C17" w:rsidP="00715C1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0" w:type="dxa"/>
          </w:tcPr>
          <w:p w14:paraId="75697524" w14:textId="77777777" w:rsidR="00715C17" w:rsidRPr="009E3BC3" w:rsidRDefault="00715C17" w:rsidP="00715C1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8" w:type="dxa"/>
            <w:gridSpan w:val="2"/>
          </w:tcPr>
          <w:p w14:paraId="69BFE0CF" w14:textId="77777777" w:rsidR="00715C17" w:rsidRPr="009E3BC3" w:rsidRDefault="00715C17" w:rsidP="00715C1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6" w:type="dxa"/>
          </w:tcPr>
          <w:p w14:paraId="0120536C" w14:textId="77777777" w:rsidR="00715C17" w:rsidRPr="009E3BC3" w:rsidRDefault="00715C17" w:rsidP="00715C1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15C17" w:rsidRPr="009E3BC3" w14:paraId="03D9F81D" w14:textId="77777777" w:rsidTr="00E711CC">
        <w:trPr>
          <w:trHeight w:val="387"/>
        </w:trPr>
        <w:tc>
          <w:tcPr>
            <w:tcW w:w="1856" w:type="dxa"/>
            <w:hideMark/>
          </w:tcPr>
          <w:p w14:paraId="6BF6EFFC" w14:textId="2C1131D6" w:rsidR="00715C17" w:rsidRPr="009E3BC3" w:rsidRDefault="00715C17" w:rsidP="00715C17">
            <w:pPr>
              <w:spacing w:line="240" w:lineRule="auto"/>
              <w:ind w:left="73" w:right="-193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9E3BC3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เจ้าหนี้การค้ากิจการอื่น</w:t>
            </w:r>
            <w:r w:rsidRPr="009E3BC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14" w:type="dxa"/>
          </w:tcPr>
          <w:p w14:paraId="7B618969" w14:textId="06CD83B1" w:rsidR="00715C17" w:rsidRPr="009E3BC3" w:rsidRDefault="00715C17" w:rsidP="00715C1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6B6D">
              <w:rPr>
                <w:rFonts w:asciiTheme="majorBidi" w:hAnsiTheme="majorBidi" w:cstheme="majorBidi"/>
                <w:sz w:val="28"/>
                <w:szCs w:val="28"/>
              </w:rPr>
              <w:t>564,367</w:t>
            </w:r>
          </w:p>
        </w:tc>
        <w:tc>
          <w:tcPr>
            <w:tcW w:w="278" w:type="dxa"/>
          </w:tcPr>
          <w:p w14:paraId="67E16C84" w14:textId="77777777" w:rsidR="00715C17" w:rsidRPr="009E3BC3" w:rsidRDefault="00715C17" w:rsidP="00715C1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E0CE908" w14:textId="1AAB002E" w:rsidR="00715C17" w:rsidRPr="009E3BC3" w:rsidRDefault="00715C17" w:rsidP="00715C1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6B6D">
              <w:rPr>
                <w:rFonts w:asciiTheme="majorBidi" w:hAnsiTheme="majorBidi" w:cstheme="majorBidi"/>
                <w:sz w:val="28"/>
                <w:szCs w:val="28"/>
              </w:rPr>
              <w:t>564,367</w:t>
            </w:r>
          </w:p>
        </w:tc>
        <w:tc>
          <w:tcPr>
            <w:tcW w:w="278" w:type="dxa"/>
          </w:tcPr>
          <w:p w14:paraId="6054B304" w14:textId="77777777" w:rsidR="00715C17" w:rsidRPr="009E3BC3" w:rsidRDefault="00715C17" w:rsidP="00715C1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</w:tcPr>
          <w:p w14:paraId="0F303FC8" w14:textId="0C32B683" w:rsidR="00715C17" w:rsidRPr="009E3BC3" w:rsidRDefault="00715C17" w:rsidP="00715C1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6B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8" w:type="dxa"/>
          </w:tcPr>
          <w:p w14:paraId="490B91E7" w14:textId="77777777" w:rsidR="00715C17" w:rsidRPr="009E3BC3" w:rsidRDefault="00715C17" w:rsidP="00715C1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5BE9383D" w14:textId="13FC5DEC" w:rsidR="00715C17" w:rsidRPr="009E3BC3" w:rsidRDefault="00715C17" w:rsidP="00715C1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6B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8" w:type="dxa"/>
            <w:gridSpan w:val="2"/>
          </w:tcPr>
          <w:p w14:paraId="1D1F5687" w14:textId="77777777" w:rsidR="00715C17" w:rsidRPr="009E3BC3" w:rsidRDefault="00715C17" w:rsidP="00715C1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6" w:type="dxa"/>
          </w:tcPr>
          <w:p w14:paraId="56472EC4" w14:textId="06A20FF8" w:rsidR="00715C17" w:rsidRPr="009E3BC3" w:rsidRDefault="00715C17" w:rsidP="00715C1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6B6D">
              <w:rPr>
                <w:rFonts w:asciiTheme="majorBidi" w:hAnsiTheme="majorBidi" w:cstheme="majorBidi"/>
                <w:sz w:val="28"/>
                <w:szCs w:val="28"/>
              </w:rPr>
              <w:t>564,367</w:t>
            </w:r>
          </w:p>
        </w:tc>
      </w:tr>
      <w:tr w:rsidR="00715C17" w:rsidRPr="009E3BC3" w14:paraId="10DDA1AE" w14:textId="77777777" w:rsidTr="00E711CC">
        <w:trPr>
          <w:trHeight w:val="387"/>
        </w:trPr>
        <w:tc>
          <w:tcPr>
            <w:tcW w:w="1856" w:type="dxa"/>
          </w:tcPr>
          <w:p w14:paraId="5C101B05" w14:textId="745D2D60" w:rsidR="00715C17" w:rsidRPr="009E3BC3" w:rsidRDefault="00715C17" w:rsidP="00715C17">
            <w:pPr>
              <w:spacing w:line="240" w:lineRule="auto"/>
              <w:ind w:left="73" w:right="-193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3BC3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114" w:type="dxa"/>
          </w:tcPr>
          <w:p w14:paraId="70E96847" w14:textId="6E61A294" w:rsidR="00715C17" w:rsidRPr="007841D6" w:rsidRDefault="00715C17" w:rsidP="00715C1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2061">
              <w:rPr>
                <w:rFonts w:asciiTheme="majorBidi" w:hAnsiTheme="majorBidi" w:cstheme="majorBidi"/>
                <w:sz w:val="28"/>
                <w:szCs w:val="28"/>
              </w:rPr>
              <w:t>287,182</w:t>
            </w:r>
          </w:p>
        </w:tc>
        <w:tc>
          <w:tcPr>
            <w:tcW w:w="278" w:type="dxa"/>
          </w:tcPr>
          <w:p w14:paraId="4552675A" w14:textId="77777777" w:rsidR="00715C17" w:rsidRPr="007841D6" w:rsidRDefault="00715C17" w:rsidP="00715C1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553AF68" w14:textId="4C3A2ECE" w:rsidR="00715C17" w:rsidRPr="007841D6" w:rsidRDefault="00715C17" w:rsidP="00715C1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2061">
              <w:rPr>
                <w:rFonts w:asciiTheme="majorBidi" w:hAnsiTheme="majorBidi" w:cstheme="majorBidi"/>
                <w:sz w:val="28"/>
                <w:szCs w:val="28"/>
              </w:rPr>
              <w:t>287,182</w:t>
            </w:r>
          </w:p>
        </w:tc>
        <w:tc>
          <w:tcPr>
            <w:tcW w:w="278" w:type="dxa"/>
          </w:tcPr>
          <w:p w14:paraId="767CD5BC" w14:textId="77777777" w:rsidR="00715C17" w:rsidRPr="007841D6" w:rsidRDefault="00715C17" w:rsidP="00715C1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</w:tcPr>
          <w:p w14:paraId="362AB71F" w14:textId="166FDADC" w:rsidR="00715C17" w:rsidRPr="007841D6" w:rsidRDefault="00715C17" w:rsidP="00715C1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206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8" w:type="dxa"/>
          </w:tcPr>
          <w:p w14:paraId="1FBFE75F" w14:textId="77777777" w:rsidR="00715C17" w:rsidRPr="007841D6" w:rsidRDefault="00715C17" w:rsidP="00715C1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201BE973" w14:textId="1B4F12EB" w:rsidR="00715C17" w:rsidRPr="007841D6" w:rsidRDefault="00715C17" w:rsidP="00715C1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206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8" w:type="dxa"/>
            <w:gridSpan w:val="2"/>
          </w:tcPr>
          <w:p w14:paraId="69D7B49F" w14:textId="77777777" w:rsidR="00715C17" w:rsidRPr="007841D6" w:rsidRDefault="00715C17" w:rsidP="00715C1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6" w:type="dxa"/>
          </w:tcPr>
          <w:p w14:paraId="13391B6B" w14:textId="57D2F8F3" w:rsidR="00715C17" w:rsidRPr="007841D6" w:rsidRDefault="00715C17" w:rsidP="00715C1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2061">
              <w:rPr>
                <w:rFonts w:asciiTheme="majorBidi" w:hAnsiTheme="majorBidi" w:cstheme="majorBidi"/>
                <w:sz w:val="28"/>
                <w:szCs w:val="28"/>
              </w:rPr>
              <w:t>287,182</w:t>
            </w:r>
          </w:p>
        </w:tc>
      </w:tr>
      <w:tr w:rsidR="00715C17" w:rsidRPr="009E3BC3" w14:paraId="6C44C738" w14:textId="77777777" w:rsidTr="00E711CC">
        <w:trPr>
          <w:trHeight w:val="387"/>
        </w:trPr>
        <w:tc>
          <w:tcPr>
            <w:tcW w:w="1856" w:type="dxa"/>
          </w:tcPr>
          <w:p w14:paraId="21904078" w14:textId="48A516CC" w:rsidR="00715C17" w:rsidRPr="009E3BC3" w:rsidRDefault="00715C17" w:rsidP="00715C17">
            <w:pPr>
              <w:spacing w:line="240" w:lineRule="auto"/>
              <w:ind w:left="73" w:right="-193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3BC3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เจ้าหนี้ค่าซื้อที่ดิน</w:t>
            </w:r>
          </w:p>
        </w:tc>
        <w:tc>
          <w:tcPr>
            <w:tcW w:w="1114" w:type="dxa"/>
          </w:tcPr>
          <w:p w14:paraId="3605EE2C" w14:textId="77777777" w:rsidR="00715C17" w:rsidRPr="009E3BC3" w:rsidRDefault="00715C17" w:rsidP="00715C1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</w:tcPr>
          <w:p w14:paraId="1C8ED8C4" w14:textId="77777777" w:rsidR="00715C17" w:rsidRPr="009E3BC3" w:rsidRDefault="00715C17" w:rsidP="00715C1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F1E9552" w14:textId="77777777" w:rsidR="00715C17" w:rsidRPr="009E3BC3" w:rsidRDefault="00715C17" w:rsidP="00715C1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</w:tcPr>
          <w:p w14:paraId="43533485" w14:textId="77777777" w:rsidR="00715C17" w:rsidRPr="009E3BC3" w:rsidRDefault="00715C17" w:rsidP="00715C1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</w:tcPr>
          <w:p w14:paraId="0C06FF27" w14:textId="61068C59" w:rsidR="00715C17" w:rsidRPr="009E3BC3" w:rsidRDefault="00715C17" w:rsidP="00715C1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</w:tcPr>
          <w:p w14:paraId="03773CCF" w14:textId="77777777" w:rsidR="00715C17" w:rsidRPr="009E3BC3" w:rsidRDefault="00715C17" w:rsidP="00715C1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1064892D" w14:textId="15365925" w:rsidR="00715C17" w:rsidRPr="009E3BC3" w:rsidRDefault="00715C17" w:rsidP="00715C1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  <w:gridSpan w:val="2"/>
          </w:tcPr>
          <w:p w14:paraId="7BEF2AC2" w14:textId="77777777" w:rsidR="00715C17" w:rsidRPr="009E3BC3" w:rsidRDefault="00715C17" w:rsidP="00715C1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6" w:type="dxa"/>
          </w:tcPr>
          <w:p w14:paraId="21484326" w14:textId="77777777" w:rsidR="00715C17" w:rsidRPr="009E3BC3" w:rsidRDefault="00715C17" w:rsidP="00715C1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15C17" w:rsidRPr="009E3BC3" w14:paraId="7AE881DD" w14:textId="77777777" w:rsidTr="00E711CC">
        <w:trPr>
          <w:trHeight w:val="377"/>
        </w:trPr>
        <w:tc>
          <w:tcPr>
            <w:tcW w:w="1856" w:type="dxa"/>
          </w:tcPr>
          <w:p w14:paraId="259B94F3" w14:textId="7EF8E399" w:rsidR="00715C17" w:rsidRPr="009E3BC3" w:rsidRDefault="00715C17" w:rsidP="00715C17">
            <w:pPr>
              <w:spacing w:line="240" w:lineRule="auto"/>
              <w:ind w:left="73" w:right="-193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3B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อาคารและอุปกรณ์</w:t>
            </w:r>
          </w:p>
        </w:tc>
        <w:tc>
          <w:tcPr>
            <w:tcW w:w="1114" w:type="dxa"/>
          </w:tcPr>
          <w:p w14:paraId="5CADED71" w14:textId="0DD0CE46" w:rsidR="00715C17" w:rsidRPr="009E3BC3" w:rsidRDefault="00715C17" w:rsidP="00715C1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2061">
              <w:rPr>
                <w:rFonts w:asciiTheme="majorBidi" w:hAnsiTheme="majorBidi" w:cstheme="majorBidi"/>
                <w:sz w:val="28"/>
                <w:szCs w:val="28"/>
              </w:rPr>
              <w:t>45,201</w:t>
            </w:r>
          </w:p>
        </w:tc>
        <w:tc>
          <w:tcPr>
            <w:tcW w:w="278" w:type="dxa"/>
          </w:tcPr>
          <w:p w14:paraId="177AE69D" w14:textId="77777777" w:rsidR="00715C17" w:rsidRPr="009E3BC3" w:rsidRDefault="00715C17" w:rsidP="00715C1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0EDD15A" w14:textId="19D1A0C7" w:rsidR="00715C17" w:rsidRPr="009E3BC3" w:rsidRDefault="00715C17" w:rsidP="00715C1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2061">
              <w:rPr>
                <w:rFonts w:asciiTheme="majorBidi" w:hAnsiTheme="majorBidi" w:cstheme="majorBidi"/>
                <w:sz w:val="28"/>
                <w:szCs w:val="28"/>
              </w:rPr>
              <w:t>45,201</w:t>
            </w:r>
          </w:p>
        </w:tc>
        <w:tc>
          <w:tcPr>
            <w:tcW w:w="278" w:type="dxa"/>
          </w:tcPr>
          <w:p w14:paraId="1E854C01" w14:textId="77777777" w:rsidR="00715C17" w:rsidRPr="009E3BC3" w:rsidRDefault="00715C17" w:rsidP="00715C1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</w:tcPr>
          <w:p w14:paraId="1624FC57" w14:textId="367DD549" w:rsidR="00715C17" w:rsidRPr="009E3BC3" w:rsidRDefault="00715C17" w:rsidP="00715C1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206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8" w:type="dxa"/>
          </w:tcPr>
          <w:p w14:paraId="23F1610F" w14:textId="77777777" w:rsidR="00715C17" w:rsidRPr="009E3BC3" w:rsidRDefault="00715C17" w:rsidP="00715C1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7E2552EA" w14:textId="12D9D057" w:rsidR="00715C17" w:rsidRPr="009E3BC3" w:rsidRDefault="00715C17" w:rsidP="00715C1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206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8" w:type="dxa"/>
            <w:gridSpan w:val="2"/>
          </w:tcPr>
          <w:p w14:paraId="78EACC5F" w14:textId="77777777" w:rsidR="00715C17" w:rsidRPr="009E3BC3" w:rsidRDefault="00715C17" w:rsidP="00715C1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6" w:type="dxa"/>
          </w:tcPr>
          <w:p w14:paraId="62AF51F8" w14:textId="13B81186" w:rsidR="00715C17" w:rsidRPr="009E3BC3" w:rsidRDefault="00715C17" w:rsidP="00715C1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2061">
              <w:rPr>
                <w:rFonts w:asciiTheme="majorBidi" w:hAnsiTheme="majorBidi" w:cstheme="majorBidi"/>
                <w:sz w:val="28"/>
                <w:szCs w:val="28"/>
              </w:rPr>
              <w:t>45,201</w:t>
            </w:r>
          </w:p>
        </w:tc>
      </w:tr>
      <w:tr w:rsidR="00715C17" w:rsidRPr="009E3BC3" w14:paraId="47457EAB" w14:textId="77777777" w:rsidTr="00E711CC">
        <w:trPr>
          <w:trHeight w:val="121"/>
        </w:trPr>
        <w:tc>
          <w:tcPr>
            <w:tcW w:w="1856" w:type="dxa"/>
            <w:hideMark/>
          </w:tcPr>
          <w:p w14:paraId="44CAF545" w14:textId="7925D599" w:rsidR="00715C17" w:rsidRPr="009E3BC3" w:rsidRDefault="00715C17" w:rsidP="00715C1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9E3BC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14" w:type="dxa"/>
            <w:vAlign w:val="bottom"/>
          </w:tcPr>
          <w:p w14:paraId="393026D1" w14:textId="652AB544" w:rsidR="00715C17" w:rsidRPr="009E3BC3" w:rsidRDefault="00715C17" w:rsidP="00715C1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6B6D">
              <w:rPr>
                <w:rFonts w:asciiTheme="majorBidi" w:hAnsiTheme="majorBidi" w:cstheme="majorBidi"/>
                <w:sz w:val="28"/>
                <w:szCs w:val="28"/>
              </w:rPr>
              <w:t>55,472</w:t>
            </w:r>
          </w:p>
        </w:tc>
        <w:tc>
          <w:tcPr>
            <w:tcW w:w="278" w:type="dxa"/>
            <w:vAlign w:val="bottom"/>
          </w:tcPr>
          <w:p w14:paraId="074DF619" w14:textId="77777777" w:rsidR="00715C17" w:rsidRPr="009E3BC3" w:rsidRDefault="00715C17" w:rsidP="00715C1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54E6CC36" w14:textId="63A8F12D" w:rsidR="00715C17" w:rsidRPr="009E3BC3" w:rsidRDefault="00715C17" w:rsidP="00715C1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6B6D">
              <w:rPr>
                <w:rFonts w:asciiTheme="majorBidi" w:hAnsiTheme="majorBidi" w:cstheme="majorBidi"/>
                <w:sz w:val="28"/>
                <w:szCs w:val="28"/>
              </w:rPr>
              <w:t>17,538</w:t>
            </w:r>
          </w:p>
        </w:tc>
        <w:tc>
          <w:tcPr>
            <w:tcW w:w="278" w:type="dxa"/>
            <w:vAlign w:val="bottom"/>
          </w:tcPr>
          <w:p w14:paraId="3535171F" w14:textId="77777777" w:rsidR="00715C17" w:rsidRPr="009E3BC3" w:rsidRDefault="00715C17" w:rsidP="00715C1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0F9D510C" w14:textId="26F4BED4" w:rsidR="00715C17" w:rsidRPr="009E3BC3" w:rsidRDefault="00715C17" w:rsidP="00715C1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6B6D">
              <w:rPr>
                <w:rFonts w:asciiTheme="majorBidi" w:hAnsiTheme="majorBidi" w:cstheme="majorBidi"/>
                <w:sz w:val="28"/>
                <w:szCs w:val="28"/>
              </w:rPr>
              <w:t>31,836</w:t>
            </w:r>
          </w:p>
        </w:tc>
        <w:tc>
          <w:tcPr>
            <w:tcW w:w="278" w:type="dxa"/>
            <w:vAlign w:val="bottom"/>
          </w:tcPr>
          <w:p w14:paraId="213AE4D2" w14:textId="77777777" w:rsidR="00715C17" w:rsidRPr="009E3BC3" w:rsidRDefault="00715C17" w:rsidP="00715C1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6B690D40" w14:textId="20B98914" w:rsidR="00715C17" w:rsidRPr="009E3BC3" w:rsidRDefault="00715C17" w:rsidP="00715C1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6B6D">
              <w:rPr>
                <w:rFonts w:asciiTheme="majorBidi" w:hAnsiTheme="majorBidi" w:cstheme="majorBidi"/>
                <w:sz w:val="28"/>
                <w:szCs w:val="28"/>
              </w:rPr>
              <w:t>8,422</w:t>
            </w:r>
          </w:p>
        </w:tc>
        <w:tc>
          <w:tcPr>
            <w:tcW w:w="278" w:type="dxa"/>
            <w:gridSpan w:val="2"/>
            <w:vAlign w:val="bottom"/>
          </w:tcPr>
          <w:p w14:paraId="382E3C99" w14:textId="77777777" w:rsidR="00715C17" w:rsidRPr="009E3BC3" w:rsidRDefault="00715C17" w:rsidP="00715C1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6" w:type="dxa"/>
            <w:vAlign w:val="bottom"/>
          </w:tcPr>
          <w:p w14:paraId="60D7863B" w14:textId="2BC64FE6" w:rsidR="00715C17" w:rsidRPr="009E3BC3" w:rsidRDefault="00715C17" w:rsidP="00715C1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6B6D">
              <w:rPr>
                <w:rFonts w:asciiTheme="majorBidi" w:hAnsiTheme="majorBidi" w:cstheme="majorBidi"/>
                <w:sz w:val="28"/>
                <w:szCs w:val="28"/>
              </w:rPr>
              <w:t>57,796</w:t>
            </w:r>
          </w:p>
        </w:tc>
      </w:tr>
      <w:tr w:rsidR="00715C17" w:rsidRPr="009E3BC3" w14:paraId="0CD9E8B4" w14:textId="77777777" w:rsidTr="00E711CC">
        <w:trPr>
          <w:trHeight w:val="460"/>
        </w:trPr>
        <w:tc>
          <w:tcPr>
            <w:tcW w:w="1856" w:type="dxa"/>
          </w:tcPr>
          <w:p w14:paraId="50193BEA" w14:textId="77777777" w:rsidR="00715C17" w:rsidRPr="009E3BC3" w:rsidRDefault="00715C17" w:rsidP="00715C1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1C5905" w14:textId="355456AA" w:rsidR="00715C17" w:rsidRPr="009E3BC3" w:rsidRDefault="00715C17" w:rsidP="00715C1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952,222</w:t>
            </w:r>
          </w:p>
        </w:tc>
        <w:tc>
          <w:tcPr>
            <w:tcW w:w="278" w:type="dxa"/>
          </w:tcPr>
          <w:p w14:paraId="21900CEE" w14:textId="77777777" w:rsidR="00715C17" w:rsidRPr="009E3BC3" w:rsidRDefault="00715C17" w:rsidP="00715C1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4CC088" w14:textId="71E710FB" w:rsidR="00715C17" w:rsidRPr="009E3BC3" w:rsidRDefault="00715C17" w:rsidP="00715C1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914,288</w:t>
            </w:r>
          </w:p>
        </w:tc>
        <w:tc>
          <w:tcPr>
            <w:tcW w:w="278" w:type="dxa"/>
          </w:tcPr>
          <w:p w14:paraId="5182F27A" w14:textId="77777777" w:rsidR="00715C17" w:rsidRPr="009E3BC3" w:rsidRDefault="00715C17" w:rsidP="00715C1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4911B41B" w14:textId="722861D1" w:rsidR="00715C17" w:rsidRPr="009E3BC3" w:rsidRDefault="00715C17" w:rsidP="00715C1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6B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31,836</w:t>
            </w:r>
          </w:p>
        </w:tc>
        <w:tc>
          <w:tcPr>
            <w:tcW w:w="278" w:type="dxa"/>
            <w:vAlign w:val="bottom"/>
          </w:tcPr>
          <w:p w14:paraId="473757F5" w14:textId="77777777" w:rsidR="00715C17" w:rsidRPr="009E3BC3" w:rsidRDefault="00715C17" w:rsidP="00715C1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363E47" w14:textId="5CC2ECAA" w:rsidR="00715C17" w:rsidRPr="009E3BC3" w:rsidRDefault="00715C17" w:rsidP="00715C1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6B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8,422</w:t>
            </w:r>
          </w:p>
        </w:tc>
        <w:tc>
          <w:tcPr>
            <w:tcW w:w="278" w:type="dxa"/>
            <w:gridSpan w:val="2"/>
          </w:tcPr>
          <w:p w14:paraId="08FFEF55" w14:textId="77777777" w:rsidR="00715C17" w:rsidRPr="009E3BC3" w:rsidRDefault="00715C17" w:rsidP="00715C1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8D3292" w14:textId="7C91B0C1" w:rsidR="00715C17" w:rsidRPr="009E3BC3" w:rsidRDefault="00715C17" w:rsidP="00715C1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954,546</w:t>
            </w:r>
          </w:p>
        </w:tc>
      </w:tr>
    </w:tbl>
    <w:p w14:paraId="0DE41C6B" w14:textId="535EB5D2" w:rsidR="00B56AEC" w:rsidRDefault="00B56AEC" w:rsidP="0002155F">
      <w:pPr>
        <w:pStyle w:val="BodyText2"/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  <w:highlight w:val="yellow"/>
          <w:lang w:bidi="ar-SA"/>
        </w:rPr>
      </w:pPr>
    </w:p>
    <w:p w14:paraId="73720E41" w14:textId="77777777" w:rsidR="00B56AEC" w:rsidRDefault="00B56A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highlight w:val="yellow"/>
          <w:lang w:val="x-none" w:eastAsia="x-none" w:bidi="ar-SA"/>
        </w:rPr>
      </w:pPr>
      <w:r>
        <w:rPr>
          <w:rFonts w:asciiTheme="majorBidi" w:hAnsiTheme="majorBidi" w:cstheme="majorBidi"/>
          <w:sz w:val="30"/>
          <w:szCs w:val="30"/>
          <w:highlight w:val="yellow"/>
          <w:lang w:bidi="ar-SA"/>
        </w:rPr>
        <w:br w:type="page"/>
      </w:r>
    </w:p>
    <w:p w14:paraId="5592B333" w14:textId="39BAB0CE" w:rsidR="00B41F8B" w:rsidRPr="009E3BC3" w:rsidRDefault="00B41F8B" w:rsidP="00B41F8B">
      <w:pPr>
        <w:pStyle w:val="BodyText2"/>
        <w:tabs>
          <w:tab w:val="left" w:pos="360"/>
          <w:tab w:val="left" w:pos="450"/>
        </w:tabs>
        <w:spacing w:line="260" w:lineRule="atLeast"/>
        <w:ind w:left="45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(</w:t>
      </w: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ค</w:t>
      </w: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.</w:t>
      </w:r>
      <w:r w:rsidR="008852A1" w:rsidRPr="009E3BC3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3</w:t>
      </w: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 xml:space="preserve">) </w:t>
      </w: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ความเสี่ยงด้านตลาด</w:t>
      </w:r>
    </w:p>
    <w:p w14:paraId="77F18224" w14:textId="77777777" w:rsidR="00B41F8B" w:rsidRPr="009E3BC3" w:rsidRDefault="00B41F8B" w:rsidP="00B41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71A9E63" w14:textId="12222186" w:rsidR="00B41F8B" w:rsidRPr="009E3BC3" w:rsidRDefault="00B41F8B" w:rsidP="00A35733">
      <w:pPr>
        <w:tabs>
          <w:tab w:val="clear" w:pos="454"/>
          <w:tab w:val="clear" w:pos="907"/>
          <w:tab w:val="left" w:pos="117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46701D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655618" w:rsidRPr="0046701D">
        <w:rPr>
          <w:rFonts w:asciiTheme="majorBidi" w:hAnsiTheme="majorBidi" w:cs="Angsana New" w:hint="cs"/>
          <w:sz w:val="30"/>
          <w:szCs w:val="30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</w:t>
      </w:r>
      <w:r w:rsidR="00655618" w:rsidRPr="0046701D">
        <w:rPr>
          <w:rFonts w:asciiTheme="majorBidi" w:hAnsiTheme="majorBidi" w:cs="Angsana New"/>
          <w:sz w:val="30"/>
          <w:szCs w:val="30"/>
        </w:rPr>
        <w:t xml:space="preserve">        </w:t>
      </w:r>
      <w:r w:rsidR="00655618" w:rsidRPr="0046701D">
        <w:rPr>
          <w:rFonts w:asciiTheme="majorBidi" w:hAnsiTheme="majorBidi" w:cs="Angsana New" w:hint="cs"/>
          <w:sz w:val="30"/>
          <w:szCs w:val="30"/>
          <w:cs/>
        </w:rPr>
        <w:t>ผันผวนอันเนื่องมาจากการเปลี่ยนแปลงของราคาตลาด</w:t>
      </w:r>
      <w:r w:rsidR="00655618" w:rsidRPr="0046701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55618" w:rsidRPr="0046701D">
        <w:rPr>
          <w:rFonts w:asciiTheme="majorBidi" w:hAnsiTheme="majorBidi" w:cs="Angsana New" w:hint="cs"/>
          <w:sz w:val="30"/>
          <w:szCs w:val="30"/>
          <w:cs/>
        </w:rPr>
        <w:t>ความเสี่ยงด้านตลาดมีดังนี้</w:t>
      </w:r>
    </w:p>
    <w:p w14:paraId="233AE075" w14:textId="77777777" w:rsidR="00B41F8B" w:rsidRPr="009E3BC3" w:rsidRDefault="00B41F8B" w:rsidP="00A35733">
      <w:pPr>
        <w:pStyle w:val="BodyText2"/>
        <w:spacing w:line="260" w:lineRule="atLeast"/>
        <w:ind w:left="900" w:firstLine="0"/>
        <w:jc w:val="thaiDistribute"/>
        <w:rPr>
          <w:rFonts w:asciiTheme="majorBidi" w:hAnsiTheme="majorBidi" w:cstheme="majorBidi"/>
          <w:i/>
          <w:iCs/>
          <w:sz w:val="30"/>
          <w:szCs w:val="30"/>
          <w:lang w:bidi="ar-SA"/>
        </w:rPr>
      </w:pPr>
    </w:p>
    <w:p w14:paraId="24C1AD97" w14:textId="42BC909C" w:rsidR="001C5D85" w:rsidRPr="009E3BC3" w:rsidRDefault="001C5D85" w:rsidP="00A35733">
      <w:pPr>
        <w:pStyle w:val="BodyText2"/>
        <w:spacing w:line="260" w:lineRule="atLeast"/>
        <w:ind w:left="900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9E3BC3">
        <w:rPr>
          <w:rFonts w:asciiTheme="majorBidi" w:hAnsiTheme="majorBidi" w:cstheme="majorBidi"/>
          <w:sz w:val="30"/>
          <w:szCs w:val="30"/>
          <w:lang w:val="en-US"/>
        </w:rPr>
        <w:t>(</w:t>
      </w: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>ค</w:t>
      </w:r>
      <w:r w:rsidRPr="009E3BC3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9E3BC3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9E3BC3">
        <w:rPr>
          <w:rFonts w:asciiTheme="majorBidi" w:hAnsiTheme="majorBidi" w:cstheme="majorBidi"/>
          <w:sz w:val="30"/>
          <w:szCs w:val="30"/>
          <w:lang w:val="en-US"/>
        </w:rPr>
        <w:t xml:space="preserve">) </w:t>
      </w: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>ความเสี่ยงด้านอัตราแลกเปลี่ยน</w:t>
      </w:r>
    </w:p>
    <w:p w14:paraId="352D3F77" w14:textId="77777777" w:rsidR="002C327D" w:rsidRPr="009E3BC3" w:rsidRDefault="002C327D" w:rsidP="00A35733">
      <w:pPr>
        <w:pStyle w:val="BodyText2"/>
        <w:spacing w:line="260" w:lineRule="atLeast"/>
        <w:ind w:left="900" w:firstLine="0"/>
        <w:jc w:val="thaiDistribute"/>
        <w:rPr>
          <w:rFonts w:asciiTheme="majorBidi" w:hAnsiTheme="majorBidi" w:cstheme="majorBidi"/>
          <w:i/>
          <w:iCs/>
          <w:sz w:val="30"/>
          <w:szCs w:val="30"/>
          <w:highlight w:val="yellow"/>
        </w:rPr>
      </w:pPr>
    </w:p>
    <w:p w14:paraId="23E88842" w14:textId="56410144" w:rsidR="001C5D85" w:rsidRPr="009E3BC3" w:rsidRDefault="001C5D85" w:rsidP="00DC2ACD">
      <w:pPr>
        <w:pStyle w:val="BodyText2"/>
        <w:spacing w:line="260" w:lineRule="atLeast"/>
        <w:ind w:left="153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กลุ่มบริษัทมีความเสี่ยงจากอัตราแลกเปลี่ยนเงินตราต่างประเทศ ซึ่งเกิดจาก</w:t>
      </w:r>
      <w:r w:rsidR="004F75D3">
        <w:rPr>
          <w:rFonts w:asciiTheme="majorBidi" w:hAnsiTheme="majorBidi" w:cstheme="majorBidi" w:hint="cs"/>
          <w:sz w:val="30"/>
          <w:szCs w:val="30"/>
          <w:cs/>
          <w:lang w:val="en-US"/>
        </w:rPr>
        <w:t>การ</w:t>
      </w:r>
      <w:r w:rsidR="00D71406">
        <w:rPr>
          <w:rFonts w:asciiTheme="majorBidi" w:hAnsiTheme="majorBidi" w:cstheme="majorBidi" w:hint="cs"/>
          <w:sz w:val="30"/>
          <w:szCs w:val="30"/>
          <w:cs/>
          <w:lang w:val="en-US"/>
        </w:rPr>
        <w:t>ซื้อ</w:t>
      </w:r>
      <w:r w:rsidR="0043081E" w:rsidRPr="009E3BC3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ที่เป็นเงินตราต่างประเทศ </w:t>
      </w:r>
      <w:r w:rsidR="00BD648B">
        <w:rPr>
          <w:rFonts w:asciiTheme="majorBidi" w:hAnsiTheme="majorBidi" w:cstheme="majorBidi" w:hint="cs"/>
          <w:sz w:val="30"/>
          <w:szCs w:val="30"/>
          <w:cs/>
        </w:rPr>
        <w:t>และจากการฝากเงินตราต่างประเทศ กลุ่มบริษัทได้ทำสัญญา</w:t>
      </w:r>
      <w:r w:rsidR="008F6F5F">
        <w:rPr>
          <w:rFonts w:asciiTheme="majorBidi" w:hAnsiTheme="majorBidi" w:cstheme="majorBidi" w:hint="cs"/>
          <w:sz w:val="30"/>
          <w:szCs w:val="30"/>
          <w:cs/>
          <w:lang w:val="en-US"/>
        </w:rPr>
        <w:t>ขาย</w:t>
      </w:r>
      <w:r w:rsidR="00BD648B">
        <w:rPr>
          <w:rFonts w:asciiTheme="majorBidi" w:hAnsiTheme="majorBidi" w:cstheme="majorBidi" w:hint="cs"/>
          <w:sz w:val="30"/>
          <w:szCs w:val="30"/>
          <w:cs/>
        </w:rPr>
        <w:t>เงินตราต่างประเทศล่วงหน้า ซึ่งรายการดังกล่าวจะมีอายุไม่เกินหนึ่งปี เพื่อป้องกันความเสี่ยงของสินทรัพย์ทางการเงินที่เป็นเงินตราต่างประเทศ</w:t>
      </w:r>
    </w:p>
    <w:p w14:paraId="2ABFFF27" w14:textId="77777777" w:rsidR="001C5D85" w:rsidRPr="009E3BC3" w:rsidRDefault="001C5D85" w:rsidP="0002155F">
      <w:pPr>
        <w:pStyle w:val="BodyText2"/>
        <w:spacing w:line="260" w:lineRule="atLeast"/>
        <w:ind w:left="547" w:firstLine="0"/>
        <w:jc w:val="thaiDistribute"/>
        <w:rPr>
          <w:rFonts w:asciiTheme="majorBidi" w:hAnsiTheme="majorBidi" w:cstheme="majorBidi"/>
          <w:i/>
          <w:iCs/>
          <w:sz w:val="30"/>
          <w:szCs w:val="30"/>
          <w:highlight w:val="yellow"/>
        </w:rPr>
      </w:pPr>
    </w:p>
    <w:p w14:paraId="22AC5755" w14:textId="77777777" w:rsidR="00E05CA2" w:rsidRPr="009E3BC3" w:rsidRDefault="00E05CA2" w:rsidP="00B80389">
      <w:pPr>
        <w:pStyle w:val="BodyText2"/>
        <w:spacing w:line="260" w:lineRule="atLeast"/>
        <w:ind w:left="45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sectPr w:rsidR="00E05CA2" w:rsidRPr="009E3BC3" w:rsidSect="00B82050">
          <w:headerReference w:type="default" r:id="rId29"/>
          <w:pgSz w:w="11909" w:h="16834" w:code="9"/>
          <w:pgMar w:top="691" w:right="1152" w:bottom="576" w:left="1170" w:header="720" w:footer="720" w:gutter="0"/>
          <w:cols w:space="720"/>
        </w:sectPr>
      </w:pPr>
    </w:p>
    <w:p w14:paraId="489F1B64" w14:textId="5CD11FDC" w:rsidR="00D15644" w:rsidRPr="009E3BC3" w:rsidRDefault="00BF2E9F" w:rsidP="00941B8D">
      <w:pPr>
        <w:pStyle w:val="BodyText2"/>
        <w:spacing w:line="260" w:lineRule="atLeast"/>
        <w:ind w:left="90" w:right="-23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 xml:space="preserve">ณ </w:t>
      </w: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9E3BC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 xml:space="preserve">ธันวาคม 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FE1C31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9E3BC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 xml:space="preserve">และ 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FE1C31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9E3BC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>กลุ่มบริษัทมีความเสี่ยงจากอัตราแลกเปลี่ยนเงินตราต่างประเทศ อันเป็นผลมาจากการมี</w:t>
      </w:r>
      <w:r w:rsidR="00BD648B">
        <w:rPr>
          <w:rFonts w:asciiTheme="majorBidi" w:hAnsiTheme="majorBidi" w:cstheme="majorBidi" w:hint="cs"/>
          <w:sz w:val="30"/>
          <w:szCs w:val="30"/>
          <w:cs/>
          <w:lang w:val="en-US"/>
        </w:rPr>
        <w:t>สินทรัพย์และ</w:t>
      </w: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>หนี้สิน</w:t>
      </w:r>
      <w:r w:rsidR="00B242F0" w:rsidRPr="009E3BC3">
        <w:rPr>
          <w:rFonts w:asciiTheme="majorBidi" w:hAnsiTheme="majorBidi" w:cstheme="majorBidi"/>
          <w:sz w:val="30"/>
          <w:szCs w:val="30"/>
          <w:cs/>
          <w:lang w:val="en-US"/>
        </w:rPr>
        <w:t>ทางการเงิน</w:t>
      </w: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>ที่เป็นเงินตราต่างประเทศ ดังนี้</w:t>
      </w:r>
      <w:r w:rsidR="00DB4B1B" w:rsidRPr="009E3BC3">
        <w:rPr>
          <w:rFonts w:asciiTheme="majorBidi" w:hAnsiTheme="majorBidi" w:cstheme="majorBidi"/>
          <w:sz w:val="30"/>
          <w:szCs w:val="30"/>
        </w:rPr>
        <w:tab/>
      </w:r>
    </w:p>
    <w:tbl>
      <w:tblPr>
        <w:tblW w:w="14778" w:type="dxa"/>
        <w:tblInd w:w="90" w:type="dxa"/>
        <w:tblLayout w:type="fixed"/>
        <w:tblLook w:val="01E0" w:firstRow="1" w:lastRow="1" w:firstColumn="1" w:lastColumn="1" w:noHBand="0" w:noVBand="0"/>
      </w:tblPr>
      <w:tblGrid>
        <w:gridCol w:w="3059"/>
        <w:gridCol w:w="1224"/>
        <w:gridCol w:w="237"/>
        <w:gridCol w:w="1166"/>
        <w:gridCol w:w="236"/>
        <w:gridCol w:w="1008"/>
        <w:gridCol w:w="236"/>
        <w:gridCol w:w="1008"/>
        <w:gridCol w:w="236"/>
        <w:gridCol w:w="1224"/>
        <w:gridCol w:w="236"/>
        <w:gridCol w:w="1170"/>
        <w:gridCol w:w="236"/>
        <w:gridCol w:w="1008"/>
        <w:gridCol w:w="236"/>
        <w:gridCol w:w="1008"/>
        <w:gridCol w:w="242"/>
        <w:gridCol w:w="1008"/>
      </w:tblGrid>
      <w:tr w:rsidR="00FA2629" w:rsidRPr="009E3BC3" w14:paraId="6E1C975B" w14:textId="77777777" w:rsidTr="006E6A7C">
        <w:trPr>
          <w:trHeight w:val="263"/>
        </w:trPr>
        <w:tc>
          <w:tcPr>
            <w:tcW w:w="3059" w:type="dxa"/>
            <w:vAlign w:val="bottom"/>
          </w:tcPr>
          <w:p w14:paraId="75D9EB4D" w14:textId="77777777" w:rsidR="00FA2629" w:rsidRPr="00B2226B" w:rsidRDefault="00FA2629" w:rsidP="00FA2629">
            <w:pPr>
              <w:pStyle w:val="BodyText"/>
              <w:tabs>
                <w:tab w:val="left" w:pos="50"/>
              </w:tabs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19" w:type="dxa"/>
            <w:gridSpan w:val="17"/>
          </w:tcPr>
          <w:p w14:paraId="0A8A138C" w14:textId="218B6CF7" w:rsidR="00FA2629" w:rsidRPr="00B2226B" w:rsidRDefault="00FA2629" w:rsidP="00FA2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/ </w:t>
            </w: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A2629" w:rsidRPr="009E3BC3" w14:paraId="55543997" w14:textId="77777777" w:rsidTr="00DB4E0B">
        <w:trPr>
          <w:trHeight w:val="380"/>
        </w:trPr>
        <w:tc>
          <w:tcPr>
            <w:tcW w:w="3059" w:type="dxa"/>
            <w:vAlign w:val="bottom"/>
          </w:tcPr>
          <w:p w14:paraId="0CD6C042" w14:textId="77777777" w:rsidR="00FA2629" w:rsidRPr="00B2226B" w:rsidRDefault="00FA2629" w:rsidP="00FA2629">
            <w:pPr>
              <w:pStyle w:val="BodyText"/>
              <w:tabs>
                <w:tab w:val="left" w:pos="50"/>
              </w:tabs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15" w:type="dxa"/>
            <w:gridSpan w:val="7"/>
          </w:tcPr>
          <w:p w14:paraId="72B33012" w14:textId="5E1ED7D5" w:rsidR="00FA2629" w:rsidRPr="00B2226B" w:rsidRDefault="00FA2629" w:rsidP="00FA26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5F482A3C" w14:textId="77777777" w:rsidR="00FA2629" w:rsidRPr="00B2226B" w:rsidRDefault="00FA2629" w:rsidP="00FA2629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8" w:type="dxa"/>
            <w:gridSpan w:val="9"/>
          </w:tcPr>
          <w:p w14:paraId="740740F7" w14:textId="2D098034" w:rsidR="00FA2629" w:rsidRPr="00B2226B" w:rsidRDefault="00FA2629" w:rsidP="00FA2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FA2629" w:rsidRPr="009E3BC3" w14:paraId="6B0A503D" w14:textId="77777777" w:rsidTr="00FA2629">
        <w:trPr>
          <w:trHeight w:val="851"/>
        </w:trPr>
        <w:tc>
          <w:tcPr>
            <w:tcW w:w="3059" w:type="dxa"/>
            <w:vAlign w:val="bottom"/>
          </w:tcPr>
          <w:p w14:paraId="1F12A905" w14:textId="77777777" w:rsidR="00FA2629" w:rsidRPr="00B2226B" w:rsidRDefault="00FA2629" w:rsidP="00FA2629">
            <w:pPr>
              <w:pStyle w:val="BodyText"/>
              <w:tabs>
                <w:tab w:val="left" w:pos="50"/>
              </w:tabs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bookmarkStart w:id="7" w:name="_Hlk32004119"/>
            <w:r w:rsidRPr="00B222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ความเสี่ยงจากเงินตราต่างประเทศ </w:t>
            </w:r>
          </w:p>
          <w:p w14:paraId="2CA022EE" w14:textId="29EAF1C5" w:rsidR="00FA2629" w:rsidRPr="00B2226B" w:rsidRDefault="00FA2629" w:rsidP="00FA2629">
            <w:pPr>
              <w:pStyle w:val="BodyText"/>
              <w:tabs>
                <w:tab w:val="left" w:pos="50"/>
              </w:tabs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222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222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B222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24" w:type="dxa"/>
          </w:tcPr>
          <w:p w14:paraId="1668C2E1" w14:textId="3549DAF3" w:rsidR="00FA2629" w:rsidRPr="00B2226B" w:rsidRDefault="00FA2629" w:rsidP="00FA26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226B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237" w:type="dxa"/>
          </w:tcPr>
          <w:p w14:paraId="4C08F0FA" w14:textId="77777777" w:rsidR="00FA2629" w:rsidRPr="00B2226B" w:rsidRDefault="00FA2629" w:rsidP="00FA26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0E118C5A" w14:textId="6D616195" w:rsidR="00FA2629" w:rsidRPr="00B2226B" w:rsidRDefault="00FA2629" w:rsidP="00FA26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B2226B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เงินรูเปี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ยอินโดนีเซีย</w:t>
            </w:r>
          </w:p>
        </w:tc>
        <w:tc>
          <w:tcPr>
            <w:tcW w:w="236" w:type="dxa"/>
          </w:tcPr>
          <w:p w14:paraId="524210E4" w14:textId="77777777" w:rsidR="00FA2629" w:rsidRPr="00B2226B" w:rsidRDefault="00FA2629" w:rsidP="00FA26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4BE99201" w14:textId="77777777" w:rsidR="00FA2629" w:rsidRDefault="00FA2629" w:rsidP="00FA26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226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เงินเยน</w:t>
            </w:r>
          </w:p>
          <w:p w14:paraId="4B8EDD82" w14:textId="5A931A63" w:rsidR="00FA2629" w:rsidRPr="00B2226B" w:rsidRDefault="00FA2629" w:rsidP="00FA26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236" w:type="dxa"/>
          </w:tcPr>
          <w:p w14:paraId="32CB7D64" w14:textId="77777777" w:rsidR="00FA2629" w:rsidRPr="00B2226B" w:rsidRDefault="00FA2629" w:rsidP="00FA26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8" w:type="dxa"/>
            <w:vAlign w:val="bottom"/>
          </w:tcPr>
          <w:p w14:paraId="7305953B" w14:textId="586822A0" w:rsidR="00FA2629" w:rsidRPr="00B2226B" w:rsidRDefault="00FA2629" w:rsidP="00FA26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226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</w:tcPr>
          <w:p w14:paraId="383AF2DE" w14:textId="77777777" w:rsidR="00FA2629" w:rsidRPr="00B2226B" w:rsidRDefault="00FA2629" w:rsidP="00FA2629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488400FF" w14:textId="2E054C16" w:rsidR="00FA2629" w:rsidRPr="00B2226B" w:rsidRDefault="00FA2629" w:rsidP="00FA26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176" w:right="-12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226B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236" w:type="dxa"/>
          </w:tcPr>
          <w:p w14:paraId="0B270205" w14:textId="77777777" w:rsidR="00FA2629" w:rsidRPr="00B2226B" w:rsidRDefault="00FA2629" w:rsidP="00FA26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44BA6A" w14:textId="77777777" w:rsidR="00FA2629" w:rsidRPr="00B2226B" w:rsidRDefault="00FA2629" w:rsidP="00FA26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226B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เงินรูเปี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ย</w:t>
            </w:r>
          </w:p>
          <w:p w14:paraId="728522F3" w14:textId="13B046DB" w:rsidR="00FA2629" w:rsidRPr="00B2226B" w:rsidRDefault="00FA2629" w:rsidP="00FA26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236" w:type="dxa"/>
          </w:tcPr>
          <w:p w14:paraId="789AB9C3" w14:textId="77777777" w:rsidR="00FA2629" w:rsidRPr="00B2226B" w:rsidRDefault="00FA2629" w:rsidP="00FA26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6C9B0AEF" w14:textId="77777777" w:rsidR="00FA2629" w:rsidRDefault="00FA2629" w:rsidP="00FA26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226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เงินเยน</w:t>
            </w:r>
          </w:p>
          <w:p w14:paraId="62D566D9" w14:textId="12FF68B1" w:rsidR="00FA2629" w:rsidRPr="00B2226B" w:rsidRDefault="00FA2629" w:rsidP="00FA26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236" w:type="dxa"/>
          </w:tcPr>
          <w:p w14:paraId="5BE97958" w14:textId="77777777" w:rsidR="00FA2629" w:rsidRPr="009E3BC3" w:rsidRDefault="00FA2629" w:rsidP="00FA2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008" w:type="dxa"/>
          </w:tcPr>
          <w:p w14:paraId="2510769A" w14:textId="77777777" w:rsidR="007C04BF" w:rsidRDefault="007C04BF" w:rsidP="007C0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</w:p>
          <w:p w14:paraId="4C63C1E2" w14:textId="18558D0A" w:rsidR="00FA2629" w:rsidRPr="009E3BC3" w:rsidRDefault="00FA2629" w:rsidP="007C0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242" w:type="dxa"/>
          </w:tcPr>
          <w:p w14:paraId="2FD77A29" w14:textId="5B5C5BF8" w:rsidR="00FA2629" w:rsidRPr="009E3BC3" w:rsidRDefault="00FA2629" w:rsidP="00FA2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008" w:type="dxa"/>
            <w:vAlign w:val="bottom"/>
          </w:tcPr>
          <w:p w14:paraId="78763CE0" w14:textId="6B5FF722" w:rsidR="00FA2629" w:rsidRPr="00B2226B" w:rsidRDefault="00FA2629" w:rsidP="00FA2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226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FA2629" w:rsidRPr="009E3BC3" w14:paraId="0FDC186D" w14:textId="77777777" w:rsidTr="00FA2629">
        <w:trPr>
          <w:trHeight w:val="362"/>
        </w:trPr>
        <w:tc>
          <w:tcPr>
            <w:tcW w:w="3059" w:type="dxa"/>
            <w:vAlign w:val="bottom"/>
          </w:tcPr>
          <w:p w14:paraId="5BFD2580" w14:textId="77777777" w:rsidR="00FA2629" w:rsidRPr="00B2226B" w:rsidRDefault="00FA2629" w:rsidP="00FA2629">
            <w:pPr>
              <w:pStyle w:val="BodyText"/>
              <w:tabs>
                <w:tab w:val="left" w:pos="50"/>
              </w:tabs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19" w:type="dxa"/>
            <w:gridSpan w:val="17"/>
          </w:tcPr>
          <w:p w14:paraId="0FE2EE49" w14:textId="07A3F4AE" w:rsidR="00FA2629" w:rsidRPr="00B2226B" w:rsidRDefault="00FA2629" w:rsidP="00FA2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18B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A2629" w:rsidRPr="009E3BC3" w14:paraId="6CD8B348" w14:textId="3F2C08D3" w:rsidTr="00FA2629">
        <w:trPr>
          <w:trHeight w:val="408"/>
        </w:trPr>
        <w:tc>
          <w:tcPr>
            <w:tcW w:w="3059" w:type="dxa"/>
          </w:tcPr>
          <w:p w14:paraId="32DF64FD" w14:textId="7BC0B81C" w:rsidR="00FA2629" w:rsidRPr="00B2226B" w:rsidRDefault="00FA2629" w:rsidP="00FA262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B2226B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สดและรายการเทียบเท่าเงินสด</w:t>
            </w:r>
          </w:p>
        </w:tc>
        <w:tc>
          <w:tcPr>
            <w:tcW w:w="1224" w:type="dxa"/>
          </w:tcPr>
          <w:p w14:paraId="7E22454D" w14:textId="1C1055F9" w:rsidR="00FA2629" w:rsidRPr="00B2226B" w:rsidRDefault="00FA2629" w:rsidP="00FA262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03C98E97" w14:textId="77777777" w:rsidR="00FA2629" w:rsidRPr="00B2226B" w:rsidRDefault="00FA2629" w:rsidP="00FA262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666FF4D2" w14:textId="6C8535C0" w:rsidR="00FA2629" w:rsidRPr="00B2226B" w:rsidRDefault="008D7F0E" w:rsidP="00FA262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160,101</w:t>
            </w:r>
          </w:p>
        </w:tc>
        <w:tc>
          <w:tcPr>
            <w:tcW w:w="236" w:type="dxa"/>
          </w:tcPr>
          <w:p w14:paraId="700FFE71" w14:textId="77777777" w:rsidR="00FA2629" w:rsidRPr="00B2226B" w:rsidRDefault="00FA2629" w:rsidP="00FA262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81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30A1334E" w14:textId="795DF10A" w:rsidR="00FA2629" w:rsidRPr="00477C0D" w:rsidRDefault="008D7F0E" w:rsidP="00FA262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6C59D7F" w14:textId="77777777" w:rsidR="00FA2629" w:rsidRPr="00477C0D" w:rsidRDefault="00FA2629" w:rsidP="00FA262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1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5613789F" w14:textId="2F849520" w:rsidR="00FA2629" w:rsidRPr="00477C0D" w:rsidRDefault="008D7F0E" w:rsidP="00FA262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160,101</w:t>
            </w:r>
          </w:p>
        </w:tc>
        <w:tc>
          <w:tcPr>
            <w:tcW w:w="236" w:type="dxa"/>
          </w:tcPr>
          <w:p w14:paraId="4407527D" w14:textId="77777777" w:rsidR="00FA2629" w:rsidRPr="00477C0D" w:rsidRDefault="00FA2629" w:rsidP="00FA262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67F4605F" w14:textId="726FD2AF" w:rsidR="00FA2629" w:rsidRPr="00477C0D" w:rsidRDefault="00FA2629" w:rsidP="00305AA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-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52209FC" w14:textId="77777777" w:rsidR="00FA2629" w:rsidRPr="00477C0D" w:rsidRDefault="00FA2629" w:rsidP="00FA262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5E5CA7C" w14:textId="5C77ABEC" w:rsidR="00FA2629" w:rsidRPr="00477C0D" w:rsidRDefault="00FA2629" w:rsidP="00305AA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81" w:right="-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172,444</w:t>
            </w:r>
          </w:p>
        </w:tc>
        <w:tc>
          <w:tcPr>
            <w:tcW w:w="236" w:type="dxa"/>
          </w:tcPr>
          <w:p w14:paraId="7B95CAE3" w14:textId="77777777" w:rsidR="00FA2629" w:rsidRPr="00477C0D" w:rsidRDefault="00FA2629" w:rsidP="00FA262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2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1291578F" w14:textId="307A43BC" w:rsidR="00FA2629" w:rsidRPr="00477C0D" w:rsidRDefault="00FA2629" w:rsidP="00305AA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</w:rPr>
            </w:pPr>
            <w:r w:rsidRPr="00477C0D">
              <w:rPr>
                <w:rFonts w:asciiTheme="majorBidi" w:hAnsiTheme="majorBidi" w:cstheme="majorBidi"/>
                <w:sz w:val="30"/>
                <w:szCs w:val="30"/>
              </w:rPr>
              <w:t>41,580</w:t>
            </w:r>
          </w:p>
        </w:tc>
        <w:tc>
          <w:tcPr>
            <w:tcW w:w="236" w:type="dxa"/>
          </w:tcPr>
          <w:p w14:paraId="21D84EA6" w14:textId="77777777" w:rsidR="00FA2629" w:rsidRPr="00477C0D" w:rsidRDefault="00FA2629" w:rsidP="00FA2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008" w:type="dxa"/>
          </w:tcPr>
          <w:p w14:paraId="0B6A78F9" w14:textId="71E16F84" w:rsidR="00FA2629" w:rsidRPr="00477C0D" w:rsidRDefault="00FA2629" w:rsidP="00FA262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81"/>
            </w:pPr>
            <w:r w:rsidRPr="00477C0D">
              <w:rPr>
                <w:rFonts w:asciiTheme="majorBidi" w:hAnsiTheme="majorBidi" w:cstheme="majorBidi"/>
                <w:sz w:val="30"/>
                <w:szCs w:val="30"/>
              </w:rPr>
              <w:t>93,037</w:t>
            </w:r>
          </w:p>
        </w:tc>
        <w:tc>
          <w:tcPr>
            <w:tcW w:w="242" w:type="dxa"/>
          </w:tcPr>
          <w:p w14:paraId="175B4A77" w14:textId="3CE6F9CD" w:rsidR="00FA2629" w:rsidRPr="00477C0D" w:rsidRDefault="00FA2629" w:rsidP="00FA2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008" w:type="dxa"/>
            <w:vAlign w:val="bottom"/>
          </w:tcPr>
          <w:p w14:paraId="24447978" w14:textId="55A5C442" w:rsidR="00FA2629" w:rsidRPr="00477C0D" w:rsidRDefault="00FA2629" w:rsidP="00FA262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</w:rPr>
            </w:pPr>
            <w:r w:rsidRPr="00477C0D">
              <w:rPr>
                <w:rFonts w:asciiTheme="majorBidi" w:hAnsiTheme="majorBidi" w:cstheme="majorBidi"/>
                <w:sz w:val="30"/>
                <w:szCs w:val="30"/>
              </w:rPr>
              <w:t>307,061</w:t>
            </w:r>
          </w:p>
        </w:tc>
      </w:tr>
      <w:tr w:rsidR="00FA2629" w:rsidRPr="009E3BC3" w14:paraId="073F9521" w14:textId="548E7272" w:rsidTr="00FA2629">
        <w:trPr>
          <w:trHeight w:val="408"/>
        </w:trPr>
        <w:tc>
          <w:tcPr>
            <w:tcW w:w="3059" w:type="dxa"/>
          </w:tcPr>
          <w:p w14:paraId="7325B992" w14:textId="10040C01" w:rsidR="00FA2629" w:rsidRPr="00B2226B" w:rsidRDefault="00FA2629" w:rsidP="00FA262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เจ้าหนี้การค้ากิจการอื่น</w:t>
            </w:r>
          </w:p>
        </w:tc>
        <w:tc>
          <w:tcPr>
            <w:tcW w:w="1224" w:type="dxa"/>
          </w:tcPr>
          <w:p w14:paraId="6C69A522" w14:textId="41CFAD5B" w:rsidR="00FA2629" w:rsidRPr="00B2226B" w:rsidRDefault="008D7F0E" w:rsidP="00305AA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2BF0EA9C" w14:textId="77777777" w:rsidR="00FA2629" w:rsidRPr="00B2226B" w:rsidRDefault="00FA2629" w:rsidP="00FA2629">
            <w:pPr>
              <w:pStyle w:val="BodyText"/>
              <w:spacing w:after="0"/>
              <w:ind w:right="-6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546533D1" w14:textId="2E62CCDC" w:rsidR="00FA2629" w:rsidRDefault="00FA2629" w:rsidP="00305AA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981CE43" w14:textId="77777777" w:rsidR="00FA2629" w:rsidRPr="00B2226B" w:rsidRDefault="00FA2629" w:rsidP="00FA262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81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13D2CB6A" w14:textId="6950902D" w:rsidR="00FA2629" w:rsidRPr="00477C0D" w:rsidRDefault="008D7F0E" w:rsidP="00FA262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81" w:right="-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(353)</w:t>
            </w:r>
          </w:p>
        </w:tc>
        <w:tc>
          <w:tcPr>
            <w:tcW w:w="236" w:type="dxa"/>
          </w:tcPr>
          <w:p w14:paraId="7E2C5D4D" w14:textId="77777777" w:rsidR="00FA2629" w:rsidRPr="00477C0D" w:rsidRDefault="00FA2629" w:rsidP="00FA262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1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5B51D3D8" w14:textId="423B2A22" w:rsidR="00FA2629" w:rsidRPr="00477C0D" w:rsidRDefault="00FA2629" w:rsidP="00FA262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81" w:right="-58"/>
              <w:rPr>
                <w:rFonts w:asciiTheme="majorBidi" w:hAnsiTheme="majorBidi" w:cstheme="majorBidi"/>
                <w:sz w:val="30"/>
                <w:szCs w:val="30"/>
              </w:rPr>
            </w:pPr>
            <w:r w:rsidRPr="00477C0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D7F0E">
              <w:rPr>
                <w:rFonts w:asciiTheme="majorBidi" w:hAnsiTheme="majorBidi" w:cstheme="majorBidi"/>
                <w:sz w:val="30"/>
                <w:szCs w:val="30"/>
              </w:rPr>
              <w:t>353</w:t>
            </w:r>
            <w:r w:rsidRPr="00477C0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D38DD22" w14:textId="77777777" w:rsidR="00FA2629" w:rsidRPr="00477C0D" w:rsidRDefault="00FA2629" w:rsidP="00FA262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39884F1F" w14:textId="5C8D04D7" w:rsidR="00FA2629" w:rsidRPr="00477C0D" w:rsidRDefault="00FA2629" w:rsidP="00FA262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-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(10,504)</w:t>
            </w:r>
          </w:p>
        </w:tc>
        <w:tc>
          <w:tcPr>
            <w:tcW w:w="236" w:type="dxa"/>
          </w:tcPr>
          <w:p w14:paraId="3D503626" w14:textId="77777777" w:rsidR="00FA2629" w:rsidRPr="00477C0D" w:rsidRDefault="00FA2629" w:rsidP="00FA262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93A1A22" w14:textId="6E3B2127" w:rsidR="00FA2629" w:rsidRPr="00477C0D" w:rsidRDefault="00FA2629" w:rsidP="00FA262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81" w:right="-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5096B62" w14:textId="77777777" w:rsidR="00FA2629" w:rsidRPr="00477C0D" w:rsidRDefault="00FA2629" w:rsidP="00FA262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2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72A38C05" w14:textId="0CCB11EC" w:rsidR="00FA2629" w:rsidRPr="00477C0D" w:rsidRDefault="00FA2629" w:rsidP="00FA262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</w:rPr>
            </w:pPr>
            <w:r w:rsidRPr="00477C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30B63F4" w14:textId="77777777" w:rsidR="00FA2629" w:rsidRPr="00477C0D" w:rsidRDefault="00FA2629" w:rsidP="00FA2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008" w:type="dxa"/>
          </w:tcPr>
          <w:p w14:paraId="03094579" w14:textId="708020C6" w:rsidR="00FA2629" w:rsidRPr="00FA2629" w:rsidRDefault="00FA2629" w:rsidP="00FA262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</w:rPr>
            </w:pPr>
            <w:r w:rsidRPr="00477C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77C9713A" w14:textId="0F152D38" w:rsidR="00FA2629" w:rsidRPr="00477C0D" w:rsidRDefault="00FA2629" w:rsidP="00FA2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008" w:type="dxa"/>
            <w:vAlign w:val="bottom"/>
          </w:tcPr>
          <w:p w14:paraId="0609BAE8" w14:textId="2E15BF15" w:rsidR="00FA2629" w:rsidRPr="00477C0D" w:rsidRDefault="00FA2629" w:rsidP="00FA262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81" w:right="-63"/>
              <w:rPr>
                <w:rFonts w:asciiTheme="majorBidi" w:hAnsiTheme="majorBidi" w:cstheme="majorBidi"/>
                <w:sz w:val="30"/>
                <w:szCs w:val="30"/>
              </w:rPr>
            </w:pPr>
            <w:r w:rsidRPr="00477C0D">
              <w:rPr>
                <w:rFonts w:asciiTheme="majorBidi" w:hAnsiTheme="majorBidi" w:cstheme="majorBidi"/>
                <w:sz w:val="30"/>
                <w:szCs w:val="30"/>
              </w:rPr>
              <w:t>(10,504)</w:t>
            </w:r>
          </w:p>
        </w:tc>
      </w:tr>
      <w:tr w:rsidR="00FA2629" w:rsidRPr="009E3BC3" w14:paraId="217A9C91" w14:textId="36D3C27F" w:rsidTr="00FA2629">
        <w:trPr>
          <w:trHeight w:val="399"/>
        </w:trPr>
        <w:tc>
          <w:tcPr>
            <w:tcW w:w="3059" w:type="dxa"/>
          </w:tcPr>
          <w:p w14:paraId="2111E29E" w14:textId="5B9ED78C" w:rsidR="00FA2629" w:rsidRPr="00B2226B" w:rsidRDefault="00FA2629" w:rsidP="00FA262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226B">
              <w:rPr>
                <w:rFonts w:asciiTheme="majorBidi" w:hAnsiTheme="majorBidi" w:cs="Angsana New" w:hint="cs"/>
                <w:sz w:val="30"/>
                <w:szCs w:val="30"/>
                <w:cs/>
              </w:rPr>
              <w:t>เจ้าหนี้ค่าซื้อที่ดิน อาคารและอุปกรณ์</w:t>
            </w:r>
          </w:p>
        </w:tc>
        <w:tc>
          <w:tcPr>
            <w:tcW w:w="1224" w:type="dxa"/>
          </w:tcPr>
          <w:p w14:paraId="2713AED7" w14:textId="3D7BB41B" w:rsidR="00FA2629" w:rsidRPr="00B2226B" w:rsidRDefault="00FA2629" w:rsidP="00FA262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left="-81" w:right="-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</w:t>
            </w:r>
            <w:r w:rsidR="008D7F0E">
              <w:rPr>
                <w:rFonts w:asciiTheme="majorBidi" w:hAnsiTheme="majorBidi" w:cstheme="majorBidi"/>
                <w:sz w:val="30"/>
                <w:szCs w:val="30"/>
              </w:rPr>
              <w:t>073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7" w:type="dxa"/>
          </w:tcPr>
          <w:p w14:paraId="39274180" w14:textId="77777777" w:rsidR="00FA2629" w:rsidRPr="00B2226B" w:rsidRDefault="00FA2629" w:rsidP="00FA262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3208ABB6" w14:textId="1F59EA9E" w:rsidR="00FA2629" w:rsidRPr="00B2226B" w:rsidRDefault="00FA2629" w:rsidP="00FA262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1B0214A" w14:textId="77777777" w:rsidR="00FA2629" w:rsidRPr="00B2226B" w:rsidRDefault="00FA2629" w:rsidP="00FA262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F7B1AC4" w14:textId="594B0B77" w:rsidR="00FA2629" w:rsidRPr="00477C0D" w:rsidRDefault="008D7F0E" w:rsidP="00FA262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81" w:right="-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9823357" w14:textId="77777777" w:rsidR="00FA2629" w:rsidRPr="00477C0D" w:rsidRDefault="00FA2629" w:rsidP="00FA262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1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2CF9C1E4" w14:textId="58561426" w:rsidR="00FA2629" w:rsidRPr="00477C0D" w:rsidRDefault="00FA2629" w:rsidP="00FA262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81" w:right="-58"/>
              <w:rPr>
                <w:rFonts w:asciiTheme="majorBidi" w:hAnsiTheme="majorBidi" w:cstheme="majorBidi"/>
                <w:sz w:val="30"/>
                <w:szCs w:val="30"/>
              </w:rPr>
            </w:pPr>
            <w:r w:rsidRPr="00477C0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D7F0E">
              <w:rPr>
                <w:rFonts w:asciiTheme="majorBidi" w:hAnsiTheme="majorBidi" w:cstheme="majorBidi"/>
                <w:sz w:val="30"/>
                <w:szCs w:val="30"/>
              </w:rPr>
              <w:t>6,073</w:t>
            </w:r>
            <w:r w:rsidRPr="00477C0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04900F8A" w14:textId="77777777" w:rsidR="00FA2629" w:rsidRPr="00477C0D" w:rsidRDefault="00FA2629" w:rsidP="00FA262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25B0CE17" w14:textId="43D4F1E0" w:rsidR="00FA2629" w:rsidRPr="00477C0D" w:rsidRDefault="00FA2629" w:rsidP="00FA262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-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(6,532)</w:t>
            </w:r>
          </w:p>
        </w:tc>
        <w:tc>
          <w:tcPr>
            <w:tcW w:w="236" w:type="dxa"/>
          </w:tcPr>
          <w:p w14:paraId="0ADF2199" w14:textId="77777777" w:rsidR="00FA2629" w:rsidRPr="00477C0D" w:rsidRDefault="00FA2629" w:rsidP="00FA262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D18AADF" w14:textId="26BB5E9A" w:rsidR="00FA2629" w:rsidRPr="00477C0D" w:rsidRDefault="00FA2629" w:rsidP="00FA262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81" w:right="-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6600102" w14:textId="77777777" w:rsidR="00FA2629" w:rsidRPr="00477C0D" w:rsidRDefault="00FA2629" w:rsidP="00FA262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2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4C1374F4" w14:textId="28DAFADF" w:rsidR="00FA2629" w:rsidRPr="00477C0D" w:rsidRDefault="00FA2629" w:rsidP="00305AA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-63"/>
              <w:rPr>
                <w:rFonts w:asciiTheme="majorBidi" w:hAnsiTheme="majorBidi" w:cstheme="majorBidi"/>
                <w:sz w:val="30"/>
                <w:szCs w:val="30"/>
              </w:rPr>
            </w:pPr>
            <w:r w:rsidRPr="00477C0D">
              <w:rPr>
                <w:rFonts w:asciiTheme="majorBidi" w:hAnsiTheme="majorBidi" w:cstheme="majorBidi"/>
                <w:sz w:val="30"/>
                <w:szCs w:val="30"/>
              </w:rPr>
              <w:t>(21,450)</w:t>
            </w:r>
          </w:p>
        </w:tc>
        <w:tc>
          <w:tcPr>
            <w:tcW w:w="236" w:type="dxa"/>
          </w:tcPr>
          <w:p w14:paraId="726AB558" w14:textId="77777777" w:rsidR="00FA2629" w:rsidRPr="00477C0D" w:rsidRDefault="00FA2629" w:rsidP="00FA2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E242221" w14:textId="7E7635A6" w:rsidR="00FA2629" w:rsidRPr="00FA2629" w:rsidRDefault="00FA2629" w:rsidP="00FA262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</w:rPr>
            </w:pPr>
            <w:r w:rsidRPr="00477C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74D95D9F" w14:textId="229FBCDD" w:rsidR="00FA2629" w:rsidRPr="00477C0D" w:rsidRDefault="00FA2629" w:rsidP="00FA2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51E994A5" w14:textId="0DFB25FA" w:rsidR="00FA2629" w:rsidRPr="00477C0D" w:rsidRDefault="00FA2629" w:rsidP="00FA262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81" w:right="-63"/>
              <w:rPr>
                <w:rFonts w:asciiTheme="majorBidi" w:hAnsiTheme="majorBidi" w:cstheme="majorBidi"/>
                <w:sz w:val="30"/>
                <w:szCs w:val="30"/>
              </w:rPr>
            </w:pPr>
            <w:r w:rsidRPr="00477C0D">
              <w:rPr>
                <w:rFonts w:asciiTheme="majorBidi" w:hAnsiTheme="majorBidi" w:cstheme="majorBidi"/>
                <w:sz w:val="30"/>
                <w:szCs w:val="30"/>
              </w:rPr>
              <w:t>(27,982)</w:t>
            </w:r>
          </w:p>
        </w:tc>
      </w:tr>
      <w:tr w:rsidR="00FA2629" w:rsidRPr="009E3BC3" w14:paraId="3337E30C" w14:textId="3DE43BF2" w:rsidTr="00FA2629">
        <w:trPr>
          <w:trHeight w:val="793"/>
        </w:trPr>
        <w:tc>
          <w:tcPr>
            <w:tcW w:w="3059" w:type="dxa"/>
          </w:tcPr>
          <w:p w14:paraId="0FE869A0" w14:textId="611E0E09" w:rsidR="00FA2629" w:rsidRDefault="00FA2629" w:rsidP="00FA2629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บัญชีในงบฐานะการเงิน</w:t>
            </w:r>
          </w:p>
          <w:p w14:paraId="61C67826" w14:textId="4F91A7BA" w:rsidR="00FA2629" w:rsidRPr="009E3BC3" w:rsidRDefault="00FA2629" w:rsidP="00FA2629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0E0E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ที่มีความเสี่ยง</w:t>
            </w: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FC2D50" w14:textId="112C9890" w:rsidR="00FA2629" w:rsidRPr="009E3BC3" w:rsidRDefault="00FA2629" w:rsidP="00FA262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left="-81" w:righ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8D7F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6,073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7" w:type="dxa"/>
          </w:tcPr>
          <w:p w14:paraId="066311EF" w14:textId="77777777" w:rsidR="00FA2629" w:rsidRPr="009E3BC3" w:rsidRDefault="00FA2629" w:rsidP="00FA26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B3B653" w14:textId="48B04AE6" w:rsidR="00FA2629" w:rsidRPr="00C43507" w:rsidRDefault="008D7F0E" w:rsidP="00FA262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160,101</w:t>
            </w:r>
          </w:p>
        </w:tc>
        <w:tc>
          <w:tcPr>
            <w:tcW w:w="236" w:type="dxa"/>
          </w:tcPr>
          <w:p w14:paraId="06663FFC" w14:textId="77777777" w:rsidR="00FA2629" w:rsidRPr="009E3BC3" w:rsidRDefault="00FA2629" w:rsidP="00FA262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CB6A20" w14:textId="13CAB73B" w:rsidR="00FA2629" w:rsidRPr="008D7F0E" w:rsidRDefault="008D7F0E" w:rsidP="008D7F0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81" w:righ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7F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(353)</w:t>
            </w:r>
          </w:p>
        </w:tc>
        <w:tc>
          <w:tcPr>
            <w:tcW w:w="236" w:type="dxa"/>
          </w:tcPr>
          <w:p w14:paraId="320C6713" w14:textId="77777777" w:rsidR="00FA2629" w:rsidRPr="00477C0D" w:rsidRDefault="00FA2629" w:rsidP="00FA262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1" w:righ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B15202" w14:textId="622BC036" w:rsidR="00FA2629" w:rsidRPr="00477C0D" w:rsidRDefault="008D7F0E" w:rsidP="00FA262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153,675</w:t>
            </w:r>
          </w:p>
        </w:tc>
        <w:tc>
          <w:tcPr>
            <w:tcW w:w="236" w:type="dxa"/>
          </w:tcPr>
          <w:p w14:paraId="7CA3D7B0" w14:textId="77777777" w:rsidR="00FA2629" w:rsidRPr="00477C0D" w:rsidRDefault="00FA2629" w:rsidP="00FA2629">
            <w:pPr>
              <w:pStyle w:val="BodyText"/>
              <w:tabs>
                <w:tab w:val="decimal" w:pos="975"/>
              </w:tabs>
              <w:spacing w:after="0"/>
              <w:ind w:left="-81"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966749" w14:textId="1B112836" w:rsidR="00FA2629" w:rsidRPr="00477C0D" w:rsidRDefault="00FA2629" w:rsidP="00FA262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81" w:righ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(17,036)</w:t>
            </w:r>
          </w:p>
        </w:tc>
        <w:tc>
          <w:tcPr>
            <w:tcW w:w="236" w:type="dxa"/>
          </w:tcPr>
          <w:p w14:paraId="0E8B915B" w14:textId="77777777" w:rsidR="00FA2629" w:rsidRPr="00477C0D" w:rsidRDefault="00FA2629" w:rsidP="00FA26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75"/>
              </w:tabs>
              <w:spacing w:after="0"/>
              <w:ind w:left="-81"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5402B6" w14:textId="4D8F310F" w:rsidR="00FA2629" w:rsidRPr="00477C0D" w:rsidRDefault="00FA2629" w:rsidP="00FA262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81" w:righ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172,444</w:t>
            </w:r>
          </w:p>
        </w:tc>
        <w:tc>
          <w:tcPr>
            <w:tcW w:w="236" w:type="dxa"/>
          </w:tcPr>
          <w:p w14:paraId="00F8D1DE" w14:textId="77777777" w:rsidR="00FA2629" w:rsidRPr="00477C0D" w:rsidRDefault="00FA2629" w:rsidP="00FA26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29"/>
                <w:tab w:val="decimal" w:pos="975"/>
              </w:tabs>
              <w:spacing w:after="0"/>
              <w:ind w:left="-81"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97EBA4" w14:textId="59A7EDC2" w:rsidR="00FA2629" w:rsidRPr="00477C0D" w:rsidRDefault="00FA2629" w:rsidP="00FA262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7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20,130</w:t>
            </w:r>
          </w:p>
        </w:tc>
        <w:tc>
          <w:tcPr>
            <w:tcW w:w="236" w:type="dxa"/>
          </w:tcPr>
          <w:p w14:paraId="7FCF4EC4" w14:textId="77777777" w:rsidR="00FA2629" w:rsidRPr="00477C0D" w:rsidRDefault="00FA2629" w:rsidP="00FA2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17F52CE6" w14:textId="77777777" w:rsidR="00FA2629" w:rsidRPr="00477C0D" w:rsidRDefault="00FA2629" w:rsidP="00FA262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1" w:righ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87D9BDC" w14:textId="33C83651" w:rsidR="00FA2629" w:rsidRPr="00477C0D" w:rsidRDefault="00FA2629" w:rsidP="00FA262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81"/>
            </w:pPr>
            <w:r w:rsidRPr="00477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93,037</w:t>
            </w:r>
          </w:p>
        </w:tc>
        <w:tc>
          <w:tcPr>
            <w:tcW w:w="242" w:type="dxa"/>
          </w:tcPr>
          <w:p w14:paraId="77DC7DEA" w14:textId="2DBFFD53" w:rsidR="00FA2629" w:rsidRPr="00477C0D" w:rsidRDefault="00FA2629" w:rsidP="00FA2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D77364" w14:textId="6D9009F8" w:rsidR="00FA2629" w:rsidRPr="00477C0D" w:rsidRDefault="00FA2629" w:rsidP="00FA262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7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268,575</w:t>
            </w:r>
          </w:p>
        </w:tc>
      </w:tr>
      <w:tr w:rsidR="008D7F0E" w:rsidRPr="009E3BC3" w14:paraId="60BB72E2" w14:textId="7D7FBB38" w:rsidTr="00FA2629">
        <w:trPr>
          <w:trHeight w:val="419"/>
        </w:trPr>
        <w:tc>
          <w:tcPr>
            <w:tcW w:w="3059" w:type="dxa"/>
          </w:tcPr>
          <w:p w14:paraId="020E1AF4" w14:textId="12DB19AD" w:rsidR="008D7F0E" w:rsidRPr="00B0002E" w:rsidRDefault="008D7F0E" w:rsidP="008D7F0E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30706E">
              <w:rPr>
                <w:rFonts w:asciiTheme="majorBidi" w:hAnsiTheme="majorBidi" w:cs="Angsana New" w:hint="cs"/>
                <w:sz w:val="30"/>
                <w:szCs w:val="30"/>
                <w:cs/>
              </w:rPr>
              <w:t>สัญญา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ซื้อ</w:t>
            </w:r>
            <w:r w:rsidRPr="0030706E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224" w:type="dxa"/>
          </w:tcPr>
          <w:p w14:paraId="722CC314" w14:textId="5270C8AE" w:rsidR="008D7F0E" w:rsidRPr="005A2BBE" w:rsidRDefault="008D7F0E" w:rsidP="008D7F0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3A44B833" w14:textId="77777777" w:rsidR="008D7F0E" w:rsidRPr="009E3BC3" w:rsidRDefault="008D7F0E" w:rsidP="008D7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795B5683" w14:textId="5A04CF4A" w:rsidR="008D7F0E" w:rsidRPr="009E35D1" w:rsidRDefault="008D7F0E" w:rsidP="008D7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012E590" w14:textId="77777777" w:rsidR="008D7F0E" w:rsidRPr="009E3BC3" w:rsidRDefault="008D7F0E" w:rsidP="008D7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D828E7B" w14:textId="5319A972" w:rsidR="008D7F0E" w:rsidRPr="00477C0D" w:rsidRDefault="008D7F0E" w:rsidP="008D7F0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F8CC528" w14:textId="77777777" w:rsidR="008D7F0E" w:rsidRPr="00477C0D" w:rsidRDefault="008D7F0E" w:rsidP="008D7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2FFD9676" w14:textId="367E5C1E" w:rsidR="008D7F0E" w:rsidRPr="00477C0D" w:rsidRDefault="008D7F0E" w:rsidP="00305AA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E81FBD8" w14:textId="77777777" w:rsidR="008D7F0E" w:rsidRPr="00477C0D" w:rsidRDefault="008D7F0E" w:rsidP="008D7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</w:tcPr>
          <w:p w14:paraId="4BA7522D" w14:textId="6883352D" w:rsidR="008D7F0E" w:rsidRPr="00477C0D" w:rsidRDefault="008D7F0E" w:rsidP="008D7F0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81" w:right="-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D0877D7" w14:textId="77777777" w:rsidR="008D7F0E" w:rsidRPr="00477C0D" w:rsidRDefault="008D7F0E" w:rsidP="008D7F0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81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EA57BB" w14:textId="564EA56A" w:rsidR="008D7F0E" w:rsidRPr="00477C0D" w:rsidRDefault="008D7F0E" w:rsidP="008D7F0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81" w:right="-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B8A3349" w14:textId="77777777" w:rsidR="008D7F0E" w:rsidRPr="00477C0D" w:rsidRDefault="008D7F0E" w:rsidP="008D7F0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81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0FDE5DA6" w14:textId="2650C906" w:rsidR="008D7F0E" w:rsidRPr="00477C0D" w:rsidRDefault="008D7F0E" w:rsidP="00305AA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</w:rPr>
            </w:pPr>
            <w:r w:rsidRPr="00477C0D">
              <w:rPr>
                <w:rFonts w:asciiTheme="majorBidi" w:hAnsiTheme="majorBidi" w:cstheme="majorBidi"/>
                <w:sz w:val="30"/>
                <w:szCs w:val="30"/>
              </w:rPr>
              <w:t>24,549</w:t>
            </w:r>
          </w:p>
        </w:tc>
        <w:tc>
          <w:tcPr>
            <w:tcW w:w="236" w:type="dxa"/>
          </w:tcPr>
          <w:p w14:paraId="58B684E8" w14:textId="77777777" w:rsidR="008D7F0E" w:rsidRPr="00477C0D" w:rsidRDefault="008D7F0E" w:rsidP="008D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72CB91C" w14:textId="22D89533" w:rsidR="008D7F0E" w:rsidRPr="00477C0D" w:rsidRDefault="008D7F0E" w:rsidP="008D7F0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81"/>
            </w:pPr>
            <w:r w:rsidRPr="00477C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283E4C34" w14:textId="209F6D5F" w:rsidR="008D7F0E" w:rsidRPr="00477C0D" w:rsidRDefault="008D7F0E" w:rsidP="008D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8FE4047" w14:textId="00AB9AFC" w:rsidR="008D7F0E" w:rsidRPr="00477C0D" w:rsidRDefault="008D7F0E" w:rsidP="008D7F0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</w:rPr>
            </w:pPr>
            <w:r w:rsidRPr="00477C0D">
              <w:rPr>
                <w:rFonts w:asciiTheme="majorBidi" w:hAnsiTheme="majorBidi" w:cstheme="majorBidi"/>
                <w:sz w:val="30"/>
                <w:szCs w:val="30"/>
              </w:rPr>
              <w:t>24,549</w:t>
            </w:r>
          </w:p>
        </w:tc>
      </w:tr>
      <w:tr w:rsidR="008D7F0E" w:rsidRPr="009E3BC3" w14:paraId="7813C0AE" w14:textId="77777777" w:rsidTr="00FA2629">
        <w:trPr>
          <w:trHeight w:val="419"/>
        </w:trPr>
        <w:tc>
          <w:tcPr>
            <w:tcW w:w="3059" w:type="dxa"/>
          </w:tcPr>
          <w:p w14:paraId="1E67CCC9" w14:textId="5F52D12D" w:rsidR="008D7F0E" w:rsidRPr="0030706E" w:rsidRDefault="008D7F0E" w:rsidP="008D7F0E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30706E">
              <w:rPr>
                <w:rFonts w:asciiTheme="majorBidi" w:hAnsiTheme="majorBidi" w:cs="Angsana New" w:hint="cs"/>
                <w:sz w:val="30"/>
                <w:szCs w:val="30"/>
                <w:cs/>
              </w:rPr>
              <w:t>สัญญา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ขาย</w:t>
            </w:r>
            <w:r w:rsidRPr="0030706E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F27FF95" w14:textId="6BB3003C" w:rsidR="008D7F0E" w:rsidRDefault="008D7F0E" w:rsidP="008D7F0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0C84B253" w14:textId="77777777" w:rsidR="008D7F0E" w:rsidRPr="009E3BC3" w:rsidRDefault="008D7F0E" w:rsidP="008D7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left w:val="nil"/>
              <w:bottom w:val="single" w:sz="4" w:space="0" w:color="auto"/>
              <w:right w:val="nil"/>
            </w:tcBorders>
          </w:tcPr>
          <w:p w14:paraId="59B9E0A9" w14:textId="4D1CED24" w:rsidR="008D7F0E" w:rsidRDefault="008D7F0E" w:rsidP="008D7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AEC8A50" w14:textId="77777777" w:rsidR="008D7F0E" w:rsidRPr="009E3BC3" w:rsidRDefault="008D7F0E" w:rsidP="008D7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F82ED83" w14:textId="30355DF3" w:rsidR="008D7F0E" w:rsidRPr="00477C0D" w:rsidRDefault="008D7F0E" w:rsidP="008D7F0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CDE9B40" w14:textId="77777777" w:rsidR="008D7F0E" w:rsidRPr="00477C0D" w:rsidRDefault="008D7F0E" w:rsidP="008D7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1D367FC" w14:textId="3B7D0EC3" w:rsidR="008D7F0E" w:rsidRPr="00477C0D" w:rsidRDefault="008D7F0E" w:rsidP="00305AA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648ED7D" w14:textId="77777777" w:rsidR="008D7F0E" w:rsidRPr="00477C0D" w:rsidRDefault="008D7F0E" w:rsidP="008D7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6CB9E11" w14:textId="2859B9C5" w:rsidR="008D7F0E" w:rsidRPr="00477C0D" w:rsidRDefault="008D7F0E" w:rsidP="008D7F0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81" w:right="-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C7BD1DC" w14:textId="77777777" w:rsidR="008D7F0E" w:rsidRPr="00477C0D" w:rsidRDefault="008D7F0E" w:rsidP="008D7F0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81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52EBD0A" w14:textId="32BF9833" w:rsidR="008D7F0E" w:rsidRPr="00477C0D" w:rsidRDefault="008D7F0E" w:rsidP="008D7F0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81" w:right="-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D16F37D" w14:textId="77777777" w:rsidR="008D7F0E" w:rsidRPr="00477C0D" w:rsidRDefault="008D7F0E" w:rsidP="008D7F0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81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487C77F" w14:textId="30CCFB7A" w:rsidR="008D7F0E" w:rsidRPr="00477C0D" w:rsidRDefault="008D7F0E" w:rsidP="00305AA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</w:rPr>
            </w:pPr>
            <w:r w:rsidRPr="00477C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F73E25B" w14:textId="77777777" w:rsidR="008D7F0E" w:rsidRPr="00477C0D" w:rsidRDefault="008D7F0E" w:rsidP="008D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573E4DD" w14:textId="69E07BD9" w:rsidR="008D7F0E" w:rsidRPr="00477C0D" w:rsidRDefault="008D7F0E" w:rsidP="008D7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785"/>
              </w:tabs>
              <w:spacing w:after="0"/>
              <w:ind w:left="-86" w:right="-58"/>
              <w:jc w:val="right"/>
            </w:pPr>
            <w:r w:rsidRPr="00477C0D">
              <w:rPr>
                <w:rFonts w:asciiTheme="majorBidi" w:hAnsiTheme="majorBidi" w:cstheme="majorBidi"/>
                <w:sz w:val="30"/>
                <w:szCs w:val="30"/>
              </w:rPr>
              <w:t>(101,083)</w:t>
            </w:r>
          </w:p>
        </w:tc>
        <w:tc>
          <w:tcPr>
            <w:tcW w:w="242" w:type="dxa"/>
          </w:tcPr>
          <w:p w14:paraId="57FD18BE" w14:textId="18153855" w:rsidR="008D7F0E" w:rsidRPr="00477C0D" w:rsidRDefault="008D7F0E" w:rsidP="008D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3AB276A" w14:textId="156714C8" w:rsidR="008D7F0E" w:rsidRPr="00477C0D" w:rsidRDefault="008D7F0E" w:rsidP="008D7F0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81" w:right="-63"/>
              <w:rPr>
                <w:rFonts w:asciiTheme="majorBidi" w:hAnsiTheme="majorBidi" w:cstheme="majorBidi"/>
                <w:sz w:val="30"/>
                <w:szCs w:val="30"/>
              </w:rPr>
            </w:pPr>
            <w:r w:rsidRPr="00477C0D">
              <w:rPr>
                <w:rFonts w:asciiTheme="majorBidi" w:hAnsiTheme="majorBidi" w:cstheme="majorBidi"/>
                <w:sz w:val="30"/>
                <w:szCs w:val="30"/>
              </w:rPr>
              <w:t>(101,083)</w:t>
            </w:r>
          </w:p>
        </w:tc>
      </w:tr>
      <w:tr w:rsidR="008D7F0E" w:rsidRPr="00BD648B" w14:paraId="77DB9FF5" w14:textId="681DF35A" w:rsidTr="005941D7">
        <w:trPr>
          <w:trHeight w:val="408"/>
        </w:trPr>
        <w:tc>
          <w:tcPr>
            <w:tcW w:w="3059" w:type="dxa"/>
          </w:tcPr>
          <w:p w14:paraId="714FB5FD" w14:textId="4EBA36C6" w:rsidR="008D7F0E" w:rsidRPr="009E3BC3" w:rsidRDefault="008D7F0E" w:rsidP="008D7F0E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05B023" w14:textId="2FE08B44" w:rsidR="008D7F0E" w:rsidRPr="009E3BC3" w:rsidRDefault="008D7F0E" w:rsidP="008D7F0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left="-81" w:righ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(6,073)</w:t>
            </w:r>
          </w:p>
        </w:tc>
        <w:tc>
          <w:tcPr>
            <w:tcW w:w="237" w:type="dxa"/>
          </w:tcPr>
          <w:p w14:paraId="6742E0B1" w14:textId="77777777" w:rsidR="008D7F0E" w:rsidRPr="009E3BC3" w:rsidRDefault="008D7F0E" w:rsidP="008D7F0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81" w:righ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B2C610" w14:textId="6E0E4C04" w:rsidR="008D7F0E" w:rsidRPr="00C43507" w:rsidRDefault="008D7F0E" w:rsidP="008D7F0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160,101</w:t>
            </w:r>
          </w:p>
        </w:tc>
        <w:tc>
          <w:tcPr>
            <w:tcW w:w="236" w:type="dxa"/>
          </w:tcPr>
          <w:p w14:paraId="64650C88" w14:textId="77777777" w:rsidR="008D7F0E" w:rsidRPr="009E3BC3" w:rsidRDefault="008D7F0E" w:rsidP="008D7F0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81" w:righ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B5BC1C" w14:textId="1AF4EFE4" w:rsidR="008D7F0E" w:rsidRPr="008D7F0E" w:rsidRDefault="008D7F0E" w:rsidP="008D7F0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81" w:righ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7F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(353)</w:t>
            </w:r>
          </w:p>
        </w:tc>
        <w:tc>
          <w:tcPr>
            <w:tcW w:w="236" w:type="dxa"/>
          </w:tcPr>
          <w:p w14:paraId="580CF4F0" w14:textId="77777777" w:rsidR="008D7F0E" w:rsidRPr="00477C0D" w:rsidRDefault="008D7F0E" w:rsidP="008D7F0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81" w:righ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9EAA81" w14:textId="40966658" w:rsidR="008D7F0E" w:rsidRPr="00477C0D" w:rsidRDefault="008D7F0E" w:rsidP="008D7F0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153,675</w:t>
            </w:r>
          </w:p>
        </w:tc>
        <w:tc>
          <w:tcPr>
            <w:tcW w:w="236" w:type="dxa"/>
          </w:tcPr>
          <w:p w14:paraId="48FFDC52" w14:textId="77777777" w:rsidR="008D7F0E" w:rsidRPr="00477C0D" w:rsidRDefault="008D7F0E" w:rsidP="008D7F0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81" w:righ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B41E3E" w14:textId="7C390B65" w:rsidR="008D7F0E" w:rsidRPr="00305AA3" w:rsidRDefault="008D7F0E" w:rsidP="008D7F0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81" w:righ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5A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(17,036)</w:t>
            </w:r>
          </w:p>
        </w:tc>
        <w:tc>
          <w:tcPr>
            <w:tcW w:w="236" w:type="dxa"/>
          </w:tcPr>
          <w:p w14:paraId="0AF8EBF2" w14:textId="77777777" w:rsidR="008D7F0E" w:rsidRPr="00477C0D" w:rsidRDefault="008D7F0E" w:rsidP="008D7F0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81" w:righ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8057F8" w14:textId="7CC95B05" w:rsidR="008D7F0E" w:rsidRPr="00477C0D" w:rsidRDefault="008D7F0E" w:rsidP="008D7F0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81" w:righ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172,444</w:t>
            </w:r>
          </w:p>
        </w:tc>
        <w:tc>
          <w:tcPr>
            <w:tcW w:w="236" w:type="dxa"/>
          </w:tcPr>
          <w:p w14:paraId="78BB6948" w14:textId="77777777" w:rsidR="008D7F0E" w:rsidRPr="00477C0D" w:rsidRDefault="008D7F0E" w:rsidP="008D7F0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81" w:righ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48C2E518" w14:textId="01551EAC" w:rsidR="008D7F0E" w:rsidRPr="00477C0D" w:rsidRDefault="008D7F0E" w:rsidP="00305AA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7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44,679</w:t>
            </w:r>
          </w:p>
        </w:tc>
        <w:tc>
          <w:tcPr>
            <w:tcW w:w="236" w:type="dxa"/>
          </w:tcPr>
          <w:p w14:paraId="1109BBED" w14:textId="77777777" w:rsidR="008D7F0E" w:rsidRPr="00477C0D" w:rsidRDefault="008D7F0E" w:rsidP="008D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142853CC" w14:textId="63FC281E" w:rsidR="008D7F0E" w:rsidRPr="00477C0D" w:rsidRDefault="008D7F0E" w:rsidP="008D7F0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81" w:right="-63"/>
            </w:pPr>
            <w:r w:rsidRPr="00477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(8,046)</w:t>
            </w:r>
          </w:p>
        </w:tc>
        <w:tc>
          <w:tcPr>
            <w:tcW w:w="242" w:type="dxa"/>
          </w:tcPr>
          <w:p w14:paraId="600DB609" w14:textId="18AAD22F" w:rsidR="008D7F0E" w:rsidRPr="00477C0D" w:rsidRDefault="008D7F0E" w:rsidP="008D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0D5828" w14:textId="23B8CF6C" w:rsidR="008D7F0E" w:rsidRPr="00477C0D" w:rsidRDefault="008D7F0E" w:rsidP="008D7F0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192,041</w:t>
            </w:r>
          </w:p>
        </w:tc>
      </w:tr>
      <w:tr w:rsidR="00FA2629" w:rsidRPr="009E3BC3" w14:paraId="7C4A9DF7" w14:textId="53E9C994" w:rsidTr="00FA2629">
        <w:trPr>
          <w:trHeight w:val="419"/>
        </w:trPr>
        <w:tc>
          <w:tcPr>
            <w:tcW w:w="3059" w:type="dxa"/>
          </w:tcPr>
          <w:p w14:paraId="39DA3A31" w14:textId="77777777" w:rsidR="00FA2629" w:rsidRPr="009E3BC3" w:rsidRDefault="00FA2629" w:rsidP="00FA2629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bookmarkStart w:id="8" w:name="_Hlk31977817"/>
          </w:p>
        </w:tc>
        <w:tc>
          <w:tcPr>
            <w:tcW w:w="1224" w:type="dxa"/>
            <w:tcBorders>
              <w:top w:val="double" w:sz="4" w:space="0" w:color="auto"/>
            </w:tcBorders>
            <w:vAlign w:val="bottom"/>
          </w:tcPr>
          <w:p w14:paraId="03F7393B" w14:textId="77777777" w:rsidR="00FA2629" w:rsidRPr="009E3BC3" w:rsidRDefault="00FA2629" w:rsidP="00FA26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3E5B2E3A" w14:textId="77777777" w:rsidR="00FA2629" w:rsidRPr="009E3BC3" w:rsidRDefault="00FA2629" w:rsidP="00FA26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B093DD6" w14:textId="77777777" w:rsidR="00FA2629" w:rsidRPr="009E35D1" w:rsidRDefault="00FA2629" w:rsidP="00FA26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C96219F" w14:textId="77777777" w:rsidR="00FA2629" w:rsidRPr="009E3BC3" w:rsidRDefault="00FA2629" w:rsidP="00FA26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59CD1FFF" w14:textId="77777777" w:rsidR="00FA2629" w:rsidRPr="009E35D1" w:rsidRDefault="00FA2629" w:rsidP="00FA262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944BD88" w14:textId="77777777" w:rsidR="00FA2629" w:rsidRPr="009E3BC3" w:rsidRDefault="00FA2629" w:rsidP="00FA26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vAlign w:val="bottom"/>
          </w:tcPr>
          <w:p w14:paraId="6694934C" w14:textId="2AD612D2" w:rsidR="00FA2629" w:rsidRPr="009E3BC3" w:rsidRDefault="00FA2629" w:rsidP="00FA26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CE3AFD6" w14:textId="77777777" w:rsidR="00FA2629" w:rsidRPr="009E3BC3" w:rsidRDefault="00FA2629" w:rsidP="00FA26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double" w:sz="4" w:space="0" w:color="auto"/>
            </w:tcBorders>
            <w:vAlign w:val="bottom"/>
          </w:tcPr>
          <w:p w14:paraId="75DD8DCA" w14:textId="77777777" w:rsidR="00FA2629" w:rsidRPr="009E3BC3" w:rsidRDefault="00FA2629" w:rsidP="00FA26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F9571B2" w14:textId="77777777" w:rsidR="00FA2629" w:rsidRPr="009E3BC3" w:rsidRDefault="00FA2629" w:rsidP="00FA26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337A87C" w14:textId="77777777" w:rsidR="00FA2629" w:rsidRPr="009E3BC3" w:rsidRDefault="00FA2629" w:rsidP="00FA26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9476952" w14:textId="77777777" w:rsidR="00FA2629" w:rsidRPr="009E3BC3" w:rsidRDefault="00FA2629" w:rsidP="00FA26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43A06B8B" w14:textId="3024F985" w:rsidR="00FA2629" w:rsidRPr="009E3BC3" w:rsidRDefault="00FA2629" w:rsidP="00FA26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6E2D9D4" w14:textId="77777777" w:rsidR="00FA2629" w:rsidRPr="009E3BC3" w:rsidRDefault="00FA2629" w:rsidP="00FA2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6B181306" w14:textId="77777777" w:rsidR="00FA2629" w:rsidRPr="009E3BC3" w:rsidRDefault="00FA2629" w:rsidP="00FA2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242" w:type="dxa"/>
          </w:tcPr>
          <w:p w14:paraId="4AE72435" w14:textId="0C625B98" w:rsidR="00FA2629" w:rsidRPr="009E3BC3" w:rsidRDefault="00FA2629" w:rsidP="00FA2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008" w:type="dxa"/>
            <w:tcBorders>
              <w:top w:val="double" w:sz="4" w:space="0" w:color="auto"/>
            </w:tcBorders>
            <w:vAlign w:val="bottom"/>
          </w:tcPr>
          <w:p w14:paraId="2064DF3F" w14:textId="77777777" w:rsidR="00FA2629" w:rsidRPr="009E3BC3" w:rsidRDefault="00FA2629" w:rsidP="00FA2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</w:tr>
      <w:bookmarkEnd w:id="7"/>
      <w:bookmarkEnd w:id="8"/>
    </w:tbl>
    <w:p w14:paraId="4EC8E820" w14:textId="77777777" w:rsidR="00C422B7" w:rsidRPr="009E3BC3" w:rsidRDefault="00C422B7" w:rsidP="00ED6462">
      <w:pPr>
        <w:pStyle w:val="BodyText2"/>
        <w:spacing w:line="260" w:lineRule="atLeast"/>
        <w:ind w:left="547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  <w:sectPr w:rsidR="00C422B7" w:rsidRPr="009E3BC3" w:rsidSect="00F97149">
          <w:headerReference w:type="default" r:id="rId30"/>
          <w:footerReference w:type="default" r:id="rId31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0C7DE0BB" w14:textId="77777777" w:rsidR="002547E7" w:rsidRPr="007F278E" w:rsidRDefault="002547E7" w:rsidP="0030706E">
      <w:pPr>
        <w:pStyle w:val="block"/>
        <w:tabs>
          <w:tab w:val="left" w:pos="720"/>
          <w:tab w:val="left" w:pos="990"/>
        </w:tabs>
        <w:spacing w:after="0" w:line="240" w:lineRule="atLeast"/>
        <w:ind w:left="1440" w:hanging="45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9E3BC3">
        <w:rPr>
          <w:rFonts w:asciiTheme="majorBidi" w:hAnsiTheme="majorBidi" w:cstheme="majorBidi"/>
          <w:i/>
          <w:iCs/>
          <w:sz w:val="30"/>
          <w:szCs w:val="30"/>
          <w:cs/>
        </w:rPr>
        <w:t>การวิเคราะห์ความอ่อนไหว</w:t>
      </w:r>
      <w:r w:rsidRPr="009E3BC3"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  <w:t xml:space="preserve"> </w:t>
      </w:r>
    </w:p>
    <w:p w14:paraId="542315E3" w14:textId="77777777" w:rsidR="002547E7" w:rsidRPr="009E3BC3" w:rsidRDefault="002547E7" w:rsidP="009524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1440" w:hanging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610B88E5" w14:textId="0DF5944E" w:rsidR="002547E7" w:rsidRPr="009E3BC3" w:rsidRDefault="002547E7" w:rsidP="0095240D">
      <w:pPr>
        <w:pStyle w:val="block"/>
        <w:tabs>
          <w:tab w:val="left" w:pos="720"/>
        </w:tabs>
        <w:spacing w:after="0" w:line="240" w:lineRule="atLeast"/>
        <w:ind w:left="99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6E6E6"/>
        </w:rPr>
      </w:pPr>
      <w:r w:rsidRPr="009E3BC3">
        <w:rPr>
          <w:rFonts w:asciiTheme="majorBidi" w:hAnsiTheme="majorBidi" w:cstheme="majorBidi"/>
          <w:sz w:val="30"/>
          <w:szCs w:val="30"/>
          <w:cs/>
          <w:lang w:val="en-US" w:bidi="th-TH"/>
        </w:rPr>
        <w:t>การแข็งค่า</w:t>
      </w:r>
      <w:r w:rsidR="00C00B16" w:rsidRPr="009E3BC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  <w:lang w:val="en-US" w:bidi="th-TH"/>
        </w:rPr>
        <w:t>(การอ่อนค่า) ที่เป็นไปได้อย่างสมเหตุสมผลของ</w:t>
      </w:r>
      <w:r w:rsidRPr="009E3BC3">
        <w:rPr>
          <w:rFonts w:asciiTheme="majorBidi" w:hAnsiTheme="majorBidi" w:cstheme="majorBidi"/>
          <w:sz w:val="30"/>
          <w:szCs w:val="30"/>
          <w:cs/>
          <w:lang w:bidi="th-TH"/>
        </w:rPr>
        <w:t>เงิน</w:t>
      </w:r>
      <w:r w:rsidR="0046701D">
        <w:rPr>
          <w:rFonts w:asciiTheme="majorBidi" w:hAnsiTheme="majorBidi" w:cstheme="majorBidi" w:hint="cs"/>
          <w:sz w:val="30"/>
          <w:szCs w:val="30"/>
          <w:cs/>
          <w:lang w:bidi="th-TH"/>
        </w:rPr>
        <w:t>บาทที่มีต่อสกุลเงินต่างประเทศ</w:t>
      </w:r>
      <w:r w:rsidRPr="009E3BC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ณ </w:t>
      </w:r>
      <w:r w:rsidR="0046701D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วันที่รายงาน</w:t>
      </w:r>
      <w:r w:rsidRPr="009E3BC3">
        <w:rPr>
          <w:rFonts w:asciiTheme="majorBidi" w:hAnsiTheme="majorBidi" w:cstheme="majorBidi"/>
          <w:sz w:val="30"/>
          <w:szCs w:val="30"/>
          <w:cs/>
          <w:lang w:val="en-US" w:bidi="th-TH"/>
        </w:rPr>
        <w:t>ส่งผลกระทบต่อการวัดมูลค่าของเครื่องมือ</w:t>
      </w:r>
      <w:r w:rsidRPr="009E3BC3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>ทางการเงินในสกุลเงินตราต่างประเทศ</w:t>
      </w:r>
      <w:r w:rsidR="003F6F00"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 xml:space="preserve"> </w:t>
      </w:r>
      <w:r w:rsidR="0046701D"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>โดย</w:t>
      </w:r>
      <w:r w:rsidRPr="009E3BC3">
        <w:rPr>
          <w:rFonts w:asciiTheme="majorBidi" w:hAnsiTheme="majorBidi" w:cstheme="majorBidi"/>
          <w:sz w:val="30"/>
          <w:szCs w:val="30"/>
          <w:cs/>
          <w:lang w:val="en-US" w:bidi="th-TH"/>
        </w:rPr>
        <w:t>ตั้งอยู่บน</w:t>
      </w:r>
      <w:r w:rsidR="00965D38">
        <w:rPr>
          <w:rFonts w:asciiTheme="majorBidi" w:hAnsiTheme="majorBidi" w:cstheme="majorBidi"/>
          <w:sz w:val="30"/>
          <w:szCs w:val="30"/>
          <w:lang w:val="en-US" w:bidi="th-TH"/>
        </w:rPr>
        <w:t xml:space="preserve">        </w:t>
      </w:r>
      <w:r w:rsidRPr="009E3BC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ข้อสมมติที่ว่าตัวแปรอื่นเป็นอัตราคงที่ </w:t>
      </w:r>
    </w:p>
    <w:p w14:paraId="128F9475" w14:textId="77777777" w:rsidR="002547E7" w:rsidRPr="009E3BC3" w:rsidRDefault="002547E7" w:rsidP="002547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W w:w="8644" w:type="dxa"/>
        <w:tblInd w:w="9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410"/>
        <w:gridCol w:w="1260"/>
        <w:gridCol w:w="1440"/>
        <w:gridCol w:w="180"/>
        <w:gridCol w:w="1354"/>
      </w:tblGrid>
      <w:tr w:rsidR="00332AE3" w:rsidRPr="009E3BC3" w14:paraId="2EA38C51" w14:textId="77777777" w:rsidTr="003E6F7C">
        <w:trPr>
          <w:trHeight w:val="218"/>
          <w:tblHeader/>
        </w:trPr>
        <w:tc>
          <w:tcPr>
            <w:tcW w:w="4410" w:type="dxa"/>
          </w:tcPr>
          <w:p w14:paraId="293F091F" w14:textId="77777777" w:rsidR="00332AE3" w:rsidRPr="009E3BC3" w:rsidRDefault="00332AE3" w:rsidP="00E1589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234" w:type="dxa"/>
            <w:gridSpan w:val="4"/>
          </w:tcPr>
          <w:p w14:paraId="2C1B4E9C" w14:textId="0A8B6C07" w:rsidR="00332AE3" w:rsidRPr="009E3BC3" w:rsidRDefault="00332AE3" w:rsidP="00332AE3">
            <w:pPr>
              <w:pStyle w:val="acctmergecolhdg"/>
              <w:spacing w:line="240" w:lineRule="auto"/>
              <w:ind w:right="-76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9E3BC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  <w:r w:rsidRPr="009E3BC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/ </w:t>
            </w:r>
            <w:r w:rsidRPr="009E3BC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งบการเงินฉพาะกิจการ</w:t>
            </w:r>
          </w:p>
        </w:tc>
      </w:tr>
      <w:tr w:rsidR="004F47A5" w:rsidRPr="009E3BC3" w14:paraId="29B2E1FC" w14:textId="77777777" w:rsidTr="002015D4">
        <w:trPr>
          <w:trHeight w:val="218"/>
          <w:tblHeader/>
        </w:trPr>
        <w:tc>
          <w:tcPr>
            <w:tcW w:w="4410" w:type="dxa"/>
          </w:tcPr>
          <w:p w14:paraId="534ACA81" w14:textId="25C464D2" w:rsidR="004F47A5" w:rsidRPr="008C18BE" w:rsidRDefault="00FA2624" w:rsidP="00E1589F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bidi="ar-SA"/>
              </w:rPr>
            </w:pPr>
            <w:r w:rsidRPr="008C18BE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ผลกระทบต่อกำไรหรือขาดทุน</w:t>
            </w:r>
          </w:p>
        </w:tc>
        <w:tc>
          <w:tcPr>
            <w:tcW w:w="1260" w:type="dxa"/>
          </w:tcPr>
          <w:p w14:paraId="774790D9" w14:textId="77777777" w:rsidR="004F47A5" w:rsidRPr="008C18BE" w:rsidRDefault="004F47A5" w:rsidP="00E1589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C18B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อัตราการ</w:t>
            </w:r>
          </w:p>
        </w:tc>
        <w:tc>
          <w:tcPr>
            <w:tcW w:w="2974" w:type="dxa"/>
            <w:gridSpan w:val="3"/>
            <w:hideMark/>
          </w:tcPr>
          <w:p w14:paraId="0F8CDACF" w14:textId="77777777" w:rsidR="004F47A5" w:rsidRPr="008C18BE" w:rsidRDefault="004F47A5" w:rsidP="00E1589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C18B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กำไรหรือขาดทุน</w:t>
            </w:r>
          </w:p>
        </w:tc>
      </w:tr>
      <w:tr w:rsidR="004F47A5" w:rsidRPr="009E3BC3" w14:paraId="1F755119" w14:textId="77777777" w:rsidTr="003E6F7C">
        <w:trPr>
          <w:tblHeader/>
        </w:trPr>
        <w:tc>
          <w:tcPr>
            <w:tcW w:w="4410" w:type="dxa"/>
          </w:tcPr>
          <w:p w14:paraId="4E944F85" w14:textId="5159616F" w:rsidR="004F47A5" w:rsidRPr="008C18BE" w:rsidRDefault="004F47A5" w:rsidP="00655618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hideMark/>
          </w:tcPr>
          <w:p w14:paraId="2ABB8C64" w14:textId="77777777" w:rsidR="004F47A5" w:rsidRPr="008C18BE" w:rsidRDefault="004F47A5" w:rsidP="00E1589F">
            <w:pPr>
              <w:pStyle w:val="acctmergecolhdg"/>
              <w:spacing w:line="240" w:lineRule="auto"/>
              <w:ind w:right="-8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8C18B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เปลี่ยนแปลง</w:t>
            </w:r>
          </w:p>
        </w:tc>
        <w:tc>
          <w:tcPr>
            <w:tcW w:w="1440" w:type="dxa"/>
            <w:hideMark/>
          </w:tcPr>
          <w:p w14:paraId="7805A174" w14:textId="77777777" w:rsidR="004F47A5" w:rsidRPr="008C18BE" w:rsidRDefault="004F47A5" w:rsidP="00E1589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C18B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0B0FEA23" w14:textId="77777777" w:rsidR="004F47A5" w:rsidRPr="008C18BE" w:rsidRDefault="004F47A5" w:rsidP="00E1589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  <w:hideMark/>
          </w:tcPr>
          <w:p w14:paraId="7C95F217" w14:textId="77777777" w:rsidR="004F47A5" w:rsidRPr="008C18BE" w:rsidRDefault="004F47A5" w:rsidP="00E1589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C18B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การอ่อนค่า</w:t>
            </w:r>
          </w:p>
        </w:tc>
      </w:tr>
      <w:tr w:rsidR="004F47A5" w:rsidRPr="009E3BC3" w14:paraId="59401122" w14:textId="77777777" w:rsidTr="002015D4">
        <w:trPr>
          <w:tblHeader/>
        </w:trPr>
        <w:tc>
          <w:tcPr>
            <w:tcW w:w="4410" w:type="dxa"/>
          </w:tcPr>
          <w:p w14:paraId="72B4DF8E" w14:textId="77777777" w:rsidR="004F47A5" w:rsidRPr="008C18BE" w:rsidRDefault="004F47A5" w:rsidP="00E1589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FF142A0" w14:textId="77777777" w:rsidR="004F47A5" w:rsidRPr="008C18BE" w:rsidRDefault="004F47A5" w:rsidP="00E1589F">
            <w:pPr>
              <w:pStyle w:val="acctmergecolhdg"/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C18B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2974" w:type="dxa"/>
            <w:gridSpan w:val="3"/>
          </w:tcPr>
          <w:p w14:paraId="0595A74E" w14:textId="77777777" w:rsidR="004F47A5" w:rsidRPr="008C18BE" w:rsidRDefault="004F47A5" w:rsidP="00E1589F">
            <w:pPr>
              <w:pStyle w:val="acctmergecolhdg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8C18B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55618" w:rsidRPr="009E3BC3" w14:paraId="0365690B" w14:textId="77777777" w:rsidTr="002015D4">
        <w:trPr>
          <w:tblHeader/>
        </w:trPr>
        <w:tc>
          <w:tcPr>
            <w:tcW w:w="4410" w:type="dxa"/>
          </w:tcPr>
          <w:p w14:paraId="000664EB" w14:textId="18928BD0" w:rsidR="00655618" w:rsidRPr="008C18BE" w:rsidRDefault="00655618" w:rsidP="00655618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C18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FE1C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260" w:type="dxa"/>
          </w:tcPr>
          <w:p w14:paraId="105A490A" w14:textId="77777777" w:rsidR="00655618" w:rsidRPr="008C18BE" w:rsidRDefault="00655618" w:rsidP="00E1589F">
            <w:pPr>
              <w:pStyle w:val="acctmergecolhdg"/>
              <w:spacing w:line="240" w:lineRule="auto"/>
              <w:ind w:right="-8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974" w:type="dxa"/>
            <w:gridSpan w:val="3"/>
          </w:tcPr>
          <w:p w14:paraId="72B0CAEA" w14:textId="77777777" w:rsidR="00655618" w:rsidRPr="008C18BE" w:rsidRDefault="00655618" w:rsidP="00E1589F">
            <w:pPr>
              <w:pStyle w:val="acctmergecolhdg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2D6F6A" w:rsidRPr="009E3BC3" w14:paraId="48B67F16" w14:textId="77777777" w:rsidTr="00F97149">
        <w:tc>
          <w:tcPr>
            <w:tcW w:w="4410" w:type="dxa"/>
            <w:hideMark/>
          </w:tcPr>
          <w:p w14:paraId="09DE2F3B" w14:textId="49BCFCD4" w:rsidR="002D6F6A" w:rsidRPr="008C18BE" w:rsidRDefault="002D6F6A" w:rsidP="002D6F6A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C18BE">
              <w:rPr>
                <w:rFonts w:asciiTheme="majorBidi" w:hAnsiTheme="majorBidi" w:cstheme="majorBidi"/>
                <w:sz w:val="30"/>
                <w:szCs w:val="30"/>
                <w:cs/>
              </w:rPr>
              <w:t>เงิน</w:t>
            </w:r>
            <w:r w:rsidRPr="008C18B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เยน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ญี่ปุ่น</w:t>
            </w:r>
            <w:r w:rsidRPr="008C18B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2BC690CC" w14:textId="1C90BBFC" w:rsidR="002D6F6A" w:rsidRPr="008C18BE" w:rsidRDefault="008D7F0E" w:rsidP="002D6F6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40" w:type="dxa"/>
          </w:tcPr>
          <w:p w14:paraId="7BADBBF2" w14:textId="016AC26D" w:rsidR="002D6F6A" w:rsidRPr="008C18BE" w:rsidRDefault="008D7F0E" w:rsidP="009773DC">
            <w:pPr>
              <w:pStyle w:val="acctfourfigures"/>
              <w:tabs>
                <w:tab w:val="clear" w:pos="765"/>
                <w:tab w:val="left" w:pos="825"/>
                <w:tab w:val="decimal" w:pos="954"/>
                <w:tab w:val="left" w:pos="1119"/>
                <w:tab w:val="left" w:pos="1185"/>
              </w:tabs>
              <w:spacing w:line="240" w:lineRule="auto"/>
              <w:ind w:right="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(31)</w:t>
            </w:r>
          </w:p>
        </w:tc>
        <w:tc>
          <w:tcPr>
            <w:tcW w:w="180" w:type="dxa"/>
          </w:tcPr>
          <w:p w14:paraId="53102AF3" w14:textId="77777777" w:rsidR="002D6F6A" w:rsidRPr="008C18BE" w:rsidRDefault="002D6F6A" w:rsidP="002D6F6A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</w:tcPr>
          <w:p w14:paraId="2E4C85D1" w14:textId="6D664AF2" w:rsidR="002D6F6A" w:rsidRPr="008C18BE" w:rsidRDefault="008D7F0E" w:rsidP="00503CD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</w:tr>
      <w:tr w:rsidR="002D6F6A" w:rsidRPr="009E3BC3" w14:paraId="7C34DA87" w14:textId="77777777" w:rsidTr="00F97149">
        <w:tc>
          <w:tcPr>
            <w:tcW w:w="4410" w:type="dxa"/>
          </w:tcPr>
          <w:p w14:paraId="3C3CBC43" w14:textId="43EC0C6F" w:rsidR="002D6F6A" w:rsidRPr="008C18BE" w:rsidRDefault="002D6F6A" w:rsidP="002D6F6A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18BE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260" w:type="dxa"/>
          </w:tcPr>
          <w:p w14:paraId="010F38BA" w14:textId="5CF72CD1" w:rsidR="002D6F6A" w:rsidRPr="008C18BE" w:rsidRDefault="008D7F0E" w:rsidP="002D6F6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440" w:type="dxa"/>
          </w:tcPr>
          <w:p w14:paraId="3FFFD7A4" w14:textId="4DDE1C79" w:rsidR="002D6F6A" w:rsidRPr="008C18BE" w:rsidRDefault="008D7F0E" w:rsidP="002D6F6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(181)</w:t>
            </w:r>
          </w:p>
        </w:tc>
        <w:tc>
          <w:tcPr>
            <w:tcW w:w="180" w:type="dxa"/>
          </w:tcPr>
          <w:p w14:paraId="55007E87" w14:textId="77777777" w:rsidR="002D6F6A" w:rsidRPr="008C18BE" w:rsidRDefault="002D6F6A" w:rsidP="002D6F6A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</w:tcPr>
          <w:p w14:paraId="0F02DF15" w14:textId="2FB1CF7B" w:rsidR="002D6F6A" w:rsidRPr="008C18BE" w:rsidRDefault="008D7F0E" w:rsidP="002D6F6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181</w:t>
            </w:r>
          </w:p>
        </w:tc>
      </w:tr>
      <w:tr w:rsidR="002D6F6A" w:rsidRPr="009E3BC3" w14:paraId="5F3F7517" w14:textId="77777777" w:rsidTr="003E6F7C">
        <w:tc>
          <w:tcPr>
            <w:tcW w:w="4410" w:type="dxa"/>
          </w:tcPr>
          <w:p w14:paraId="0BC96AE2" w14:textId="014DE64A" w:rsidR="002D6F6A" w:rsidRPr="008C18BE" w:rsidRDefault="002D6F6A" w:rsidP="002D6F6A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18BE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เงินรูเปีย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1260" w:type="dxa"/>
          </w:tcPr>
          <w:p w14:paraId="49160E08" w14:textId="117F261F" w:rsidR="002D6F6A" w:rsidRPr="008C18BE" w:rsidRDefault="008D7F0E" w:rsidP="002D6F6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40" w:type="dxa"/>
          </w:tcPr>
          <w:p w14:paraId="6E253001" w14:textId="03BBB543" w:rsidR="002D6F6A" w:rsidRPr="008C18BE" w:rsidRDefault="008D7F0E" w:rsidP="004946A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9,365</w:t>
            </w:r>
          </w:p>
        </w:tc>
        <w:tc>
          <w:tcPr>
            <w:tcW w:w="180" w:type="dxa"/>
          </w:tcPr>
          <w:p w14:paraId="23AF942C" w14:textId="77777777" w:rsidR="002D6F6A" w:rsidRPr="008C18BE" w:rsidRDefault="002D6F6A" w:rsidP="002D6F6A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</w:tcPr>
          <w:p w14:paraId="21D40E90" w14:textId="39BAB251" w:rsidR="002D6F6A" w:rsidRPr="008C18BE" w:rsidRDefault="008D7F0E" w:rsidP="004946A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(9,365)</w:t>
            </w:r>
          </w:p>
        </w:tc>
      </w:tr>
      <w:tr w:rsidR="002D6F6A" w:rsidRPr="009E3BC3" w14:paraId="20A74259" w14:textId="77777777" w:rsidTr="003E6F7C">
        <w:tc>
          <w:tcPr>
            <w:tcW w:w="4410" w:type="dxa"/>
          </w:tcPr>
          <w:p w14:paraId="29140768" w14:textId="77777777" w:rsidR="002D6F6A" w:rsidRPr="008C18BE" w:rsidRDefault="002D6F6A" w:rsidP="002D6F6A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06CF2AF" w14:textId="77777777" w:rsidR="002D6F6A" w:rsidRPr="008C18BE" w:rsidRDefault="002D6F6A" w:rsidP="002D6F6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EA6C524" w14:textId="77777777" w:rsidR="002D6F6A" w:rsidRPr="008C18BE" w:rsidRDefault="002D6F6A" w:rsidP="002D6F6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EE5DE4F" w14:textId="77777777" w:rsidR="002D6F6A" w:rsidRPr="008C18BE" w:rsidRDefault="002D6F6A" w:rsidP="002D6F6A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</w:tcPr>
          <w:p w14:paraId="238E2ED4" w14:textId="77777777" w:rsidR="002D6F6A" w:rsidRPr="008C18BE" w:rsidRDefault="002D6F6A" w:rsidP="002D6F6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D6F6A" w:rsidRPr="009E3BC3" w14:paraId="78480D4E" w14:textId="77777777" w:rsidTr="001B6824">
        <w:trPr>
          <w:tblHeader/>
        </w:trPr>
        <w:tc>
          <w:tcPr>
            <w:tcW w:w="4410" w:type="dxa"/>
          </w:tcPr>
          <w:p w14:paraId="10465E40" w14:textId="55792FA9" w:rsidR="002D6F6A" w:rsidRPr="008C18BE" w:rsidRDefault="002D6F6A" w:rsidP="002D6F6A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C18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FE1C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260" w:type="dxa"/>
          </w:tcPr>
          <w:p w14:paraId="769A6855" w14:textId="77777777" w:rsidR="002D6F6A" w:rsidRPr="008C18BE" w:rsidRDefault="002D6F6A" w:rsidP="002D6F6A">
            <w:pPr>
              <w:pStyle w:val="acctmergecolhdg"/>
              <w:spacing w:line="240" w:lineRule="auto"/>
              <w:ind w:right="-8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974" w:type="dxa"/>
            <w:gridSpan w:val="3"/>
          </w:tcPr>
          <w:p w14:paraId="1CA16FBB" w14:textId="77777777" w:rsidR="002D6F6A" w:rsidRPr="008C18BE" w:rsidRDefault="002D6F6A" w:rsidP="002D6F6A">
            <w:pPr>
              <w:pStyle w:val="acctmergecolhdg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FE1C31" w:rsidRPr="009E3BC3" w14:paraId="574BF92F" w14:textId="77777777" w:rsidTr="001B6824">
        <w:tc>
          <w:tcPr>
            <w:tcW w:w="4410" w:type="dxa"/>
            <w:hideMark/>
          </w:tcPr>
          <w:p w14:paraId="7F336843" w14:textId="577C63C8" w:rsidR="00FE1C31" w:rsidRPr="008C18BE" w:rsidRDefault="00FE1C31" w:rsidP="00FE1C31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C18BE">
              <w:rPr>
                <w:rFonts w:asciiTheme="majorBidi" w:hAnsiTheme="majorBidi" w:cstheme="majorBidi"/>
                <w:sz w:val="30"/>
                <w:szCs w:val="30"/>
                <w:cs/>
              </w:rPr>
              <w:t>เงิน</w:t>
            </w:r>
            <w:r w:rsidRPr="008C18B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เยน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ญี่ปุ่น</w:t>
            </w:r>
            <w:r w:rsidRPr="008C18B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7233C726" w14:textId="386E2557" w:rsidR="00FE1C31" w:rsidRPr="008C18BE" w:rsidRDefault="00FE1C31" w:rsidP="00FE1C3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440" w:type="dxa"/>
          </w:tcPr>
          <w:p w14:paraId="476C03E6" w14:textId="07119EEF" w:rsidR="00FE1C31" w:rsidRPr="008C18BE" w:rsidRDefault="00FE1C31" w:rsidP="00FE1C3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2,230</w:t>
            </w:r>
          </w:p>
        </w:tc>
        <w:tc>
          <w:tcPr>
            <w:tcW w:w="180" w:type="dxa"/>
          </w:tcPr>
          <w:p w14:paraId="15DE7B94" w14:textId="77777777" w:rsidR="00FE1C31" w:rsidRPr="008C18BE" w:rsidRDefault="00FE1C31" w:rsidP="00FE1C31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</w:tcPr>
          <w:p w14:paraId="13379B42" w14:textId="1F2A64E4" w:rsidR="00FE1C31" w:rsidRPr="008C18BE" w:rsidRDefault="00FE1C31" w:rsidP="00FE1C3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(2,230)</w:t>
            </w:r>
          </w:p>
        </w:tc>
      </w:tr>
      <w:tr w:rsidR="00FE1C31" w:rsidRPr="009E3BC3" w14:paraId="2EF0F249" w14:textId="77777777" w:rsidTr="001B6824">
        <w:tc>
          <w:tcPr>
            <w:tcW w:w="4410" w:type="dxa"/>
          </w:tcPr>
          <w:p w14:paraId="78DD2996" w14:textId="50356BC0" w:rsidR="00FE1C31" w:rsidRPr="008C18BE" w:rsidRDefault="00FE1C31" w:rsidP="00FE1C31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C18BE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260" w:type="dxa"/>
          </w:tcPr>
          <w:p w14:paraId="57914D09" w14:textId="647EC787" w:rsidR="00FE1C31" w:rsidRPr="008C18BE" w:rsidRDefault="00FE1C31" w:rsidP="00FE1C3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440" w:type="dxa"/>
          </w:tcPr>
          <w:p w14:paraId="7C4541AF" w14:textId="5B355507" w:rsidR="00FE1C31" w:rsidRPr="008C18BE" w:rsidRDefault="00FE1C31" w:rsidP="00FE1C3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(279)</w:t>
            </w:r>
          </w:p>
        </w:tc>
        <w:tc>
          <w:tcPr>
            <w:tcW w:w="180" w:type="dxa"/>
          </w:tcPr>
          <w:p w14:paraId="07F5DA9A" w14:textId="77777777" w:rsidR="00FE1C31" w:rsidRPr="008C18BE" w:rsidRDefault="00FE1C31" w:rsidP="00FE1C31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</w:tcPr>
          <w:p w14:paraId="7DCFFB84" w14:textId="688AB9A6" w:rsidR="00FE1C31" w:rsidRPr="008C18BE" w:rsidRDefault="00FE1C31" w:rsidP="00FE1C3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279</w:t>
            </w:r>
          </w:p>
        </w:tc>
      </w:tr>
      <w:tr w:rsidR="00FE1C31" w:rsidRPr="009E3BC3" w14:paraId="6783971B" w14:textId="77777777" w:rsidTr="001B6824">
        <w:tc>
          <w:tcPr>
            <w:tcW w:w="4410" w:type="dxa"/>
          </w:tcPr>
          <w:p w14:paraId="08CA369A" w14:textId="1ADFCDB7" w:rsidR="00FE1C31" w:rsidRPr="008C18BE" w:rsidRDefault="00FE1C31" w:rsidP="00FE1C31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18BE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เงินรูเปีย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1260" w:type="dxa"/>
          </w:tcPr>
          <w:p w14:paraId="509D5469" w14:textId="36D12542" w:rsidR="00FE1C31" w:rsidRPr="008C18BE" w:rsidRDefault="00FE1C31" w:rsidP="00FE1C3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40" w:type="dxa"/>
          </w:tcPr>
          <w:p w14:paraId="3EBC2F43" w14:textId="61400B5F" w:rsidR="00FE1C31" w:rsidRPr="008C18BE" w:rsidRDefault="00FE1C31" w:rsidP="00FE1C3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6,608</w:t>
            </w:r>
          </w:p>
        </w:tc>
        <w:tc>
          <w:tcPr>
            <w:tcW w:w="180" w:type="dxa"/>
          </w:tcPr>
          <w:p w14:paraId="546E057D" w14:textId="77777777" w:rsidR="00FE1C31" w:rsidRPr="008C18BE" w:rsidRDefault="00FE1C31" w:rsidP="00FE1C31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</w:tcPr>
          <w:p w14:paraId="1BD578AF" w14:textId="5299E3FC" w:rsidR="00FE1C31" w:rsidRPr="008C18BE" w:rsidRDefault="00FE1C31" w:rsidP="00FE1C3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(6,608)</w:t>
            </w:r>
          </w:p>
        </w:tc>
      </w:tr>
      <w:tr w:rsidR="00FE1C31" w:rsidRPr="009E3BC3" w14:paraId="635CFCB1" w14:textId="77777777" w:rsidTr="001B6824">
        <w:tc>
          <w:tcPr>
            <w:tcW w:w="4410" w:type="dxa"/>
          </w:tcPr>
          <w:p w14:paraId="24FFB4B5" w14:textId="74CC2910" w:rsidR="00FE1C31" w:rsidRPr="008C18BE" w:rsidRDefault="00FE1C31" w:rsidP="00FE1C31">
            <w:pPr>
              <w:spacing w:line="240" w:lineRule="auto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1260" w:type="dxa"/>
          </w:tcPr>
          <w:p w14:paraId="00C4404D" w14:textId="575047F1" w:rsidR="00FE1C31" w:rsidRDefault="00FE1C31" w:rsidP="00FE1C3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40" w:type="dxa"/>
          </w:tcPr>
          <w:p w14:paraId="03E37476" w14:textId="3DE4CF94" w:rsidR="00FE1C31" w:rsidRDefault="00FE1C31" w:rsidP="00FE1C3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3,898</w:t>
            </w:r>
          </w:p>
        </w:tc>
        <w:tc>
          <w:tcPr>
            <w:tcW w:w="180" w:type="dxa"/>
          </w:tcPr>
          <w:p w14:paraId="47F785F8" w14:textId="77777777" w:rsidR="00FE1C31" w:rsidRPr="008C18BE" w:rsidRDefault="00FE1C31" w:rsidP="00FE1C31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</w:tcPr>
          <w:p w14:paraId="7DDB5BC8" w14:textId="0DFC313E" w:rsidR="00FE1C31" w:rsidRDefault="00FE1C31" w:rsidP="00FE1C3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(3,898)</w:t>
            </w:r>
          </w:p>
        </w:tc>
      </w:tr>
    </w:tbl>
    <w:p w14:paraId="6FEE4A83" w14:textId="4E27CBCD" w:rsidR="0046701D" w:rsidRDefault="00467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en-GB"/>
        </w:rPr>
      </w:pPr>
    </w:p>
    <w:p w14:paraId="14BDAD5D" w14:textId="676DB89E" w:rsidR="001C5D85" w:rsidRPr="009E3BC3" w:rsidRDefault="001C5D85" w:rsidP="00524E96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E3BC3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การบริหารจัดการทุน</w:t>
      </w:r>
    </w:p>
    <w:p w14:paraId="4BB08746" w14:textId="77777777" w:rsidR="001C5D85" w:rsidRPr="009E3BC3" w:rsidRDefault="001C5D85" w:rsidP="001C5D85">
      <w:pPr>
        <w:pStyle w:val="BodyText2"/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  <w:highlight w:val="yellow"/>
          <w:lang w:val="en-US"/>
        </w:rPr>
      </w:pPr>
    </w:p>
    <w:p w14:paraId="6E0CD482" w14:textId="3FE7A883" w:rsidR="00F0426B" w:rsidRDefault="001C5D85" w:rsidP="007F278E">
      <w:pPr>
        <w:pStyle w:val="BodyText2"/>
        <w:spacing w:line="26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นโยบายของคณะกรรมการบริษัทคือ</w:t>
      </w:r>
      <w:r w:rsidR="0045063F" w:rsidRPr="009E3BC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>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8B7D6C" w:rsidRPr="0046701D">
        <w:rPr>
          <w:rFonts w:asciiTheme="majorBidi" w:hAnsiTheme="majorBidi" w:hint="cs"/>
          <w:sz w:val="30"/>
          <w:szCs w:val="30"/>
          <w:cs/>
        </w:rPr>
        <w:t>อย่างสม่ำเสมอโดย</w:t>
      </w:r>
      <w:r w:rsidRPr="009E3BC3">
        <w:rPr>
          <w:rFonts w:asciiTheme="majorBidi" w:hAnsiTheme="majorBidi" w:cstheme="majorBidi"/>
          <w:sz w:val="30"/>
          <w:szCs w:val="30"/>
          <w:cs/>
        </w:rPr>
        <w:t>กลุ่มบริษัทพิจารณาจากสัดส่วนของผลตอบแทนจากกิจกรรมดำเนินงานต่อส่วนของผู้ถือหุ้น อีกทั้งยังกำกับดูแลระดับการจ่ายเงินปันผลให้แก่ผู้ถือหุ้นสามัญ</w:t>
      </w:r>
    </w:p>
    <w:p w14:paraId="14FC0321" w14:textId="35387F16" w:rsidR="007F278E" w:rsidRDefault="007F27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x-none" w:eastAsia="x-none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5BF0EB8" w14:textId="77777777" w:rsidR="00273916" w:rsidRPr="009E3BC3" w:rsidRDefault="00A22316" w:rsidP="00524E96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9E3BC3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100B2069" w14:textId="77777777" w:rsidR="006E6969" w:rsidRPr="009E3BC3" w:rsidRDefault="006E6969" w:rsidP="00296901">
      <w:pPr>
        <w:pStyle w:val="BodyText2"/>
        <w:tabs>
          <w:tab w:val="left" w:pos="540"/>
        </w:tabs>
        <w:spacing w:line="260" w:lineRule="atLeast"/>
        <w:ind w:left="0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270"/>
        <w:gridCol w:w="1530"/>
      </w:tblGrid>
      <w:tr w:rsidR="00BB4393" w:rsidRPr="009E3BC3" w14:paraId="0ABF21AD" w14:textId="77777777" w:rsidTr="00F521A1">
        <w:tc>
          <w:tcPr>
            <w:tcW w:w="5850" w:type="dxa"/>
          </w:tcPr>
          <w:p w14:paraId="0312E173" w14:textId="401C7DE3" w:rsidR="00BB4393" w:rsidRPr="009E3BC3" w:rsidRDefault="00FA2624" w:rsidP="00117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3420" w:type="dxa"/>
            <w:gridSpan w:val="3"/>
          </w:tcPr>
          <w:p w14:paraId="065FB3D3" w14:textId="0DF81DBB" w:rsidR="00BB4393" w:rsidRPr="009E3BC3" w:rsidRDefault="00BB4393" w:rsidP="00117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/ </w:t>
            </w: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4393" w:rsidRPr="009E3BC3" w14:paraId="44AE9B10" w14:textId="77777777" w:rsidTr="00F521A1">
        <w:tc>
          <w:tcPr>
            <w:tcW w:w="5850" w:type="dxa"/>
          </w:tcPr>
          <w:p w14:paraId="617B9A40" w14:textId="77777777" w:rsidR="00BB4393" w:rsidRPr="009E3BC3" w:rsidRDefault="00BB4393" w:rsidP="00F97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5DD97020" w14:textId="50BA78DF" w:rsidR="00BB4393" w:rsidRPr="009E3BC3" w:rsidRDefault="00BB4393" w:rsidP="00F97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E1C3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9AF6485" w14:textId="77777777" w:rsidR="00BB4393" w:rsidRPr="009E3BC3" w:rsidRDefault="00BB4393" w:rsidP="00F97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8B04DE8" w14:textId="6DC3EC7C" w:rsidR="00BB4393" w:rsidRPr="009E3BC3" w:rsidRDefault="00BB4393" w:rsidP="00F97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E1C3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BB4393" w:rsidRPr="009E3BC3" w14:paraId="0D690D5F" w14:textId="77777777" w:rsidTr="00F521A1">
        <w:tc>
          <w:tcPr>
            <w:tcW w:w="5850" w:type="dxa"/>
          </w:tcPr>
          <w:p w14:paraId="177234C5" w14:textId="62FDA22C" w:rsidR="00BB4393" w:rsidRPr="004B0AEB" w:rsidRDefault="00BB4393" w:rsidP="00784D4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0" w:type="dxa"/>
            <w:gridSpan w:val="3"/>
          </w:tcPr>
          <w:p w14:paraId="4D2B33A5" w14:textId="587F4C7D" w:rsidR="00346A88" w:rsidRPr="00346A88" w:rsidRDefault="00BB4393" w:rsidP="001A5D4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248" w:right="-108" w:hanging="35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B0AE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667E8" w:rsidRPr="009E3BC3" w14:paraId="74EF067D" w14:textId="77777777" w:rsidTr="00F521A1">
        <w:tc>
          <w:tcPr>
            <w:tcW w:w="5850" w:type="dxa"/>
          </w:tcPr>
          <w:p w14:paraId="5A82448C" w14:textId="73C5B31E" w:rsidR="001667E8" w:rsidRPr="004B0AEB" w:rsidRDefault="001667E8" w:rsidP="001667E8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B0AE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Pr="004B0AE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3420" w:type="dxa"/>
            <w:gridSpan w:val="3"/>
          </w:tcPr>
          <w:p w14:paraId="528C8C4B" w14:textId="77777777" w:rsidR="001667E8" w:rsidRPr="004B0AEB" w:rsidRDefault="001667E8" w:rsidP="001667E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248" w:right="-108" w:hanging="35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FE1C31" w:rsidRPr="009E3BC3" w14:paraId="7E1D238F" w14:textId="77777777" w:rsidTr="00F521A1">
        <w:tc>
          <w:tcPr>
            <w:tcW w:w="5850" w:type="dxa"/>
          </w:tcPr>
          <w:p w14:paraId="5C78E630" w14:textId="2EFC3FD0" w:rsidR="00FE1C31" w:rsidRPr="004B0AEB" w:rsidRDefault="00FE1C31" w:rsidP="00FE1C31">
            <w:pP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B0AE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620" w:type="dxa"/>
          </w:tcPr>
          <w:p w14:paraId="2523A903" w14:textId="27C5505D" w:rsidR="00FE1C31" w:rsidRPr="004B0AEB" w:rsidRDefault="00684554" w:rsidP="00FE1C3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9,523</w:t>
            </w:r>
          </w:p>
        </w:tc>
        <w:tc>
          <w:tcPr>
            <w:tcW w:w="270" w:type="dxa"/>
          </w:tcPr>
          <w:p w14:paraId="6417AF4E" w14:textId="77777777" w:rsidR="00FE1C31" w:rsidRPr="004B0AEB" w:rsidRDefault="00FE1C31" w:rsidP="00FE1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BAD2DA8" w14:textId="6EA037AE" w:rsidR="00FE1C31" w:rsidRPr="004B0AEB" w:rsidRDefault="00FE1C31" w:rsidP="00FE1C3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97,508</w:t>
            </w:r>
          </w:p>
        </w:tc>
      </w:tr>
      <w:tr w:rsidR="00FE1C31" w:rsidRPr="009E3BC3" w14:paraId="77F42604" w14:textId="77777777" w:rsidTr="00F521A1">
        <w:tc>
          <w:tcPr>
            <w:tcW w:w="5850" w:type="dxa"/>
          </w:tcPr>
          <w:p w14:paraId="69B8DDDD" w14:textId="77777777" w:rsidR="00FE1C31" w:rsidRPr="009E3BC3" w:rsidRDefault="00FE1C31" w:rsidP="00FE1C31">
            <w:pP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742454AD" w14:textId="77777777" w:rsidR="00FE1C31" w:rsidRPr="009E3BC3" w:rsidRDefault="00FE1C31" w:rsidP="00FE1C3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0D1788B" w14:textId="77777777" w:rsidR="00FE1C31" w:rsidRPr="009E3BC3" w:rsidRDefault="00FE1C31" w:rsidP="00FE1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F0A4489" w14:textId="77777777" w:rsidR="00FE1C31" w:rsidRPr="009E3BC3" w:rsidRDefault="00FE1C31" w:rsidP="00FE1C3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1C31" w:rsidRPr="009E3BC3" w14:paraId="47462722" w14:textId="77777777" w:rsidTr="00F521A1">
        <w:tc>
          <w:tcPr>
            <w:tcW w:w="5850" w:type="dxa"/>
          </w:tcPr>
          <w:p w14:paraId="7D70EF20" w14:textId="5439691D" w:rsidR="00FE1C31" w:rsidRPr="009E3BC3" w:rsidRDefault="00FE1C31" w:rsidP="00FE1C3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อื่นๆ</w:t>
            </w:r>
          </w:p>
        </w:tc>
        <w:tc>
          <w:tcPr>
            <w:tcW w:w="1620" w:type="dxa"/>
          </w:tcPr>
          <w:p w14:paraId="709289FF" w14:textId="77777777" w:rsidR="00FE1C31" w:rsidRPr="009E3BC3" w:rsidRDefault="00FE1C31" w:rsidP="00FE1C3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0C4E0B7" w14:textId="77777777" w:rsidR="00FE1C31" w:rsidRPr="009E3BC3" w:rsidRDefault="00FE1C31" w:rsidP="00FE1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BEDA7AB" w14:textId="77777777" w:rsidR="00FE1C31" w:rsidRDefault="00FE1C31" w:rsidP="00FE1C3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1C31" w:rsidRPr="009E3BC3" w14:paraId="73740B0A" w14:textId="77777777" w:rsidTr="00F521A1">
        <w:tc>
          <w:tcPr>
            <w:tcW w:w="5850" w:type="dxa"/>
          </w:tcPr>
          <w:p w14:paraId="4DFBB00F" w14:textId="736FDB4F" w:rsidR="00FE1C31" w:rsidRPr="00C2643C" w:rsidRDefault="00FE1C31" w:rsidP="00FE1C3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643C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1620" w:type="dxa"/>
          </w:tcPr>
          <w:p w14:paraId="4B9E03BE" w14:textId="724A3F5B" w:rsidR="00FE1C31" w:rsidRPr="00C2643C" w:rsidRDefault="00FC151F" w:rsidP="00FE1C3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8027721" w14:textId="77777777" w:rsidR="00FE1C31" w:rsidRPr="00C2643C" w:rsidRDefault="00FE1C31" w:rsidP="00FE1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1A0DE11" w14:textId="733062B2" w:rsidR="00FE1C31" w:rsidRPr="00C2643C" w:rsidRDefault="00FE1C31" w:rsidP="00FE1C3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643C">
              <w:rPr>
                <w:rFonts w:asciiTheme="majorBidi" w:hAnsiTheme="majorBidi" w:cstheme="majorBidi"/>
                <w:sz w:val="30"/>
                <w:szCs w:val="30"/>
              </w:rPr>
              <w:t>89,304</w:t>
            </w:r>
          </w:p>
        </w:tc>
      </w:tr>
      <w:tr w:rsidR="00FE1C31" w:rsidRPr="009E3BC3" w14:paraId="7C0D07D5" w14:textId="77777777" w:rsidTr="00F521A1">
        <w:tc>
          <w:tcPr>
            <w:tcW w:w="5850" w:type="dxa"/>
          </w:tcPr>
          <w:p w14:paraId="3EEA223B" w14:textId="77777777" w:rsidR="00FE1C31" w:rsidRPr="00896F6B" w:rsidRDefault="00FE1C31" w:rsidP="00FE1C3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F6B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620" w:type="dxa"/>
          </w:tcPr>
          <w:p w14:paraId="372FFFE2" w14:textId="4EAEF795" w:rsidR="00FE1C31" w:rsidRPr="00896F6B" w:rsidRDefault="00FC151F" w:rsidP="00FE1C3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126,</w:t>
            </w:r>
            <w:r w:rsidR="00C16C5B">
              <w:rPr>
                <w:rFonts w:asciiTheme="majorBidi" w:hAnsiTheme="majorBidi" w:cstheme="majorBidi"/>
                <w:sz w:val="30"/>
                <w:szCs w:val="30"/>
              </w:rPr>
              <w:t>895</w:t>
            </w:r>
          </w:p>
        </w:tc>
        <w:tc>
          <w:tcPr>
            <w:tcW w:w="270" w:type="dxa"/>
          </w:tcPr>
          <w:p w14:paraId="477861C2" w14:textId="77777777" w:rsidR="00FE1C31" w:rsidRPr="00896F6B" w:rsidRDefault="00FE1C31" w:rsidP="00FE1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04B3574" w14:textId="238AA391" w:rsidR="00FE1C31" w:rsidRPr="00896F6B" w:rsidRDefault="00FE1C31" w:rsidP="00FE1C3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96F6B">
              <w:rPr>
                <w:rFonts w:asciiTheme="majorBidi" w:hAnsiTheme="majorBidi" w:cstheme="majorBidi"/>
                <w:sz w:val="30"/>
                <w:szCs w:val="30"/>
              </w:rPr>
              <w:t>150,650</w:t>
            </w:r>
          </w:p>
        </w:tc>
      </w:tr>
      <w:tr w:rsidR="00FE1C31" w:rsidRPr="009E3BC3" w14:paraId="0CF2F460" w14:textId="77777777" w:rsidTr="00F521A1">
        <w:tc>
          <w:tcPr>
            <w:tcW w:w="5850" w:type="dxa"/>
          </w:tcPr>
          <w:p w14:paraId="003C5C2D" w14:textId="13899D01" w:rsidR="00FE1C31" w:rsidRPr="00896F6B" w:rsidRDefault="00FE1C31" w:rsidP="00FE1C3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F6B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หนังสือค้ำประกันจากส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ถ</w:t>
            </w:r>
            <w:r w:rsidRPr="00896F6B">
              <w:rPr>
                <w:rFonts w:asciiTheme="majorBidi" w:hAnsiTheme="majorBidi" w:cstheme="majorBidi" w:hint="cs"/>
                <w:sz w:val="30"/>
                <w:szCs w:val="30"/>
                <w:cs/>
              </w:rPr>
              <w:t>าบันการเงิน</w:t>
            </w:r>
          </w:p>
        </w:tc>
        <w:tc>
          <w:tcPr>
            <w:tcW w:w="1620" w:type="dxa"/>
          </w:tcPr>
          <w:p w14:paraId="26A8E565" w14:textId="630CC050" w:rsidR="00FE1C31" w:rsidRPr="00896F6B" w:rsidRDefault="00FC151F" w:rsidP="00FE1C3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</w:t>
            </w:r>
            <w:r w:rsidR="00280D6D">
              <w:rPr>
                <w:rFonts w:asciiTheme="majorBidi" w:hAnsiTheme="majorBidi" w:cstheme="majorBidi"/>
                <w:sz w:val="30"/>
                <w:szCs w:val="30"/>
              </w:rPr>
              <w:t>450</w:t>
            </w:r>
          </w:p>
        </w:tc>
        <w:tc>
          <w:tcPr>
            <w:tcW w:w="270" w:type="dxa"/>
          </w:tcPr>
          <w:p w14:paraId="38750C44" w14:textId="77777777" w:rsidR="00FE1C31" w:rsidRPr="00896F6B" w:rsidRDefault="00FE1C31" w:rsidP="00FE1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D6453E2" w14:textId="758C1322" w:rsidR="00FE1C31" w:rsidRPr="00896F6B" w:rsidRDefault="00FE1C31" w:rsidP="00FE1C3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96F6B">
              <w:rPr>
                <w:rFonts w:asciiTheme="majorBidi" w:hAnsiTheme="majorBidi" w:cstheme="majorBidi"/>
                <w:sz w:val="30"/>
                <w:szCs w:val="30"/>
              </w:rPr>
              <w:t>13,450</w:t>
            </w:r>
          </w:p>
        </w:tc>
      </w:tr>
      <w:tr w:rsidR="00FE1C31" w:rsidRPr="009E3BC3" w14:paraId="15DCD35B" w14:textId="77777777" w:rsidTr="00F521A1">
        <w:tc>
          <w:tcPr>
            <w:tcW w:w="5850" w:type="dxa"/>
          </w:tcPr>
          <w:p w14:paraId="1AF27A2E" w14:textId="77777777" w:rsidR="00FE1C31" w:rsidRPr="009E3BC3" w:rsidRDefault="00FE1C31" w:rsidP="00FE1C3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6345FDAB" w14:textId="4AE90CC6" w:rsidR="00FE1C31" w:rsidRPr="009E3BC3" w:rsidRDefault="000F3FB1" w:rsidP="00FE1C3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153,34</w:t>
            </w:r>
            <w:r w:rsidR="00C946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F21637D" w14:textId="77777777" w:rsidR="00FE1C31" w:rsidRPr="009E3BC3" w:rsidRDefault="00FE1C31" w:rsidP="00FE1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EF26823" w14:textId="02551B9E" w:rsidR="00FE1C31" w:rsidRPr="009E3BC3" w:rsidRDefault="00FE1C31" w:rsidP="00FE1C3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253,404</w:t>
            </w:r>
          </w:p>
        </w:tc>
      </w:tr>
    </w:tbl>
    <w:p w14:paraId="6009B734" w14:textId="77777777" w:rsidR="00FA2624" w:rsidRPr="009E3BC3" w:rsidRDefault="00FA2624" w:rsidP="00746366">
      <w:pPr>
        <w:pStyle w:val="NormalWeb"/>
        <w:shd w:val="clear" w:color="auto" w:fill="FFFFFF"/>
        <w:spacing w:before="0" w:beforeAutospacing="0" w:after="0" w:afterAutospacing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FBA077F" w14:textId="690C6E76" w:rsidR="00F34BE7" w:rsidRPr="00A975F7" w:rsidRDefault="00F34BE7" w:rsidP="006E62BE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  <w:r w:rsidRPr="0095149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สัญญาสำคัญที่ทำกับกิจการที่ไม่เกี่ยวข้องกัน</w:t>
      </w:r>
    </w:p>
    <w:p w14:paraId="0EBE6B41" w14:textId="77777777" w:rsidR="00F34BE7" w:rsidRPr="00951492" w:rsidRDefault="00F34BE7" w:rsidP="006E62BE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3A256778" w14:textId="3D513FC4" w:rsidR="00987DF3" w:rsidRPr="00951492" w:rsidRDefault="00987DF3" w:rsidP="006E62BE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951492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8852A1" w:rsidRPr="00951492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951492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951492">
        <w:rPr>
          <w:rFonts w:asciiTheme="majorBidi" w:hAnsiTheme="majorBidi" w:cstheme="majorBidi"/>
          <w:sz w:val="30"/>
          <w:szCs w:val="30"/>
          <w:cs/>
          <w:lang w:val="en-US"/>
        </w:rPr>
        <w:t xml:space="preserve">ธันวาคม </w:t>
      </w:r>
      <w:r w:rsidR="008852A1" w:rsidRPr="00951492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FC151F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951492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983864" w:rsidRPr="00951492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951492">
        <w:rPr>
          <w:rFonts w:asciiTheme="majorBidi" w:hAnsiTheme="majorBidi" w:cstheme="majorBidi"/>
          <w:sz w:val="30"/>
          <w:szCs w:val="30"/>
          <w:cs/>
          <w:lang w:val="en-US"/>
        </w:rPr>
        <w:t>บริษัทมีสัญญาที่สำคัญกับกิจการที่ไม่เกี</w:t>
      </w:r>
      <w:r w:rsidR="00E53A3E" w:rsidRPr="00951492">
        <w:rPr>
          <w:rFonts w:asciiTheme="majorBidi" w:hAnsiTheme="majorBidi" w:cstheme="majorBidi"/>
          <w:sz w:val="30"/>
          <w:szCs w:val="30"/>
          <w:cs/>
          <w:lang w:val="en-US"/>
        </w:rPr>
        <w:t>่</w:t>
      </w:r>
      <w:r w:rsidRPr="00951492">
        <w:rPr>
          <w:rFonts w:asciiTheme="majorBidi" w:hAnsiTheme="majorBidi" w:cstheme="majorBidi"/>
          <w:sz w:val="30"/>
          <w:szCs w:val="30"/>
          <w:cs/>
          <w:lang w:val="en-US"/>
        </w:rPr>
        <w:t>ยวข้องกัน ดังนี้</w:t>
      </w:r>
    </w:p>
    <w:p w14:paraId="47FF2BAD" w14:textId="77777777" w:rsidR="00987DF3" w:rsidRPr="00951492" w:rsidRDefault="00987DF3" w:rsidP="006E62BE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233B77D2" w14:textId="69DA1BF1" w:rsidR="00123A97" w:rsidRPr="00951492" w:rsidRDefault="00123A97" w:rsidP="006E62BE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951492">
        <w:rPr>
          <w:rFonts w:asciiTheme="majorBidi" w:hAnsiTheme="majorBidi" w:cstheme="majorBidi"/>
          <w:i/>
          <w:iCs/>
          <w:sz w:val="30"/>
          <w:szCs w:val="30"/>
          <w:cs/>
        </w:rPr>
        <w:t>สัญญา</w:t>
      </w:r>
      <w:r w:rsidR="00C3143B" w:rsidRPr="00951492">
        <w:rPr>
          <w:rFonts w:asciiTheme="majorBidi" w:hAnsiTheme="majorBidi" w:cstheme="majorBidi"/>
          <w:i/>
          <w:iCs/>
          <w:sz w:val="30"/>
          <w:szCs w:val="30"/>
          <w:cs/>
        </w:rPr>
        <w:t>แต่งตั้งผู้</w:t>
      </w:r>
      <w:r w:rsidRPr="00951492">
        <w:rPr>
          <w:rFonts w:asciiTheme="majorBidi" w:hAnsiTheme="majorBidi" w:cstheme="majorBidi"/>
          <w:i/>
          <w:iCs/>
          <w:sz w:val="30"/>
          <w:szCs w:val="30"/>
          <w:cs/>
        </w:rPr>
        <w:t>จัดจำหน่ายสินค้า</w:t>
      </w:r>
    </w:p>
    <w:p w14:paraId="3B708350" w14:textId="77777777" w:rsidR="00123A97" w:rsidRPr="00951492" w:rsidRDefault="00123A97" w:rsidP="006E62BE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0F7E19D1" w14:textId="203F2F86" w:rsidR="00951492" w:rsidRDefault="00951492" w:rsidP="00CD28D8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F22E8">
        <w:rPr>
          <w:rFonts w:asciiTheme="majorBidi" w:hAnsiTheme="majorBidi" w:cstheme="majorBidi"/>
          <w:spacing w:val="-3"/>
          <w:sz w:val="30"/>
          <w:szCs w:val="30"/>
          <w:cs/>
        </w:rPr>
        <w:t>บริษัทมีสัญญาแต่งตั้งผู้จัดจำหน่ายสินค้า</w:t>
      </w:r>
      <w:r w:rsidRPr="006F22E8">
        <w:rPr>
          <w:rFonts w:asciiTheme="majorBidi" w:hAnsiTheme="majorBidi" w:cstheme="majorBidi"/>
          <w:spacing w:val="-3"/>
          <w:sz w:val="30"/>
          <w:szCs w:val="30"/>
          <w:cs/>
          <w:lang w:val="en-US"/>
        </w:rPr>
        <w:t>ส</w:t>
      </w:r>
      <w:r w:rsidRPr="006F22E8">
        <w:rPr>
          <w:rFonts w:asciiTheme="majorBidi" w:hAnsiTheme="majorBidi" w:cstheme="majorBidi" w:hint="cs"/>
          <w:spacing w:val="-3"/>
          <w:sz w:val="30"/>
          <w:szCs w:val="30"/>
          <w:cs/>
          <w:lang w:val="en-US"/>
        </w:rPr>
        <w:t>อง</w:t>
      </w:r>
      <w:r w:rsidRPr="006F22E8">
        <w:rPr>
          <w:rFonts w:asciiTheme="majorBidi" w:hAnsiTheme="majorBidi" w:cstheme="majorBidi"/>
          <w:spacing w:val="-3"/>
          <w:sz w:val="30"/>
          <w:szCs w:val="30"/>
          <w:cs/>
        </w:rPr>
        <w:t>ฉบับกับบริษัทในประเทศ</w:t>
      </w:r>
      <w:r w:rsidR="009F713E" w:rsidRPr="006F22E8">
        <w:rPr>
          <w:rFonts w:asciiTheme="majorBidi" w:hAnsiTheme="majorBidi" w:cstheme="majorBidi" w:hint="cs"/>
          <w:spacing w:val="-3"/>
          <w:sz w:val="30"/>
          <w:szCs w:val="30"/>
          <w:cs/>
          <w:lang w:val="en-US"/>
        </w:rPr>
        <w:t>สองแห่ง</w:t>
      </w:r>
      <w:r w:rsidRPr="006F22E8">
        <w:rPr>
          <w:rFonts w:asciiTheme="majorBidi" w:hAnsiTheme="majorBidi" w:cstheme="majorBidi"/>
          <w:sz w:val="30"/>
          <w:szCs w:val="30"/>
          <w:cs/>
        </w:rPr>
        <w:t>ภายใต้เงื่อนไขของสัญญา</w:t>
      </w:r>
      <w:r w:rsidR="00CD28D8" w:rsidRPr="006F22E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F22E8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CD28D8" w:rsidRPr="006F22E8">
        <w:rPr>
          <w:rFonts w:asciiTheme="majorBidi" w:hAnsiTheme="majorBidi" w:cstheme="majorBidi"/>
          <w:sz w:val="30"/>
          <w:szCs w:val="30"/>
          <w:cs/>
        </w:rPr>
        <w:br/>
      </w:r>
      <w:r w:rsidRPr="006F22E8">
        <w:rPr>
          <w:rFonts w:asciiTheme="majorBidi" w:hAnsiTheme="majorBidi" w:cstheme="majorBidi"/>
          <w:sz w:val="30"/>
          <w:szCs w:val="30"/>
          <w:cs/>
        </w:rPr>
        <w:t>ตก</w:t>
      </w:r>
      <w:r w:rsidRPr="006F22E8">
        <w:rPr>
          <w:rFonts w:asciiTheme="majorBidi" w:hAnsiTheme="majorBidi" w:cstheme="majorBidi"/>
          <w:spacing w:val="13"/>
          <w:sz w:val="30"/>
          <w:szCs w:val="30"/>
          <w:cs/>
        </w:rPr>
        <w:t>ลงที่จะชำระค่าจัดจำหน่ายสินค้าตามอัตราที่กำหนดในสัญญา สัญญาฉบับที่หนึ่งมีผลบังคับใช้ตั้งแต่วันที่</w:t>
      </w:r>
      <w:r w:rsidRPr="006F22E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F22E8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6F22E8">
        <w:rPr>
          <w:rFonts w:asciiTheme="majorBidi" w:hAnsiTheme="majorBidi" w:cstheme="majorBidi"/>
          <w:sz w:val="30"/>
          <w:szCs w:val="30"/>
        </w:rPr>
        <w:t xml:space="preserve"> </w:t>
      </w:r>
      <w:r w:rsidRPr="006F22E8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Pr="006F22E8">
        <w:rPr>
          <w:rFonts w:asciiTheme="majorBidi" w:hAnsiTheme="majorBidi" w:cstheme="majorBidi"/>
          <w:sz w:val="30"/>
          <w:szCs w:val="30"/>
          <w:lang w:val="en-US"/>
        </w:rPr>
        <w:t xml:space="preserve">2565 </w:t>
      </w:r>
      <w:r w:rsidRPr="006F22E8">
        <w:rPr>
          <w:rFonts w:asciiTheme="majorBidi" w:hAnsiTheme="majorBidi" w:cstheme="majorBidi"/>
          <w:sz w:val="30"/>
          <w:szCs w:val="30"/>
          <w:cs/>
        </w:rPr>
        <w:t xml:space="preserve">ถึงวันที่ </w:t>
      </w:r>
      <w:r w:rsidRPr="006F22E8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6F22E8">
        <w:rPr>
          <w:rFonts w:asciiTheme="majorBidi" w:hAnsiTheme="majorBidi" w:cstheme="majorBidi"/>
          <w:sz w:val="30"/>
          <w:szCs w:val="30"/>
        </w:rPr>
        <w:t xml:space="preserve"> </w:t>
      </w:r>
      <w:r w:rsidRPr="006F22E8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6F22E8">
        <w:rPr>
          <w:rFonts w:asciiTheme="majorBidi" w:hAnsiTheme="majorBidi" w:cstheme="majorBidi"/>
          <w:sz w:val="30"/>
          <w:szCs w:val="30"/>
          <w:lang w:val="en-US"/>
        </w:rPr>
        <w:t>2568</w:t>
      </w:r>
      <w:r w:rsidRPr="006F22E8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="00C72287" w:rsidRPr="006F22E8">
        <w:rPr>
          <w:rFonts w:asciiTheme="majorBidi" w:hAnsiTheme="majorBidi" w:cstheme="majorBidi" w:hint="cs"/>
          <w:sz w:val="30"/>
          <w:szCs w:val="30"/>
          <w:cs/>
        </w:rPr>
        <w:t xml:space="preserve">มีการต่ออายุสัญญาอีก </w:t>
      </w:r>
      <w:r w:rsidR="00C72287" w:rsidRPr="006F22E8">
        <w:rPr>
          <w:rFonts w:asciiTheme="majorBidi" w:hAnsiTheme="majorBidi" w:cstheme="majorBidi"/>
          <w:sz w:val="30"/>
          <w:szCs w:val="30"/>
          <w:lang w:val="en-US"/>
        </w:rPr>
        <w:t xml:space="preserve">3 </w:t>
      </w:r>
      <w:r w:rsidR="00C72287" w:rsidRPr="006F22E8">
        <w:rPr>
          <w:rFonts w:asciiTheme="majorBidi" w:hAnsiTheme="majorBidi" w:cstheme="majorBidi" w:hint="cs"/>
          <w:sz w:val="30"/>
          <w:szCs w:val="30"/>
          <w:cs/>
          <w:lang w:val="en-US"/>
        </w:rPr>
        <w:t>ปี ตั้งแต่</w:t>
      </w:r>
      <w:r w:rsidR="00106D80" w:rsidRPr="006F22E8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วันที่ </w:t>
      </w:r>
      <w:r w:rsidR="00106D80" w:rsidRPr="006F22E8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106D80" w:rsidRPr="006F22E8">
        <w:rPr>
          <w:rFonts w:asciiTheme="majorBidi" w:hAnsiTheme="majorBidi" w:cstheme="majorBidi" w:hint="cs"/>
          <w:sz w:val="30"/>
          <w:szCs w:val="30"/>
          <w:cs/>
          <w:lang w:val="en-US"/>
        </w:rPr>
        <w:t>กุม</w:t>
      </w:r>
      <w:r w:rsidR="00F30473" w:rsidRPr="006F22E8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ภาพันธ์ </w:t>
      </w:r>
      <w:r w:rsidR="00F30473" w:rsidRPr="006F22E8">
        <w:rPr>
          <w:rFonts w:asciiTheme="majorBidi" w:hAnsiTheme="majorBidi" w:cstheme="majorBidi"/>
          <w:sz w:val="30"/>
          <w:szCs w:val="30"/>
          <w:lang w:val="en-US"/>
        </w:rPr>
        <w:t xml:space="preserve">2568 </w:t>
      </w:r>
      <w:r w:rsidR="00F30473" w:rsidRPr="006F22E8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ถึงวันที่ </w:t>
      </w:r>
      <w:r w:rsidR="00F30473" w:rsidRPr="006F22E8">
        <w:rPr>
          <w:rFonts w:asciiTheme="majorBidi" w:hAnsiTheme="majorBidi" w:cstheme="majorBidi"/>
          <w:sz w:val="30"/>
          <w:szCs w:val="30"/>
          <w:lang w:val="en-US"/>
        </w:rPr>
        <w:t xml:space="preserve">31 </w:t>
      </w:r>
      <w:r w:rsidR="00F30473" w:rsidRPr="006F22E8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มกราคม </w:t>
      </w:r>
      <w:r w:rsidR="00F30473" w:rsidRPr="006F22E8">
        <w:rPr>
          <w:rFonts w:asciiTheme="majorBidi" w:hAnsiTheme="majorBidi" w:cstheme="majorBidi"/>
          <w:sz w:val="30"/>
          <w:szCs w:val="30"/>
          <w:lang w:val="en-US"/>
        </w:rPr>
        <w:t xml:space="preserve">2571 </w:t>
      </w:r>
      <w:r w:rsidRPr="006F22E8">
        <w:rPr>
          <w:rFonts w:asciiTheme="majorBidi" w:hAnsiTheme="majorBidi" w:cstheme="majorBidi"/>
          <w:sz w:val="30"/>
          <w:szCs w:val="30"/>
          <w:cs/>
        </w:rPr>
        <w:t xml:space="preserve">สามารถต่ออายุสัญญาได้โดยอัตโนมัติครั้งละ </w:t>
      </w:r>
      <w:r w:rsidRPr="006F22E8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6F22E8">
        <w:rPr>
          <w:rFonts w:asciiTheme="majorBidi" w:hAnsiTheme="majorBidi" w:cstheme="majorBidi"/>
          <w:sz w:val="30"/>
          <w:szCs w:val="30"/>
          <w:cs/>
        </w:rPr>
        <w:t xml:space="preserve"> ปี จนกว่าฝ่ายใดฝ่ายหนึ่งจะบอกเลิกสัญญาล่วงหน้าไม่น้อยกว่า </w:t>
      </w:r>
      <w:r w:rsidRPr="006F22E8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6F22E8">
        <w:rPr>
          <w:rFonts w:asciiTheme="majorBidi" w:hAnsiTheme="majorBidi" w:cstheme="majorBidi"/>
          <w:sz w:val="30"/>
          <w:szCs w:val="30"/>
          <w:cs/>
        </w:rPr>
        <w:t xml:space="preserve"> เดือนก่อนวันสิ้นสุดสัญญา สัญญาฉบับที่สองมีผลบังคับใช้ตั้งแต่วันที่</w:t>
      </w:r>
      <w:r w:rsidRPr="006F22E8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6F22E8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6F22E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พฤศจิกายน </w:t>
      </w:r>
      <w:r w:rsidRPr="006F22E8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296901" w:rsidRPr="006F22E8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6F22E8">
        <w:rPr>
          <w:rFonts w:asciiTheme="majorBidi" w:hAnsiTheme="majorBidi" w:cstheme="majorBidi"/>
          <w:sz w:val="30"/>
          <w:szCs w:val="30"/>
          <w:cs/>
        </w:rPr>
        <w:t xml:space="preserve"> ถึงวันที่ </w:t>
      </w:r>
      <w:r w:rsidRPr="006F22E8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6F22E8">
        <w:rPr>
          <w:rFonts w:asciiTheme="majorBidi" w:hAnsiTheme="majorBidi" w:cstheme="majorBidi"/>
          <w:sz w:val="30"/>
          <w:szCs w:val="30"/>
          <w:cs/>
        </w:rPr>
        <w:t xml:space="preserve"> ตุลาคม </w:t>
      </w:r>
      <w:r w:rsidRPr="006F22E8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A54C3B" w:rsidRPr="006F22E8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6F22E8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7C4BE0" w:rsidRPr="006F22E8">
        <w:rPr>
          <w:rFonts w:asciiTheme="majorBidi" w:hAnsiTheme="majorBidi" w:cstheme="majorBidi" w:hint="cs"/>
          <w:sz w:val="30"/>
          <w:szCs w:val="30"/>
          <w:cs/>
          <w:lang w:val="en-US"/>
        </w:rPr>
        <w:t>และมีการต่ออายุสัญญาอีก</w:t>
      </w:r>
      <w:r w:rsidR="007C4BE0" w:rsidRPr="006F22E8">
        <w:rPr>
          <w:rFonts w:asciiTheme="majorBidi" w:hAnsiTheme="majorBidi" w:cstheme="majorBidi"/>
          <w:sz w:val="30"/>
          <w:szCs w:val="30"/>
          <w:lang w:val="en-US"/>
        </w:rPr>
        <w:t xml:space="preserve"> 3 </w:t>
      </w:r>
      <w:r w:rsidR="007C4BE0" w:rsidRPr="006F22E8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ปี ตั้งแต่วันที่ </w:t>
      </w:r>
      <w:r w:rsidR="007C4BE0" w:rsidRPr="006F22E8">
        <w:rPr>
          <w:rFonts w:asciiTheme="majorBidi" w:hAnsiTheme="majorBidi" w:cstheme="majorBidi"/>
          <w:sz w:val="30"/>
          <w:szCs w:val="30"/>
          <w:lang w:val="en-US"/>
        </w:rPr>
        <w:t xml:space="preserve">1 </w:t>
      </w:r>
      <w:r w:rsidR="007C4BE0" w:rsidRPr="006F22E8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พฤศจิกายน </w:t>
      </w:r>
      <w:r w:rsidR="007C4BE0" w:rsidRPr="006F22E8">
        <w:rPr>
          <w:rFonts w:asciiTheme="majorBidi" w:hAnsiTheme="majorBidi" w:cstheme="majorBidi"/>
          <w:sz w:val="30"/>
          <w:szCs w:val="30"/>
          <w:lang w:val="en-US"/>
        </w:rPr>
        <w:t xml:space="preserve">2566 </w:t>
      </w:r>
      <w:r w:rsidR="007C4BE0" w:rsidRPr="006F22E8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ถึงวันที่ </w:t>
      </w:r>
      <w:r w:rsidR="007C4BE0" w:rsidRPr="006F22E8">
        <w:rPr>
          <w:rFonts w:asciiTheme="majorBidi" w:hAnsiTheme="majorBidi" w:cstheme="majorBidi"/>
          <w:sz w:val="30"/>
          <w:szCs w:val="30"/>
          <w:lang w:val="en-US"/>
        </w:rPr>
        <w:t xml:space="preserve">31 </w:t>
      </w:r>
      <w:r w:rsidR="007C4BE0" w:rsidRPr="006F22E8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ตุลาคม </w:t>
      </w:r>
      <w:r w:rsidR="007C4BE0" w:rsidRPr="006F22E8">
        <w:rPr>
          <w:rFonts w:asciiTheme="majorBidi" w:hAnsiTheme="majorBidi" w:cstheme="majorBidi"/>
          <w:sz w:val="30"/>
          <w:szCs w:val="30"/>
          <w:lang w:val="en-US"/>
        </w:rPr>
        <w:t>2569</w:t>
      </w:r>
    </w:p>
    <w:p w14:paraId="11B94199" w14:textId="77777777" w:rsidR="000F5268" w:rsidRDefault="000F5268" w:rsidP="000F5268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50662DDA" w14:textId="77777777" w:rsidR="00423968" w:rsidRDefault="00423968" w:rsidP="000F5268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6293653A" w14:textId="77777777" w:rsidR="00423968" w:rsidRDefault="00423968" w:rsidP="000F5268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3AB27E50" w14:textId="77777777" w:rsidR="00423968" w:rsidRDefault="00423968" w:rsidP="000F5268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7FDF75B6" w14:textId="77777777" w:rsidR="00423968" w:rsidRDefault="00423968" w:rsidP="000F5268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1C267B3B" w14:textId="77777777" w:rsidR="00423968" w:rsidRDefault="00423968" w:rsidP="000F5268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4D4C9BD0" w14:textId="07DF2348" w:rsidR="00601138" w:rsidRPr="00F64452" w:rsidRDefault="00601138" w:rsidP="00160F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  <w:lang w:val="x-none" w:eastAsia="x-none"/>
        </w:rPr>
      </w:pPr>
      <w:r w:rsidRPr="00F64452">
        <w:rPr>
          <w:rFonts w:asciiTheme="majorBidi" w:hAnsiTheme="majorBidi" w:cstheme="majorBidi"/>
          <w:i/>
          <w:iCs/>
          <w:sz w:val="30"/>
          <w:szCs w:val="30"/>
          <w:cs/>
        </w:rPr>
        <w:t>สัญญาซื้อขายก๊าซธรรมชาติ</w:t>
      </w:r>
    </w:p>
    <w:p w14:paraId="0F024C3D" w14:textId="7A23F1BF" w:rsidR="00EC7506" w:rsidRPr="00F64452" w:rsidRDefault="00EC7506" w:rsidP="00601138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6633732F" w14:textId="6CA7E2E8" w:rsidR="00601138" w:rsidRPr="00F64452" w:rsidRDefault="00601138" w:rsidP="00503CDD">
      <w:pPr>
        <w:pStyle w:val="BodyText2"/>
        <w:tabs>
          <w:tab w:val="left" w:pos="540"/>
        </w:tabs>
        <w:spacing w:line="260" w:lineRule="atLeast"/>
        <w:ind w:left="540" w:firstLine="0"/>
        <w:rPr>
          <w:rFonts w:asciiTheme="majorBidi" w:hAnsiTheme="majorBidi" w:cstheme="majorBidi"/>
          <w:sz w:val="30"/>
          <w:szCs w:val="30"/>
        </w:rPr>
      </w:pPr>
      <w:r w:rsidRPr="00C45E25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384607" w:rsidRPr="00C45E25">
        <w:rPr>
          <w:rFonts w:asciiTheme="majorBidi" w:hAnsiTheme="majorBidi" w:cstheme="majorBidi"/>
          <w:sz w:val="30"/>
          <w:szCs w:val="30"/>
          <w:cs/>
        </w:rPr>
        <w:t>มีสัญญา</w:t>
      </w:r>
      <w:r w:rsidRPr="00C45E25">
        <w:rPr>
          <w:rFonts w:asciiTheme="majorBidi" w:hAnsiTheme="majorBidi" w:cstheme="majorBidi"/>
          <w:sz w:val="30"/>
          <w:szCs w:val="30"/>
          <w:cs/>
        </w:rPr>
        <w:t xml:space="preserve">ซื้อขายก๊าซธรรมชาติกับบริษัทในประเทศแห่งหนึ่ง </w:t>
      </w:r>
      <w:r w:rsidR="00E90083" w:rsidRPr="00C45E25">
        <w:rPr>
          <w:rFonts w:asciiTheme="majorBidi" w:hAnsiTheme="majorBidi" w:cstheme="majorBidi"/>
          <w:sz w:val="30"/>
          <w:szCs w:val="30"/>
          <w:cs/>
        </w:rPr>
        <w:t xml:space="preserve">ภายใต้เงื่อนไขของสัญญา </w:t>
      </w:r>
      <w:r w:rsidRPr="00C45E25">
        <w:rPr>
          <w:rFonts w:asciiTheme="majorBidi" w:hAnsiTheme="majorBidi" w:cstheme="majorBidi"/>
          <w:sz w:val="30"/>
          <w:szCs w:val="30"/>
          <w:cs/>
        </w:rPr>
        <w:t>บริษัทตกลงที่จะจ่ายค่าใช้จ่ายต่างๆ และปฏิบัติตามเงื่อนไข</w:t>
      </w:r>
      <w:r w:rsidR="00E90083" w:rsidRPr="00C45E25">
        <w:rPr>
          <w:rFonts w:asciiTheme="majorBidi" w:hAnsiTheme="majorBidi" w:cstheme="majorBidi"/>
          <w:sz w:val="30"/>
          <w:szCs w:val="30"/>
          <w:cs/>
        </w:rPr>
        <w:t>ที่กำหนดไว้ในสัญญา สัญญาฉบับนี้มีผลบังคับใช้</w:t>
      </w:r>
      <w:r w:rsidRPr="00C45E25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="008852A1" w:rsidRPr="00C45E25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C45E25">
        <w:rPr>
          <w:rFonts w:asciiTheme="majorBidi" w:hAnsiTheme="majorBidi" w:cstheme="majorBidi"/>
          <w:sz w:val="30"/>
          <w:szCs w:val="30"/>
        </w:rPr>
        <w:t xml:space="preserve"> </w:t>
      </w:r>
      <w:r w:rsidR="00025DB7" w:rsidRPr="00C45E25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C45E2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852A1" w:rsidRPr="00C45E25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8E386F" w:rsidRPr="00C45E25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C45E25">
        <w:rPr>
          <w:rFonts w:asciiTheme="majorBidi" w:hAnsiTheme="majorBidi" w:cstheme="majorBidi"/>
          <w:sz w:val="30"/>
          <w:szCs w:val="30"/>
        </w:rPr>
        <w:t xml:space="preserve"> </w:t>
      </w:r>
      <w:r w:rsidRPr="00C45E25">
        <w:rPr>
          <w:rFonts w:asciiTheme="majorBidi" w:hAnsiTheme="majorBidi" w:cstheme="majorBidi"/>
          <w:sz w:val="30"/>
          <w:szCs w:val="30"/>
          <w:cs/>
        </w:rPr>
        <w:t xml:space="preserve">ถึงวันที่ </w:t>
      </w:r>
      <w:r w:rsidR="008852A1" w:rsidRPr="00C45E25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C45E25">
        <w:rPr>
          <w:rFonts w:asciiTheme="majorBidi" w:hAnsiTheme="majorBidi" w:cstheme="majorBidi"/>
          <w:sz w:val="30"/>
          <w:szCs w:val="30"/>
        </w:rPr>
        <w:t xml:space="preserve"> </w:t>
      </w:r>
      <w:r w:rsidR="00025DB7" w:rsidRPr="00C45E25">
        <w:rPr>
          <w:rFonts w:asciiTheme="majorBidi" w:hAnsiTheme="majorBidi" w:cstheme="majorBidi"/>
          <w:sz w:val="30"/>
          <w:szCs w:val="30"/>
          <w:cs/>
        </w:rPr>
        <w:t>สิงหาคม</w:t>
      </w:r>
      <w:r w:rsidRPr="00C45E2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852A1" w:rsidRPr="00C45E25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F64452" w:rsidRPr="00C45E25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C45E25">
        <w:rPr>
          <w:rFonts w:asciiTheme="majorBidi" w:hAnsiTheme="majorBidi" w:cstheme="majorBidi"/>
          <w:sz w:val="30"/>
          <w:szCs w:val="30"/>
        </w:rPr>
        <w:t xml:space="preserve"> </w:t>
      </w:r>
      <w:r w:rsidRPr="00C45E25">
        <w:rPr>
          <w:rFonts w:asciiTheme="majorBidi" w:hAnsiTheme="majorBidi" w:cstheme="majorBidi"/>
          <w:sz w:val="30"/>
          <w:szCs w:val="30"/>
          <w:cs/>
        </w:rPr>
        <w:t>และ</w:t>
      </w:r>
      <w:r w:rsidR="00AF5A34" w:rsidRPr="00C45E25">
        <w:rPr>
          <w:rFonts w:asciiTheme="majorBidi" w:hAnsiTheme="majorBidi" w:cstheme="majorBidi" w:hint="cs"/>
          <w:sz w:val="30"/>
          <w:szCs w:val="30"/>
          <w:cs/>
        </w:rPr>
        <w:t>มีการต่ออายุสัญญาอีก</w:t>
      </w:r>
      <w:r w:rsidR="001D1164" w:rsidRPr="00C45E2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D1164" w:rsidRPr="00C45E25">
        <w:rPr>
          <w:rFonts w:asciiTheme="majorBidi" w:hAnsiTheme="majorBidi" w:cstheme="majorBidi"/>
          <w:sz w:val="30"/>
          <w:szCs w:val="30"/>
          <w:lang w:val="en-US"/>
        </w:rPr>
        <w:t xml:space="preserve">3 </w:t>
      </w:r>
      <w:r w:rsidR="001D1164" w:rsidRPr="00C45E25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ปี ตั้งแต่วันที่ </w:t>
      </w:r>
      <w:r w:rsidR="001D1164" w:rsidRPr="00C45E25">
        <w:rPr>
          <w:rFonts w:asciiTheme="majorBidi" w:hAnsiTheme="majorBidi" w:cstheme="majorBidi"/>
          <w:sz w:val="30"/>
          <w:szCs w:val="30"/>
          <w:lang w:val="en-US"/>
        </w:rPr>
        <w:t xml:space="preserve">1 </w:t>
      </w:r>
      <w:r w:rsidR="009763B8" w:rsidRPr="00C45E25">
        <w:rPr>
          <w:rFonts w:asciiTheme="majorBidi" w:hAnsiTheme="majorBidi" w:cstheme="majorBidi" w:hint="cs"/>
          <w:sz w:val="30"/>
          <w:szCs w:val="30"/>
          <w:cs/>
          <w:lang w:val="en-US"/>
        </w:rPr>
        <w:t>กันยายน</w:t>
      </w:r>
      <w:r w:rsidR="001D1164" w:rsidRPr="00C45E25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1D1164" w:rsidRPr="00C45E25">
        <w:rPr>
          <w:rFonts w:asciiTheme="majorBidi" w:hAnsiTheme="majorBidi" w:cstheme="majorBidi"/>
          <w:sz w:val="30"/>
          <w:szCs w:val="30"/>
          <w:lang w:val="en-US"/>
        </w:rPr>
        <w:t xml:space="preserve">2568 </w:t>
      </w:r>
      <w:r w:rsidR="001D1164" w:rsidRPr="00C45E25">
        <w:rPr>
          <w:rFonts w:asciiTheme="majorBidi" w:hAnsiTheme="majorBidi" w:cstheme="majorBidi" w:hint="cs"/>
          <w:sz w:val="30"/>
          <w:szCs w:val="30"/>
          <w:cs/>
          <w:lang w:val="en-US"/>
        </w:rPr>
        <w:t>ถึงวันที่</w:t>
      </w:r>
      <w:r w:rsidR="00BF03A0" w:rsidRPr="00C45E25">
        <w:rPr>
          <w:rFonts w:asciiTheme="majorBidi" w:hAnsiTheme="majorBidi" w:cstheme="majorBidi"/>
          <w:sz w:val="30"/>
          <w:szCs w:val="30"/>
          <w:lang w:val="en-US"/>
        </w:rPr>
        <w:t xml:space="preserve"> 31 </w:t>
      </w:r>
      <w:r w:rsidR="00BF03A0" w:rsidRPr="00C45E25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สิงหาคม </w:t>
      </w:r>
      <w:r w:rsidR="00BF03A0" w:rsidRPr="00C45E25">
        <w:rPr>
          <w:rFonts w:asciiTheme="majorBidi" w:hAnsiTheme="majorBidi" w:cstheme="majorBidi"/>
          <w:sz w:val="30"/>
          <w:szCs w:val="30"/>
          <w:lang w:val="en-US"/>
        </w:rPr>
        <w:t>2571</w:t>
      </w:r>
      <w:r w:rsidR="00BF03A0" w:rsidRPr="00C45E25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E90083" w:rsidRPr="00C45E25">
        <w:rPr>
          <w:rFonts w:asciiTheme="majorBidi" w:hAnsiTheme="majorBidi" w:cstheme="majorBidi"/>
          <w:sz w:val="30"/>
          <w:szCs w:val="30"/>
          <w:cs/>
        </w:rPr>
        <w:t>สามารถ</w:t>
      </w:r>
      <w:r w:rsidRPr="00C45E25">
        <w:rPr>
          <w:rFonts w:asciiTheme="majorBidi" w:hAnsiTheme="majorBidi" w:cstheme="majorBidi"/>
          <w:sz w:val="30"/>
          <w:szCs w:val="30"/>
          <w:cs/>
        </w:rPr>
        <w:t>ต่ออายุสัญญา</w:t>
      </w:r>
      <w:r w:rsidR="00E90083" w:rsidRPr="00C45E25">
        <w:rPr>
          <w:rFonts w:asciiTheme="majorBidi" w:hAnsiTheme="majorBidi" w:cstheme="majorBidi"/>
          <w:sz w:val="30"/>
          <w:szCs w:val="30"/>
          <w:cs/>
        </w:rPr>
        <w:t>ได้โดย</w:t>
      </w:r>
      <w:r w:rsidRPr="00C45E25">
        <w:rPr>
          <w:rFonts w:asciiTheme="majorBidi" w:hAnsiTheme="majorBidi" w:cstheme="majorBidi"/>
          <w:sz w:val="30"/>
          <w:szCs w:val="30"/>
          <w:cs/>
        </w:rPr>
        <w:t xml:space="preserve">แจ้งเป็นลายลักษณ์อักษรไม่น้อยกว่า </w:t>
      </w:r>
      <w:r w:rsidR="008852A1" w:rsidRPr="00C45E25">
        <w:rPr>
          <w:rFonts w:asciiTheme="majorBidi" w:hAnsiTheme="majorBidi" w:cstheme="majorBidi"/>
          <w:sz w:val="30"/>
          <w:szCs w:val="30"/>
          <w:lang w:val="en-US"/>
        </w:rPr>
        <w:t>90</w:t>
      </w:r>
      <w:r w:rsidRPr="00C45E25">
        <w:rPr>
          <w:rFonts w:asciiTheme="majorBidi" w:hAnsiTheme="majorBidi" w:cstheme="majorBidi"/>
          <w:sz w:val="30"/>
          <w:szCs w:val="30"/>
        </w:rPr>
        <w:t xml:space="preserve"> </w:t>
      </w:r>
      <w:r w:rsidRPr="00C45E25">
        <w:rPr>
          <w:rFonts w:asciiTheme="majorBidi" w:hAnsiTheme="majorBidi" w:cstheme="majorBidi"/>
          <w:sz w:val="30"/>
          <w:szCs w:val="30"/>
          <w:cs/>
        </w:rPr>
        <w:t>วัน</w:t>
      </w:r>
      <w:r w:rsidR="00211566" w:rsidRPr="00C45E25">
        <w:rPr>
          <w:rFonts w:asciiTheme="majorBidi" w:hAnsiTheme="majorBidi" w:cstheme="majorBidi"/>
          <w:sz w:val="30"/>
          <w:szCs w:val="30"/>
          <w:cs/>
        </w:rPr>
        <w:t>ก่อนวันสิ้นสุดสัญญา</w:t>
      </w:r>
    </w:p>
    <w:p w14:paraId="1A54F2A2" w14:textId="77777777" w:rsidR="0075245E" w:rsidRPr="000F5268" w:rsidRDefault="0075245E" w:rsidP="003144A6">
      <w:pPr>
        <w:pStyle w:val="BodyText2"/>
        <w:tabs>
          <w:tab w:val="left" w:pos="540"/>
        </w:tabs>
        <w:spacing w:line="260" w:lineRule="atLeast"/>
        <w:ind w:left="0" w:firstLine="0"/>
        <w:jc w:val="thaiDistribute"/>
        <w:rPr>
          <w:rFonts w:asciiTheme="majorBidi" w:hAnsiTheme="majorBidi" w:cstheme="majorBidi"/>
          <w:sz w:val="24"/>
          <w:szCs w:val="24"/>
          <w:highlight w:val="yellow"/>
          <w:lang w:val="en-US"/>
        </w:rPr>
      </w:pPr>
    </w:p>
    <w:p w14:paraId="70903382" w14:textId="77777777" w:rsidR="003C25B9" w:rsidRPr="000D36F7" w:rsidRDefault="003C25B9" w:rsidP="003C25B9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0D36F7">
        <w:rPr>
          <w:rFonts w:asciiTheme="majorBidi" w:hAnsiTheme="majorBidi" w:cstheme="majorBidi"/>
          <w:i/>
          <w:iCs/>
          <w:sz w:val="30"/>
          <w:szCs w:val="30"/>
          <w:cs/>
        </w:rPr>
        <w:t>สัญญา</w:t>
      </w:r>
      <w:r w:rsidRPr="000D36F7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ขนส่ง</w:t>
      </w:r>
      <w:r w:rsidR="00384607" w:rsidRPr="000D36F7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ภายในประเทศ</w:t>
      </w:r>
    </w:p>
    <w:p w14:paraId="6714F491" w14:textId="77777777" w:rsidR="003C25B9" w:rsidRPr="000D36F7" w:rsidRDefault="003C25B9" w:rsidP="003C25B9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732081D1" w14:textId="6DE3A754" w:rsidR="000F5268" w:rsidRDefault="003C25B9" w:rsidP="00951492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0D36F7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4016DD" w:rsidRPr="000D36F7">
        <w:rPr>
          <w:rFonts w:asciiTheme="majorBidi" w:hAnsiTheme="majorBidi" w:cstheme="majorBidi"/>
          <w:sz w:val="30"/>
          <w:szCs w:val="30"/>
          <w:cs/>
        </w:rPr>
        <w:t>มี</w:t>
      </w:r>
      <w:r w:rsidRPr="000D36F7">
        <w:rPr>
          <w:rFonts w:asciiTheme="majorBidi" w:hAnsiTheme="majorBidi" w:cstheme="majorBidi"/>
          <w:sz w:val="30"/>
          <w:szCs w:val="30"/>
          <w:cs/>
        </w:rPr>
        <w:t>สัญญา</w:t>
      </w:r>
      <w:r w:rsidR="00071B0A" w:rsidRPr="000D36F7">
        <w:rPr>
          <w:rFonts w:asciiTheme="majorBidi" w:hAnsiTheme="majorBidi" w:cstheme="majorBidi"/>
          <w:sz w:val="30"/>
          <w:szCs w:val="30"/>
          <w:cs/>
        </w:rPr>
        <w:t>ขนส่ง</w:t>
      </w:r>
      <w:r w:rsidR="004016DD" w:rsidRPr="000D36F7">
        <w:rPr>
          <w:rFonts w:asciiTheme="majorBidi" w:hAnsiTheme="majorBidi" w:cstheme="majorBidi"/>
          <w:sz w:val="30"/>
          <w:szCs w:val="30"/>
          <w:cs/>
        </w:rPr>
        <w:t>ภายในประเทศ</w:t>
      </w:r>
      <w:r w:rsidRPr="000D36F7">
        <w:rPr>
          <w:rFonts w:asciiTheme="majorBidi" w:hAnsiTheme="majorBidi" w:cstheme="majorBidi"/>
          <w:sz w:val="30"/>
          <w:szCs w:val="30"/>
          <w:cs/>
        </w:rPr>
        <w:t>กับบริษัทในประเทศแห่งหนึ่ง ภายใต้เงื่อนไขของสัญญา บริษัทตกลงที่จะ</w:t>
      </w:r>
      <w:r w:rsidRPr="000D36F7">
        <w:rPr>
          <w:rFonts w:asciiTheme="majorBidi" w:hAnsiTheme="majorBidi" w:cstheme="majorBidi"/>
          <w:spacing w:val="-4"/>
          <w:sz w:val="30"/>
          <w:szCs w:val="30"/>
          <w:cs/>
        </w:rPr>
        <w:t>จ่ายค่าใช้จ่ายต่างๆ และปฏิบัติตามเงื่อนไขที่กำหนดไว้ในสัญญา สัญญาฉบับนี้มีผลบังคับใช้ตั้งแต่วันที่</w:t>
      </w:r>
      <w:r w:rsidR="00071B0A" w:rsidRPr="000D36F7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="008852A1" w:rsidRPr="000D36F7">
        <w:rPr>
          <w:rFonts w:asciiTheme="majorBidi" w:hAnsiTheme="majorBidi" w:cstheme="majorBidi"/>
          <w:spacing w:val="-4"/>
          <w:sz w:val="30"/>
          <w:szCs w:val="30"/>
          <w:lang w:val="en-US"/>
        </w:rPr>
        <w:t>1</w:t>
      </w:r>
      <w:r w:rsidRPr="000D36F7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4016DD" w:rsidRPr="000D36F7">
        <w:rPr>
          <w:rFonts w:asciiTheme="majorBidi" w:hAnsiTheme="majorBidi" w:cstheme="majorBidi"/>
          <w:spacing w:val="-4"/>
          <w:sz w:val="30"/>
          <w:szCs w:val="30"/>
          <w:cs/>
        </w:rPr>
        <w:t>เมษายน</w:t>
      </w:r>
      <w:r w:rsidRPr="000D36F7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8852A1" w:rsidRPr="000D36F7">
        <w:rPr>
          <w:rFonts w:asciiTheme="majorBidi" w:hAnsiTheme="majorBidi" w:cstheme="majorBidi"/>
          <w:spacing w:val="-4"/>
          <w:sz w:val="30"/>
          <w:szCs w:val="30"/>
          <w:lang w:val="en-US"/>
        </w:rPr>
        <w:t>256</w:t>
      </w:r>
      <w:r w:rsidR="000D36F7" w:rsidRPr="000D36F7">
        <w:rPr>
          <w:rFonts w:asciiTheme="majorBidi" w:hAnsiTheme="majorBidi" w:cstheme="majorBidi"/>
          <w:spacing w:val="-4"/>
          <w:sz w:val="30"/>
          <w:szCs w:val="30"/>
          <w:lang w:val="en-US"/>
        </w:rPr>
        <w:t>7</w:t>
      </w:r>
      <w:r w:rsidR="00FA1106" w:rsidRPr="000D36F7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0D36F7">
        <w:rPr>
          <w:rFonts w:asciiTheme="majorBidi" w:hAnsiTheme="majorBidi" w:cstheme="majorBidi"/>
          <w:sz w:val="30"/>
          <w:szCs w:val="30"/>
          <w:cs/>
        </w:rPr>
        <w:t xml:space="preserve">ถึงวันที่ </w:t>
      </w:r>
      <w:r w:rsidR="008852A1" w:rsidRPr="000D36F7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0D36F7">
        <w:rPr>
          <w:rFonts w:asciiTheme="majorBidi" w:hAnsiTheme="majorBidi" w:cstheme="majorBidi"/>
          <w:sz w:val="30"/>
          <w:szCs w:val="30"/>
        </w:rPr>
        <w:t xml:space="preserve"> </w:t>
      </w:r>
      <w:r w:rsidR="004016DD" w:rsidRPr="000D36F7">
        <w:rPr>
          <w:rFonts w:asciiTheme="majorBidi" w:hAnsiTheme="majorBidi" w:cstheme="majorBidi"/>
          <w:sz w:val="30"/>
          <w:szCs w:val="30"/>
          <w:cs/>
        </w:rPr>
        <w:t>มีนาคม</w:t>
      </w:r>
      <w:r w:rsidRPr="000D36F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852A1" w:rsidRPr="000D36F7">
        <w:rPr>
          <w:rFonts w:asciiTheme="majorBidi" w:hAnsiTheme="majorBidi" w:cstheme="majorBidi"/>
          <w:sz w:val="30"/>
          <w:szCs w:val="30"/>
          <w:lang w:val="en-US"/>
        </w:rPr>
        <w:t>25</w:t>
      </w:r>
      <w:r w:rsidR="000D36F7" w:rsidRPr="000D36F7">
        <w:rPr>
          <w:rFonts w:asciiTheme="majorBidi" w:hAnsiTheme="majorBidi" w:cstheme="majorBidi"/>
          <w:sz w:val="30"/>
          <w:szCs w:val="30"/>
          <w:lang w:val="en-US"/>
        </w:rPr>
        <w:t>70</w:t>
      </w:r>
      <w:r w:rsidRPr="000D36F7">
        <w:rPr>
          <w:rFonts w:asciiTheme="majorBidi" w:hAnsiTheme="majorBidi" w:cstheme="majorBidi"/>
          <w:sz w:val="30"/>
          <w:szCs w:val="30"/>
        </w:rPr>
        <w:t xml:space="preserve"> </w:t>
      </w:r>
      <w:r w:rsidRPr="000D36F7">
        <w:rPr>
          <w:rFonts w:asciiTheme="majorBidi" w:hAnsiTheme="majorBidi" w:cstheme="majorBidi"/>
          <w:sz w:val="30"/>
          <w:szCs w:val="30"/>
          <w:cs/>
        </w:rPr>
        <w:t>และสามารถต่ออายุสัญญาได้โดย</w:t>
      </w:r>
      <w:r w:rsidR="00384607" w:rsidRPr="000D36F7">
        <w:rPr>
          <w:rFonts w:asciiTheme="majorBidi" w:hAnsiTheme="majorBidi" w:cstheme="majorBidi"/>
          <w:sz w:val="30"/>
          <w:szCs w:val="30"/>
          <w:cs/>
        </w:rPr>
        <w:t>อัตโนมัติครั้งละ</w:t>
      </w:r>
      <w:r w:rsidR="00384607" w:rsidRPr="000D36F7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8852A1" w:rsidRPr="000D36F7">
        <w:rPr>
          <w:rFonts w:asciiTheme="majorBidi" w:hAnsiTheme="majorBidi" w:cstheme="majorBidi"/>
          <w:sz w:val="30"/>
          <w:szCs w:val="30"/>
          <w:lang w:val="en-US"/>
        </w:rPr>
        <w:t>5</w:t>
      </w:r>
      <w:r w:rsidR="00384607" w:rsidRPr="000D36F7">
        <w:rPr>
          <w:rFonts w:asciiTheme="majorBidi" w:hAnsiTheme="majorBidi" w:cstheme="majorBidi"/>
          <w:sz w:val="30"/>
          <w:szCs w:val="30"/>
          <w:cs/>
          <w:lang w:val="en-US"/>
        </w:rPr>
        <w:t xml:space="preserve"> ปี</w:t>
      </w:r>
      <w:r w:rsidR="00D34470" w:rsidRPr="000D36F7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384607" w:rsidRPr="000D36F7">
        <w:rPr>
          <w:rFonts w:asciiTheme="majorBidi" w:hAnsiTheme="majorBidi" w:cstheme="majorBidi"/>
          <w:sz w:val="30"/>
          <w:szCs w:val="30"/>
          <w:cs/>
          <w:lang w:val="en-US"/>
        </w:rPr>
        <w:t>จนกว่าฝ่ายใดฝ่ายหนึ่งจะบอกเลิกสัญญาล่วงหน้า</w:t>
      </w:r>
      <w:r w:rsidRPr="000D36F7">
        <w:rPr>
          <w:rFonts w:asciiTheme="majorBidi" w:hAnsiTheme="majorBidi" w:cstheme="majorBidi"/>
          <w:sz w:val="30"/>
          <w:szCs w:val="30"/>
          <w:cs/>
        </w:rPr>
        <w:t>ไม่น้อยกว่า</w:t>
      </w:r>
      <w:r w:rsidR="004016DD" w:rsidRPr="000D36F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852A1" w:rsidRPr="000D36F7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0D36F7">
        <w:rPr>
          <w:rFonts w:asciiTheme="majorBidi" w:hAnsiTheme="majorBidi" w:cstheme="majorBidi"/>
          <w:sz w:val="30"/>
          <w:szCs w:val="30"/>
        </w:rPr>
        <w:t xml:space="preserve"> </w:t>
      </w:r>
      <w:r w:rsidR="004016DD" w:rsidRPr="000D36F7">
        <w:rPr>
          <w:rFonts w:asciiTheme="majorBidi" w:hAnsiTheme="majorBidi" w:cstheme="majorBidi"/>
          <w:sz w:val="30"/>
          <w:szCs w:val="30"/>
          <w:cs/>
        </w:rPr>
        <w:t>เดือน</w:t>
      </w:r>
      <w:r w:rsidRPr="000D36F7">
        <w:rPr>
          <w:rFonts w:asciiTheme="majorBidi" w:hAnsiTheme="majorBidi" w:cstheme="majorBidi"/>
          <w:sz w:val="30"/>
          <w:szCs w:val="30"/>
          <w:cs/>
        </w:rPr>
        <w:t>ก่อนวันสิ้นสุดสัญญา</w:t>
      </w:r>
    </w:p>
    <w:p w14:paraId="33577468" w14:textId="77777777" w:rsidR="00BC303E" w:rsidRDefault="00BC3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lang w:val="x-none" w:eastAsia="x-none"/>
        </w:rPr>
      </w:pPr>
    </w:p>
    <w:p w14:paraId="668D1604" w14:textId="77777777" w:rsidR="00020DD9" w:rsidRPr="008F5DE8" w:rsidRDefault="000E2B34" w:rsidP="00524E96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F5DE8">
        <w:rPr>
          <w:rFonts w:asciiTheme="majorBidi" w:hAnsiTheme="majorBidi" w:cstheme="majorBidi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37F74A21" w14:textId="77777777" w:rsidR="002C659D" w:rsidRDefault="002C659D" w:rsidP="002C65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46D777A1" w14:textId="77FA461B" w:rsidR="00975403" w:rsidRPr="004946A0" w:rsidRDefault="00750464" w:rsidP="00B62061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860AFC">
        <w:rPr>
          <w:rFonts w:asciiTheme="majorBidi" w:hAnsiTheme="majorBidi" w:cstheme="majorBidi" w:hint="cs"/>
          <w:sz w:val="30"/>
          <w:szCs w:val="30"/>
          <w:cs/>
        </w:rPr>
        <w:t>เมื่อวันที่</w:t>
      </w:r>
      <w:r w:rsidRPr="00860AF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60AFC">
        <w:rPr>
          <w:rFonts w:asciiTheme="majorBidi" w:hAnsiTheme="majorBidi" w:cstheme="majorBidi"/>
          <w:sz w:val="30"/>
          <w:szCs w:val="30"/>
        </w:rPr>
        <w:t xml:space="preserve">19 </w:t>
      </w:r>
      <w:r w:rsidRPr="00860AFC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Pr="00860AFC">
        <w:rPr>
          <w:rFonts w:asciiTheme="majorBidi" w:hAnsiTheme="majorBidi" w:cstheme="majorBidi"/>
          <w:sz w:val="30"/>
          <w:szCs w:val="30"/>
        </w:rPr>
        <w:t xml:space="preserve">2569 </w:t>
      </w:r>
      <w:r w:rsidRPr="00860AFC">
        <w:rPr>
          <w:rFonts w:asciiTheme="majorBidi" w:hAnsiTheme="majorBidi" w:cstheme="majorBidi"/>
          <w:sz w:val="30"/>
          <w:szCs w:val="30"/>
          <w:cs/>
        </w:rPr>
        <w:t>ที่ประชุมคณะกรรมการของบริษัทได้มีมติอนุมัติการ</w:t>
      </w:r>
      <w:r w:rsidRPr="00860AFC">
        <w:rPr>
          <w:rFonts w:asciiTheme="majorBidi" w:hAnsiTheme="majorBidi" w:cstheme="majorBidi" w:hint="cs"/>
          <w:sz w:val="30"/>
          <w:szCs w:val="30"/>
          <w:cs/>
        </w:rPr>
        <w:t>จ่ายเงินปันผลประจำปี</w:t>
      </w:r>
      <w:r w:rsidR="00AD7EA2" w:rsidRPr="00860AF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D7EA2" w:rsidRPr="00860AFC">
        <w:rPr>
          <w:rFonts w:asciiTheme="majorBidi" w:hAnsiTheme="majorBidi" w:cstheme="majorBidi"/>
          <w:sz w:val="30"/>
          <w:szCs w:val="30"/>
          <w:lang w:val="en-US"/>
        </w:rPr>
        <w:t xml:space="preserve">2568 </w:t>
      </w:r>
      <w:r w:rsidR="00860AFC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  </w:t>
      </w:r>
      <w:r w:rsidRPr="00860AFC">
        <w:rPr>
          <w:rFonts w:asciiTheme="majorBidi" w:hAnsiTheme="majorBidi" w:cstheme="majorBidi" w:hint="cs"/>
          <w:sz w:val="30"/>
          <w:szCs w:val="30"/>
          <w:cs/>
        </w:rPr>
        <w:t>จากกำไร</w:t>
      </w:r>
      <w:r w:rsidR="00C06689" w:rsidRPr="00860AFC">
        <w:rPr>
          <w:rFonts w:asciiTheme="majorBidi" w:hAnsiTheme="majorBidi" w:cstheme="majorBidi" w:hint="cs"/>
          <w:sz w:val="30"/>
          <w:szCs w:val="30"/>
          <w:cs/>
        </w:rPr>
        <w:t xml:space="preserve">สุทธิสำหรับงวดวันที่ </w:t>
      </w:r>
      <w:r w:rsidR="00C06689" w:rsidRPr="00860AFC">
        <w:rPr>
          <w:rFonts w:asciiTheme="majorBidi" w:hAnsiTheme="majorBidi" w:cstheme="majorBidi"/>
          <w:sz w:val="30"/>
          <w:szCs w:val="30"/>
          <w:lang w:val="en-US"/>
        </w:rPr>
        <w:t xml:space="preserve">1 </w:t>
      </w:r>
      <w:r w:rsidR="00C06689" w:rsidRPr="00860AFC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กรกฎาคม ถึงวันที่ </w:t>
      </w:r>
      <w:r w:rsidR="00C06689" w:rsidRPr="00860AFC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C06689" w:rsidRPr="00860AFC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ธันวาคม</w:t>
      </w:r>
      <w:r w:rsidR="00C06689" w:rsidRPr="00860AFC">
        <w:rPr>
          <w:rFonts w:asciiTheme="majorBidi" w:hAnsiTheme="majorBidi" w:cstheme="majorBidi"/>
          <w:sz w:val="30"/>
          <w:szCs w:val="30"/>
          <w:lang w:val="en-US"/>
        </w:rPr>
        <w:t xml:space="preserve"> 2568 </w:t>
      </w:r>
      <w:r w:rsidR="00C06689" w:rsidRPr="00860AFC">
        <w:rPr>
          <w:rFonts w:asciiTheme="majorBidi" w:hAnsiTheme="majorBidi" w:cstheme="majorBidi" w:hint="cs"/>
          <w:sz w:val="30"/>
          <w:szCs w:val="30"/>
          <w:cs/>
          <w:lang w:val="en-US"/>
        </w:rPr>
        <w:t>และกำไร</w:t>
      </w:r>
      <w:r w:rsidRPr="00860AFC">
        <w:rPr>
          <w:rFonts w:asciiTheme="majorBidi" w:hAnsiTheme="majorBidi" w:cstheme="majorBidi" w:hint="cs"/>
          <w:sz w:val="30"/>
          <w:szCs w:val="30"/>
          <w:cs/>
        </w:rPr>
        <w:t xml:space="preserve">สะสมที่ยังไม่ได้จัดสรร ณ วันที่ </w:t>
      </w:r>
      <w:r w:rsidRPr="00860AFC">
        <w:rPr>
          <w:rFonts w:asciiTheme="majorBidi" w:hAnsiTheme="majorBidi" w:cstheme="majorBidi"/>
          <w:sz w:val="30"/>
          <w:szCs w:val="30"/>
          <w:lang w:val="en-US"/>
        </w:rPr>
        <w:t xml:space="preserve">31 </w:t>
      </w:r>
      <w:r w:rsidRPr="00860AFC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ธันวาคม </w:t>
      </w:r>
      <w:r w:rsidRPr="00860AFC">
        <w:rPr>
          <w:rFonts w:asciiTheme="majorBidi" w:hAnsiTheme="majorBidi" w:cstheme="majorBidi"/>
          <w:sz w:val="30"/>
          <w:szCs w:val="30"/>
          <w:lang w:val="en-US"/>
        </w:rPr>
        <w:t xml:space="preserve">2568 </w:t>
      </w:r>
      <w:r w:rsidRPr="00860AFC">
        <w:rPr>
          <w:rFonts w:asciiTheme="majorBidi" w:hAnsiTheme="majorBidi" w:cstheme="majorBidi"/>
          <w:sz w:val="30"/>
          <w:szCs w:val="30"/>
          <w:cs/>
        </w:rPr>
        <w:t xml:space="preserve">ในอัตราหุ้นละ </w:t>
      </w:r>
      <w:r w:rsidRPr="00860AFC">
        <w:rPr>
          <w:rFonts w:asciiTheme="majorBidi" w:hAnsiTheme="majorBidi" w:cstheme="majorBidi"/>
          <w:sz w:val="30"/>
          <w:szCs w:val="30"/>
        </w:rPr>
        <w:t xml:space="preserve">0.60 </w:t>
      </w:r>
      <w:r w:rsidRPr="00860AFC">
        <w:rPr>
          <w:rFonts w:asciiTheme="majorBidi" w:hAnsiTheme="majorBidi" w:cstheme="majorBidi"/>
          <w:sz w:val="30"/>
          <w:szCs w:val="30"/>
          <w:cs/>
        </w:rPr>
        <w:t>บาท เป็นจำนวนเงินทั้งสิ้น</w:t>
      </w:r>
      <w:r w:rsidRPr="00860AFC">
        <w:rPr>
          <w:rFonts w:asciiTheme="majorBidi" w:hAnsiTheme="majorBidi" w:cstheme="majorBidi"/>
          <w:sz w:val="30"/>
          <w:szCs w:val="30"/>
        </w:rPr>
        <w:t xml:space="preserve"> 780 </w:t>
      </w:r>
      <w:r w:rsidRPr="00860AFC">
        <w:rPr>
          <w:rFonts w:asciiTheme="majorBidi" w:hAnsiTheme="majorBidi" w:cstheme="majorBidi"/>
          <w:sz w:val="30"/>
          <w:szCs w:val="30"/>
          <w:cs/>
        </w:rPr>
        <w:t xml:space="preserve">ล้านบาท มีกำหนดจ่ายในวันที่ </w:t>
      </w:r>
      <w:r w:rsidRPr="00860AFC">
        <w:rPr>
          <w:rFonts w:asciiTheme="majorBidi" w:hAnsiTheme="majorBidi" w:cstheme="majorBidi"/>
          <w:sz w:val="30"/>
          <w:szCs w:val="30"/>
          <w:lang w:val="en-US"/>
        </w:rPr>
        <w:t>21</w:t>
      </w:r>
      <w:r w:rsidRPr="00860AFC">
        <w:rPr>
          <w:rFonts w:asciiTheme="majorBidi" w:hAnsiTheme="majorBidi" w:cstheme="majorBidi"/>
          <w:sz w:val="30"/>
          <w:szCs w:val="30"/>
        </w:rPr>
        <w:t xml:space="preserve"> </w:t>
      </w:r>
      <w:r w:rsidRPr="00860AFC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Pr="00860AF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60AFC">
        <w:rPr>
          <w:rFonts w:asciiTheme="majorBidi" w:hAnsiTheme="majorBidi" w:cstheme="majorBidi"/>
          <w:sz w:val="30"/>
          <w:szCs w:val="30"/>
        </w:rPr>
        <w:t xml:space="preserve">2569 </w:t>
      </w:r>
      <w:r w:rsidRPr="00860AFC">
        <w:rPr>
          <w:rFonts w:asciiTheme="majorBidi" w:hAnsiTheme="majorBidi" w:cstheme="majorBidi"/>
          <w:sz w:val="30"/>
          <w:szCs w:val="30"/>
          <w:cs/>
        </w:rPr>
        <w:t>อย่างไรก็ตาม เงินปันผลดังกล่าวต้องได้รับการอนุมัติครั้งสุดท้ายจากผู้ถือหุ้นของบริษัท</w:t>
      </w:r>
      <w:r w:rsidR="00340339" w:rsidRPr="004946A0">
        <w:rPr>
          <w:rFonts w:asciiTheme="majorBidi" w:hAnsiTheme="majorBidi" w:cstheme="majorBidi"/>
          <w:sz w:val="30"/>
          <w:szCs w:val="30"/>
        </w:rPr>
        <w:tab/>
      </w:r>
    </w:p>
    <w:p w14:paraId="778C683D" w14:textId="77777777" w:rsidR="006D1D74" w:rsidRPr="00C06689" w:rsidRDefault="006D1D74" w:rsidP="006D1D74">
      <w:pPr>
        <w:pStyle w:val="ListParagraph"/>
        <w:rPr>
          <w:rFonts w:asciiTheme="majorBidi" w:hAnsiTheme="majorBidi" w:cstheme="majorBidi"/>
          <w:sz w:val="30"/>
          <w:szCs w:val="30"/>
          <w:highlight w:val="yellow"/>
          <w:cs/>
        </w:rPr>
      </w:pPr>
    </w:p>
    <w:sectPr w:rsidR="006D1D74" w:rsidRPr="00C06689" w:rsidSect="00B16945">
      <w:headerReference w:type="default" r:id="rId32"/>
      <w:footerReference w:type="default" r:id="rId33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906271" w14:textId="77777777" w:rsidR="00112F0A" w:rsidRDefault="00112F0A" w:rsidP="004956B4">
      <w:r>
        <w:separator/>
      </w:r>
    </w:p>
  </w:endnote>
  <w:endnote w:type="continuationSeparator" w:id="0">
    <w:p w14:paraId="55083850" w14:textId="77777777" w:rsidR="00112F0A" w:rsidRDefault="00112F0A" w:rsidP="004956B4">
      <w:r>
        <w:continuationSeparator/>
      </w:r>
    </w:p>
  </w:endnote>
  <w:endnote w:type="continuationNotice" w:id="1">
    <w:p w14:paraId="3FF60364" w14:textId="77777777" w:rsidR="00112F0A" w:rsidRDefault="00112F0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Bold">
    <w:altName w:val="Arial Unicode MS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ABEE3" w14:textId="79941BC3" w:rsidR="002E3079" w:rsidRPr="00D83CBA" w:rsidRDefault="002E3079" w:rsidP="00A6594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0B05E8">
      <w:rPr>
        <w:rStyle w:val="PageNumber"/>
        <w:rFonts w:ascii="Angsana New" w:hAnsi="Angsana New"/>
        <w:sz w:val="30"/>
        <w:szCs w:val="30"/>
      </w:rPr>
      <w:fldChar w:fldCharType="begin"/>
    </w:r>
    <w:r w:rsidRPr="000B05E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B05E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</w:t>
    </w:r>
    <w:r w:rsidRPr="008852A1">
      <w:rPr>
        <w:rStyle w:val="PageNumber"/>
        <w:rFonts w:ascii="Angsana New" w:hAnsi="Angsana New"/>
        <w:noProof/>
        <w:sz w:val="30"/>
        <w:szCs w:val="30"/>
        <w:lang w:val="en-US"/>
      </w:rPr>
      <w:t>4</w:t>
    </w:r>
    <w:r w:rsidRPr="000B05E8">
      <w:rPr>
        <w:rStyle w:val="PageNumber"/>
        <w:rFonts w:ascii="Angsana New" w:hAnsi="Angsana New"/>
        <w:sz w:val="30"/>
        <w:szCs w:val="30"/>
      </w:rPr>
      <w:fldChar w:fldCharType="end"/>
    </w:r>
  </w:p>
  <w:p w14:paraId="58A9E367" w14:textId="77777777" w:rsidR="002E3079" w:rsidRPr="00AE75D6" w:rsidRDefault="002E3079" w:rsidP="00A6594C">
    <w:pPr>
      <w:tabs>
        <w:tab w:val="left" w:pos="9000"/>
      </w:tabs>
      <w:rPr>
        <w:rFonts w:ascii="Angsana New" w:hAnsi="Angsana New" w:cs="Angsana New"/>
        <w:i/>
        <w:iCs/>
        <w:sz w:val="30"/>
        <w:szCs w:val="30"/>
      </w:rPr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FA387" w14:textId="77777777" w:rsidR="00E9608C" w:rsidRPr="00D83CBA" w:rsidRDefault="00E9608C" w:rsidP="00A6594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0B05E8">
      <w:rPr>
        <w:rStyle w:val="PageNumber"/>
        <w:rFonts w:ascii="Angsana New" w:hAnsi="Angsana New"/>
        <w:sz w:val="30"/>
        <w:szCs w:val="30"/>
      </w:rPr>
      <w:fldChar w:fldCharType="begin"/>
    </w:r>
    <w:r w:rsidRPr="000B05E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B05E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</w:t>
    </w:r>
    <w:r w:rsidRPr="008852A1">
      <w:rPr>
        <w:rStyle w:val="PageNumber"/>
        <w:rFonts w:ascii="Angsana New" w:hAnsi="Angsana New"/>
        <w:noProof/>
        <w:sz w:val="30"/>
        <w:szCs w:val="30"/>
        <w:lang w:val="en-US"/>
      </w:rPr>
      <w:t>4</w:t>
    </w:r>
    <w:r w:rsidRPr="000B05E8">
      <w:rPr>
        <w:rStyle w:val="PageNumber"/>
        <w:rFonts w:ascii="Angsana New" w:hAnsi="Angsana New"/>
        <w:sz w:val="30"/>
        <w:szCs w:val="30"/>
      </w:rPr>
      <w:fldChar w:fldCharType="end"/>
    </w:r>
  </w:p>
  <w:p w14:paraId="3E01442A" w14:textId="77777777" w:rsidR="00E9608C" w:rsidRPr="00AE75D6" w:rsidRDefault="00E9608C" w:rsidP="00A6594C">
    <w:pPr>
      <w:tabs>
        <w:tab w:val="left" w:pos="9000"/>
      </w:tabs>
      <w:rPr>
        <w:rFonts w:ascii="Angsana New" w:hAnsi="Angsana New" w:cs="Angsana New"/>
        <w:i/>
        <w:iCs/>
        <w:sz w:val="30"/>
        <w:szCs w:val="30"/>
      </w:rPr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48933" w14:textId="77777777" w:rsidR="00E9608C" w:rsidRPr="00D83CBA" w:rsidRDefault="00E9608C" w:rsidP="00A6594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0B05E8">
      <w:rPr>
        <w:rStyle w:val="PageNumber"/>
        <w:rFonts w:ascii="Angsana New" w:hAnsi="Angsana New"/>
        <w:sz w:val="30"/>
        <w:szCs w:val="30"/>
      </w:rPr>
      <w:fldChar w:fldCharType="begin"/>
    </w:r>
    <w:r w:rsidRPr="000B05E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B05E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</w:t>
    </w:r>
    <w:r w:rsidRPr="008852A1">
      <w:rPr>
        <w:rStyle w:val="PageNumber"/>
        <w:rFonts w:ascii="Angsana New" w:hAnsi="Angsana New"/>
        <w:noProof/>
        <w:sz w:val="30"/>
        <w:szCs w:val="30"/>
        <w:lang w:val="en-US"/>
      </w:rPr>
      <w:t>4</w:t>
    </w:r>
    <w:r w:rsidRPr="000B05E8">
      <w:rPr>
        <w:rStyle w:val="PageNumber"/>
        <w:rFonts w:ascii="Angsana New" w:hAnsi="Angsana New"/>
        <w:sz w:val="30"/>
        <w:szCs w:val="30"/>
      </w:rPr>
      <w:fldChar w:fldCharType="end"/>
    </w:r>
  </w:p>
  <w:p w14:paraId="0CC041DF" w14:textId="77777777" w:rsidR="00E9608C" w:rsidRPr="00AE75D6" w:rsidRDefault="00E9608C" w:rsidP="00A6594C">
    <w:pPr>
      <w:tabs>
        <w:tab w:val="left" w:pos="9000"/>
      </w:tabs>
      <w:rPr>
        <w:rFonts w:ascii="Angsana New" w:hAnsi="Angsana New" w:cs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94B41C" w14:textId="5E2E303B" w:rsidR="002E3079" w:rsidRPr="00553844" w:rsidRDefault="002E3079" w:rsidP="0084424A">
    <w:pPr>
      <w:tabs>
        <w:tab w:val="left" w:pos="9000"/>
        <w:tab w:val="right" w:pos="9587"/>
      </w:tabs>
      <w:jc w:val="right"/>
      <w:rPr>
        <w:rFonts w:ascii="Angsana New" w:hAnsi="Angsana New" w:cs="Angsana New"/>
        <w:sz w:val="30"/>
        <w:szCs w:val="30"/>
      </w:rPr>
    </w:pPr>
    <w:r>
      <w:rPr>
        <w:rStyle w:val="PageNumber"/>
        <w:rFonts w:ascii="Angsana New" w:hAnsi="Angsana New" w:cs="Angsana New"/>
        <w:sz w:val="30"/>
        <w:szCs w:val="30"/>
      </w:rPr>
      <w:tab/>
    </w:r>
    <w:r>
      <w:rPr>
        <w:rStyle w:val="PageNumber"/>
        <w:rFonts w:ascii="Angsana New" w:hAnsi="Angsana New" w:cs="Angsana New"/>
        <w:sz w:val="30"/>
        <w:szCs w:val="30"/>
      </w:rPr>
      <w:tab/>
    </w:r>
    <w:r>
      <w:rPr>
        <w:rStyle w:val="PageNumber"/>
        <w:rFonts w:ascii="Angsana New" w:hAnsi="Angsana New" w:cs="Angsana New"/>
        <w:sz w:val="30"/>
        <w:szCs w:val="30"/>
      </w:rPr>
      <w:tab/>
    </w:r>
    <w:r>
      <w:rPr>
        <w:rStyle w:val="PageNumber"/>
        <w:rFonts w:ascii="Angsana New" w:hAnsi="Angsana New" w:cs="Angsana New"/>
        <w:sz w:val="30"/>
        <w:szCs w:val="30"/>
      </w:rPr>
      <w:tab/>
    </w:r>
    <w:r>
      <w:rPr>
        <w:rStyle w:val="PageNumber"/>
        <w:rFonts w:ascii="Angsana New" w:hAnsi="Angsana New" w:cs="Angsana New"/>
        <w:sz w:val="30"/>
        <w:szCs w:val="30"/>
      </w:rPr>
      <w:tab/>
    </w:r>
    <w:r>
      <w:rPr>
        <w:rStyle w:val="PageNumber"/>
        <w:rFonts w:ascii="Angsana New" w:hAnsi="Angsana New" w:cs="Angsana New"/>
        <w:sz w:val="30"/>
        <w:szCs w:val="30"/>
      </w:rPr>
      <w:tab/>
    </w:r>
    <w:r w:rsidRPr="00553844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553844">
      <w:rPr>
        <w:rStyle w:val="PageNumber"/>
        <w:rFonts w:ascii="Angsana New" w:hAnsi="Angsana New" w:cs="Angsana New"/>
        <w:sz w:val="30"/>
        <w:szCs w:val="30"/>
      </w:rPr>
      <w:instrText xml:space="preserve"> PAGE </w:instrText>
    </w:r>
    <w:r w:rsidRPr="00553844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</w:t>
    </w:r>
    <w:r w:rsidRPr="008852A1">
      <w:rPr>
        <w:rStyle w:val="PageNumber"/>
        <w:rFonts w:ascii="Angsana New" w:hAnsi="Angsana New" w:cs="Angsana New"/>
        <w:noProof/>
        <w:sz w:val="30"/>
        <w:szCs w:val="30"/>
      </w:rPr>
      <w:t>6</w:t>
    </w:r>
    <w:r w:rsidRPr="00553844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18CE606E" w14:textId="77777777" w:rsidR="002E3079" w:rsidRDefault="002E307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4E3717" w14:textId="77777777" w:rsidR="00C114C1" w:rsidRPr="00D83CBA" w:rsidRDefault="00C114C1" w:rsidP="00A6594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0B05E8">
      <w:rPr>
        <w:rStyle w:val="PageNumber"/>
        <w:rFonts w:ascii="Angsana New" w:hAnsi="Angsana New"/>
        <w:sz w:val="30"/>
        <w:szCs w:val="30"/>
      </w:rPr>
      <w:fldChar w:fldCharType="begin"/>
    </w:r>
    <w:r w:rsidRPr="000B05E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B05E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</w:t>
    </w:r>
    <w:r w:rsidRPr="008852A1">
      <w:rPr>
        <w:rStyle w:val="PageNumber"/>
        <w:rFonts w:ascii="Angsana New" w:hAnsi="Angsana New"/>
        <w:noProof/>
        <w:sz w:val="30"/>
        <w:szCs w:val="30"/>
        <w:lang w:val="en-US"/>
      </w:rPr>
      <w:t>4</w:t>
    </w:r>
    <w:r w:rsidRPr="000B05E8">
      <w:rPr>
        <w:rStyle w:val="PageNumber"/>
        <w:rFonts w:ascii="Angsana New" w:hAnsi="Angsana New"/>
        <w:sz w:val="30"/>
        <w:szCs w:val="30"/>
      </w:rPr>
      <w:fldChar w:fldCharType="end"/>
    </w:r>
  </w:p>
  <w:p w14:paraId="46A41A03" w14:textId="77777777" w:rsidR="00C114C1" w:rsidRPr="00AE75D6" w:rsidRDefault="00C114C1" w:rsidP="00A6594C">
    <w:pPr>
      <w:tabs>
        <w:tab w:val="left" w:pos="9000"/>
      </w:tabs>
      <w:rPr>
        <w:rFonts w:ascii="Angsana New" w:hAnsi="Angsana New" w:cs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7C4116" w14:textId="77777777" w:rsidR="00C114C1" w:rsidRPr="00D83CBA" w:rsidRDefault="00C114C1" w:rsidP="00A6594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0B05E8">
      <w:rPr>
        <w:rStyle w:val="PageNumber"/>
        <w:rFonts w:ascii="Angsana New" w:hAnsi="Angsana New"/>
        <w:sz w:val="30"/>
        <w:szCs w:val="30"/>
      </w:rPr>
      <w:fldChar w:fldCharType="begin"/>
    </w:r>
    <w:r w:rsidRPr="000B05E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B05E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</w:t>
    </w:r>
    <w:r w:rsidRPr="008852A1">
      <w:rPr>
        <w:rStyle w:val="PageNumber"/>
        <w:rFonts w:ascii="Angsana New" w:hAnsi="Angsana New"/>
        <w:noProof/>
        <w:sz w:val="30"/>
        <w:szCs w:val="30"/>
        <w:lang w:val="en-US"/>
      </w:rPr>
      <w:t>4</w:t>
    </w:r>
    <w:r w:rsidRPr="000B05E8">
      <w:rPr>
        <w:rStyle w:val="PageNumber"/>
        <w:rFonts w:ascii="Angsana New" w:hAnsi="Angsana New"/>
        <w:sz w:val="30"/>
        <w:szCs w:val="30"/>
      </w:rPr>
      <w:fldChar w:fldCharType="end"/>
    </w:r>
  </w:p>
  <w:p w14:paraId="74D9DD94" w14:textId="77777777" w:rsidR="00C114C1" w:rsidRPr="00AE75D6" w:rsidRDefault="00C114C1" w:rsidP="00A6594C">
    <w:pPr>
      <w:tabs>
        <w:tab w:val="left" w:pos="9000"/>
      </w:tabs>
      <w:rPr>
        <w:rFonts w:ascii="Angsana New" w:hAnsi="Angsana New" w:cs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07259" w14:textId="77777777" w:rsidR="00524E96" w:rsidRPr="00D83CBA" w:rsidRDefault="00524E96" w:rsidP="00A6594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0B05E8">
      <w:rPr>
        <w:rStyle w:val="PageNumber"/>
        <w:rFonts w:ascii="Angsana New" w:hAnsi="Angsana New"/>
        <w:sz w:val="30"/>
        <w:szCs w:val="30"/>
      </w:rPr>
      <w:fldChar w:fldCharType="begin"/>
    </w:r>
    <w:r w:rsidRPr="000B05E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B05E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</w:t>
    </w:r>
    <w:r w:rsidRPr="008852A1">
      <w:rPr>
        <w:rStyle w:val="PageNumber"/>
        <w:rFonts w:ascii="Angsana New" w:hAnsi="Angsana New"/>
        <w:noProof/>
        <w:sz w:val="30"/>
        <w:szCs w:val="30"/>
        <w:lang w:val="en-US"/>
      </w:rPr>
      <w:t>4</w:t>
    </w:r>
    <w:r w:rsidRPr="000B05E8">
      <w:rPr>
        <w:rStyle w:val="PageNumber"/>
        <w:rFonts w:ascii="Angsana New" w:hAnsi="Angsana New"/>
        <w:sz w:val="30"/>
        <w:szCs w:val="30"/>
      </w:rPr>
      <w:fldChar w:fldCharType="end"/>
    </w:r>
  </w:p>
  <w:p w14:paraId="5DCF8471" w14:textId="77777777" w:rsidR="00524E96" w:rsidRPr="00AE75D6" w:rsidRDefault="00524E96" w:rsidP="00A6594C">
    <w:pPr>
      <w:tabs>
        <w:tab w:val="left" w:pos="9000"/>
      </w:tabs>
      <w:rPr>
        <w:rFonts w:ascii="Angsana New" w:hAnsi="Angsana New" w:cs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D38FB1" w14:textId="78BCD572" w:rsidR="002E3079" w:rsidRPr="00D83CBA" w:rsidRDefault="002E3079" w:rsidP="00A6594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0B05E8">
      <w:rPr>
        <w:rStyle w:val="PageNumber"/>
        <w:rFonts w:ascii="Angsana New" w:hAnsi="Angsana New"/>
        <w:sz w:val="30"/>
        <w:szCs w:val="30"/>
      </w:rPr>
      <w:fldChar w:fldCharType="begin"/>
    </w:r>
    <w:r w:rsidRPr="000B05E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B05E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</w:t>
    </w:r>
    <w:r w:rsidRPr="008852A1">
      <w:rPr>
        <w:rStyle w:val="PageNumber"/>
        <w:rFonts w:ascii="Angsana New" w:hAnsi="Angsana New"/>
        <w:noProof/>
        <w:sz w:val="30"/>
        <w:szCs w:val="30"/>
        <w:lang w:val="en-US"/>
      </w:rPr>
      <w:t>4</w:t>
    </w:r>
    <w:r w:rsidRPr="000B05E8">
      <w:rPr>
        <w:rStyle w:val="PageNumber"/>
        <w:rFonts w:ascii="Angsana New" w:hAnsi="Angsana New"/>
        <w:sz w:val="30"/>
        <w:szCs w:val="30"/>
      </w:rPr>
      <w:fldChar w:fldCharType="end"/>
    </w:r>
  </w:p>
  <w:p w14:paraId="2A3C2A9B" w14:textId="77777777" w:rsidR="002E3079" w:rsidRPr="00AE75D6" w:rsidRDefault="002E3079" w:rsidP="00A6594C">
    <w:pPr>
      <w:tabs>
        <w:tab w:val="left" w:pos="9000"/>
      </w:tabs>
      <w:rPr>
        <w:rFonts w:ascii="Angsana New" w:hAnsi="Angsana New" w:cs="Angsana New"/>
        <w:i/>
        <w:iCs/>
        <w:sz w:val="30"/>
        <w:szCs w:val="30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35AF83" w14:textId="77777777" w:rsidR="00A24C8F" w:rsidRPr="00D83CBA" w:rsidRDefault="00A24C8F" w:rsidP="00A6594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0B05E8">
      <w:rPr>
        <w:rStyle w:val="PageNumber"/>
        <w:rFonts w:ascii="Angsana New" w:hAnsi="Angsana New"/>
        <w:sz w:val="30"/>
        <w:szCs w:val="30"/>
      </w:rPr>
      <w:fldChar w:fldCharType="begin"/>
    </w:r>
    <w:r w:rsidRPr="000B05E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B05E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</w:t>
    </w:r>
    <w:r w:rsidRPr="008852A1">
      <w:rPr>
        <w:rStyle w:val="PageNumber"/>
        <w:rFonts w:ascii="Angsana New" w:hAnsi="Angsana New"/>
        <w:noProof/>
        <w:sz w:val="30"/>
        <w:szCs w:val="30"/>
        <w:lang w:val="en-US"/>
      </w:rPr>
      <w:t>4</w:t>
    </w:r>
    <w:r w:rsidRPr="000B05E8">
      <w:rPr>
        <w:rStyle w:val="PageNumber"/>
        <w:rFonts w:ascii="Angsana New" w:hAnsi="Angsana New"/>
        <w:sz w:val="30"/>
        <w:szCs w:val="30"/>
      </w:rPr>
      <w:fldChar w:fldCharType="end"/>
    </w:r>
  </w:p>
  <w:p w14:paraId="659B01C4" w14:textId="77777777" w:rsidR="00A24C8F" w:rsidRPr="00AE75D6" w:rsidRDefault="00A24C8F" w:rsidP="00A6594C">
    <w:pPr>
      <w:tabs>
        <w:tab w:val="left" w:pos="9000"/>
      </w:tabs>
      <w:rPr>
        <w:rFonts w:ascii="Angsana New" w:hAnsi="Angsana New" w:cs="Angsana New"/>
        <w:i/>
        <w:iCs/>
        <w:sz w:val="30"/>
        <w:szCs w:val="30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A45C1" w14:textId="77777777" w:rsidR="002E3079" w:rsidRPr="00D83CBA" w:rsidRDefault="002E3079" w:rsidP="00A6594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0B05E8">
      <w:rPr>
        <w:rStyle w:val="PageNumber"/>
        <w:rFonts w:ascii="Angsana New" w:hAnsi="Angsana New"/>
        <w:sz w:val="30"/>
        <w:szCs w:val="30"/>
      </w:rPr>
      <w:fldChar w:fldCharType="begin"/>
    </w:r>
    <w:r w:rsidRPr="000B05E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B05E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</w:t>
    </w:r>
    <w:r w:rsidRPr="008852A1">
      <w:rPr>
        <w:rStyle w:val="PageNumber"/>
        <w:rFonts w:ascii="Angsana New" w:hAnsi="Angsana New"/>
        <w:noProof/>
        <w:sz w:val="30"/>
        <w:szCs w:val="30"/>
        <w:lang w:val="en-US"/>
      </w:rPr>
      <w:t>4</w:t>
    </w:r>
    <w:r w:rsidRPr="000B05E8">
      <w:rPr>
        <w:rStyle w:val="PageNumber"/>
        <w:rFonts w:ascii="Angsana New" w:hAnsi="Angsana New"/>
        <w:sz w:val="30"/>
        <w:szCs w:val="30"/>
      </w:rPr>
      <w:fldChar w:fldCharType="end"/>
    </w:r>
  </w:p>
  <w:p w14:paraId="1632A248" w14:textId="77777777" w:rsidR="002E3079" w:rsidRPr="00AE75D6" w:rsidRDefault="002E3079" w:rsidP="00A6594C">
    <w:pPr>
      <w:tabs>
        <w:tab w:val="left" w:pos="9000"/>
      </w:tabs>
      <w:rPr>
        <w:rFonts w:ascii="Angsana New" w:hAnsi="Angsana New" w:cs="Angsana New"/>
        <w:i/>
        <w:iCs/>
        <w:sz w:val="30"/>
        <w:szCs w:val="30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EF99C" w14:textId="5885D1BA" w:rsidR="002E3079" w:rsidRPr="00D83CBA" w:rsidRDefault="002E3079" w:rsidP="00A6594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0B05E8">
      <w:rPr>
        <w:rStyle w:val="PageNumber"/>
        <w:rFonts w:ascii="Angsana New" w:hAnsi="Angsana New"/>
        <w:sz w:val="30"/>
        <w:szCs w:val="30"/>
      </w:rPr>
      <w:fldChar w:fldCharType="begin"/>
    </w:r>
    <w:r w:rsidRPr="000B05E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B05E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</w:t>
    </w:r>
    <w:r w:rsidRPr="008852A1">
      <w:rPr>
        <w:rStyle w:val="PageNumber"/>
        <w:rFonts w:ascii="Angsana New" w:hAnsi="Angsana New"/>
        <w:noProof/>
        <w:sz w:val="30"/>
        <w:szCs w:val="30"/>
        <w:lang w:val="en-US"/>
      </w:rPr>
      <w:t>4</w:t>
    </w:r>
    <w:r w:rsidRPr="000B05E8">
      <w:rPr>
        <w:rStyle w:val="PageNumber"/>
        <w:rFonts w:ascii="Angsana New" w:hAnsi="Angsana New"/>
        <w:sz w:val="30"/>
        <w:szCs w:val="30"/>
      </w:rPr>
      <w:fldChar w:fldCharType="end"/>
    </w:r>
  </w:p>
  <w:p w14:paraId="770A9E0D" w14:textId="77777777" w:rsidR="002E3079" w:rsidRPr="00AE75D6" w:rsidRDefault="002E3079" w:rsidP="00A6594C">
    <w:pPr>
      <w:tabs>
        <w:tab w:val="left" w:pos="9000"/>
      </w:tabs>
      <w:rPr>
        <w:rFonts w:ascii="Angsana New" w:hAnsi="Angsana New" w:cs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D27D3A" w14:textId="77777777" w:rsidR="00112F0A" w:rsidRDefault="00112F0A" w:rsidP="004956B4">
      <w:r>
        <w:separator/>
      </w:r>
    </w:p>
  </w:footnote>
  <w:footnote w:type="continuationSeparator" w:id="0">
    <w:p w14:paraId="6ACC9AA6" w14:textId="77777777" w:rsidR="00112F0A" w:rsidRDefault="00112F0A" w:rsidP="004956B4">
      <w:r>
        <w:continuationSeparator/>
      </w:r>
    </w:p>
  </w:footnote>
  <w:footnote w:type="continuationNotice" w:id="1">
    <w:p w14:paraId="644604BC" w14:textId="77777777" w:rsidR="00112F0A" w:rsidRDefault="00112F0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04D37A" w14:textId="77777777" w:rsidR="002E3079" w:rsidRPr="00225AE3" w:rsidRDefault="002E3079" w:rsidP="00407BE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360" w:hanging="360"/>
      <w:rPr>
        <w:rFonts w:ascii="Angsana New" w:hAnsi="Angsana New" w:cs="Angsana New"/>
        <w:b/>
        <w:bCs/>
        <w:sz w:val="32"/>
        <w:szCs w:val="32"/>
        <w:cs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อิชิตัน กรุ๊ป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4D31C676" w14:textId="77777777" w:rsidR="002E3079" w:rsidRDefault="002E3079" w:rsidP="00407BE1">
    <w:pPr>
      <w:ind w:left="360" w:hanging="360"/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0997803A" w14:textId="62803091" w:rsidR="002E3079" w:rsidRPr="00CD7525" w:rsidRDefault="002E3079" w:rsidP="00CD752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Theme="majorBidi" w:hAnsiTheme="majorBidi" w:cstheme="majorBidi"/>
        <w:b/>
        <w:bCs/>
        <w:sz w:val="32"/>
        <w:szCs w:val="32"/>
      </w:rPr>
    </w:pPr>
    <w:r w:rsidRPr="00CD7525">
      <w:rPr>
        <w:rFonts w:asciiTheme="majorBidi" w:hAnsiTheme="majorBidi" w:cstheme="majorBidi"/>
        <w:b/>
        <w:bCs/>
        <w:sz w:val="32"/>
        <w:szCs w:val="32"/>
        <w:cs/>
      </w:rPr>
      <w:t>สำหรับ</w:t>
    </w:r>
    <w:r>
      <w:rPr>
        <w:rFonts w:asciiTheme="majorBidi" w:hAnsiTheme="majorBidi" w:cstheme="majorBidi" w:hint="cs"/>
        <w:b/>
        <w:bCs/>
        <w:sz w:val="32"/>
        <w:szCs w:val="32"/>
        <w:cs/>
      </w:rPr>
      <w:t>ปี</w:t>
    </w:r>
    <w:r w:rsidRPr="00CD7525">
      <w:rPr>
        <w:rFonts w:asciiTheme="majorBidi" w:hAnsiTheme="majorBidi" w:cstheme="majorBidi"/>
        <w:b/>
        <w:bCs/>
        <w:sz w:val="32"/>
        <w:szCs w:val="32"/>
        <w:cs/>
      </w:rPr>
      <w:t xml:space="preserve">สิ้นสุดวันที่ </w:t>
    </w:r>
    <w:r w:rsidRPr="008852A1">
      <w:rPr>
        <w:rFonts w:asciiTheme="majorBidi" w:hAnsiTheme="majorBidi" w:cstheme="majorBidi"/>
        <w:b/>
        <w:bCs/>
        <w:sz w:val="32"/>
        <w:szCs w:val="32"/>
      </w:rPr>
      <w:t>31</w:t>
    </w:r>
    <w:r w:rsidRPr="00CD7525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CD7525">
      <w:rPr>
        <w:rFonts w:asciiTheme="majorBidi" w:hAnsiTheme="majorBidi" w:cstheme="majorBidi"/>
        <w:b/>
        <w:bCs/>
        <w:sz w:val="32"/>
        <w:szCs w:val="32"/>
        <w:cs/>
      </w:rPr>
      <w:t xml:space="preserve">ธันวาคม </w:t>
    </w:r>
    <w:r w:rsidRPr="008852A1">
      <w:rPr>
        <w:rFonts w:asciiTheme="majorBidi" w:hAnsiTheme="majorBidi" w:cstheme="majorBidi"/>
        <w:b/>
        <w:bCs/>
        <w:sz w:val="32"/>
        <w:szCs w:val="32"/>
      </w:rPr>
      <w:t>256</w:t>
    </w:r>
    <w:r w:rsidR="007F72B6">
      <w:rPr>
        <w:rFonts w:asciiTheme="majorBidi" w:hAnsiTheme="majorBidi" w:cstheme="majorBidi"/>
        <w:b/>
        <w:bCs/>
        <w:sz w:val="32"/>
        <w:szCs w:val="32"/>
      </w:rPr>
      <w:t>8</w:t>
    </w:r>
  </w:p>
  <w:p w14:paraId="141EDF01" w14:textId="77777777" w:rsidR="002E3079" w:rsidRPr="00C8434E" w:rsidRDefault="002E3079" w:rsidP="003E02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4A4D1" w14:textId="77777777" w:rsidR="002E3079" w:rsidRPr="00225AE3" w:rsidRDefault="002E3079" w:rsidP="00A836D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360" w:hanging="360"/>
      <w:rPr>
        <w:rFonts w:ascii="Angsana New" w:hAnsi="Angsana New" w:cs="Angsana New"/>
        <w:b/>
        <w:bCs/>
        <w:sz w:val="32"/>
        <w:szCs w:val="32"/>
        <w:cs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อิชิตัน กรุ๊ป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45139A73" w14:textId="77777777" w:rsidR="002E3079" w:rsidRDefault="002E3079" w:rsidP="00A836D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360" w:hanging="360"/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1C191448" w14:textId="460DB2BB" w:rsidR="002E3079" w:rsidRPr="00A836DC" w:rsidRDefault="002E3079" w:rsidP="00A836D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360" w:hanging="360"/>
      <w:rPr>
        <w:rFonts w:ascii="Angsana New" w:hAnsi="Angsana New" w:cs="Angsana New"/>
        <w:b/>
        <w:bCs/>
        <w:sz w:val="32"/>
        <w:szCs w:val="32"/>
      </w:rPr>
    </w:pPr>
    <w:r w:rsidRPr="00A836DC">
      <w:rPr>
        <w:rFonts w:ascii="Angsana New" w:hAnsi="Angsana New" w:cs="Angsana New"/>
        <w:b/>
        <w:bCs/>
        <w:sz w:val="32"/>
        <w:szCs w:val="32"/>
        <w:cs/>
      </w:rPr>
      <w:t>สำหรับ</w:t>
    </w:r>
    <w:r w:rsidRPr="00A836DC">
      <w:rPr>
        <w:rFonts w:ascii="Angsana New" w:hAnsi="Angsana New" w:cs="Angsana New" w:hint="cs"/>
        <w:b/>
        <w:bCs/>
        <w:sz w:val="32"/>
        <w:szCs w:val="32"/>
        <w:cs/>
      </w:rPr>
      <w:t>ปี</w:t>
    </w:r>
    <w:r w:rsidRPr="00A836DC">
      <w:rPr>
        <w:rFonts w:ascii="Angsana New" w:hAnsi="Angsana New" w:cs="Angsana New"/>
        <w:b/>
        <w:bCs/>
        <w:sz w:val="32"/>
        <w:szCs w:val="32"/>
        <w:cs/>
      </w:rPr>
      <w:t xml:space="preserve">สิ้นสุดวันที่ </w:t>
    </w:r>
    <w:r w:rsidRPr="008852A1">
      <w:rPr>
        <w:rFonts w:ascii="Angsana New" w:hAnsi="Angsana New" w:cs="Angsana New"/>
        <w:b/>
        <w:bCs/>
        <w:sz w:val="32"/>
        <w:szCs w:val="32"/>
      </w:rPr>
      <w:t>31</w:t>
    </w:r>
    <w:r w:rsidRPr="00A836DC">
      <w:rPr>
        <w:rFonts w:ascii="Angsana New" w:hAnsi="Angsana New" w:cs="Angsana New"/>
        <w:b/>
        <w:bCs/>
        <w:sz w:val="32"/>
        <w:szCs w:val="32"/>
      </w:rPr>
      <w:t xml:space="preserve"> </w:t>
    </w:r>
    <w:r w:rsidRPr="00A836DC">
      <w:rPr>
        <w:rFonts w:ascii="Angsana New" w:hAnsi="Angsana New" w:cs="Angsana New"/>
        <w:b/>
        <w:bCs/>
        <w:sz w:val="32"/>
        <w:szCs w:val="32"/>
        <w:cs/>
      </w:rPr>
      <w:t xml:space="preserve">ธันวาคม </w:t>
    </w:r>
    <w:r w:rsidRPr="008852A1">
      <w:rPr>
        <w:rFonts w:ascii="Angsana New" w:hAnsi="Angsana New" w:cs="Angsana New"/>
        <w:b/>
        <w:bCs/>
        <w:sz w:val="32"/>
        <w:szCs w:val="32"/>
      </w:rPr>
      <w:t>256</w:t>
    </w:r>
    <w:r w:rsidR="001F2174">
      <w:rPr>
        <w:rFonts w:ascii="Angsana New" w:hAnsi="Angsana New" w:cs="Angsana New"/>
        <w:b/>
        <w:bCs/>
        <w:sz w:val="32"/>
        <w:szCs w:val="32"/>
      </w:rPr>
      <w:t>8</w:t>
    </w:r>
  </w:p>
  <w:p w14:paraId="092BD438" w14:textId="77777777" w:rsidR="002E3079" w:rsidRPr="00C8434E" w:rsidRDefault="002E3079" w:rsidP="00A836D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360" w:hanging="360"/>
      <w:rPr>
        <w:rFonts w:ascii="Angsana New" w:hAnsi="Angsana New" w:cs="Angsana New"/>
        <w:b/>
        <w:bCs/>
        <w:sz w:val="32"/>
        <w:szCs w:val="32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F40469" w14:textId="77777777" w:rsidR="002E3079" w:rsidRPr="00225AE3" w:rsidRDefault="002E3079" w:rsidP="00F9714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  <w:cs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อิชิตัน กรุ๊ป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725A1E49" w14:textId="77777777" w:rsidR="002E3079" w:rsidRDefault="002E3079" w:rsidP="00F97149">
    <w:pPr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0648D753" w14:textId="6CCCB50F" w:rsidR="002E3079" w:rsidRPr="00A159C7" w:rsidRDefault="002E3079" w:rsidP="00F97149">
    <w:pPr>
      <w:rPr>
        <w:rFonts w:ascii="Angsana New" w:hAnsi="Angsana New" w:cs="Angsana New"/>
        <w:b/>
        <w:bCs/>
        <w:sz w:val="32"/>
        <w:szCs w:val="32"/>
      </w:rPr>
    </w:pPr>
    <w:r w:rsidRPr="00A159C7">
      <w:rPr>
        <w:rFonts w:ascii="Angsana New" w:hAnsi="Angsana New" w:cs="Angsana New"/>
        <w:b/>
        <w:bCs/>
        <w:sz w:val="32"/>
        <w:szCs w:val="32"/>
        <w:cs/>
      </w:rPr>
      <w:t>สำหรับ</w:t>
    </w:r>
    <w:r>
      <w:rPr>
        <w:rFonts w:ascii="Angsana New" w:hAnsi="Angsana New" w:cs="Angsana New" w:hint="cs"/>
        <w:b/>
        <w:bCs/>
        <w:sz w:val="32"/>
        <w:szCs w:val="32"/>
        <w:cs/>
      </w:rPr>
      <w:t>ปี</w:t>
    </w:r>
    <w:r w:rsidRPr="00A159C7">
      <w:rPr>
        <w:rFonts w:ascii="Angsana New" w:hAnsi="Angsana New" w:cs="Angsana New"/>
        <w:b/>
        <w:bCs/>
        <w:sz w:val="32"/>
        <w:szCs w:val="32"/>
        <w:cs/>
      </w:rPr>
      <w:t xml:space="preserve">สิ้นสุดวันที่ </w:t>
    </w:r>
    <w:r w:rsidRPr="008852A1">
      <w:rPr>
        <w:rFonts w:ascii="Angsana New" w:hAnsi="Angsana New" w:cs="Angsana New"/>
        <w:b/>
        <w:bCs/>
        <w:sz w:val="32"/>
        <w:szCs w:val="32"/>
      </w:rPr>
      <w:t>31</w:t>
    </w:r>
    <w:r w:rsidRPr="00A159C7">
      <w:rPr>
        <w:rFonts w:ascii="Angsana New" w:hAnsi="Angsana New" w:cs="Angsana New"/>
        <w:b/>
        <w:bCs/>
        <w:sz w:val="32"/>
        <w:szCs w:val="32"/>
      </w:rPr>
      <w:t xml:space="preserve"> </w:t>
    </w:r>
    <w:r w:rsidRPr="00A159C7">
      <w:rPr>
        <w:rFonts w:ascii="Angsana New" w:hAnsi="Angsana New" w:cs="Angsana New"/>
        <w:b/>
        <w:bCs/>
        <w:sz w:val="32"/>
        <w:szCs w:val="32"/>
        <w:cs/>
      </w:rPr>
      <w:t xml:space="preserve">ธันวาคม </w:t>
    </w:r>
    <w:r w:rsidRPr="008852A1">
      <w:rPr>
        <w:rFonts w:ascii="Angsana New" w:hAnsi="Angsana New" w:cs="Angsana New"/>
        <w:b/>
        <w:bCs/>
        <w:sz w:val="32"/>
        <w:szCs w:val="32"/>
      </w:rPr>
      <w:t>256</w:t>
    </w:r>
    <w:r w:rsidR="00FE1C31">
      <w:rPr>
        <w:rFonts w:ascii="Angsana New" w:hAnsi="Angsana New" w:cs="Angsana New"/>
        <w:b/>
        <w:bCs/>
        <w:sz w:val="32"/>
        <w:szCs w:val="32"/>
      </w:rPr>
      <w:t>8</w:t>
    </w:r>
  </w:p>
  <w:p w14:paraId="337947EC" w14:textId="77777777" w:rsidR="002E3079" w:rsidRPr="00C8434E" w:rsidRDefault="002E3079" w:rsidP="003E02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EDC08" w14:textId="77777777" w:rsidR="002E3079" w:rsidRPr="00225AE3" w:rsidRDefault="002E3079" w:rsidP="00F9714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  <w:cs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อิชิตัน กรุ๊ป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1C7BFAC5" w14:textId="77777777" w:rsidR="002E3079" w:rsidRDefault="002E3079" w:rsidP="00F97149">
    <w:pPr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5B502591" w14:textId="2CE1DDE5" w:rsidR="002E3079" w:rsidRPr="00CD7525" w:rsidRDefault="002E3079" w:rsidP="00F9714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Theme="majorBidi" w:hAnsiTheme="majorBidi" w:cstheme="majorBidi"/>
        <w:b/>
        <w:bCs/>
        <w:sz w:val="32"/>
        <w:szCs w:val="32"/>
      </w:rPr>
    </w:pPr>
    <w:r w:rsidRPr="00CD7525">
      <w:rPr>
        <w:rFonts w:asciiTheme="majorBidi" w:hAnsiTheme="majorBidi" w:cstheme="majorBidi"/>
        <w:b/>
        <w:bCs/>
        <w:sz w:val="32"/>
        <w:szCs w:val="32"/>
        <w:cs/>
      </w:rPr>
      <w:t>สำหรับ</w:t>
    </w:r>
    <w:r>
      <w:rPr>
        <w:rFonts w:asciiTheme="majorBidi" w:hAnsiTheme="majorBidi" w:cstheme="majorBidi" w:hint="cs"/>
        <w:b/>
        <w:bCs/>
        <w:sz w:val="32"/>
        <w:szCs w:val="32"/>
        <w:cs/>
      </w:rPr>
      <w:t>ปี</w:t>
    </w:r>
    <w:r w:rsidRPr="00CD7525">
      <w:rPr>
        <w:rFonts w:asciiTheme="majorBidi" w:hAnsiTheme="majorBidi" w:cstheme="majorBidi"/>
        <w:b/>
        <w:bCs/>
        <w:sz w:val="32"/>
        <w:szCs w:val="32"/>
        <w:cs/>
      </w:rPr>
      <w:t xml:space="preserve">สิ้นสุดวันที่ </w:t>
    </w:r>
    <w:r w:rsidRPr="008852A1">
      <w:rPr>
        <w:rFonts w:asciiTheme="majorBidi" w:hAnsiTheme="majorBidi" w:cstheme="majorBidi"/>
        <w:b/>
        <w:bCs/>
        <w:sz w:val="32"/>
        <w:szCs w:val="32"/>
      </w:rPr>
      <w:t>31</w:t>
    </w:r>
    <w:r w:rsidRPr="00CD7525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CD7525">
      <w:rPr>
        <w:rFonts w:asciiTheme="majorBidi" w:hAnsiTheme="majorBidi" w:cstheme="majorBidi"/>
        <w:b/>
        <w:bCs/>
        <w:sz w:val="32"/>
        <w:szCs w:val="32"/>
        <w:cs/>
      </w:rPr>
      <w:t xml:space="preserve">ธันวาคม </w:t>
    </w:r>
    <w:r w:rsidRPr="008852A1">
      <w:rPr>
        <w:rFonts w:asciiTheme="majorBidi" w:hAnsiTheme="majorBidi" w:cstheme="majorBidi"/>
        <w:b/>
        <w:bCs/>
        <w:sz w:val="32"/>
        <w:szCs w:val="32"/>
      </w:rPr>
      <w:t>256</w:t>
    </w:r>
    <w:r w:rsidR="00FE1C31">
      <w:rPr>
        <w:rFonts w:asciiTheme="majorBidi" w:hAnsiTheme="majorBidi" w:cstheme="majorBidi"/>
        <w:b/>
        <w:bCs/>
        <w:sz w:val="32"/>
        <w:szCs w:val="32"/>
      </w:rPr>
      <w:t>8</w:t>
    </w:r>
  </w:p>
  <w:p w14:paraId="2CBE08E3" w14:textId="77777777" w:rsidR="002E3079" w:rsidRPr="00C8434E" w:rsidRDefault="002E3079" w:rsidP="003E02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B6D6E" w14:textId="77777777" w:rsidR="002E3079" w:rsidRPr="00406DA7" w:rsidRDefault="002E3079" w:rsidP="003E026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406DA7">
      <w:rPr>
        <w:rFonts w:ascii="Angsana New" w:hAnsi="Angsana New" w:cs="Angsana New" w:hint="cs"/>
        <w:b/>
        <w:bCs/>
        <w:sz w:val="32"/>
        <w:szCs w:val="32"/>
        <w:cs/>
      </w:rPr>
      <w:t>เอสเอพี ซิสเต็มส์ แอพพลิเคชั่นส์ แอนด์ โปรดักส์</w:t>
    </w:r>
  </w:p>
  <w:p w14:paraId="7891DEB0" w14:textId="77777777" w:rsidR="002E3079" w:rsidRPr="00406DA7" w:rsidRDefault="002E3079" w:rsidP="003E026E">
    <w:pPr>
      <w:rPr>
        <w:rFonts w:ascii="Angsana New" w:hAnsi="Angsana New" w:cs="Angsana New"/>
        <w:b/>
        <w:bCs/>
        <w:sz w:val="32"/>
        <w:szCs w:val="32"/>
        <w:cs/>
      </w:rPr>
    </w:pPr>
    <w:r w:rsidRPr="00406DA7">
      <w:rPr>
        <w:rFonts w:ascii="Angsana New" w:hAnsi="Angsana New" w:cs="Angsana New" w:hint="cs"/>
        <w:b/>
        <w:bCs/>
        <w:sz w:val="32"/>
        <w:szCs w:val="32"/>
        <w:cs/>
      </w:rPr>
      <w:t>อิน ดาต้า โปรเซสซิ่ง (ไทยแลนด์)</w:t>
    </w: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</w:p>
  <w:p w14:paraId="0F18FBF4" w14:textId="77777777" w:rsidR="002E3079" w:rsidRPr="002E2783" w:rsidRDefault="002E3079" w:rsidP="00B33A2A">
    <w:pPr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4C86766A" w14:textId="4ACE5F8E" w:rsidR="002E3079" w:rsidRPr="00A65EF6" w:rsidRDefault="002E3079" w:rsidP="003E02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 xml:space="preserve">สำหรับแต่ละปีสิ้นสุดวันที่ </w:t>
    </w:r>
    <w:r w:rsidRPr="008852A1">
      <w:rPr>
        <w:rFonts w:ascii="Angsana New" w:hAnsi="Angsana New" w:cs="Angsana New"/>
        <w:b/>
        <w:bCs/>
        <w:sz w:val="32"/>
        <w:szCs w:val="32"/>
      </w:rPr>
      <w:t>31</w:t>
    </w:r>
    <w:r w:rsidRPr="002E2783">
      <w:rPr>
        <w:rFonts w:ascii="Angsana New" w:hAnsi="Angsana New" w:cs="Angsana New"/>
        <w:b/>
        <w:bCs/>
        <w:sz w:val="32"/>
        <w:szCs w:val="32"/>
      </w:rPr>
      <w:t xml:space="preserve"> </w:t>
    </w:r>
    <w:r w:rsidRPr="002E2783">
      <w:rPr>
        <w:rFonts w:ascii="Angsana New" w:hAnsi="Angsana New" w:cs="Angsana New"/>
        <w:b/>
        <w:bCs/>
        <w:sz w:val="32"/>
        <w:szCs w:val="32"/>
        <w:cs/>
      </w:rPr>
      <w:t xml:space="preserve">ธันวาคม </w:t>
    </w:r>
    <w:r w:rsidRPr="008852A1">
      <w:rPr>
        <w:rFonts w:ascii="Angsana New" w:hAnsi="Angsana New" w:cs="Angsana New"/>
        <w:b/>
        <w:bCs/>
        <w:sz w:val="32"/>
        <w:szCs w:val="32"/>
      </w:rPr>
      <w:t>2550</w:t>
    </w:r>
    <w:r w:rsidRPr="002E2783">
      <w:rPr>
        <w:rFonts w:ascii="Angsana New" w:hAnsi="Angsana New" w:cs="Angsana New"/>
        <w:b/>
        <w:bCs/>
        <w:sz w:val="32"/>
        <w:szCs w:val="32"/>
      </w:rPr>
      <w:t xml:space="preserve"> </w:t>
    </w:r>
    <w:r w:rsidRPr="002E2783">
      <w:rPr>
        <w:rFonts w:ascii="Angsana New" w:hAnsi="Angsana New" w:cs="Angsana New"/>
        <w:b/>
        <w:bCs/>
        <w:sz w:val="32"/>
        <w:szCs w:val="32"/>
        <w:cs/>
      </w:rPr>
      <w:t xml:space="preserve">และ </w:t>
    </w:r>
    <w:r w:rsidRPr="008852A1">
      <w:rPr>
        <w:rFonts w:ascii="Angsana New" w:hAnsi="Angsana New" w:cs="Angsana New"/>
        <w:b/>
        <w:bCs/>
        <w:sz w:val="32"/>
        <w:szCs w:val="32"/>
      </w:rPr>
      <w:t>2549</w:t>
    </w:r>
  </w:p>
  <w:p w14:paraId="5D7991E1" w14:textId="77777777" w:rsidR="002E3079" w:rsidRDefault="002E30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6AED5" w14:textId="77777777" w:rsidR="00C114C1" w:rsidRPr="00225AE3" w:rsidRDefault="00C114C1" w:rsidP="00407BE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360" w:hanging="360"/>
      <w:rPr>
        <w:rFonts w:ascii="Angsana New" w:hAnsi="Angsana New" w:cs="Angsana New"/>
        <w:b/>
        <w:bCs/>
        <w:sz w:val="32"/>
        <w:szCs w:val="32"/>
        <w:cs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อิชิตัน กรุ๊ป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7EBDE52F" w14:textId="77777777" w:rsidR="00C114C1" w:rsidRDefault="00C114C1" w:rsidP="00407BE1">
    <w:pPr>
      <w:ind w:left="360" w:hanging="360"/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560E4B09" w14:textId="77777777" w:rsidR="00C114C1" w:rsidRPr="00CD7525" w:rsidRDefault="00C114C1" w:rsidP="00CD752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Theme="majorBidi" w:hAnsiTheme="majorBidi" w:cstheme="majorBidi"/>
        <w:b/>
        <w:bCs/>
        <w:sz w:val="32"/>
        <w:szCs w:val="32"/>
      </w:rPr>
    </w:pPr>
    <w:r w:rsidRPr="00CD7525">
      <w:rPr>
        <w:rFonts w:asciiTheme="majorBidi" w:hAnsiTheme="majorBidi" w:cstheme="majorBidi"/>
        <w:b/>
        <w:bCs/>
        <w:sz w:val="32"/>
        <w:szCs w:val="32"/>
        <w:cs/>
      </w:rPr>
      <w:t>สำหรับ</w:t>
    </w:r>
    <w:r>
      <w:rPr>
        <w:rFonts w:asciiTheme="majorBidi" w:hAnsiTheme="majorBidi" w:cstheme="majorBidi" w:hint="cs"/>
        <w:b/>
        <w:bCs/>
        <w:sz w:val="32"/>
        <w:szCs w:val="32"/>
        <w:cs/>
      </w:rPr>
      <w:t>ปี</w:t>
    </w:r>
    <w:r w:rsidRPr="00CD7525">
      <w:rPr>
        <w:rFonts w:asciiTheme="majorBidi" w:hAnsiTheme="majorBidi" w:cstheme="majorBidi"/>
        <w:b/>
        <w:bCs/>
        <w:sz w:val="32"/>
        <w:szCs w:val="32"/>
        <w:cs/>
      </w:rPr>
      <w:t xml:space="preserve">สิ้นสุดวันที่ </w:t>
    </w:r>
    <w:r w:rsidRPr="008852A1">
      <w:rPr>
        <w:rFonts w:asciiTheme="majorBidi" w:hAnsiTheme="majorBidi" w:cstheme="majorBidi"/>
        <w:b/>
        <w:bCs/>
        <w:sz w:val="32"/>
        <w:szCs w:val="32"/>
      </w:rPr>
      <w:t>31</w:t>
    </w:r>
    <w:r w:rsidRPr="00CD7525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CD7525">
      <w:rPr>
        <w:rFonts w:asciiTheme="majorBidi" w:hAnsiTheme="majorBidi" w:cstheme="majorBidi"/>
        <w:b/>
        <w:bCs/>
        <w:sz w:val="32"/>
        <w:szCs w:val="32"/>
        <w:cs/>
      </w:rPr>
      <w:t xml:space="preserve">ธันวาคม </w:t>
    </w:r>
    <w:r w:rsidRPr="008852A1">
      <w:rPr>
        <w:rFonts w:asciiTheme="majorBidi" w:hAnsiTheme="majorBidi" w:cstheme="majorBidi"/>
        <w:b/>
        <w:bCs/>
        <w:sz w:val="32"/>
        <w:szCs w:val="32"/>
      </w:rPr>
      <w:t>256</w:t>
    </w:r>
    <w:r>
      <w:rPr>
        <w:rFonts w:asciiTheme="majorBidi" w:hAnsiTheme="majorBidi" w:cstheme="majorBidi"/>
        <w:b/>
        <w:bCs/>
        <w:sz w:val="32"/>
        <w:szCs w:val="32"/>
      </w:rPr>
      <w:t>8</w:t>
    </w:r>
  </w:p>
  <w:p w14:paraId="7D6187FC" w14:textId="77777777" w:rsidR="00C114C1" w:rsidRPr="00C8434E" w:rsidRDefault="00C114C1" w:rsidP="003E02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ED8F" w14:textId="77777777" w:rsidR="00C114C1" w:rsidRPr="00225AE3" w:rsidRDefault="00C114C1" w:rsidP="00407BE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360" w:hanging="360"/>
      <w:rPr>
        <w:rFonts w:ascii="Angsana New" w:hAnsi="Angsana New" w:cs="Angsana New"/>
        <w:b/>
        <w:bCs/>
        <w:sz w:val="32"/>
        <w:szCs w:val="32"/>
        <w:cs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อิชิตัน กรุ๊ป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1FAF4C69" w14:textId="77777777" w:rsidR="00C114C1" w:rsidRDefault="00C114C1" w:rsidP="00407BE1">
    <w:pPr>
      <w:ind w:left="360" w:hanging="360"/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23131A3C" w14:textId="77777777" w:rsidR="00C114C1" w:rsidRPr="00CD7525" w:rsidRDefault="00C114C1" w:rsidP="00CD752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Theme="majorBidi" w:hAnsiTheme="majorBidi" w:cstheme="majorBidi"/>
        <w:b/>
        <w:bCs/>
        <w:sz w:val="32"/>
        <w:szCs w:val="32"/>
      </w:rPr>
    </w:pPr>
    <w:r w:rsidRPr="00CD7525">
      <w:rPr>
        <w:rFonts w:asciiTheme="majorBidi" w:hAnsiTheme="majorBidi" w:cstheme="majorBidi"/>
        <w:b/>
        <w:bCs/>
        <w:sz w:val="32"/>
        <w:szCs w:val="32"/>
        <w:cs/>
      </w:rPr>
      <w:t>สำหรับ</w:t>
    </w:r>
    <w:r>
      <w:rPr>
        <w:rFonts w:asciiTheme="majorBidi" w:hAnsiTheme="majorBidi" w:cstheme="majorBidi" w:hint="cs"/>
        <w:b/>
        <w:bCs/>
        <w:sz w:val="32"/>
        <w:szCs w:val="32"/>
        <w:cs/>
      </w:rPr>
      <w:t>ปี</w:t>
    </w:r>
    <w:r w:rsidRPr="00CD7525">
      <w:rPr>
        <w:rFonts w:asciiTheme="majorBidi" w:hAnsiTheme="majorBidi" w:cstheme="majorBidi"/>
        <w:b/>
        <w:bCs/>
        <w:sz w:val="32"/>
        <w:szCs w:val="32"/>
        <w:cs/>
      </w:rPr>
      <w:t xml:space="preserve">สิ้นสุดวันที่ </w:t>
    </w:r>
    <w:r w:rsidRPr="008852A1">
      <w:rPr>
        <w:rFonts w:asciiTheme="majorBidi" w:hAnsiTheme="majorBidi" w:cstheme="majorBidi"/>
        <w:b/>
        <w:bCs/>
        <w:sz w:val="32"/>
        <w:szCs w:val="32"/>
      </w:rPr>
      <w:t>31</w:t>
    </w:r>
    <w:r w:rsidRPr="00CD7525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CD7525">
      <w:rPr>
        <w:rFonts w:asciiTheme="majorBidi" w:hAnsiTheme="majorBidi" w:cstheme="majorBidi"/>
        <w:b/>
        <w:bCs/>
        <w:sz w:val="32"/>
        <w:szCs w:val="32"/>
        <w:cs/>
      </w:rPr>
      <w:t xml:space="preserve">ธันวาคม </w:t>
    </w:r>
    <w:r w:rsidRPr="008852A1">
      <w:rPr>
        <w:rFonts w:asciiTheme="majorBidi" w:hAnsiTheme="majorBidi" w:cstheme="majorBidi"/>
        <w:b/>
        <w:bCs/>
        <w:sz w:val="32"/>
        <w:szCs w:val="32"/>
      </w:rPr>
      <w:t>256</w:t>
    </w:r>
    <w:r>
      <w:rPr>
        <w:rFonts w:asciiTheme="majorBidi" w:hAnsiTheme="majorBidi" w:cstheme="majorBidi"/>
        <w:b/>
        <w:bCs/>
        <w:sz w:val="32"/>
        <w:szCs w:val="32"/>
      </w:rPr>
      <w:t>8</w:t>
    </w:r>
  </w:p>
  <w:p w14:paraId="2EE22B37" w14:textId="77777777" w:rsidR="00C114C1" w:rsidRPr="00C8434E" w:rsidRDefault="00C114C1" w:rsidP="003E02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E01D48" w14:textId="77777777" w:rsidR="00524E96" w:rsidRPr="00225AE3" w:rsidRDefault="00524E96" w:rsidP="00407BE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360" w:hanging="360"/>
      <w:rPr>
        <w:rFonts w:ascii="Angsana New" w:hAnsi="Angsana New" w:cs="Angsana New"/>
        <w:b/>
        <w:bCs/>
        <w:sz w:val="32"/>
        <w:szCs w:val="32"/>
        <w:cs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อิชิตัน กรุ๊ป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0AD00FB4" w14:textId="77777777" w:rsidR="00524E96" w:rsidRDefault="00524E96" w:rsidP="00407BE1">
    <w:pPr>
      <w:ind w:left="360" w:hanging="360"/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6AF716DF" w14:textId="2CC80FE0" w:rsidR="00524E96" w:rsidRPr="00CD7525" w:rsidRDefault="00524E96" w:rsidP="00CD752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Theme="majorBidi" w:hAnsiTheme="majorBidi" w:cstheme="majorBidi"/>
        <w:b/>
        <w:bCs/>
        <w:sz w:val="32"/>
        <w:szCs w:val="32"/>
      </w:rPr>
    </w:pPr>
    <w:r w:rsidRPr="00CD7525">
      <w:rPr>
        <w:rFonts w:asciiTheme="majorBidi" w:hAnsiTheme="majorBidi" w:cstheme="majorBidi"/>
        <w:b/>
        <w:bCs/>
        <w:sz w:val="32"/>
        <w:szCs w:val="32"/>
        <w:cs/>
      </w:rPr>
      <w:t>สำหรับ</w:t>
    </w:r>
    <w:r>
      <w:rPr>
        <w:rFonts w:asciiTheme="majorBidi" w:hAnsiTheme="majorBidi" w:cstheme="majorBidi" w:hint="cs"/>
        <w:b/>
        <w:bCs/>
        <w:sz w:val="32"/>
        <w:szCs w:val="32"/>
        <w:cs/>
      </w:rPr>
      <w:t>ปี</w:t>
    </w:r>
    <w:r w:rsidRPr="00CD7525">
      <w:rPr>
        <w:rFonts w:asciiTheme="majorBidi" w:hAnsiTheme="majorBidi" w:cstheme="majorBidi"/>
        <w:b/>
        <w:bCs/>
        <w:sz w:val="32"/>
        <w:szCs w:val="32"/>
        <w:cs/>
      </w:rPr>
      <w:t xml:space="preserve">สิ้นสุดวันที่ </w:t>
    </w:r>
    <w:r w:rsidRPr="008852A1">
      <w:rPr>
        <w:rFonts w:asciiTheme="majorBidi" w:hAnsiTheme="majorBidi" w:cstheme="majorBidi"/>
        <w:b/>
        <w:bCs/>
        <w:sz w:val="32"/>
        <w:szCs w:val="32"/>
      </w:rPr>
      <w:t>31</w:t>
    </w:r>
    <w:r w:rsidRPr="00CD7525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CD7525">
      <w:rPr>
        <w:rFonts w:asciiTheme="majorBidi" w:hAnsiTheme="majorBidi" w:cstheme="majorBidi"/>
        <w:b/>
        <w:bCs/>
        <w:sz w:val="32"/>
        <w:szCs w:val="32"/>
        <w:cs/>
      </w:rPr>
      <w:t xml:space="preserve">ธันวาคม </w:t>
    </w:r>
    <w:r w:rsidRPr="008852A1">
      <w:rPr>
        <w:rFonts w:asciiTheme="majorBidi" w:hAnsiTheme="majorBidi" w:cstheme="majorBidi"/>
        <w:b/>
        <w:bCs/>
        <w:sz w:val="32"/>
        <w:szCs w:val="32"/>
      </w:rPr>
      <w:t>256</w:t>
    </w:r>
    <w:r w:rsidR="007F72B6">
      <w:rPr>
        <w:rFonts w:asciiTheme="majorBidi" w:hAnsiTheme="majorBidi" w:cstheme="majorBidi"/>
        <w:b/>
        <w:bCs/>
        <w:sz w:val="32"/>
        <w:szCs w:val="32"/>
      </w:rPr>
      <w:t>8</w:t>
    </w:r>
  </w:p>
  <w:p w14:paraId="243568D7" w14:textId="77777777" w:rsidR="00524E96" w:rsidRPr="00C8434E" w:rsidRDefault="00524E96" w:rsidP="003E02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90D1E" w14:textId="77777777" w:rsidR="00A24C8F" w:rsidRPr="00225AE3" w:rsidRDefault="00A24C8F" w:rsidP="00407BE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360" w:hanging="360"/>
      <w:rPr>
        <w:rFonts w:ascii="Angsana New" w:hAnsi="Angsana New" w:cs="Angsana New"/>
        <w:b/>
        <w:bCs/>
        <w:sz w:val="32"/>
        <w:szCs w:val="32"/>
        <w:cs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อิชิตัน กรุ๊ป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100924EC" w14:textId="77777777" w:rsidR="00A24C8F" w:rsidRDefault="00A24C8F" w:rsidP="00407BE1">
    <w:pPr>
      <w:ind w:left="360" w:hanging="360"/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49DA3039" w14:textId="5C63B38B" w:rsidR="00A24C8F" w:rsidRPr="00CD7525" w:rsidRDefault="00A24C8F" w:rsidP="00CD752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Theme="majorBidi" w:hAnsiTheme="majorBidi" w:cstheme="majorBidi"/>
        <w:b/>
        <w:bCs/>
        <w:sz w:val="32"/>
        <w:szCs w:val="32"/>
      </w:rPr>
    </w:pPr>
    <w:r w:rsidRPr="00CD7525">
      <w:rPr>
        <w:rFonts w:asciiTheme="majorBidi" w:hAnsiTheme="majorBidi" w:cstheme="majorBidi"/>
        <w:b/>
        <w:bCs/>
        <w:sz w:val="32"/>
        <w:szCs w:val="32"/>
        <w:cs/>
      </w:rPr>
      <w:t>สำหรับ</w:t>
    </w:r>
    <w:r>
      <w:rPr>
        <w:rFonts w:asciiTheme="majorBidi" w:hAnsiTheme="majorBidi" w:cstheme="majorBidi" w:hint="cs"/>
        <w:b/>
        <w:bCs/>
        <w:sz w:val="32"/>
        <w:szCs w:val="32"/>
        <w:cs/>
      </w:rPr>
      <w:t>ปี</w:t>
    </w:r>
    <w:r w:rsidRPr="00CD7525">
      <w:rPr>
        <w:rFonts w:asciiTheme="majorBidi" w:hAnsiTheme="majorBidi" w:cstheme="majorBidi"/>
        <w:b/>
        <w:bCs/>
        <w:sz w:val="32"/>
        <w:szCs w:val="32"/>
        <w:cs/>
      </w:rPr>
      <w:t xml:space="preserve">สิ้นสุดวันที่ </w:t>
    </w:r>
    <w:r w:rsidRPr="008852A1">
      <w:rPr>
        <w:rFonts w:asciiTheme="majorBidi" w:hAnsiTheme="majorBidi" w:cstheme="majorBidi"/>
        <w:b/>
        <w:bCs/>
        <w:sz w:val="32"/>
        <w:szCs w:val="32"/>
      </w:rPr>
      <w:t>31</w:t>
    </w:r>
    <w:r w:rsidRPr="00CD7525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CD7525">
      <w:rPr>
        <w:rFonts w:asciiTheme="majorBidi" w:hAnsiTheme="majorBidi" w:cstheme="majorBidi"/>
        <w:b/>
        <w:bCs/>
        <w:sz w:val="32"/>
        <w:szCs w:val="32"/>
        <w:cs/>
      </w:rPr>
      <w:t xml:space="preserve">ธันวาคม </w:t>
    </w:r>
    <w:r w:rsidRPr="008852A1">
      <w:rPr>
        <w:rFonts w:asciiTheme="majorBidi" w:hAnsiTheme="majorBidi" w:cstheme="majorBidi"/>
        <w:b/>
        <w:bCs/>
        <w:sz w:val="32"/>
        <w:szCs w:val="32"/>
      </w:rPr>
      <w:t>256</w:t>
    </w:r>
    <w:r w:rsidR="003007D7">
      <w:rPr>
        <w:rFonts w:asciiTheme="majorBidi" w:hAnsiTheme="majorBidi" w:cstheme="majorBidi"/>
        <w:b/>
        <w:bCs/>
        <w:sz w:val="32"/>
        <w:szCs w:val="32"/>
      </w:rPr>
      <w:t>8</w:t>
    </w:r>
  </w:p>
  <w:p w14:paraId="5278E747" w14:textId="77777777" w:rsidR="00A24C8F" w:rsidRPr="00C8434E" w:rsidRDefault="00A24C8F" w:rsidP="003E02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22CF7" w14:textId="77777777" w:rsidR="00A24C8F" w:rsidRPr="00225AE3" w:rsidRDefault="00A24C8F" w:rsidP="00407BE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360" w:hanging="360"/>
      <w:rPr>
        <w:rFonts w:ascii="Angsana New" w:hAnsi="Angsana New" w:cs="Angsana New"/>
        <w:b/>
        <w:bCs/>
        <w:sz w:val="32"/>
        <w:szCs w:val="32"/>
        <w:cs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อิชิตัน กรุ๊ป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5B43F4EB" w14:textId="77777777" w:rsidR="00A24C8F" w:rsidRDefault="00A24C8F" w:rsidP="00407BE1">
    <w:pPr>
      <w:ind w:left="360" w:hanging="360"/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5917B881" w14:textId="2989224B" w:rsidR="00A24C8F" w:rsidRPr="00CD7525" w:rsidRDefault="00A24C8F" w:rsidP="00CD752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Theme="majorBidi" w:hAnsiTheme="majorBidi" w:cstheme="majorBidi"/>
        <w:b/>
        <w:bCs/>
        <w:sz w:val="32"/>
        <w:szCs w:val="32"/>
      </w:rPr>
    </w:pPr>
    <w:r w:rsidRPr="00CD7525">
      <w:rPr>
        <w:rFonts w:asciiTheme="majorBidi" w:hAnsiTheme="majorBidi" w:cstheme="majorBidi"/>
        <w:b/>
        <w:bCs/>
        <w:sz w:val="32"/>
        <w:szCs w:val="32"/>
        <w:cs/>
      </w:rPr>
      <w:t>สำหรับ</w:t>
    </w:r>
    <w:r>
      <w:rPr>
        <w:rFonts w:asciiTheme="majorBidi" w:hAnsiTheme="majorBidi" w:cstheme="majorBidi" w:hint="cs"/>
        <w:b/>
        <w:bCs/>
        <w:sz w:val="32"/>
        <w:szCs w:val="32"/>
        <w:cs/>
      </w:rPr>
      <w:t>ปี</w:t>
    </w:r>
    <w:r w:rsidRPr="00CD7525">
      <w:rPr>
        <w:rFonts w:asciiTheme="majorBidi" w:hAnsiTheme="majorBidi" w:cstheme="majorBidi"/>
        <w:b/>
        <w:bCs/>
        <w:sz w:val="32"/>
        <w:szCs w:val="32"/>
        <w:cs/>
      </w:rPr>
      <w:t xml:space="preserve">สิ้นสุดวันที่ </w:t>
    </w:r>
    <w:r w:rsidRPr="008852A1">
      <w:rPr>
        <w:rFonts w:asciiTheme="majorBidi" w:hAnsiTheme="majorBidi" w:cstheme="majorBidi"/>
        <w:b/>
        <w:bCs/>
        <w:sz w:val="32"/>
        <w:szCs w:val="32"/>
      </w:rPr>
      <w:t>31</w:t>
    </w:r>
    <w:r w:rsidRPr="00CD7525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CD7525">
      <w:rPr>
        <w:rFonts w:asciiTheme="majorBidi" w:hAnsiTheme="majorBidi" w:cstheme="majorBidi"/>
        <w:b/>
        <w:bCs/>
        <w:sz w:val="32"/>
        <w:szCs w:val="32"/>
        <w:cs/>
      </w:rPr>
      <w:t xml:space="preserve">ธันวาคม </w:t>
    </w:r>
    <w:r w:rsidRPr="008852A1">
      <w:rPr>
        <w:rFonts w:asciiTheme="majorBidi" w:hAnsiTheme="majorBidi" w:cstheme="majorBidi"/>
        <w:b/>
        <w:bCs/>
        <w:sz w:val="32"/>
        <w:szCs w:val="32"/>
      </w:rPr>
      <w:t>256</w:t>
    </w:r>
    <w:r w:rsidR="003007D7">
      <w:rPr>
        <w:rFonts w:asciiTheme="majorBidi" w:hAnsiTheme="majorBidi" w:cstheme="majorBidi"/>
        <w:b/>
        <w:bCs/>
        <w:sz w:val="32"/>
        <w:szCs w:val="32"/>
      </w:rPr>
      <w:t>8</w:t>
    </w:r>
  </w:p>
  <w:p w14:paraId="7E0E2498" w14:textId="77777777" w:rsidR="00A24C8F" w:rsidRPr="00C8434E" w:rsidRDefault="00A24C8F" w:rsidP="003E02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8997E" w14:textId="77777777" w:rsidR="002E3079" w:rsidRPr="00225AE3" w:rsidRDefault="002E3079" w:rsidP="00407BE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360" w:hanging="360"/>
      <w:rPr>
        <w:rFonts w:ascii="Angsana New" w:hAnsi="Angsana New" w:cs="Angsana New"/>
        <w:b/>
        <w:bCs/>
        <w:sz w:val="32"/>
        <w:szCs w:val="32"/>
        <w:cs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อิชิตัน กรุ๊ป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4A653EA1" w14:textId="77777777" w:rsidR="002E3079" w:rsidRDefault="002E3079" w:rsidP="00407BE1">
    <w:pPr>
      <w:ind w:left="360" w:hanging="360"/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292087BF" w14:textId="44DDBC3A" w:rsidR="002E3079" w:rsidRPr="00CD7525" w:rsidRDefault="002E3079" w:rsidP="00D761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Theme="majorBidi" w:hAnsiTheme="majorBidi" w:cstheme="majorBidi"/>
        <w:b/>
        <w:bCs/>
        <w:sz w:val="32"/>
        <w:szCs w:val="32"/>
      </w:rPr>
    </w:pPr>
    <w:r w:rsidRPr="00CD7525">
      <w:rPr>
        <w:rFonts w:asciiTheme="majorBidi" w:hAnsiTheme="majorBidi" w:cstheme="majorBidi"/>
        <w:b/>
        <w:bCs/>
        <w:sz w:val="32"/>
        <w:szCs w:val="32"/>
        <w:cs/>
      </w:rPr>
      <w:t>สำหรับ</w:t>
    </w:r>
    <w:r>
      <w:rPr>
        <w:rFonts w:asciiTheme="majorBidi" w:hAnsiTheme="majorBidi" w:cstheme="majorBidi" w:hint="cs"/>
        <w:b/>
        <w:bCs/>
        <w:sz w:val="32"/>
        <w:szCs w:val="32"/>
        <w:cs/>
      </w:rPr>
      <w:t>ปี</w:t>
    </w:r>
    <w:r w:rsidRPr="00CD7525">
      <w:rPr>
        <w:rFonts w:asciiTheme="majorBidi" w:hAnsiTheme="majorBidi" w:cstheme="majorBidi"/>
        <w:b/>
        <w:bCs/>
        <w:sz w:val="32"/>
        <w:szCs w:val="32"/>
        <w:cs/>
      </w:rPr>
      <w:t xml:space="preserve">สิ้นสุดวันที่ </w:t>
    </w:r>
    <w:r w:rsidRPr="008852A1">
      <w:rPr>
        <w:rFonts w:asciiTheme="majorBidi" w:hAnsiTheme="majorBidi" w:cstheme="majorBidi"/>
        <w:b/>
        <w:bCs/>
        <w:sz w:val="32"/>
        <w:szCs w:val="32"/>
      </w:rPr>
      <w:t>31</w:t>
    </w:r>
    <w:r w:rsidRPr="00CD7525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CD7525">
      <w:rPr>
        <w:rFonts w:asciiTheme="majorBidi" w:hAnsiTheme="majorBidi" w:cstheme="majorBidi"/>
        <w:b/>
        <w:bCs/>
        <w:sz w:val="32"/>
        <w:szCs w:val="32"/>
        <w:cs/>
      </w:rPr>
      <w:t xml:space="preserve">ธันวาคม </w:t>
    </w:r>
    <w:r w:rsidRPr="008852A1">
      <w:rPr>
        <w:rFonts w:asciiTheme="majorBidi" w:hAnsiTheme="majorBidi" w:cstheme="majorBidi"/>
        <w:b/>
        <w:bCs/>
        <w:sz w:val="32"/>
        <w:szCs w:val="32"/>
      </w:rPr>
      <w:t>256</w:t>
    </w:r>
    <w:r w:rsidR="00775502">
      <w:rPr>
        <w:rFonts w:asciiTheme="majorBidi" w:hAnsiTheme="majorBidi" w:cstheme="majorBidi"/>
        <w:b/>
        <w:bCs/>
        <w:sz w:val="32"/>
        <w:szCs w:val="32"/>
      </w:rPr>
      <w:t>8</w:t>
    </w:r>
  </w:p>
  <w:p w14:paraId="60047B62" w14:textId="77777777" w:rsidR="002E3079" w:rsidRPr="00C8434E" w:rsidRDefault="002E3079" w:rsidP="003E02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DD495" w14:textId="77777777" w:rsidR="002E3079" w:rsidRPr="00225AE3" w:rsidRDefault="002E3079" w:rsidP="00C9040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  <w:cs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อิชิตัน กรุ๊ป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57F11FFC" w14:textId="77777777" w:rsidR="002E3079" w:rsidRDefault="002E3079" w:rsidP="00C90408">
    <w:pPr>
      <w:tabs>
        <w:tab w:val="clear" w:pos="680"/>
        <w:tab w:val="left" w:pos="720"/>
      </w:tabs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5864E7CD" w14:textId="5A478471" w:rsidR="002E3079" w:rsidRPr="00A159C7" w:rsidRDefault="002E3079" w:rsidP="00C90408">
    <w:pPr>
      <w:tabs>
        <w:tab w:val="clear" w:pos="680"/>
        <w:tab w:val="left" w:pos="720"/>
      </w:tabs>
      <w:rPr>
        <w:rFonts w:ascii="Angsana New" w:hAnsi="Angsana New" w:cs="Angsana New"/>
        <w:b/>
        <w:bCs/>
        <w:sz w:val="32"/>
        <w:szCs w:val="32"/>
      </w:rPr>
    </w:pPr>
    <w:r w:rsidRPr="00A159C7">
      <w:rPr>
        <w:rFonts w:ascii="Angsana New" w:hAnsi="Angsana New" w:cs="Angsana New"/>
        <w:b/>
        <w:bCs/>
        <w:sz w:val="32"/>
        <w:szCs w:val="32"/>
        <w:cs/>
      </w:rPr>
      <w:t>สำหรับ</w:t>
    </w:r>
    <w:r>
      <w:rPr>
        <w:rFonts w:ascii="Angsana New" w:hAnsi="Angsana New" w:cs="Angsana New" w:hint="cs"/>
        <w:b/>
        <w:bCs/>
        <w:sz w:val="32"/>
        <w:szCs w:val="32"/>
        <w:cs/>
      </w:rPr>
      <w:t>ปี</w:t>
    </w:r>
    <w:r w:rsidRPr="00A159C7">
      <w:rPr>
        <w:rFonts w:ascii="Angsana New" w:hAnsi="Angsana New" w:cs="Angsana New"/>
        <w:b/>
        <w:bCs/>
        <w:sz w:val="32"/>
        <w:szCs w:val="32"/>
        <w:cs/>
      </w:rPr>
      <w:t xml:space="preserve">สิ้นสุดวันที่ </w:t>
    </w:r>
    <w:r w:rsidRPr="008852A1">
      <w:rPr>
        <w:rFonts w:ascii="Angsana New" w:hAnsi="Angsana New" w:cs="Angsana New"/>
        <w:b/>
        <w:bCs/>
        <w:sz w:val="32"/>
        <w:szCs w:val="32"/>
      </w:rPr>
      <w:t>31</w:t>
    </w:r>
    <w:r w:rsidRPr="00A159C7">
      <w:rPr>
        <w:rFonts w:ascii="Angsana New" w:hAnsi="Angsana New" w:cs="Angsana New"/>
        <w:b/>
        <w:bCs/>
        <w:sz w:val="32"/>
        <w:szCs w:val="32"/>
      </w:rPr>
      <w:t xml:space="preserve"> </w:t>
    </w:r>
    <w:r w:rsidRPr="00A159C7">
      <w:rPr>
        <w:rFonts w:ascii="Angsana New" w:hAnsi="Angsana New" w:cs="Angsana New"/>
        <w:b/>
        <w:bCs/>
        <w:sz w:val="32"/>
        <w:szCs w:val="32"/>
        <w:cs/>
      </w:rPr>
      <w:t xml:space="preserve">ธันวาคม </w:t>
    </w:r>
    <w:r w:rsidRPr="008852A1">
      <w:rPr>
        <w:rFonts w:ascii="Angsana New" w:hAnsi="Angsana New" w:cs="Angsana New"/>
        <w:b/>
        <w:bCs/>
        <w:sz w:val="32"/>
        <w:szCs w:val="32"/>
      </w:rPr>
      <w:t>256</w:t>
    </w:r>
    <w:r w:rsidR="001F2174">
      <w:rPr>
        <w:rFonts w:ascii="Angsana New" w:hAnsi="Angsana New" w:cs="Angsana New"/>
        <w:b/>
        <w:bCs/>
        <w:sz w:val="32"/>
        <w:szCs w:val="32"/>
      </w:rPr>
      <w:t>8</w:t>
    </w:r>
  </w:p>
  <w:p w14:paraId="321D9AD6" w14:textId="77777777" w:rsidR="002E3079" w:rsidRPr="00C8434E" w:rsidRDefault="002E3079" w:rsidP="003A4F0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6892"/>
        </w:tabs>
        <w:ind w:left="68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1583BD9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02CA2F30"/>
    <w:multiLevelType w:val="hybridMultilevel"/>
    <w:tmpl w:val="1DACC09C"/>
    <w:lvl w:ilvl="0" w:tplc="78780EDA">
      <w:start w:val="1"/>
      <w:numFmt w:val="decimal"/>
      <w:lvlText w:val="13.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2" w15:restartNumberingAfterBreak="0">
    <w:nsid w:val="04B37859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1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FC8247F"/>
    <w:multiLevelType w:val="hybridMultilevel"/>
    <w:tmpl w:val="48043574"/>
    <w:lvl w:ilvl="0" w:tplc="F3548402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1001326C"/>
    <w:multiLevelType w:val="hybridMultilevel"/>
    <w:tmpl w:val="125A4C62"/>
    <w:lvl w:ilvl="0" w:tplc="A96C0C36">
      <w:start w:val="1"/>
      <w:numFmt w:val="thaiLetters"/>
      <w:lvlText w:val="(%1)"/>
      <w:lvlJc w:val="left"/>
      <w:pPr>
        <w:ind w:left="907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6" w15:restartNumberingAfterBreak="0">
    <w:nsid w:val="1383480F"/>
    <w:multiLevelType w:val="hybridMultilevel"/>
    <w:tmpl w:val="F622417E"/>
    <w:lvl w:ilvl="0" w:tplc="4510DCFA">
      <w:start w:val="1"/>
      <w:numFmt w:val="decimal"/>
      <w:lvlText w:val="%1)"/>
      <w:lvlJc w:val="left"/>
      <w:pPr>
        <w:ind w:left="720" w:hanging="360"/>
      </w:pPr>
      <w:rPr>
        <w:rFonts w:ascii="Arial" w:hAnsi="Arial" w:cs="Angsana New" w:hint="default"/>
        <w:sz w:val="1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67B1477"/>
    <w:multiLevelType w:val="singleLevel"/>
    <w:tmpl w:val="EF5C3A4E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8" w15:restartNumberingAfterBreak="0">
    <w:nsid w:val="1ABF5565"/>
    <w:multiLevelType w:val="multilevel"/>
    <w:tmpl w:val="8C1A2A0E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30782C15"/>
    <w:multiLevelType w:val="hybridMultilevel"/>
    <w:tmpl w:val="4FACE732"/>
    <w:lvl w:ilvl="0" w:tplc="B0B8FFA6">
      <w:start w:val="25"/>
      <w:numFmt w:val="bullet"/>
      <w:lvlText w:val="•"/>
      <w:lvlJc w:val="left"/>
      <w:pPr>
        <w:ind w:left="177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22" w15:restartNumberingAfterBreak="0">
    <w:nsid w:val="31FA7980"/>
    <w:multiLevelType w:val="hybridMultilevel"/>
    <w:tmpl w:val="F6A605AA"/>
    <w:lvl w:ilvl="0" w:tplc="F27626E4">
      <w:start w:val="1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505054A6"/>
    <w:multiLevelType w:val="multilevel"/>
    <w:tmpl w:val="78B68136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57DB3B3B"/>
    <w:multiLevelType w:val="singleLevel"/>
    <w:tmpl w:val="F9803066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8" w15:restartNumberingAfterBreak="0">
    <w:nsid w:val="5AF833CF"/>
    <w:multiLevelType w:val="multilevel"/>
    <w:tmpl w:val="F126D464"/>
    <w:lvl w:ilvl="0">
      <w:start w:val="1"/>
      <w:numFmt w:val="decimal"/>
      <w:lvlText w:val="%1"/>
      <w:lvlJc w:val="left"/>
      <w:pPr>
        <w:tabs>
          <w:tab w:val="num" w:pos="810"/>
        </w:tabs>
        <w:ind w:left="810" w:hanging="360"/>
      </w:pPr>
      <w:rPr>
        <w:rFonts w:hint="default"/>
        <w:b/>
        <w:i w:val="0"/>
        <w:sz w:val="30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9" w15:restartNumberingAfterBreak="0">
    <w:nsid w:val="5DC52475"/>
    <w:multiLevelType w:val="hybridMultilevel"/>
    <w:tmpl w:val="46081046"/>
    <w:lvl w:ilvl="0" w:tplc="353240F4">
      <w:start w:val="1"/>
      <w:numFmt w:val="thaiLetters"/>
      <w:lvlText w:val="(%1)"/>
      <w:lvlJc w:val="left"/>
      <w:pPr>
        <w:ind w:left="10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7" w:hanging="360"/>
      </w:pPr>
    </w:lvl>
    <w:lvl w:ilvl="2" w:tplc="0409001B" w:tentative="1">
      <w:start w:val="1"/>
      <w:numFmt w:val="lowerRoman"/>
      <w:lvlText w:val="%3."/>
      <w:lvlJc w:val="right"/>
      <w:pPr>
        <w:ind w:left="2527" w:hanging="180"/>
      </w:pPr>
    </w:lvl>
    <w:lvl w:ilvl="3" w:tplc="0409000F" w:tentative="1">
      <w:start w:val="1"/>
      <w:numFmt w:val="decimal"/>
      <w:lvlText w:val="%4."/>
      <w:lvlJc w:val="left"/>
      <w:pPr>
        <w:ind w:left="3247" w:hanging="360"/>
      </w:pPr>
    </w:lvl>
    <w:lvl w:ilvl="4" w:tplc="04090019" w:tentative="1">
      <w:start w:val="1"/>
      <w:numFmt w:val="lowerLetter"/>
      <w:lvlText w:val="%5."/>
      <w:lvlJc w:val="left"/>
      <w:pPr>
        <w:ind w:left="3967" w:hanging="360"/>
      </w:pPr>
    </w:lvl>
    <w:lvl w:ilvl="5" w:tplc="0409001B" w:tentative="1">
      <w:start w:val="1"/>
      <w:numFmt w:val="lowerRoman"/>
      <w:lvlText w:val="%6."/>
      <w:lvlJc w:val="right"/>
      <w:pPr>
        <w:ind w:left="4687" w:hanging="180"/>
      </w:pPr>
    </w:lvl>
    <w:lvl w:ilvl="6" w:tplc="0409000F" w:tentative="1">
      <w:start w:val="1"/>
      <w:numFmt w:val="decimal"/>
      <w:lvlText w:val="%7."/>
      <w:lvlJc w:val="left"/>
      <w:pPr>
        <w:ind w:left="5407" w:hanging="360"/>
      </w:pPr>
    </w:lvl>
    <w:lvl w:ilvl="7" w:tplc="04090019" w:tentative="1">
      <w:start w:val="1"/>
      <w:numFmt w:val="lowerLetter"/>
      <w:lvlText w:val="%8."/>
      <w:lvlJc w:val="left"/>
      <w:pPr>
        <w:ind w:left="6127" w:hanging="360"/>
      </w:pPr>
    </w:lvl>
    <w:lvl w:ilvl="8" w:tplc="0409001B" w:tentative="1">
      <w:start w:val="1"/>
      <w:numFmt w:val="lowerRoman"/>
      <w:lvlText w:val="%9."/>
      <w:lvlJc w:val="right"/>
      <w:pPr>
        <w:ind w:left="6847" w:hanging="180"/>
      </w:pPr>
    </w:lvl>
  </w:abstractNum>
  <w:abstractNum w:abstractNumId="30" w15:restartNumberingAfterBreak="0">
    <w:nsid w:val="5DD02F56"/>
    <w:multiLevelType w:val="multilevel"/>
    <w:tmpl w:val="5566A9F8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1" w15:restartNumberingAfterBreak="0">
    <w:nsid w:val="61536D93"/>
    <w:multiLevelType w:val="hybridMultilevel"/>
    <w:tmpl w:val="7F22C4CE"/>
    <w:lvl w:ilvl="0" w:tplc="6D2487AE">
      <w:start w:val="15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649577A7"/>
    <w:multiLevelType w:val="hybridMultilevel"/>
    <w:tmpl w:val="2CEA53FE"/>
    <w:lvl w:ilvl="0" w:tplc="AA38AC6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 w15:restartNumberingAfterBreak="0">
    <w:nsid w:val="6A1504F8"/>
    <w:multiLevelType w:val="multilevel"/>
    <w:tmpl w:val="0DCE08D4"/>
    <w:lvl w:ilvl="0">
      <w:start w:val="11"/>
      <w:numFmt w:val="decimal"/>
      <w:lvlText w:val="%1"/>
      <w:lvlJc w:val="left"/>
      <w:pPr>
        <w:tabs>
          <w:tab w:val="num" w:pos="4860"/>
        </w:tabs>
        <w:ind w:left="48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5" w15:restartNumberingAfterBreak="0">
    <w:nsid w:val="6A312D32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36" w15:restartNumberingAfterBreak="0">
    <w:nsid w:val="6CB52344"/>
    <w:multiLevelType w:val="hybridMultilevel"/>
    <w:tmpl w:val="6F44FC3A"/>
    <w:lvl w:ilvl="0" w:tplc="F1F62E46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 w15:restartNumberingAfterBreak="0">
    <w:nsid w:val="6EA91265"/>
    <w:multiLevelType w:val="multilevel"/>
    <w:tmpl w:val="F126D464"/>
    <w:lvl w:ilvl="0">
      <w:start w:val="1"/>
      <w:numFmt w:val="decimal"/>
      <w:lvlText w:val="%1"/>
      <w:lvlJc w:val="left"/>
      <w:pPr>
        <w:tabs>
          <w:tab w:val="num" w:pos="810"/>
        </w:tabs>
        <w:ind w:left="810" w:hanging="360"/>
      </w:pPr>
      <w:rPr>
        <w:rFonts w:hint="default"/>
        <w:b/>
        <w:i w:val="0"/>
        <w:sz w:val="30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9" w15:restartNumberingAfterBreak="0">
    <w:nsid w:val="75EB0C6C"/>
    <w:multiLevelType w:val="hybridMultilevel"/>
    <w:tmpl w:val="560EBD62"/>
    <w:lvl w:ilvl="0" w:tplc="60D8974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C65C30"/>
    <w:multiLevelType w:val="hybridMultilevel"/>
    <w:tmpl w:val="20304DDE"/>
    <w:lvl w:ilvl="0" w:tplc="E24AE03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2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420100630">
    <w:abstractNumId w:val="6"/>
  </w:num>
  <w:num w:numId="2" w16cid:durableId="1307129011">
    <w:abstractNumId w:val="5"/>
  </w:num>
  <w:num w:numId="3" w16cid:durableId="1710256333">
    <w:abstractNumId w:val="9"/>
  </w:num>
  <w:num w:numId="4" w16cid:durableId="1963225914">
    <w:abstractNumId w:val="7"/>
  </w:num>
  <w:num w:numId="5" w16cid:durableId="435562407">
    <w:abstractNumId w:val="8"/>
  </w:num>
  <w:num w:numId="6" w16cid:durableId="1164247562">
    <w:abstractNumId w:val="3"/>
  </w:num>
  <w:num w:numId="7" w16cid:durableId="1818523205">
    <w:abstractNumId w:val="2"/>
  </w:num>
  <w:num w:numId="8" w16cid:durableId="1096750244">
    <w:abstractNumId w:val="0"/>
  </w:num>
  <w:num w:numId="9" w16cid:durableId="448745014">
    <w:abstractNumId w:val="1"/>
  </w:num>
  <w:num w:numId="10" w16cid:durableId="1320229893">
    <w:abstractNumId w:val="4"/>
  </w:num>
  <w:num w:numId="11" w16cid:durableId="705911093">
    <w:abstractNumId w:val="24"/>
  </w:num>
  <w:num w:numId="12" w16cid:durableId="188223087">
    <w:abstractNumId w:val="19"/>
  </w:num>
  <w:num w:numId="13" w16cid:durableId="1047028706">
    <w:abstractNumId w:val="33"/>
  </w:num>
  <w:num w:numId="14" w16cid:durableId="1776360140">
    <w:abstractNumId w:val="23"/>
  </w:num>
  <w:num w:numId="15" w16cid:durableId="278486838">
    <w:abstractNumId w:val="25"/>
  </w:num>
  <w:num w:numId="16" w16cid:durableId="1770202176">
    <w:abstractNumId w:val="38"/>
  </w:num>
  <w:num w:numId="17" w16cid:durableId="2120634753">
    <w:abstractNumId w:val="40"/>
  </w:num>
  <w:num w:numId="18" w16cid:durableId="1506240895">
    <w:abstractNumId w:val="30"/>
  </w:num>
  <w:num w:numId="19" w16cid:durableId="1840459769">
    <w:abstractNumId w:val="37"/>
  </w:num>
  <w:num w:numId="20" w16cid:durableId="20667847">
    <w:abstractNumId w:val="22"/>
  </w:num>
  <w:num w:numId="21" w16cid:durableId="1861820950">
    <w:abstractNumId w:val="39"/>
  </w:num>
  <w:num w:numId="22" w16cid:durableId="579751108">
    <w:abstractNumId w:val="13"/>
  </w:num>
  <w:num w:numId="23" w16cid:durableId="1094016143">
    <w:abstractNumId w:val="35"/>
  </w:num>
  <w:num w:numId="24" w16cid:durableId="915673799">
    <w:abstractNumId w:val="12"/>
  </w:num>
  <w:num w:numId="25" w16cid:durableId="471681858">
    <w:abstractNumId w:val="14"/>
  </w:num>
  <w:num w:numId="26" w16cid:durableId="1904215926">
    <w:abstractNumId w:val="36"/>
  </w:num>
  <w:num w:numId="27" w16cid:durableId="1574731427">
    <w:abstractNumId w:val="42"/>
  </w:num>
  <w:num w:numId="28" w16cid:durableId="57750703">
    <w:abstractNumId w:val="41"/>
  </w:num>
  <w:num w:numId="29" w16cid:durableId="2064404599">
    <w:abstractNumId w:val="29"/>
  </w:num>
  <w:num w:numId="30" w16cid:durableId="1111389608">
    <w:abstractNumId w:val="34"/>
  </w:num>
  <w:num w:numId="31" w16cid:durableId="2036494540">
    <w:abstractNumId w:val="32"/>
  </w:num>
  <w:num w:numId="32" w16cid:durableId="1858739455">
    <w:abstractNumId w:val="11"/>
  </w:num>
  <w:num w:numId="33" w16cid:durableId="494683981">
    <w:abstractNumId w:val="18"/>
  </w:num>
  <w:num w:numId="34" w16cid:durableId="273440321">
    <w:abstractNumId w:val="26"/>
  </w:num>
  <w:num w:numId="35" w16cid:durableId="3419762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075928494">
    <w:abstractNumId w:val="10"/>
  </w:num>
  <w:num w:numId="37" w16cid:durableId="1373383341">
    <w:abstractNumId w:val="31"/>
  </w:num>
  <w:num w:numId="38" w16cid:durableId="1560091557">
    <w:abstractNumId w:val="28"/>
  </w:num>
  <w:num w:numId="39" w16cid:durableId="581452641">
    <w:abstractNumId w:val="21"/>
  </w:num>
  <w:num w:numId="40" w16cid:durableId="899632520">
    <w:abstractNumId w:val="15"/>
  </w:num>
  <w:num w:numId="41" w16cid:durableId="542789546">
    <w:abstractNumId w:val="20"/>
  </w:num>
  <w:num w:numId="42" w16cid:durableId="921571836">
    <w:abstractNumId w:val="17"/>
  </w:num>
  <w:num w:numId="43" w16cid:durableId="1908222076">
    <w:abstractNumId w:val="27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B3F"/>
    <w:rsid w:val="00000C00"/>
    <w:rsid w:val="0000110E"/>
    <w:rsid w:val="000012C7"/>
    <w:rsid w:val="0000189E"/>
    <w:rsid w:val="000018CB"/>
    <w:rsid w:val="00001930"/>
    <w:rsid w:val="000019C7"/>
    <w:rsid w:val="000020A3"/>
    <w:rsid w:val="00002354"/>
    <w:rsid w:val="000024BB"/>
    <w:rsid w:val="0000260E"/>
    <w:rsid w:val="0000264B"/>
    <w:rsid w:val="0000283E"/>
    <w:rsid w:val="00002BF1"/>
    <w:rsid w:val="00002E6E"/>
    <w:rsid w:val="0000325F"/>
    <w:rsid w:val="00003BF5"/>
    <w:rsid w:val="000040F3"/>
    <w:rsid w:val="00004A1C"/>
    <w:rsid w:val="00004DE8"/>
    <w:rsid w:val="0000562C"/>
    <w:rsid w:val="0000597D"/>
    <w:rsid w:val="0000598A"/>
    <w:rsid w:val="00006468"/>
    <w:rsid w:val="000067EA"/>
    <w:rsid w:val="00006CB7"/>
    <w:rsid w:val="00006F6D"/>
    <w:rsid w:val="00007666"/>
    <w:rsid w:val="000077CC"/>
    <w:rsid w:val="0000798A"/>
    <w:rsid w:val="00007B0D"/>
    <w:rsid w:val="00007D8A"/>
    <w:rsid w:val="0001023D"/>
    <w:rsid w:val="0001028C"/>
    <w:rsid w:val="00010D7B"/>
    <w:rsid w:val="00010EA5"/>
    <w:rsid w:val="00010F6F"/>
    <w:rsid w:val="000115C7"/>
    <w:rsid w:val="000117D5"/>
    <w:rsid w:val="00011902"/>
    <w:rsid w:val="00011910"/>
    <w:rsid w:val="00011C54"/>
    <w:rsid w:val="00011D6F"/>
    <w:rsid w:val="00011EA7"/>
    <w:rsid w:val="00012415"/>
    <w:rsid w:val="0001310C"/>
    <w:rsid w:val="0001322B"/>
    <w:rsid w:val="0001388D"/>
    <w:rsid w:val="00013C0F"/>
    <w:rsid w:val="00013CC3"/>
    <w:rsid w:val="00014608"/>
    <w:rsid w:val="00015065"/>
    <w:rsid w:val="0001541F"/>
    <w:rsid w:val="0001544F"/>
    <w:rsid w:val="000159FB"/>
    <w:rsid w:val="00015C49"/>
    <w:rsid w:val="00015EBC"/>
    <w:rsid w:val="00015FE5"/>
    <w:rsid w:val="0001620C"/>
    <w:rsid w:val="000166BF"/>
    <w:rsid w:val="00016B71"/>
    <w:rsid w:val="00016B82"/>
    <w:rsid w:val="00016D8A"/>
    <w:rsid w:val="00016DFA"/>
    <w:rsid w:val="00016EDD"/>
    <w:rsid w:val="0001741F"/>
    <w:rsid w:val="00017569"/>
    <w:rsid w:val="000175DC"/>
    <w:rsid w:val="000178AD"/>
    <w:rsid w:val="00017A46"/>
    <w:rsid w:val="00017D9D"/>
    <w:rsid w:val="00020013"/>
    <w:rsid w:val="000204D4"/>
    <w:rsid w:val="000205A4"/>
    <w:rsid w:val="0002079F"/>
    <w:rsid w:val="000208B0"/>
    <w:rsid w:val="000209D5"/>
    <w:rsid w:val="00020DD9"/>
    <w:rsid w:val="00020E29"/>
    <w:rsid w:val="00020E2F"/>
    <w:rsid w:val="0002155F"/>
    <w:rsid w:val="000215D1"/>
    <w:rsid w:val="000217CE"/>
    <w:rsid w:val="00021B6C"/>
    <w:rsid w:val="00021C5A"/>
    <w:rsid w:val="000220C9"/>
    <w:rsid w:val="00023951"/>
    <w:rsid w:val="00023ACE"/>
    <w:rsid w:val="00023BB4"/>
    <w:rsid w:val="00023E11"/>
    <w:rsid w:val="00023EAB"/>
    <w:rsid w:val="0002460E"/>
    <w:rsid w:val="000246AA"/>
    <w:rsid w:val="000246EE"/>
    <w:rsid w:val="000249EA"/>
    <w:rsid w:val="00024F13"/>
    <w:rsid w:val="00025008"/>
    <w:rsid w:val="000251B2"/>
    <w:rsid w:val="00025555"/>
    <w:rsid w:val="00025C32"/>
    <w:rsid w:val="00025C34"/>
    <w:rsid w:val="00025DB7"/>
    <w:rsid w:val="00026912"/>
    <w:rsid w:val="00026A93"/>
    <w:rsid w:val="00026B82"/>
    <w:rsid w:val="00027ADC"/>
    <w:rsid w:val="00027AED"/>
    <w:rsid w:val="0003043E"/>
    <w:rsid w:val="000307FB"/>
    <w:rsid w:val="00030B1F"/>
    <w:rsid w:val="00030C38"/>
    <w:rsid w:val="00030F16"/>
    <w:rsid w:val="00030F7F"/>
    <w:rsid w:val="00031093"/>
    <w:rsid w:val="000313DA"/>
    <w:rsid w:val="0003173D"/>
    <w:rsid w:val="00031A09"/>
    <w:rsid w:val="00031E1B"/>
    <w:rsid w:val="00031E5A"/>
    <w:rsid w:val="00032146"/>
    <w:rsid w:val="0003239E"/>
    <w:rsid w:val="000323B8"/>
    <w:rsid w:val="0003249D"/>
    <w:rsid w:val="00032713"/>
    <w:rsid w:val="00032EDB"/>
    <w:rsid w:val="00033075"/>
    <w:rsid w:val="000331F0"/>
    <w:rsid w:val="0003337D"/>
    <w:rsid w:val="0003380D"/>
    <w:rsid w:val="000339B8"/>
    <w:rsid w:val="00033A9F"/>
    <w:rsid w:val="00033E6A"/>
    <w:rsid w:val="000347C0"/>
    <w:rsid w:val="000347F7"/>
    <w:rsid w:val="0003563E"/>
    <w:rsid w:val="000358DB"/>
    <w:rsid w:val="00035AA5"/>
    <w:rsid w:val="00035E28"/>
    <w:rsid w:val="00035E55"/>
    <w:rsid w:val="00035ECC"/>
    <w:rsid w:val="0003607B"/>
    <w:rsid w:val="000361F0"/>
    <w:rsid w:val="00036393"/>
    <w:rsid w:val="0003657B"/>
    <w:rsid w:val="000365D5"/>
    <w:rsid w:val="000366BF"/>
    <w:rsid w:val="00036826"/>
    <w:rsid w:val="00036C28"/>
    <w:rsid w:val="00037006"/>
    <w:rsid w:val="000374B2"/>
    <w:rsid w:val="0003766E"/>
    <w:rsid w:val="000376C3"/>
    <w:rsid w:val="00037B04"/>
    <w:rsid w:val="00040536"/>
    <w:rsid w:val="00040A6E"/>
    <w:rsid w:val="00040B32"/>
    <w:rsid w:val="000411D1"/>
    <w:rsid w:val="000411DD"/>
    <w:rsid w:val="00041268"/>
    <w:rsid w:val="00041622"/>
    <w:rsid w:val="000417ED"/>
    <w:rsid w:val="000418CC"/>
    <w:rsid w:val="00041927"/>
    <w:rsid w:val="0004247A"/>
    <w:rsid w:val="000425D8"/>
    <w:rsid w:val="00042835"/>
    <w:rsid w:val="00042A9F"/>
    <w:rsid w:val="00042E22"/>
    <w:rsid w:val="00043076"/>
    <w:rsid w:val="000432D6"/>
    <w:rsid w:val="00043510"/>
    <w:rsid w:val="00043D08"/>
    <w:rsid w:val="00043D45"/>
    <w:rsid w:val="00043DE3"/>
    <w:rsid w:val="00043E11"/>
    <w:rsid w:val="0004420C"/>
    <w:rsid w:val="000442DF"/>
    <w:rsid w:val="000443A2"/>
    <w:rsid w:val="000444F4"/>
    <w:rsid w:val="00044C8F"/>
    <w:rsid w:val="00044DC5"/>
    <w:rsid w:val="00045718"/>
    <w:rsid w:val="00045D3C"/>
    <w:rsid w:val="0004608E"/>
    <w:rsid w:val="00046609"/>
    <w:rsid w:val="000468FE"/>
    <w:rsid w:val="00046CF1"/>
    <w:rsid w:val="00046E11"/>
    <w:rsid w:val="00046EFA"/>
    <w:rsid w:val="00047143"/>
    <w:rsid w:val="00047235"/>
    <w:rsid w:val="0004760F"/>
    <w:rsid w:val="0004765F"/>
    <w:rsid w:val="00047953"/>
    <w:rsid w:val="00047D14"/>
    <w:rsid w:val="00050254"/>
    <w:rsid w:val="00050491"/>
    <w:rsid w:val="0005054B"/>
    <w:rsid w:val="0005092B"/>
    <w:rsid w:val="000509FB"/>
    <w:rsid w:val="00050A00"/>
    <w:rsid w:val="00050A13"/>
    <w:rsid w:val="00050AC8"/>
    <w:rsid w:val="000511AA"/>
    <w:rsid w:val="00051245"/>
    <w:rsid w:val="00051448"/>
    <w:rsid w:val="0005167C"/>
    <w:rsid w:val="00051D30"/>
    <w:rsid w:val="00051DE7"/>
    <w:rsid w:val="00051F16"/>
    <w:rsid w:val="00052361"/>
    <w:rsid w:val="00052854"/>
    <w:rsid w:val="00052C4C"/>
    <w:rsid w:val="00052CCC"/>
    <w:rsid w:val="00054118"/>
    <w:rsid w:val="000542CF"/>
    <w:rsid w:val="00054800"/>
    <w:rsid w:val="00054B38"/>
    <w:rsid w:val="00054C0C"/>
    <w:rsid w:val="00054F77"/>
    <w:rsid w:val="00054F94"/>
    <w:rsid w:val="0005530A"/>
    <w:rsid w:val="000557F1"/>
    <w:rsid w:val="00055960"/>
    <w:rsid w:val="00055AED"/>
    <w:rsid w:val="00055C1D"/>
    <w:rsid w:val="00055D63"/>
    <w:rsid w:val="00055FF7"/>
    <w:rsid w:val="00056440"/>
    <w:rsid w:val="00056EF4"/>
    <w:rsid w:val="000574DA"/>
    <w:rsid w:val="00057A9F"/>
    <w:rsid w:val="00057C10"/>
    <w:rsid w:val="00057E6D"/>
    <w:rsid w:val="000600BC"/>
    <w:rsid w:val="00060486"/>
    <w:rsid w:val="000604AB"/>
    <w:rsid w:val="000604D3"/>
    <w:rsid w:val="0006088D"/>
    <w:rsid w:val="00060AFE"/>
    <w:rsid w:val="00060D46"/>
    <w:rsid w:val="0006104E"/>
    <w:rsid w:val="000615D9"/>
    <w:rsid w:val="0006192B"/>
    <w:rsid w:val="00061977"/>
    <w:rsid w:val="00061FAE"/>
    <w:rsid w:val="00062018"/>
    <w:rsid w:val="000622B0"/>
    <w:rsid w:val="000627FA"/>
    <w:rsid w:val="00062C70"/>
    <w:rsid w:val="00062E36"/>
    <w:rsid w:val="0006325D"/>
    <w:rsid w:val="0006372F"/>
    <w:rsid w:val="0006385D"/>
    <w:rsid w:val="000638BB"/>
    <w:rsid w:val="00063E08"/>
    <w:rsid w:val="00063F75"/>
    <w:rsid w:val="00063FCF"/>
    <w:rsid w:val="00064196"/>
    <w:rsid w:val="000641C0"/>
    <w:rsid w:val="00064291"/>
    <w:rsid w:val="00064598"/>
    <w:rsid w:val="000646A7"/>
    <w:rsid w:val="00064A25"/>
    <w:rsid w:val="00064A87"/>
    <w:rsid w:val="00064C1D"/>
    <w:rsid w:val="000651DF"/>
    <w:rsid w:val="000652DD"/>
    <w:rsid w:val="000655AA"/>
    <w:rsid w:val="000656E1"/>
    <w:rsid w:val="00065BE2"/>
    <w:rsid w:val="00065C80"/>
    <w:rsid w:val="000660B7"/>
    <w:rsid w:val="00066209"/>
    <w:rsid w:val="00066456"/>
    <w:rsid w:val="00066C93"/>
    <w:rsid w:val="00066E02"/>
    <w:rsid w:val="000670A8"/>
    <w:rsid w:val="00067807"/>
    <w:rsid w:val="00067D22"/>
    <w:rsid w:val="0007004C"/>
    <w:rsid w:val="000707AB"/>
    <w:rsid w:val="0007084F"/>
    <w:rsid w:val="00070A5A"/>
    <w:rsid w:val="00070B2D"/>
    <w:rsid w:val="00070CA6"/>
    <w:rsid w:val="00070EE3"/>
    <w:rsid w:val="000713C9"/>
    <w:rsid w:val="00071436"/>
    <w:rsid w:val="0007195B"/>
    <w:rsid w:val="00071A52"/>
    <w:rsid w:val="00071B0A"/>
    <w:rsid w:val="00071DAF"/>
    <w:rsid w:val="00071E86"/>
    <w:rsid w:val="000720A2"/>
    <w:rsid w:val="00072233"/>
    <w:rsid w:val="00072469"/>
    <w:rsid w:val="0007262D"/>
    <w:rsid w:val="000726E3"/>
    <w:rsid w:val="00072CEB"/>
    <w:rsid w:val="000730CF"/>
    <w:rsid w:val="000733C5"/>
    <w:rsid w:val="00073465"/>
    <w:rsid w:val="00073A84"/>
    <w:rsid w:val="00073DFD"/>
    <w:rsid w:val="000744FA"/>
    <w:rsid w:val="00074697"/>
    <w:rsid w:val="0007509B"/>
    <w:rsid w:val="000751B4"/>
    <w:rsid w:val="000754D3"/>
    <w:rsid w:val="00076882"/>
    <w:rsid w:val="00076AB0"/>
    <w:rsid w:val="00076BC1"/>
    <w:rsid w:val="00076BD5"/>
    <w:rsid w:val="0007719F"/>
    <w:rsid w:val="0007722B"/>
    <w:rsid w:val="0007788F"/>
    <w:rsid w:val="00080284"/>
    <w:rsid w:val="0008091F"/>
    <w:rsid w:val="0008093E"/>
    <w:rsid w:val="00080B5D"/>
    <w:rsid w:val="00080C6B"/>
    <w:rsid w:val="00080DE8"/>
    <w:rsid w:val="000814EA"/>
    <w:rsid w:val="00081596"/>
    <w:rsid w:val="000818EA"/>
    <w:rsid w:val="00081E66"/>
    <w:rsid w:val="000824B2"/>
    <w:rsid w:val="000824DC"/>
    <w:rsid w:val="00082617"/>
    <w:rsid w:val="00082F02"/>
    <w:rsid w:val="0008356D"/>
    <w:rsid w:val="000835AA"/>
    <w:rsid w:val="000839FB"/>
    <w:rsid w:val="00083A5C"/>
    <w:rsid w:val="00083BC9"/>
    <w:rsid w:val="00083D2B"/>
    <w:rsid w:val="0008473C"/>
    <w:rsid w:val="00084C37"/>
    <w:rsid w:val="00085139"/>
    <w:rsid w:val="000851A3"/>
    <w:rsid w:val="00085608"/>
    <w:rsid w:val="000857D6"/>
    <w:rsid w:val="0008621B"/>
    <w:rsid w:val="00086467"/>
    <w:rsid w:val="000865C6"/>
    <w:rsid w:val="00086820"/>
    <w:rsid w:val="00086C09"/>
    <w:rsid w:val="00086CF8"/>
    <w:rsid w:val="000871C6"/>
    <w:rsid w:val="000872F5"/>
    <w:rsid w:val="0008737D"/>
    <w:rsid w:val="00087577"/>
    <w:rsid w:val="000876B8"/>
    <w:rsid w:val="00087C9A"/>
    <w:rsid w:val="00087DCE"/>
    <w:rsid w:val="00087F52"/>
    <w:rsid w:val="00090013"/>
    <w:rsid w:val="000902A6"/>
    <w:rsid w:val="000903C4"/>
    <w:rsid w:val="00090747"/>
    <w:rsid w:val="00090776"/>
    <w:rsid w:val="0009090A"/>
    <w:rsid w:val="0009097B"/>
    <w:rsid w:val="00090B83"/>
    <w:rsid w:val="00091012"/>
    <w:rsid w:val="000910F1"/>
    <w:rsid w:val="000913C7"/>
    <w:rsid w:val="00091BA6"/>
    <w:rsid w:val="00092A80"/>
    <w:rsid w:val="00092DB4"/>
    <w:rsid w:val="00092DE2"/>
    <w:rsid w:val="00092E08"/>
    <w:rsid w:val="0009301E"/>
    <w:rsid w:val="00093518"/>
    <w:rsid w:val="000935AB"/>
    <w:rsid w:val="000937C0"/>
    <w:rsid w:val="00093B84"/>
    <w:rsid w:val="00093C94"/>
    <w:rsid w:val="00093F94"/>
    <w:rsid w:val="0009449F"/>
    <w:rsid w:val="000948C2"/>
    <w:rsid w:val="00094B7D"/>
    <w:rsid w:val="00095B60"/>
    <w:rsid w:val="00095ECB"/>
    <w:rsid w:val="00096140"/>
    <w:rsid w:val="000961F9"/>
    <w:rsid w:val="0009644D"/>
    <w:rsid w:val="00096830"/>
    <w:rsid w:val="000971E5"/>
    <w:rsid w:val="000973DA"/>
    <w:rsid w:val="0009744D"/>
    <w:rsid w:val="00097512"/>
    <w:rsid w:val="0009756E"/>
    <w:rsid w:val="00097687"/>
    <w:rsid w:val="000977BB"/>
    <w:rsid w:val="0009792D"/>
    <w:rsid w:val="00097C35"/>
    <w:rsid w:val="000A06C6"/>
    <w:rsid w:val="000A07C2"/>
    <w:rsid w:val="000A094C"/>
    <w:rsid w:val="000A0A71"/>
    <w:rsid w:val="000A0CB9"/>
    <w:rsid w:val="000A1096"/>
    <w:rsid w:val="000A186F"/>
    <w:rsid w:val="000A195D"/>
    <w:rsid w:val="000A1AF4"/>
    <w:rsid w:val="000A1D35"/>
    <w:rsid w:val="000A1D38"/>
    <w:rsid w:val="000A2230"/>
    <w:rsid w:val="000A2B80"/>
    <w:rsid w:val="000A2BD7"/>
    <w:rsid w:val="000A2E14"/>
    <w:rsid w:val="000A3372"/>
    <w:rsid w:val="000A3A8F"/>
    <w:rsid w:val="000A3C37"/>
    <w:rsid w:val="000A3DBB"/>
    <w:rsid w:val="000A41CC"/>
    <w:rsid w:val="000A431A"/>
    <w:rsid w:val="000A453C"/>
    <w:rsid w:val="000A4A52"/>
    <w:rsid w:val="000A54B0"/>
    <w:rsid w:val="000A5989"/>
    <w:rsid w:val="000A5B0C"/>
    <w:rsid w:val="000A670C"/>
    <w:rsid w:val="000A6AB3"/>
    <w:rsid w:val="000A6C35"/>
    <w:rsid w:val="000A6C4C"/>
    <w:rsid w:val="000A6C5C"/>
    <w:rsid w:val="000A6F1A"/>
    <w:rsid w:val="000A709E"/>
    <w:rsid w:val="000A72D9"/>
    <w:rsid w:val="000A732B"/>
    <w:rsid w:val="000A7499"/>
    <w:rsid w:val="000A7D30"/>
    <w:rsid w:val="000B05E8"/>
    <w:rsid w:val="000B067D"/>
    <w:rsid w:val="000B0E74"/>
    <w:rsid w:val="000B149F"/>
    <w:rsid w:val="000B1A92"/>
    <w:rsid w:val="000B1B44"/>
    <w:rsid w:val="000B1B4D"/>
    <w:rsid w:val="000B1E23"/>
    <w:rsid w:val="000B1EBE"/>
    <w:rsid w:val="000B1F39"/>
    <w:rsid w:val="000B2289"/>
    <w:rsid w:val="000B2497"/>
    <w:rsid w:val="000B2649"/>
    <w:rsid w:val="000B30DC"/>
    <w:rsid w:val="000B321E"/>
    <w:rsid w:val="000B3695"/>
    <w:rsid w:val="000B3B59"/>
    <w:rsid w:val="000B3C38"/>
    <w:rsid w:val="000B47B9"/>
    <w:rsid w:val="000B4CAC"/>
    <w:rsid w:val="000B525F"/>
    <w:rsid w:val="000B5904"/>
    <w:rsid w:val="000B5C8B"/>
    <w:rsid w:val="000B64E6"/>
    <w:rsid w:val="000B6592"/>
    <w:rsid w:val="000B65AA"/>
    <w:rsid w:val="000B6697"/>
    <w:rsid w:val="000B686F"/>
    <w:rsid w:val="000B698A"/>
    <w:rsid w:val="000B6D43"/>
    <w:rsid w:val="000B7097"/>
    <w:rsid w:val="000B71E8"/>
    <w:rsid w:val="000B7364"/>
    <w:rsid w:val="000B75BC"/>
    <w:rsid w:val="000B7744"/>
    <w:rsid w:val="000B78AD"/>
    <w:rsid w:val="000B7A60"/>
    <w:rsid w:val="000B7B06"/>
    <w:rsid w:val="000C00FC"/>
    <w:rsid w:val="000C0696"/>
    <w:rsid w:val="000C08E8"/>
    <w:rsid w:val="000C0946"/>
    <w:rsid w:val="000C09B1"/>
    <w:rsid w:val="000C0CE5"/>
    <w:rsid w:val="000C107E"/>
    <w:rsid w:val="000C179F"/>
    <w:rsid w:val="000C1A02"/>
    <w:rsid w:val="000C1CA3"/>
    <w:rsid w:val="000C2114"/>
    <w:rsid w:val="000C239E"/>
    <w:rsid w:val="000C250F"/>
    <w:rsid w:val="000C27C3"/>
    <w:rsid w:val="000C2868"/>
    <w:rsid w:val="000C2A04"/>
    <w:rsid w:val="000C2AF2"/>
    <w:rsid w:val="000C32B8"/>
    <w:rsid w:val="000C3312"/>
    <w:rsid w:val="000C355F"/>
    <w:rsid w:val="000C3A16"/>
    <w:rsid w:val="000C3F87"/>
    <w:rsid w:val="000C3FA8"/>
    <w:rsid w:val="000C4106"/>
    <w:rsid w:val="000C4610"/>
    <w:rsid w:val="000C5232"/>
    <w:rsid w:val="000C582D"/>
    <w:rsid w:val="000C5C63"/>
    <w:rsid w:val="000C5E82"/>
    <w:rsid w:val="000C5EA8"/>
    <w:rsid w:val="000C6211"/>
    <w:rsid w:val="000C65A5"/>
    <w:rsid w:val="000C66A9"/>
    <w:rsid w:val="000C681B"/>
    <w:rsid w:val="000C6C59"/>
    <w:rsid w:val="000C6D34"/>
    <w:rsid w:val="000C7315"/>
    <w:rsid w:val="000C7EE9"/>
    <w:rsid w:val="000C7F35"/>
    <w:rsid w:val="000D008C"/>
    <w:rsid w:val="000D048B"/>
    <w:rsid w:val="000D0F96"/>
    <w:rsid w:val="000D119D"/>
    <w:rsid w:val="000D15B7"/>
    <w:rsid w:val="000D165C"/>
    <w:rsid w:val="000D1726"/>
    <w:rsid w:val="000D1774"/>
    <w:rsid w:val="000D1814"/>
    <w:rsid w:val="000D1AB9"/>
    <w:rsid w:val="000D1B20"/>
    <w:rsid w:val="000D1B87"/>
    <w:rsid w:val="000D1D63"/>
    <w:rsid w:val="000D1FF6"/>
    <w:rsid w:val="000D212C"/>
    <w:rsid w:val="000D24AE"/>
    <w:rsid w:val="000D2FB0"/>
    <w:rsid w:val="000D2FED"/>
    <w:rsid w:val="000D31C2"/>
    <w:rsid w:val="000D34EF"/>
    <w:rsid w:val="000D36F7"/>
    <w:rsid w:val="000D3EAB"/>
    <w:rsid w:val="000D4097"/>
    <w:rsid w:val="000D415A"/>
    <w:rsid w:val="000D41FB"/>
    <w:rsid w:val="000D428C"/>
    <w:rsid w:val="000D431F"/>
    <w:rsid w:val="000D5229"/>
    <w:rsid w:val="000D5CEE"/>
    <w:rsid w:val="000D6247"/>
    <w:rsid w:val="000D6A75"/>
    <w:rsid w:val="000D7308"/>
    <w:rsid w:val="000D7479"/>
    <w:rsid w:val="000D79DC"/>
    <w:rsid w:val="000E06E7"/>
    <w:rsid w:val="000E082F"/>
    <w:rsid w:val="000E0859"/>
    <w:rsid w:val="000E0C6B"/>
    <w:rsid w:val="000E0D72"/>
    <w:rsid w:val="000E0FB5"/>
    <w:rsid w:val="000E14C1"/>
    <w:rsid w:val="000E153B"/>
    <w:rsid w:val="000E1727"/>
    <w:rsid w:val="000E1759"/>
    <w:rsid w:val="000E2489"/>
    <w:rsid w:val="000E2B34"/>
    <w:rsid w:val="000E2E74"/>
    <w:rsid w:val="000E3448"/>
    <w:rsid w:val="000E3562"/>
    <w:rsid w:val="000E38E4"/>
    <w:rsid w:val="000E3ACC"/>
    <w:rsid w:val="000E4154"/>
    <w:rsid w:val="000E48A6"/>
    <w:rsid w:val="000E531B"/>
    <w:rsid w:val="000E5368"/>
    <w:rsid w:val="000E56D4"/>
    <w:rsid w:val="000E579F"/>
    <w:rsid w:val="000E58BE"/>
    <w:rsid w:val="000E5977"/>
    <w:rsid w:val="000E5E40"/>
    <w:rsid w:val="000E5FE3"/>
    <w:rsid w:val="000E68BB"/>
    <w:rsid w:val="000E68D5"/>
    <w:rsid w:val="000E6961"/>
    <w:rsid w:val="000E699D"/>
    <w:rsid w:val="000E6CEA"/>
    <w:rsid w:val="000E6EF8"/>
    <w:rsid w:val="000E72A2"/>
    <w:rsid w:val="000E746C"/>
    <w:rsid w:val="000E74E0"/>
    <w:rsid w:val="000E768D"/>
    <w:rsid w:val="000E7E13"/>
    <w:rsid w:val="000E7EAF"/>
    <w:rsid w:val="000E7FB0"/>
    <w:rsid w:val="000F04D6"/>
    <w:rsid w:val="000F05B1"/>
    <w:rsid w:val="000F07D7"/>
    <w:rsid w:val="000F0A19"/>
    <w:rsid w:val="000F0E7D"/>
    <w:rsid w:val="000F10B5"/>
    <w:rsid w:val="000F15F2"/>
    <w:rsid w:val="000F1CFC"/>
    <w:rsid w:val="000F1F86"/>
    <w:rsid w:val="000F25D5"/>
    <w:rsid w:val="000F2B79"/>
    <w:rsid w:val="000F2D88"/>
    <w:rsid w:val="000F2E5F"/>
    <w:rsid w:val="000F3060"/>
    <w:rsid w:val="000F3191"/>
    <w:rsid w:val="000F31D2"/>
    <w:rsid w:val="000F37A7"/>
    <w:rsid w:val="000F3BE6"/>
    <w:rsid w:val="000F3FB1"/>
    <w:rsid w:val="000F411B"/>
    <w:rsid w:val="000F45E1"/>
    <w:rsid w:val="000F47CB"/>
    <w:rsid w:val="000F4C48"/>
    <w:rsid w:val="000F4D14"/>
    <w:rsid w:val="000F4E55"/>
    <w:rsid w:val="000F4F97"/>
    <w:rsid w:val="000F5164"/>
    <w:rsid w:val="000F5268"/>
    <w:rsid w:val="000F53F6"/>
    <w:rsid w:val="000F5658"/>
    <w:rsid w:val="000F5CD3"/>
    <w:rsid w:val="000F5CF0"/>
    <w:rsid w:val="000F5D1A"/>
    <w:rsid w:val="000F606A"/>
    <w:rsid w:val="000F6218"/>
    <w:rsid w:val="000F6274"/>
    <w:rsid w:val="000F647B"/>
    <w:rsid w:val="000F6871"/>
    <w:rsid w:val="000F6CBE"/>
    <w:rsid w:val="000F740A"/>
    <w:rsid w:val="000F7452"/>
    <w:rsid w:val="000F77E7"/>
    <w:rsid w:val="000F7858"/>
    <w:rsid w:val="000F7967"/>
    <w:rsid w:val="000F7BCC"/>
    <w:rsid w:val="000F7F32"/>
    <w:rsid w:val="001001BA"/>
    <w:rsid w:val="00100EF6"/>
    <w:rsid w:val="0010111B"/>
    <w:rsid w:val="001012FE"/>
    <w:rsid w:val="00101375"/>
    <w:rsid w:val="001016EA"/>
    <w:rsid w:val="00101E4E"/>
    <w:rsid w:val="00102032"/>
    <w:rsid w:val="00102104"/>
    <w:rsid w:val="0010242E"/>
    <w:rsid w:val="001024A7"/>
    <w:rsid w:val="00102F5F"/>
    <w:rsid w:val="00103449"/>
    <w:rsid w:val="001034AA"/>
    <w:rsid w:val="001034B7"/>
    <w:rsid w:val="001035FE"/>
    <w:rsid w:val="00103A30"/>
    <w:rsid w:val="00103AA3"/>
    <w:rsid w:val="00103C80"/>
    <w:rsid w:val="0010414B"/>
    <w:rsid w:val="001044C2"/>
    <w:rsid w:val="00104528"/>
    <w:rsid w:val="00104832"/>
    <w:rsid w:val="00104B0C"/>
    <w:rsid w:val="00104EA2"/>
    <w:rsid w:val="001051D0"/>
    <w:rsid w:val="001052C0"/>
    <w:rsid w:val="00105A94"/>
    <w:rsid w:val="00105CB6"/>
    <w:rsid w:val="00105DFB"/>
    <w:rsid w:val="00105E5A"/>
    <w:rsid w:val="00106526"/>
    <w:rsid w:val="00106AE3"/>
    <w:rsid w:val="00106C55"/>
    <w:rsid w:val="00106D80"/>
    <w:rsid w:val="0010734B"/>
    <w:rsid w:val="0010741F"/>
    <w:rsid w:val="001074AA"/>
    <w:rsid w:val="0010750C"/>
    <w:rsid w:val="00107788"/>
    <w:rsid w:val="001077C4"/>
    <w:rsid w:val="00107B8D"/>
    <w:rsid w:val="00107B90"/>
    <w:rsid w:val="00107D43"/>
    <w:rsid w:val="00110159"/>
    <w:rsid w:val="00110252"/>
    <w:rsid w:val="001102DC"/>
    <w:rsid w:val="001105F2"/>
    <w:rsid w:val="00110737"/>
    <w:rsid w:val="00110747"/>
    <w:rsid w:val="001108D3"/>
    <w:rsid w:val="00110FCB"/>
    <w:rsid w:val="001114BB"/>
    <w:rsid w:val="0011182B"/>
    <w:rsid w:val="001119C2"/>
    <w:rsid w:val="00111DD2"/>
    <w:rsid w:val="00111E4C"/>
    <w:rsid w:val="00111FEB"/>
    <w:rsid w:val="00112174"/>
    <w:rsid w:val="00112281"/>
    <w:rsid w:val="0011273C"/>
    <w:rsid w:val="00112903"/>
    <w:rsid w:val="00112A20"/>
    <w:rsid w:val="00112C51"/>
    <w:rsid w:val="00112F0A"/>
    <w:rsid w:val="0011313F"/>
    <w:rsid w:val="00114517"/>
    <w:rsid w:val="001148AE"/>
    <w:rsid w:val="001148F2"/>
    <w:rsid w:val="001157DB"/>
    <w:rsid w:val="00116084"/>
    <w:rsid w:val="0011638E"/>
    <w:rsid w:val="001167C8"/>
    <w:rsid w:val="0011682A"/>
    <w:rsid w:val="00117111"/>
    <w:rsid w:val="00117218"/>
    <w:rsid w:val="0011747F"/>
    <w:rsid w:val="001174A5"/>
    <w:rsid w:val="00117521"/>
    <w:rsid w:val="0011785B"/>
    <w:rsid w:val="00117FF0"/>
    <w:rsid w:val="001201D5"/>
    <w:rsid w:val="00120302"/>
    <w:rsid w:val="00120570"/>
    <w:rsid w:val="00120898"/>
    <w:rsid w:val="00120992"/>
    <w:rsid w:val="00120B1A"/>
    <w:rsid w:val="00122731"/>
    <w:rsid w:val="00123033"/>
    <w:rsid w:val="001232B7"/>
    <w:rsid w:val="001233DE"/>
    <w:rsid w:val="00123466"/>
    <w:rsid w:val="00123501"/>
    <w:rsid w:val="00123957"/>
    <w:rsid w:val="00123A97"/>
    <w:rsid w:val="00123BD8"/>
    <w:rsid w:val="00124623"/>
    <w:rsid w:val="00124707"/>
    <w:rsid w:val="001249AB"/>
    <w:rsid w:val="001249B8"/>
    <w:rsid w:val="001249E8"/>
    <w:rsid w:val="001256EA"/>
    <w:rsid w:val="00125D21"/>
    <w:rsid w:val="00125DDA"/>
    <w:rsid w:val="00126233"/>
    <w:rsid w:val="0012671E"/>
    <w:rsid w:val="00126C10"/>
    <w:rsid w:val="0012702F"/>
    <w:rsid w:val="00127299"/>
    <w:rsid w:val="00127735"/>
    <w:rsid w:val="001304FB"/>
    <w:rsid w:val="0013072E"/>
    <w:rsid w:val="00130842"/>
    <w:rsid w:val="00130CCF"/>
    <w:rsid w:val="00130F68"/>
    <w:rsid w:val="00131542"/>
    <w:rsid w:val="00131788"/>
    <w:rsid w:val="00131801"/>
    <w:rsid w:val="00131975"/>
    <w:rsid w:val="00131AFA"/>
    <w:rsid w:val="00131B97"/>
    <w:rsid w:val="00132190"/>
    <w:rsid w:val="00132296"/>
    <w:rsid w:val="001323E0"/>
    <w:rsid w:val="00132625"/>
    <w:rsid w:val="001327F7"/>
    <w:rsid w:val="00132A5C"/>
    <w:rsid w:val="00132DAC"/>
    <w:rsid w:val="00133143"/>
    <w:rsid w:val="0013336A"/>
    <w:rsid w:val="00133404"/>
    <w:rsid w:val="00133444"/>
    <w:rsid w:val="00133A76"/>
    <w:rsid w:val="00133B8D"/>
    <w:rsid w:val="00134237"/>
    <w:rsid w:val="00134420"/>
    <w:rsid w:val="00134A68"/>
    <w:rsid w:val="00134BB9"/>
    <w:rsid w:val="00134D81"/>
    <w:rsid w:val="00135187"/>
    <w:rsid w:val="001351E3"/>
    <w:rsid w:val="001357B7"/>
    <w:rsid w:val="00135AD2"/>
    <w:rsid w:val="00135E3F"/>
    <w:rsid w:val="00135F1D"/>
    <w:rsid w:val="001362F3"/>
    <w:rsid w:val="001366DC"/>
    <w:rsid w:val="0013676B"/>
    <w:rsid w:val="00136881"/>
    <w:rsid w:val="00136F7D"/>
    <w:rsid w:val="00137172"/>
    <w:rsid w:val="00137370"/>
    <w:rsid w:val="00137464"/>
    <w:rsid w:val="001376B4"/>
    <w:rsid w:val="00137A90"/>
    <w:rsid w:val="00137B18"/>
    <w:rsid w:val="00137B46"/>
    <w:rsid w:val="00137F23"/>
    <w:rsid w:val="0014024B"/>
    <w:rsid w:val="001402A3"/>
    <w:rsid w:val="001404B8"/>
    <w:rsid w:val="001409DB"/>
    <w:rsid w:val="00140C10"/>
    <w:rsid w:val="00140E9C"/>
    <w:rsid w:val="00140F68"/>
    <w:rsid w:val="00140FB7"/>
    <w:rsid w:val="00141346"/>
    <w:rsid w:val="001416ED"/>
    <w:rsid w:val="00141D9A"/>
    <w:rsid w:val="00141DA5"/>
    <w:rsid w:val="00141FF2"/>
    <w:rsid w:val="00142117"/>
    <w:rsid w:val="001422E0"/>
    <w:rsid w:val="00142475"/>
    <w:rsid w:val="00142DC4"/>
    <w:rsid w:val="00142FED"/>
    <w:rsid w:val="00143871"/>
    <w:rsid w:val="00143C47"/>
    <w:rsid w:val="00143D54"/>
    <w:rsid w:val="00144085"/>
    <w:rsid w:val="00144632"/>
    <w:rsid w:val="001448D2"/>
    <w:rsid w:val="00144D1A"/>
    <w:rsid w:val="00144E42"/>
    <w:rsid w:val="00144F7A"/>
    <w:rsid w:val="00145407"/>
    <w:rsid w:val="001455B6"/>
    <w:rsid w:val="001455D3"/>
    <w:rsid w:val="001459AF"/>
    <w:rsid w:val="00145E82"/>
    <w:rsid w:val="00146187"/>
    <w:rsid w:val="00146495"/>
    <w:rsid w:val="00146BF8"/>
    <w:rsid w:val="00147127"/>
    <w:rsid w:val="001472BD"/>
    <w:rsid w:val="00147C2A"/>
    <w:rsid w:val="00150142"/>
    <w:rsid w:val="0015017C"/>
    <w:rsid w:val="00150196"/>
    <w:rsid w:val="0015043B"/>
    <w:rsid w:val="001506D2"/>
    <w:rsid w:val="00150738"/>
    <w:rsid w:val="00150A2B"/>
    <w:rsid w:val="00150B17"/>
    <w:rsid w:val="00150CCB"/>
    <w:rsid w:val="00150EE2"/>
    <w:rsid w:val="00150FC1"/>
    <w:rsid w:val="00151790"/>
    <w:rsid w:val="00151C7C"/>
    <w:rsid w:val="001525EC"/>
    <w:rsid w:val="00152A0B"/>
    <w:rsid w:val="00152B69"/>
    <w:rsid w:val="00152BD7"/>
    <w:rsid w:val="00152E37"/>
    <w:rsid w:val="00152E97"/>
    <w:rsid w:val="001536A9"/>
    <w:rsid w:val="00154055"/>
    <w:rsid w:val="00154211"/>
    <w:rsid w:val="00154276"/>
    <w:rsid w:val="00154468"/>
    <w:rsid w:val="001549A8"/>
    <w:rsid w:val="00154BBE"/>
    <w:rsid w:val="00154CFC"/>
    <w:rsid w:val="00154F5D"/>
    <w:rsid w:val="0015531A"/>
    <w:rsid w:val="001555D6"/>
    <w:rsid w:val="00155772"/>
    <w:rsid w:val="00155814"/>
    <w:rsid w:val="00155BF5"/>
    <w:rsid w:val="001563E2"/>
    <w:rsid w:val="0015664A"/>
    <w:rsid w:val="001568FC"/>
    <w:rsid w:val="00157642"/>
    <w:rsid w:val="00157897"/>
    <w:rsid w:val="0015797C"/>
    <w:rsid w:val="00157986"/>
    <w:rsid w:val="0015799B"/>
    <w:rsid w:val="001579F6"/>
    <w:rsid w:val="00157BFA"/>
    <w:rsid w:val="00157D6F"/>
    <w:rsid w:val="00157F80"/>
    <w:rsid w:val="00160107"/>
    <w:rsid w:val="00160114"/>
    <w:rsid w:val="00160C0A"/>
    <w:rsid w:val="00160DDA"/>
    <w:rsid w:val="00160F8F"/>
    <w:rsid w:val="00160FCF"/>
    <w:rsid w:val="00161335"/>
    <w:rsid w:val="001616E2"/>
    <w:rsid w:val="001619AB"/>
    <w:rsid w:val="00161C0B"/>
    <w:rsid w:val="00161D24"/>
    <w:rsid w:val="001620C9"/>
    <w:rsid w:val="00162114"/>
    <w:rsid w:val="001623D4"/>
    <w:rsid w:val="0016262C"/>
    <w:rsid w:val="00162906"/>
    <w:rsid w:val="00162D46"/>
    <w:rsid w:val="00162E5A"/>
    <w:rsid w:val="00162F2F"/>
    <w:rsid w:val="00164486"/>
    <w:rsid w:val="00164C0C"/>
    <w:rsid w:val="00164E46"/>
    <w:rsid w:val="00165265"/>
    <w:rsid w:val="0016546E"/>
    <w:rsid w:val="00165614"/>
    <w:rsid w:val="00166233"/>
    <w:rsid w:val="00166653"/>
    <w:rsid w:val="00166673"/>
    <w:rsid w:val="001667E8"/>
    <w:rsid w:val="00166F9D"/>
    <w:rsid w:val="00166FD4"/>
    <w:rsid w:val="0016711F"/>
    <w:rsid w:val="001675F4"/>
    <w:rsid w:val="00167881"/>
    <w:rsid w:val="00167C51"/>
    <w:rsid w:val="00167D89"/>
    <w:rsid w:val="00167F3D"/>
    <w:rsid w:val="001702C0"/>
    <w:rsid w:val="001703B0"/>
    <w:rsid w:val="00170411"/>
    <w:rsid w:val="00170573"/>
    <w:rsid w:val="0017076F"/>
    <w:rsid w:val="00170841"/>
    <w:rsid w:val="0017099D"/>
    <w:rsid w:val="00171086"/>
    <w:rsid w:val="00171D05"/>
    <w:rsid w:val="00171D75"/>
    <w:rsid w:val="00171DAA"/>
    <w:rsid w:val="00172207"/>
    <w:rsid w:val="00172239"/>
    <w:rsid w:val="00172869"/>
    <w:rsid w:val="00172B37"/>
    <w:rsid w:val="00172F12"/>
    <w:rsid w:val="001731EE"/>
    <w:rsid w:val="001731F4"/>
    <w:rsid w:val="00173310"/>
    <w:rsid w:val="0017336D"/>
    <w:rsid w:val="001733A0"/>
    <w:rsid w:val="00173BF5"/>
    <w:rsid w:val="00173D00"/>
    <w:rsid w:val="00173D45"/>
    <w:rsid w:val="00173F04"/>
    <w:rsid w:val="00174175"/>
    <w:rsid w:val="00174A87"/>
    <w:rsid w:val="00174DDA"/>
    <w:rsid w:val="00174E25"/>
    <w:rsid w:val="00174FF6"/>
    <w:rsid w:val="00175580"/>
    <w:rsid w:val="00175ABA"/>
    <w:rsid w:val="0017617C"/>
    <w:rsid w:val="0017620C"/>
    <w:rsid w:val="001762F1"/>
    <w:rsid w:val="00176837"/>
    <w:rsid w:val="00176DDA"/>
    <w:rsid w:val="00176E6A"/>
    <w:rsid w:val="00177277"/>
    <w:rsid w:val="0017740B"/>
    <w:rsid w:val="00177CE5"/>
    <w:rsid w:val="00177DAB"/>
    <w:rsid w:val="00177FAA"/>
    <w:rsid w:val="0018010E"/>
    <w:rsid w:val="001801A0"/>
    <w:rsid w:val="001808C6"/>
    <w:rsid w:val="00180C37"/>
    <w:rsid w:val="00181453"/>
    <w:rsid w:val="0018159A"/>
    <w:rsid w:val="001817CB"/>
    <w:rsid w:val="00181D71"/>
    <w:rsid w:val="00182089"/>
    <w:rsid w:val="001824AA"/>
    <w:rsid w:val="001829C5"/>
    <w:rsid w:val="00182B12"/>
    <w:rsid w:val="00182B54"/>
    <w:rsid w:val="001830CD"/>
    <w:rsid w:val="00183199"/>
    <w:rsid w:val="001831A4"/>
    <w:rsid w:val="001831D4"/>
    <w:rsid w:val="001833FE"/>
    <w:rsid w:val="0018342E"/>
    <w:rsid w:val="00183827"/>
    <w:rsid w:val="00183906"/>
    <w:rsid w:val="00183CF9"/>
    <w:rsid w:val="00183DD5"/>
    <w:rsid w:val="00184017"/>
    <w:rsid w:val="001846BA"/>
    <w:rsid w:val="00184878"/>
    <w:rsid w:val="001848BE"/>
    <w:rsid w:val="00184DF0"/>
    <w:rsid w:val="00184E0C"/>
    <w:rsid w:val="00184F50"/>
    <w:rsid w:val="00184FB7"/>
    <w:rsid w:val="001853ED"/>
    <w:rsid w:val="001853F3"/>
    <w:rsid w:val="001854F3"/>
    <w:rsid w:val="00185BC0"/>
    <w:rsid w:val="00185EF9"/>
    <w:rsid w:val="001868F3"/>
    <w:rsid w:val="00186CED"/>
    <w:rsid w:val="00186ED9"/>
    <w:rsid w:val="0018723A"/>
    <w:rsid w:val="001873FA"/>
    <w:rsid w:val="00187530"/>
    <w:rsid w:val="00187796"/>
    <w:rsid w:val="00190A74"/>
    <w:rsid w:val="00190ED2"/>
    <w:rsid w:val="0019117A"/>
    <w:rsid w:val="00191235"/>
    <w:rsid w:val="0019128A"/>
    <w:rsid w:val="0019134E"/>
    <w:rsid w:val="00191396"/>
    <w:rsid w:val="00191529"/>
    <w:rsid w:val="001915A5"/>
    <w:rsid w:val="00191911"/>
    <w:rsid w:val="00191B63"/>
    <w:rsid w:val="00192018"/>
    <w:rsid w:val="00192260"/>
    <w:rsid w:val="00192266"/>
    <w:rsid w:val="00192398"/>
    <w:rsid w:val="00192BA2"/>
    <w:rsid w:val="00192DE7"/>
    <w:rsid w:val="0019311B"/>
    <w:rsid w:val="0019312C"/>
    <w:rsid w:val="0019328D"/>
    <w:rsid w:val="0019338D"/>
    <w:rsid w:val="00193A2A"/>
    <w:rsid w:val="00194542"/>
    <w:rsid w:val="00194B3C"/>
    <w:rsid w:val="00194BD3"/>
    <w:rsid w:val="00194FD1"/>
    <w:rsid w:val="00195131"/>
    <w:rsid w:val="00195293"/>
    <w:rsid w:val="00195294"/>
    <w:rsid w:val="001954A4"/>
    <w:rsid w:val="00195573"/>
    <w:rsid w:val="0019569B"/>
    <w:rsid w:val="00195754"/>
    <w:rsid w:val="00195A28"/>
    <w:rsid w:val="00195C76"/>
    <w:rsid w:val="00195D23"/>
    <w:rsid w:val="00195D87"/>
    <w:rsid w:val="00196116"/>
    <w:rsid w:val="00196211"/>
    <w:rsid w:val="001962E8"/>
    <w:rsid w:val="001967E9"/>
    <w:rsid w:val="00196B56"/>
    <w:rsid w:val="00196CA3"/>
    <w:rsid w:val="00197460"/>
    <w:rsid w:val="00197647"/>
    <w:rsid w:val="0019797A"/>
    <w:rsid w:val="00197ABC"/>
    <w:rsid w:val="00197DBF"/>
    <w:rsid w:val="00197E87"/>
    <w:rsid w:val="00197EC9"/>
    <w:rsid w:val="00197F31"/>
    <w:rsid w:val="001A0142"/>
    <w:rsid w:val="001A01D1"/>
    <w:rsid w:val="001A032E"/>
    <w:rsid w:val="001A0417"/>
    <w:rsid w:val="001A045E"/>
    <w:rsid w:val="001A04C7"/>
    <w:rsid w:val="001A0CAC"/>
    <w:rsid w:val="001A1AD9"/>
    <w:rsid w:val="001A2081"/>
    <w:rsid w:val="001A208C"/>
    <w:rsid w:val="001A2331"/>
    <w:rsid w:val="001A2586"/>
    <w:rsid w:val="001A2856"/>
    <w:rsid w:val="001A28C3"/>
    <w:rsid w:val="001A3091"/>
    <w:rsid w:val="001A325E"/>
    <w:rsid w:val="001A32F1"/>
    <w:rsid w:val="001A3C18"/>
    <w:rsid w:val="001A3D9E"/>
    <w:rsid w:val="001A41A2"/>
    <w:rsid w:val="001A4270"/>
    <w:rsid w:val="001A4296"/>
    <w:rsid w:val="001A45D0"/>
    <w:rsid w:val="001A4A7F"/>
    <w:rsid w:val="001A5040"/>
    <w:rsid w:val="001A5636"/>
    <w:rsid w:val="001A5A83"/>
    <w:rsid w:val="001A5D40"/>
    <w:rsid w:val="001A66BA"/>
    <w:rsid w:val="001A7328"/>
    <w:rsid w:val="001A744C"/>
    <w:rsid w:val="001A7C67"/>
    <w:rsid w:val="001B01A7"/>
    <w:rsid w:val="001B06EC"/>
    <w:rsid w:val="001B0ABD"/>
    <w:rsid w:val="001B0E05"/>
    <w:rsid w:val="001B1759"/>
    <w:rsid w:val="001B1C98"/>
    <w:rsid w:val="001B1F7E"/>
    <w:rsid w:val="001B20C0"/>
    <w:rsid w:val="001B226F"/>
    <w:rsid w:val="001B29E7"/>
    <w:rsid w:val="001B2CEA"/>
    <w:rsid w:val="001B2EBF"/>
    <w:rsid w:val="001B2F76"/>
    <w:rsid w:val="001B31CB"/>
    <w:rsid w:val="001B337F"/>
    <w:rsid w:val="001B37E8"/>
    <w:rsid w:val="001B3AE6"/>
    <w:rsid w:val="001B3B1B"/>
    <w:rsid w:val="001B3EA3"/>
    <w:rsid w:val="001B3FEE"/>
    <w:rsid w:val="001B426E"/>
    <w:rsid w:val="001B45F2"/>
    <w:rsid w:val="001B51E7"/>
    <w:rsid w:val="001B524B"/>
    <w:rsid w:val="001B5DC8"/>
    <w:rsid w:val="001B5F90"/>
    <w:rsid w:val="001B6335"/>
    <w:rsid w:val="001B6824"/>
    <w:rsid w:val="001B6DC8"/>
    <w:rsid w:val="001B6F32"/>
    <w:rsid w:val="001B72CA"/>
    <w:rsid w:val="001B7411"/>
    <w:rsid w:val="001B7B66"/>
    <w:rsid w:val="001C0A81"/>
    <w:rsid w:val="001C0DEF"/>
    <w:rsid w:val="001C0E9B"/>
    <w:rsid w:val="001C14E2"/>
    <w:rsid w:val="001C16DA"/>
    <w:rsid w:val="001C1C48"/>
    <w:rsid w:val="001C1E63"/>
    <w:rsid w:val="001C1EEE"/>
    <w:rsid w:val="001C290F"/>
    <w:rsid w:val="001C2C3E"/>
    <w:rsid w:val="001C30E7"/>
    <w:rsid w:val="001C36C0"/>
    <w:rsid w:val="001C371E"/>
    <w:rsid w:val="001C445F"/>
    <w:rsid w:val="001C493F"/>
    <w:rsid w:val="001C54DE"/>
    <w:rsid w:val="001C54EB"/>
    <w:rsid w:val="001C5564"/>
    <w:rsid w:val="001C56D3"/>
    <w:rsid w:val="001C5821"/>
    <w:rsid w:val="001C5D85"/>
    <w:rsid w:val="001C5E19"/>
    <w:rsid w:val="001C5E7C"/>
    <w:rsid w:val="001C612D"/>
    <w:rsid w:val="001C6207"/>
    <w:rsid w:val="001C628F"/>
    <w:rsid w:val="001C6709"/>
    <w:rsid w:val="001C67EB"/>
    <w:rsid w:val="001C6AAF"/>
    <w:rsid w:val="001C6D7A"/>
    <w:rsid w:val="001C6E18"/>
    <w:rsid w:val="001C72E9"/>
    <w:rsid w:val="001C78A0"/>
    <w:rsid w:val="001C7C61"/>
    <w:rsid w:val="001C7DF8"/>
    <w:rsid w:val="001C7E9D"/>
    <w:rsid w:val="001D0323"/>
    <w:rsid w:val="001D03FA"/>
    <w:rsid w:val="001D0457"/>
    <w:rsid w:val="001D0562"/>
    <w:rsid w:val="001D0899"/>
    <w:rsid w:val="001D09EF"/>
    <w:rsid w:val="001D0CE8"/>
    <w:rsid w:val="001D1164"/>
    <w:rsid w:val="001D140B"/>
    <w:rsid w:val="001D16CE"/>
    <w:rsid w:val="001D1729"/>
    <w:rsid w:val="001D231E"/>
    <w:rsid w:val="001D2DDD"/>
    <w:rsid w:val="001D3781"/>
    <w:rsid w:val="001D3A79"/>
    <w:rsid w:val="001D3B53"/>
    <w:rsid w:val="001D3E7B"/>
    <w:rsid w:val="001D452D"/>
    <w:rsid w:val="001D45E7"/>
    <w:rsid w:val="001D4635"/>
    <w:rsid w:val="001D47F5"/>
    <w:rsid w:val="001D48BA"/>
    <w:rsid w:val="001D5853"/>
    <w:rsid w:val="001D6007"/>
    <w:rsid w:val="001D64D0"/>
    <w:rsid w:val="001D64F6"/>
    <w:rsid w:val="001D66A0"/>
    <w:rsid w:val="001D6BC4"/>
    <w:rsid w:val="001D6FCC"/>
    <w:rsid w:val="001D7310"/>
    <w:rsid w:val="001D74BA"/>
    <w:rsid w:val="001D7728"/>
    <w:rsid w:val="001D7AF7"/>
    <w:rsid w:val="001D7DB3"/>
    <w:rsid w:val="001E03A1"/>
    <w:rsid w:val="001E03F2"/>
    <w:rsid w:val="001E0A62"/>
    <w:rsid w:val="001E0B37"/>
    <w:rsid w:val="001E0B87"/>
    <w:rsid w:val="001E0E21"/>
    <w:rsid w:val="001E0F80"/>
    <w:rsid w:val="001E1749"/>
    <w:rsid w:val="001E1C75"/>
    <w:rsid w:val="001E2937"/>
    <w:rsid w:val="001E32C2"/>
    <w:rsid w:val="001E333F"/>
    <w:rsid w:val="001E33B1"/>
    <w:rsid w:val="001E346A"/>
    <w:rsid w:val="001E3A66"/>
    <w:rsid w:val="001E3E06"/>
    <w:rsid w:val="001E3E26"/>
    <w:rsid w:val="001E3E60"/>
    <w:rsid w:val="001E40C7"/>
    <w:rsid w:val="001E41EB"/>
    <w:rsid w:val="001E4C89"/>
    <w:rsid w:val="001E4F07"/>
    <w:rsid w:val="001E4FBC"/>
    <w:rsid w:val="001E592A"/>
    <w:rsid w:val="001E5DB7"/>
    <w:rsid w:val="001E5EAC"/>
    <w:rsid w:val="001E618B"/>
    <w:rsid w:val="001E6471"/>
    <w:rsid w:val="001E685C"/>
    <w:rsid w:val="001E6CA3"/>
    <w:rsid w:val="001E7473"/>
    <w:rsid w:val="001E75C6"/>
    <w:rsid w:val="001E76F6"/>
    <w:rsid w:val="001E7820"/>
    <w:rsid w:val="001E789C"/>
    <w:rsid w:val="001E797C"/>
    <w:rsid w:val="001E7F06"/>
    <w:rsid w:val="001F0293"/>
    <w:rsid w:val="001F02EF"/>
    <w:rsid w:val="001F068F"/>
    <w:rsid w:val="001F096F"/>
    <w:rsid w:val="001F0B27"/>
    <w:rsid w:val="001F0E79"/>
    <w:rsid w:val="001F0FD7"/>
    <w:rsid w:val="001F13EE"/>
    <w:rsid w:val="001F1935"/>
    <w:rsid w:val="001F1C62"/>
    <w:rsid w:val="001F1FB6"/>
    <w:rsid w:val="001F2174"/>
    <w:rsid w:val="001F2190"/>
    <w:rsid w:val="001F2BC8"/>
    <w:rsid w:val="001F3E9F"/>
    <w:rsid w:val="001F4113"/>
    <w:rsid w:val="001F429E"/>
    <w:rsid w:val="001F431A"/>
    <w:rsid w:val="001F4599"/>
    <w:rsid w:val="001F4A05"/>
    <w:rsid w:val="001F4BC5"/>
    <w:rsid w:val="001F50FA"/>
    <w:rsid w:val="001F5299"/>
    <w:rsid w:val="001F546F"/>
    <w:rsid w:val="001F57CF"/>
    <w:rsid w:val="001F5938"/>
    <w:rsid w:val="001F59B1"/>
    <w:rsid w:val="001F5C62"/>
    <w:rsid w:val="001F5E4D"/>
    <w:rsid w:val="001F5FA1"/>
    <w:rsid w:val="001F610E"/>
    <w:rsid w:val="001F6149"/>
    <w:rsid w:val="001F6244"/>
    <w:rsid w:val="001F6311"/>
    <w:rsid w:val="001F669A"/>
    <w:rsid w:val="001F68BA"/>
    <w:rsid w:val="001F6C2B"/>
    <w:rsid w:val="001F71A3"/>
    <w:rsid w:val="001F7229"/>
    <w:rsid w:val="001F74F5"/>
    <w:rsid w:val="001F77CD"/>
    <w:rsid w:val="001F79B9"/>
    <w:rsid w:val="001F7AAA"/>
    <w:rsid w:val="0020045A"/>
    <w:rsid w:val="002006A9"/>
    <w:rsid w:val="00200793"/>
    <w:rsid w:val="002008A8"/>
    <w:rsid w:val="002009B0"/>
    <w:rsid w:val="00200B9B"/>
    <w:rsid w:val="00200F0E"/>
    <w:rsid w:val="002015D4"/>
    <w:rsid w:val="0020178D"/>
    <w:rsid w:val="00201953"/>
    <w:rsid w:val="00201E19"/>
    <w:rsid w:val="00202483"/>
    <w:rsid w:val="00202650"/>
    <w:rsid w:val="002026A9"/>
    <w:rsid w:val="002026FC"/>
    <w:rsid w:val="00202E0E"/>
    <w:rsid w:val="00202FB4"/>
    <w:rsid w:val="002033D6"/>
    <w:rsid w:val="00203A0F"/>
    <w:rsid w:val="00203AEB"/>
    <w:rsid w:val="002044CB"/>
    <w:rsid w:val="00204737"/>
    <w:rsid w:val="0020495C"/>
    <w:rsid w:val="00204B53"/>
    <w:rsid w:val="00204B6D"/>
    <w:rsid w:val="00204D8A"/>
    <w:rsid w:val="00204D9D"/>
    <w:rsid w:val="00204EA0"/>
    <w:rsid w:val="00204F22"/>
    <w:rsid w:val="00204F23"/>
    <w:rsid w:val="00204FF7"/>
    <w:rsid w:val="0020569D"/>
    <w:rsid w:val="0020578A"/>
    <w:rsid w:val="00205856"/>
    <w:rsid w:val="002058C4"/>
    <w:rsid w:val="002060EA"/>
    <w:rsid w:val="00206231"/>
    <w:rsid w:val="0020627F"/>
    <w:rsid w:val="002064CB"/>
    <w:rsid w:val="00206550"/>
    <w:rsid w:val="00206A7D"/>
    <w:rsid w:val="002070CE"/>
    <w:rsid w:val="0020731A"/>
    <w:rsid w:val="002079D3"/>
    <w:rsid w:val="00207A73"/>
    <w:rsid w:val="0021056F"/>
    <w:rsid w:val="00210B18"/>
    <w:rsid w:val="00210E64"/>
    <w:rsid w:val="00210FB4"/>
    <w:rsid w:val="002110D7"/>
    <w:rsid w:val="00211566"/>
    <w:rsid w:val="00211981"/>
    <w:rsid w:val="00211E97"/>
    <w:rsid w:val="00213732"/>
    <w:rsid w:val="0021381B"/>
    <w:rsid w:val="00213D42"/>
    <w:rsid w:val="00213F4F"/>
    <w:rsid w:val="00214201"/>
    <w:rsid w:val="00214351"/>
    <w:rsid w:val="00214992"/>
    <w:rsid w:val="0021517B"/>
    <w:rsid w:val="0021583D"/>
    <w:rsid w:val="0021584F"/>
    <w:rsid w:val="00215E1D"/>
    <w:rsid w:val="00215EB8"/>
    <w:rsid w:val="0021648E"/>
    <w:rsid w:val="002164F9"/>
    <w:rsid w:val="00216BA2"/>
    <w:rsid w:val="00217029"/>
    <w:rsid w:val="00217072"/>
    <w:rsid w:val="00217432"/>
    <w:rsid w:val="002177A6"/>
    <w:rsid w:val="00217928"/>
    <w:rsid w:val="00217F75"/>
    <w:rsid w:val="00217FDE"/>
    <w:rsid w:val="0022034B"/>
    <w:rsid w:val="0022068D"/>
    <w:rsid w:val="00220A96"/>
    <w:rsid w:val="00220E27"/>
    <w:rsid w:val="00221929"/>
    <w:rsid w:val="002220FE"/>
    <w:rsid w:val="002225FF"/>
    <w:rsid w:val="00222A26"/>
    <w:rsid w:val="0022303A"/>
    <w:rsid w:val="00223124"/>
    <w:rsid w:val="00223252"/>
    <w:rsid w:val="00223312"/>
    <w:rsid w:val="0022343F"/>
    <w:rsid w:val="00223D85"/>
    <w:rsid w:val="002248A1"/>
    <w:rsid w:val="00224D68"/>
    <w:rsid w:val="002259E6"/>
    <w:rsid w:val="00225A75"/>
    <w:rsid w:val="00225AE3"/>
    <w:rsid w:val="00225E36"/>
    <w:rsid w:val="002260C2"/>
    <w:rsid w:val="002267B0"/>
    <w:rsid w:val="00226857"/>
    <w:rsid w:val="00227412"/>
    <w:rsid w:val="00227533"/>
    <w:rsid w:val="002275D5"/>
    <w:rsid w:val="00227AD1"/>
    <w:rsid w:val="00227FC5"/>
    <w:rsid w:val="0023021D"/>
    <w:rsid w:val="002303B0"/>
    <w:rsid w:val="002309A9"/>
    <w:rsid w:val="00230A38"/>
    <w:rsid w:val="00230BFF"/>
    <w:rsid w:val="00230CCF"/>
    <w:rsid w:val="00230D2F"/>
    <w:rsid w:val="00231242"/>
    <w:rsid w:val="00232242"/>
    <w:rsid w:val="00232273"/>
    <w:rsid w:val="00232836"/>
    <w:rsid w:val="00232A6F"/>
    <w:rsid w:val="00232C02"/>
    <w:rsid w:val="00232FDA"/>
    <w:rsid w:val="0023329F"/>
    <w:rsid w:val="00233375"/>
    <w:rsid w:val="0023345E"/>
    <w:rsid w:val="002338FB"/>
    <w:rsid w:val="00233E3F"/>
    <w:rsid w:val="00234084"/>
    <w:rsid w:val="002342E9"/>
    <w:rsid w:val="0023442A"/>
    <w:rsid w:val="00234892"/>
    <w:rsid w:val="00234A25"/>
    <w:rsid w:val="00234DA8"/>
    <w:rsid w:val="00234E11"/>
    <w:rsid w:val="00235235"/>
    <w:rsid w:val="00235716"/>
    <w:rsid w:val="002358A4"/>
    <w:rsid w:val="00235ACC"/>
    <w:rsid w:val="00235AD3"/>
    <w:rsid w:val="00236256"/>
    <w:rsid w:val="00236512"/>
    <w:rsid w:val="00236D56"/>
    <w:rsid w:val="00237781"/>
    <w:rsid w:val="00237C56"/>
    <w:rsid w:val="00240217"/>
    <w:rsid w:val="0024053D"/>
    <w:rsid w:val="00240C04"/>
    <w:rsid w:val="00240C5C"/>
    <w:rsid w:val="0024107C"/>
    <w:rsid w:val="0024107E"/>
    <w:rsid w:val="00241575"/>
    <w:rsid w:val="0024165F"/>
    <w:rsid w:val="00241682"/>
    <w:rsid w:val="00241734"/>
    <w:rsid w:val="002417A1"/>
    <w:rsid w:val="002417F3"/>
    <w:rsid w:val="002418BE"/>
    <w:rsid w:val="002418FD"/>
    <w:rsid w:val="00241D7B"/>
    <w:rsid w:val="00242393"/>
    <w:rsid w:val="002426C0"/>
    <w:rsid w:val="00242BE3"/>
    <w:rsid w:val="00242C4E"/>
    <w:rsid w:val="00242EA7"/>
    <w:rsid w:val="00242F4F"/>
    <w:rsid w:val="0024311E"/>
    <w:rsid w:val="002436DA"/>
    <w:rsid w:val="00243EBF"/>
    <w:rsid w:val="00243FA1"/>
    <w:rsid w:val="00244313"/>
    <w:rsid w:val="00244567"/>
    <w:rsid w:val="00244940"/>
    <w:rsid w:val="00244A12"/>
    <w:rsid w:val="00244ADB"/>
    <w:rsid w:val="00244B34"/>
    <w:rsid w:val="00244DD9"/>
    <w:rsid w:val="00244ECA"/>
    <w:rsid w:val="002451C8"/>
    <w:rsid w:val="002454A1"/>
    <w:rsid w:val="002457A9"/>
    <w:rsid w:val="00245AC7"/>
    <w:rsid w:val="00246077"/>
    <w:rsid w:val="002461AA"/>
    <w:rsid w:val="0024656D"/>
    <w:rsid w:val="0024665D"/>
    <w:rsid w:val="00246DB3"/>
    <w:rsid w:val="002471E5"/>
    <w:rsid w:val="002476F9"/>
    <w:rsid w:val="00247A3D"/>
    <w:rsid w:val="00247D37"/>
    <w:rsid w:val="00247E42"/>
    <w:rsid w:val="00247F7C"/>
    <w:rsid w:val="00247FC0"/>
    <w:rsid w:val="0025125F"/>
    <w:rsid w:val="002513F1"/>
    <w:rsid w:val="0025152F"/>
    <w:rsid w:val="002516FF"/>
    <w:rsid w:val="002519CD"/>
    <w:rsid w:val="00251B8D"/>
    <w:rsid w:val="00251BE6"/>
    <w:rsid w:val="00251F3D"/>
    <w:rsid w:val="00252219"/>
    <w:rsid w:val="002524DF"/>
    <w:rsid w:val="00252690"/>
    <w:rsid w:val="00252981"/>
    <w:rsid w:val="00252A01"/>
    <w:rsid w:val="00252BE0"/>
    <w:rsid w:val="0025396D"/>
    <w:rsid w:val="00253F5F"/>
    <w:rsid w:val="0025436E"/>
    <w:rsid w:val="002547E7"/>
    <w:rsid w:val="00254A22"/>
    <w:rsid w:val="00254FE5"/>
    <w:rsid w:val="002553A4"/>
    <w:rsid w:val="0025574B"/>
    <w:rsid w:val="00255953"/>
    <w:rsid w:val="0025596C"/>
    <w:rsid w:val="00255CAC"/>
    <w:rsid w:val="00255E45"/>
    <w:rsid w:val="0025627B"/>
    <w:rsid w:val="00256315"/>
    <w:rsid w:val="00256467"/>
    <w:rsid w:val="00256579"/>
    <w:rsid w:val="002565CD"/>
    <w:rsid w:val="002566F1"/>
    <w:rsid w:val="0025706A"/>
    <w:rsid w:val="002570C5"/>
    <w:rsid w:val="00257279"/>
    <w:rsid w:val="00257573"/>
    <w:rsid w:val="002575AA"/>
    <w:rsid w:val="00257AC3"/>
    <w:rsid w:val="00257C1A"/>
    <w:rsid w:val="00257E2F"/>
    <w:rsid w:val="00257FBA"/>
    <w:rsid w:val="002605D8"/>
    <w:rsid w:val="00260955"/>
    <w:rsid w:val="00260A19"/>
    <w:rsid w:val="00260F5E"/>
    <w:rsid w:val="00261320"/>
    <w:rsid w:val="00261AF3"/>
    <w:rsid w:val="00261AF9"/>
    <w:rsid w:val="00261BED"/>
    <w:rsid w:val="00261F1B"/>
    <w:rsid w:val="00261F57"/>
    <w:rsid w:val="002620CE"/>
    <w:rsid w:val="00263CB5"/>
    <w:rsid w:val="00265129"/>
    <w:rsid w:val="0026530C"/>
    <w:rsid w:val="0026548B"/>
    <w:rsid w:val="0026574A"/>
    <w:rsid w:val="00265A1A"/>
    <w:rsid w:val="00265A63"/>
    <w:rsid w:val="00265CC1"/>
    <w:rsid w:val="00265D47"/>
    <w:rsid w:val="00265E56"/>
    <w:rsid w:val="0026650D"/>
    <w:rsid w:val="00266AAB"/>
    <w:rsid w:val="00266BE4"/>
    <w:rsid w:val="00266FAC"/>
    <w:rsid w:val="002674F4"/>
    <w:rsid w:val="00267583"/>
    <w:rsid w:val="002679F4"/>
    <w:rsid w:val="00267BC2"/>
    <w:rsid w:val="00267BEB"/>
    <w:rsid w:val="00267C46"/>
    <w:rsid w:val="00267E7B"/>
    <w:rsid w:val="00267FBA"/>
    <w:rsid w:val="00270017"/>
    <w:rsid w:val="002703C8"/>
    <w:rsid w:val="00271505"/>
    <w:rsid w:val="00271782"/>
    <w:rsid w:val="00271980"/>
    <w:rsid w:val="00271AEB"/>
    <w:rsid w:val="00271B96"/>
    <w:rsid w:val="00271EFD"/>
    <w:rsid w:val="00272014"/>
    <w:rsid w:val="00272141"/>
    <w:rsid w:val="00272871"/>
    <w:rsid w:val="00272CEA"/>
    <w:rsid w:val="002732A1"/>
    <w:rsid w:val="002732EF"/>
    <w:rsid w:val="002732FE"/>
    <w:rsid w:val="00273773"/>
    <w:rsid w:val="00273916"/>
    <w:rsid w:val="00275011"/>
    <w:rsid w:val="0027502E"/>
    <w:rsid w:val="002755B2"/>
    <w:rsid w:val="002756CC"/>
    <w:rsid w:val="00275788"/>
    <w:rsid w:val="00275E9B"/>
    <w:rsid w:val="00275F65"/>
    <w:rsid w:val="0027681C"/>
    <w:rsid w:val="002768F7"/>
    <w:rsid w:val="0027711B"/>
    <w:rsid w:val="00277BBC"/>
    <w:rsid w:val="00277D17"/>
    <w:rsid w:val="00280704"/>
    <w:rsid w:val="002807D3"/>
    <w:rsid w:val="00280B74"/>
    <w:rsid w:val="00280D6D"/>
    <w:rsid w:val="00280E0C"/>
    <w:rsid w:val="0028118A"/>
    <w:rsid w:val="0028121A"/>
    <w:rsid w:val="00281245"/>
    <w:rsid w:val="0028161B"/>
    <w:rsid w:val="002819A0"/>
    <w:rsid w:val="00281D2D"/>
    <w:rsid w:val="00281EE1"/>
    <w:rsid w:val="00282830"/>
    <w:rsid w:val="00282EFF"/>
    <w:rsid w:val="00282F04"/>
    <w:rsid w:val="00282F2D"/>
    <w:rsid w:val="00283979"/>
    <w:rsid w:val="00283CE2"/>
    <w:rsid w:val="00283EB9"/>
    <w:rsid w:val="0028424C"/>
    <w:rsid w:val="0028451F"/>
    <w:rsid w:val="002847A5"/>
    <w:rsid w:val="00284ABF"/>
    <w:rsid w:val="00284BAD"/>
    <w:rsid w:val="00284C76"/>
    <w:rsid w:val="002852E1"/>
    <w:rsid w:val="00285358"/>
    <w:rsid w:val="002859C8"/>
    <w:rsid w:val="002863A1"/>
    <w:rsid w:val="00286CAF"/>
    <w:rsid w:val="00286EF0"/>
    <w:rsid w:val="00286F9A"/>
    <w:rsid w:val="002872E9"/>
    <w:rsid w:val="002876F6"/>
    <w:rsid w:val="00287B6E"/>
    <w:rsid w:val="00287EC0"/>
    <w:rsid w:val="0029023E"/>
    <w:rsid w:val="00290794"/>
    <w:rsid w:val="0029083C"/>
    <w:rsid w:val="00290B06"/>
    <w:rsid w:val="00290C6E"/>
    <w:rsid w:val="00290CCF"/>
    <w:rsid w:val="00290EE6"/>
    <w:rsid w:val="002913B6"/>
    <w:rsid w:val="002913EA"/>
    <w:rsid w:val="00291E91"/>
    <w:rsid w:val="00292EDB"/>
    <w:rsid w:val="002930BE"/>
    <w:rsid w:val="00293125"/>
    <w:rsid w:val="002933E4"/>
    <w:rsid w:val="002934A0"/>
    <w:rsid w:val="00293CA3"/>
    <w:rsid w:val="002942DC"/>
    <w:rsid w:val="00294363"/>
    <w:rsid w:val="002945DF"/>
    <w:rsid w:val="00294835"/>
    <w:rsid w:val="00294BB1"/>
    <w:rsid w:val="00295113"/>
    <w:rsid w:val="002952B2"/>
    <w:rsid w:val="00295BB3"/>
    <w:rsid w:val="00295EB8"/>
    <w:rsid w:val="002964B0"/>
    <w:rsid w:val="002965E2"/>
    <w:rsid w:val="002968AE"/>
    <w:rsid w:val="00296901"/>
    <w:rsid w:val="00297190"/>
    <w:rsid w:val="00297230"/>
    <w:rsid w:val="002976EE"/>
    <w:rsid w:val="00297853"/>
    <w:rsid w:val="00297E00"/>
    <w:rsid w:val="002A0479"/>
    <w:rsid w:val="002A07E1"/>
    <w:rsid w:val="002A0CA3"/>
    <w:rsid w:val="002A1423"/>
    <w:rsid w:val="002A15ED"/>
    <w:rsid w:val="002A16EC"/>
    <w:rsid w:val="002A19C6"/>
    <w:rsid w:val="002A1DCE"/>
    <w:rsid w:val="002A1F37"/>
    <w:rsid w:val="002A2204"/>
    <w:rsid w:val="002A25FE"/>
    <w:rsid w:val="002A2B0B"/>
    <w:rsid w:val="002A32B9"/>
    <w:rsid w:val="002A3760"/>
    <w:rsid w:val="002A3885"/>
    <w:rsid w:val="002A3C23"/>
    <w:rsid w:val="002A3D9E"/>
    <w:rsid w:val="002A3E56"/>
    <w:rsid w:val="002A47DD"/>
    <w:rsid w:val="002A4C7C"/>
    <w:rsid w:val="002A4FC1"/>
    <w:rsid w:val="002A52D6"/>
    <w:rsid w:val="002A5350"/>
    <w:rsid w:val="002A56B4"/>
    <w:rsid w:val="002A617F"/>
    <w:rsid w:val="002A6837"/>
    <w:rsid w:val="002A6F3D"/>
    <w:rsid w:val="002A7600"/>
    <w:rsid w:val="002A79AB"/>
    <w:rsid w:val="002A7B57"/>
    <w:rsid w:val="002B0228"/>
    <w:rsid w:val="002B0456"/>
    <w:rsid w:val="002B08D6"/>
    <w:rsid w:val="002B0CE8"/>
    <w:rsid w:val="002B10A8"/>
    <w:rsid w:val="002B117B"/>
    <w:rsid w:val="002B2345"/>
    <w:rsid w:val="002B2576"/>
    <w:rsid w:val="002B270C"/>
    <w:rsid w:val="002B28E0"/>
    <w:rsid w:val="002B3214"/>
    <w:rsid w:val="002B3537"/>
    <w:rsid w:val="002B3B3B"/>
    <w:rsid w:val="002B3EA2"/>
    <w:rsid w:val="002B45C5"/>
    <w:rsid w:val="002B48DA"/>
    <w:rsid w:val="002B4F4F"/>
    <w:rsid w:val="002B5466"/>
    <w:rsid w:val="002B5796"/>
    <w:rsid w:val="002B5CE1"/>
    <w:rsid w:val="002B64A1"/>
    <w:rsid w:val="002B6574"/>
    <w:rsid w:val="002B6A9F"/>
    <w:rsid w:val="002B6ACD"/>
    <w:rsid w:val="002B6F1E"/>
    <w:rsid w:val="002B7438"/>
    <w:rsid w:val="002B7512"/>
    <w:rsid w:val="002B79C8"/>
    <w:rsid w:val="002B7EEB"/>
    <w:rsid w:val="002C01F5"/>
    <w:rsid w:val="002C0666"/>
    <w:rsid w:val="002C0C93"/>
    <w:rsid w:val="002C0DB3"/>
    <w:rsid w:val="002C1011"/>
    <w:rsid w:val="002C13BE"/>
    <w:rsid w:val="002C140D"/>
    <w:rsid w:val="002C1833"/>
    <w:rsid w:val="002C19FF"/>
    <w:rsid w:val="002C1A22"/>
    <w:rsid w:val="002C1A62"/>
    <w:rsid w:val="002C1E69"/>
    <w:rsid w:val="002C2024"/>
    <w:rsid w:val="002C2179"/>
    <w:rsid w:val="002C219B"/>
    <w:rsid w:val="002C22E1"/>
    <w:rsid w:val="002C238C"/>
    <w:rsid w:val="002C2986"/>
    <w:rsid w:val="002C2C99"/>
    <w:rsid w:val="002C314E"/>
    <w:rsid w:val="002C327D"/>
    <w:rsid w:val="002C3291"/>
    <w:rsid w:val="002C3926"/>
    <w:rsid w:val="002C3B8C"/>
    <w:rsid w:val="002C40ED"/>
    <w:rsid w:val="002C4494"/>
    <w:rsid w:val="002C44B7"/>
    <w:rsid w:val="002C4507"/>
    <w:rsid w:val="002C494F"/>
    <w:rsid w:val="002C5449"/>
    <w:rsid w:val="002C6005"/>
    <w:rsid w:val="002C63B5"/>
    <w:rsid w:val="002C649E"/>
    <w:rsid w:val="002C659D"/>
    <w:rsid w:val="002C670A"/>
    <w:rsid w:val="002C68A3"/>
    <w:rsid w:val="002C6B11"/>
    <w:rsid w:val="002C6D0B"/>
    <w:rsid w:val="002C75F9"/>
    <w:rsid w:val="002C7790"/>
    <w:rsid w:val="002D001E"/>
    <w:rsid w:val="002D0361"/>
    <w:rsid w:val="002D0543"/>
    <w:rsid w:val="002D058E"/>
    <w:rsid w:val="002D063E"/>
    <w:rsid w:val="002D0A7D"/>
    <w:rsid w:val="002D0CDD"/>
    <w:rsid w:val="002D0EC8"/>
    <w:rsid w:val="002D118B"/>
    <w:rsid w:val="002D17EE"/>
    <w:rsid w:val="002D185E"/>
    <w:rsid w:val="002D1927"/>
    <w:rsid w:val="002D1BA7"/>
    <w:rsid w:val="002D1C16"/>
    <w:rsid w:val="002D295E"/>
    <w:rsid w:val="002D3064"/>
    <w:rsid w:val="002D3CF5"/>
    <w:rsid w:val="002D3F5D"/>
    <w:rsid w:val="002D408F"/>
    <w:rsid w:val="002D444A"/>
    <w:rsid w:val="002D4457"/>
    <w:rsid w:val="002D480F"/>
    <w:rsid w:val="002D48C1"/>
    <w:rsid w:val="002D4E0C"/>
    <w:rsid w:val="002D508F"/>
    <w:rsid w:val="002D5498"/>
    <w:rsid w:val="002D5BEE"/>
    <w:rsid w:val="002D5C6C"/>
    <w:rsid w:val="002D642B"/>
    <w:rsid w:val="002D6525"/>
    <w:rsid w:val="002D6CD6"/>
    <w:rsid w:val="002D6DF9"/>
    <w:rsid w:val="002D6F6A"/>
    <w:rsid w:val="002D72DC"/>
    <w:rsid w:val="002D7503"/>
    <w:rsid w:val="002D7884"/>
    <w:rsid w:val="002D79AC"/>
    <w:rsid w:val="002D7F2E"/>
    <w:rsid w:val="002E0355"/>
    <w:rsid w:val="002E0DBF"/>
    <w:rsid w:val="002E10D2"/>
    <w:rsid w:val="002E138F"/>
    <w:rsid w:val="002E1469"/>
    <w:rsid w:val="002E15E2"/>
    <w:rsid w:val="002E1ACD"/>
    <w:rsid w:val="002E1C1F"/>
    <w:rsid w:val="002E1C76"/>
    <w:rsid w:val="002E1D62"/>
    <w:rsid w:val="002E2301"/>
    <w:rsid w:val="002E230C"/>
    <w:rsid w:val="002E2783"/>
    <w:rsid w:val="002E29AB"/>
    <w:rsid w:val="002E2BBD"/>
    <w:rsid w:val="002E2BFB"/>
    <w:rsid w:val="002E2FB9"/>
    <w:rsid w:val="002E3079"/>
    <w:rsid w:val="002E30E6"/>
    <w:rsid w:val="002E3319"/>
    <w:rsid w:val="002E359E"/>
    <w:rsid w:val="002E3943"/>
    <w:rsid w:val="002E3A18"/>
    <w:rsid w:val="002E3A2C"/>
    <w:rsid w:val="002E3E55"/>
    <w:rsid w:val="002E41B8"/>
    <w:rsid w:val="002E4B25"/>
    <w:rsid w:val="002E517F"/>
    <w:rsid w:val="002E54C9"/>
    <w:rsid w:val="002E54CD"/>
    <w:rsid w:val="002E5500"/>
    <w:rsid w:val="002E595B"/>
    <w:rsid w:val="002E5BBD"/>
    <w:rsid w:val="002E5E8D"/>
    <w:rsid w:val="002E5EDE"/>
    <w:rsid w:val="002E61EA"/>
    <w:rsid w:val="002E6364"/>
    <w:rsid w:val="002E66CA"/>
    <w:rsid w:val="002E6B04"/>
    <w:rsid w:val="002E6DB5"/>
    <w:rsid w:val="002E6FDD"/>
    <w:rsid w:val="002E7250"/>
    <w:rsid w:val="002E765B"/>
    <w:rsid w:val="002E773B"/>
    <w:rsid w:val="002E79A3"/>
    <w:rsid w:val="002E7D29"/>
    <w:rsid w:val="002E7EA9"/>
    <w:rsid w:val="002F0C2D"/>
    <w:rsid w:val="002F0EE1"/>
    <w:rsid w:val="002F1735"/>
    <w:rsid w:val="002F183F"/>
    <w:rsid w:val="002F18A6"/>
    <w:rsid w:val="002F18A7"/>
    <w:rsid w:val="002F1A45"/>
    <w:rsid w:val="002F1BC6"/>
    <w:rsid w:val="002F1CD1"/>
    <w:rsid w:val="002F3217"/>
    <w:rsid w:val="002F324B"/>
    <w:rsid w:val="002F32F9"/>
    <w:rsid w:val="002F3961"/>
    <w:rsid w:val="002F39DB"/>
    <w:rsid w:val="002F3B14"/>
    <w:rsid w:val="002F3E36"/>
    <w:rsid w:val="002F452A"/>
    <w:rsid w:val="002F48CB"/>
    <w:rsid w:val="002F4A63"/>
    <w:rsid w:val="002F4F31"/>
    <w:rsid w:val="002F5269"/>
    <w:rsid w:val="002F5426"/>
    <w:rsid w:val="002F54D9"/>
    <w:rsid w:val="002F5E45"/>
    <w:rsid w:val="002F668F"/>
    <w:rsid w:val="002F69C4"/>
    <w:rsid w:val="002F713A"/>
    <w:rsid w:val="002F71AC"/>
    <w:rsid w:val="002F77EB"/>
    <w:rsid w:val="002F7A47"/>
    <w:rsid w:val="00300121"/>
    <w:rsid w:val="003007D7"/>
    <w:rsid w:val="00300ACC"/>
    <w:rsid w:val="003010B2"/>
    <w:rsid w:val="003012D2"/>
    <w:rsid w:val="00301D1C"/>
    <w:rsid w:val="00302038"/>
    <w:rsid w:val="0030208F"/>
    <w:rsid w:val="00302266"/>
    <w:rsid w:val="003029A8"/>
    <w:rsid w:val="00302ED3"/>
    <w:rsid w:val="00302F93"/>
    <w:rsid w:val="003030D6"/>
    <w:rsid w:val="00303780"/>
    <w:rsid w:val="00303857"/>
    <w:rsid w:val="00303EAD"/>
    <w:rsid w:val="00303ED1"/>
    <w:rsid w:val="00304EF1"/>
    <w:rsid w:val="00304FAF"/>
    <w:rsid w:val="00305033"/>
    <w:rsid w:val="0030572A"/>
    <w:rsid w:val="003057D6"/>
    <w:rsid w:val="00305961"/>
    <w:rsid w:val="003059E5"/>
    <w:rsid w:val="00305AA3"/>
    <w:rsid w:val="00306A3B"/>
    <w:rsid w:val="00306BE7"/>
    <w:rsid w:val="00306CFA"/>
    <w:rsid w:val="00306F9A"/>
    <w:rsid w:val="0030704E"/>
    <w:rsid w:val="0030706E"/>
    <w:rsid w:val="003073DC"/>
    <w:rsid w:val="0030751A"/>
    <w:rsid w:val="00307563"/>
    <w:rsid w:val="00307A6C"/>
    <w:rsid w:val="0031002A"/>
    <w:rsid w:val="00310367"/>
    <w:rsid w:val="003104FB"/>
    <w:rsid w:val="003105B1"/>
    <w:rsid w:val="00310AE9"/>
    <w:rsid w:val="00310BA8"/>
    <w:rsid w:val="00310E93"/>
    <w:rsid w:val="003110B2"/>
    <w:rsid w:val="00311211"/>
    <w:rsid w:val="00311A21"/>
    <w:rsid w:val="00311EF1"/>
    <w:rsid w:val="003120A8"/>
    <w:rsid w:val="003122FE"/>
    <w:rsid w:val="00312544"/>
    <w:rsid w:val="00312EFA"/>
    <w:rsid w:val="00312FA0"/>
    <w:rsid w:val="003144A6"/>
    <w:rsid w:val="00314756"/>
    <w:rsid w:val="00314DE7"/>
    <w:rsid w:val="0031510C"/>
    <w:rsid w:val="0031552E"/>
    <w:rsid w:val="00315559"/>
    <w:rsid w:val="00315964"/>
    <w:rsid w:val="00315971"/>
    <w:rsid w:val="00315BF1"/>
    <w:rsid w:val="00315C44"/>
    <w:rsid w:val="003161BE"/>
    <w:rsid w:val="0031634C"/>
    <w:rsid w:val="00316EE2"/>
    <w:rsid w:val="00317455"/>
    <w:rsid w:val="00317552"/>
    <w:rsid w:val="00317668"/>
    <w:rsid w:val="00317C73"/>
    <w:rsid w:val="00317DC1"/>
    <w:rsid w:val="003200A7"/>
    <w:rsid w:val="003204EC"/>
    <w:rsid w:val="00320784"/>
    <w:rsid w:val="00320A6D"/>
    <w:rsid w:val="00320B40"/>
    <w:rsid w:val="003215F4"/>
    <w:rsid w:val="00321BB9"/>
    <w:rsid w:val="00321C93"/>
    <w:rsid w:val="00321E63"/>
    <w:rsid w:val="00322046"/>
    <w:rsid w:val="00322316"/>
    <w:rsid w:val="003226A9"/>
    <w:rsid w:val="00322E96"/>
    <w:rsid w:val="00322F52"/>
    <w:rsid w:val="00323473"/>
    <w:rsid w:val="00323BAD"/>
    <w:rsid w:val="00323F62"/>
    <w:rsid w:val="0032458D"/>
    <w:rsid w:val="00324CBA"/>
    <w:rsid w:val="003250FE"/>
    <w:rsid w:val="00325330"/>
    <w:rsid w:val="00325604"/>
    <w:rsid w:val="00325776"/>
    <w:rsid w:val="00325BA6"/>
    <w:rsid w:val="00326060"/>
    <w:rsid w:val="003265FD"/>
    <w:rsid w:val="003266FA"/>
    <w:rsid w:val="0032679C"/>
    <w:rsid w:val="00326939"/>
    <w:rsid w:val="00326C74"/>
    <w:rsid w:val="003271F2"/>
    <w:rsid w:val="00327209"/>
    <w:rsid w:val="00327546"/>
    <w:rsid w:val="00327CE3"/>
    <w:rsid w:val="00327E9E"/>
    <w:rsid w:val="00327F23"/>
    <w:rsid w:val="00330101"/>
    <w:rsid w:val="00330319"/>
    <w:rsid w:val="0033047F"/>
    <w:rsid w:val="003305CE"/>
    <w:rsid w:val="00330769"/>
    <w:rsid w:val="00330924"/>
    <w:rsid w:val="00330B10"/>
    <w:rsid w:val="00330B9F"/>
    <w:rsid w:val="00330C02"/>
    <w:rsid w:val="00331106"/>
    <w:rsid w:val="003311B0"/>
    <w:rsid w:val="003314CD"/>
    <w:rsid w:val="00331FCB"/>
    <w:rsid w:val="00332080"/>
    <w:rsid w:val="00332097"/>
    <w:rsid w:val="00332147"/>
    <w:rsid w:val="0033214D"/>
    <w:rsid w:val="00332601"/>
    <w:rsid w:val="00332AE3"/>
    <w:rsid w:val="00332AF5"/>
    <w:rsid w:val="00332B55"/>
    <w:rsid w:val="00333140"/>
    <w:rsid w:val="00333341"/>
    <w:rsid w:val="00333368"/>
    <w:rsid w:val="003337EB"/>
    <w:rsid w:val="00333B24"/>
    <w:rsid w:val="00333C41"/>
    <w:rsid w:val="00333CB9"/>
    <w:rsid w:val="003348FB"/>
    <w:rsid w:val="003351CB"/>
    <w:rsid w:val="003352E6"/>
    <w:rsid w:val="00335E62"/>
    <w:rsid w:val="00336054"/>
    <w:rsid w:val="003363F6"/>
    <w:rsid w:val="003367CA"/>
    <w:rsid w:val="00336BB2"/>
    <w:rsid w:val="00336EB5"/>
    <w:rsid w:val="00337135"/>
    <w:rsid w:val="003375F4"/>
    <w:rsid w:val="00337998"/>
    <w:rsid w:val="00337D78"/>
    <w:rsid w:val="00337DB5"/>
    <w:rsid w:val="00337E8B"/>
    <w:rsid w:val="00340339"/>
    <w:rsid w:val="003404F8"/>
    <w:rsid w:val="0034098D"/>
    <w:rsid w:val="00341454"/>
    <w:rsid w:val="00341EE6"/>
    <w:rsid w:val="00342178"/>
    <w:rsid w:val="0034284B"/>
    <w:rsid w:val="00342C7C"/>
    <w:rsid w:val="00342E04"/>
    <w:rsid w:val="00343033"/>
    <w:rsid w:val="003435FB"/>
    <w:rsid w:val="0034364E"/>
    <w:rsid w:val="003437D6"/>
    <w:rsid w:val="00343C38"/>
    <w:rsid w:val="00343C51"/>
    <w:rsid w:val="0034431D"/>
    <w:rsid w:val="00344735"/>
    <w:rsid w:val="003448CA"/>
    <w:rsid w:val="00344AD6"/>
    <w:rsid w:val="00344E9D"/>
    <w:rsid w:val="0034514C"/>
    <w:rsid w:val="0034527F"/>
    <w:rsid w:val="003453C3"/>
    <w:rsid w:val="00345527"/>
    <w:rsid w:val="0034556C"/>
    <w:rsid w:val="00345C52"/>
    <w:rsid w:val="003460FE"/>
    <w:rsid w:val="00346A88"/>
    <w:rsid w:val="00346B32"/>
    <w:rsid w:val="00346EA5"/>
    <w:rsid w:val="0034713A"/>
    <w:rsid w:val="003478CF"/>
    <w:rsid w:val="003479D0"/>
    <w:rsid w:val="00347B11"/>
    <w:rsid w:val="00347B73"/>
    <w:rsid w:val="00347CE0"/>
    <w:rsid w:val="00347EF8"/>
    <w:rsid w:val="00350299"/>
    <w:rsid w:val="00350781"/>
    <w:rsid w:val="00350908"/>
    <w:rsid w:val="00350B08"/>
    <w:rsid w:val="00350B0A"/>
    <w:rsid w:val="00350FEF"/>
    <w:rsid w:val="0035110E"/>
    <w:rsid w:val="003514CB"/>
    <w:rsid w:val="00351858"/>
    <w:rsid w:val="0035197F"/>
    <w:rsid w:val="00351ADA"/>
    <w:rsid w:val="0035267D"/>
    <w:rsid w:val="003529CA"/>
    <w:rsid w:val="00352A01"/>
    <w:rsid w:val="00352E89"/>
    <w:rsid w:val="0035318E"/>
    <w:rsid w:val="003531A8"/>
    <w:rsid w:val="0035378D"/>
    <w:rsid w:val="003539F8"/>
    <w:rsid w:val="00354101"/>
    <w:rsid w:val="0035432B"/>
    <w:rsid w:val="00354460"/>
    <w:rsid w:val="0035453A"/>
    <w:rsid w:val="00354554"/>
    <w:rsid w:val="0035472E"/>
    <w:rsid w:val="003550EF"/>
    <w:rsid w:val="003554EA"/>
    <w:rsid w:val="00355A24"/>
    <w:rsid w:val="00355AD2"/>
    <w:rsid w:val="00355C77"/>
    <w:rsid w:val="00355D19"/>
    <w:rsid w:val="00355D86"/>
    <w:rsid w:val="00355E7A"/>
    <w:rsid w:val="00356586"/>
    <w:rsid w:val="00356838"/>
    <w:rsid w:val="003569A8"/>
    <w:rsid w:val="003569AB"/>
    <w:rsid w:val="00356A46"/>
    <w:rsid w:val="00356C53"/>
    <w:rsid w:val="00356C86"/>
    <w:rsid w:val="0035727D"/>
    <w:rsid w:val="0035727F"/>
    <w:rsid w:val="003576CB"/>
    <w:rsid w:val="00357C07"/>
    <w:rsid w:val="00357CB1"/>
    <w:rsid w:val="00357FD4"/>
    <w:rsid w:val="00360011"/>
    <w:rsid w:val="003603F0"/>
    <w:rsid w:val="00360730"/>
    <w:rsid w:val="0036087F"/>
    <w:rsid w:val="00360A7E"/>
    <w:rsid w:val="00360EF8"/>
    <w:rsid w:val="00360FE5"/>
    <w:rsid w:val="003617B3"/>
    <w:rsid w:val="0036183B"/>
    <w:rsid w:val="003618E9"/>
    <w:rsid w:val="00361E8E"/>
    <w:rsid w:val="00361EB7"/>
    <w:rsid w:val="00361FBA"/>
    <w:rsid w:val="00362F94"/>
    <w:rsid w:val="003631EE"/>
    <w:rsid w:val="003633E9"/>
    <w:rsid w:val="0036379E"/>
    <w:rsid w:val="00363D03"/>
    <w:rsid w:val="00363E0F"/>
    <w:rsid w:val="00363EC3"/>
    <w:rsid w:val="00364A4B"/>
    <w:rsid w:val="00364C1C"/>
    <w:rsid w:val="00364ED8"/>
    <w:rsid w:val="00365002"/>
    <w:rsid w:val="0036521A"/>
    <w:rsid w:val="00365260"/>
    <w:rsid w:val="00365E5D"/>
    <w:rsid w:val="003663EE"/>
    <w:rsid w:val="00366466"/>
    <w:rsid w:val="003665A1"/>
    <w:rsid w:val="003667CC"/>
    <w:rsid w:val="00366842"/>
    <w:rsid w:val="00366981"/>
    <w:rsid w:val="00366DD1"/>
    <w:rsid w:val="00366F63"/>
    <w:rsid w:val="00370351"/>
    <w:rsid w:val="003703DC"/>
    <w:rsid w:val="00370487"/>
    <w:rsid w:val="003705CE"/>
    <w:rsid w:val="003707CA"/>
    <w:rsid w:val="00370900"/>
    <w:rsid w:val="00370DCB"/>
    <w:rsid w:val="00370F34"/>
    <w:rsid w:val="003711A5"/>
    <w:rsid w:val="003716AD"/>
    <w:rsid w:val="003716B5"/>
    <w:rsid w:val="00371A95"/>
    <w:rsid w:val="00371C42"/>
    <w:rsid w:val="00371CDF"/>
    <w:rsid w:val="00371EE0"/>
    <w:rsid w:val="003734E5"/>
    <w:rsid w:val="00373957"/>
    <w:rsid w:val="0037399C"/>
    <w:rsid w:val="00373C16"/>
    <w:rsid w:val="00374268"/>
    <w:rsid w:val="0037459D"/>
    <w:rsid w:val="0037493B"/>
    <w:rsid w:val="003749F4"/>
    <w:rsid w:val="00374A94"/>
    <w:rsid w:val="00374B63"/>
    <w:rsid w:val="00374C95"/>
    <w:rsid w:val="00374D1A"/>
    <w:rsid w:val="00374DDF"/>
    <w:rsid w:val="00375613"/>
    <w:rsid w:val="00376028"/>
    <w:rsid w:val="003762B9"/>
    <w:rsid w:val="0037671F"/>
    <w:rsid w:val="003767FA"/>
    <w:rsid w:val="00377205"/>
    <w:rsid w:val="003776C4"/>
    <w:rsid w:val="003779E8"/>
    <w:rsid w:val="00377FA6"/>
    <w:rsid w:val="00380308"/>
    <w:rsid w:val="0038030A"/>
    <w:rsid w:val="0038030F"/>
    <w:rsid w:val="0038070B"/>
    <w:rsid w:val="00380C1A"/>
    <w:rsid w:val="00380C57"/>
    <w:rsid w:val="00380EDC"/>
    <w:rsid w:val="00381044"/>
    <w:rsid w:val="003811EF"/>
    <w:rsid w:val="00381A4E"/>
    <w:rsid w:val="00381CAD"/>
    <w:rsid w:val="00381DCA"/>
    <w:rsid w:val="003821BA"/>
    <w:rsid w:val="003825C3"/>
    <w:rsid w:val="00382C75"/>
    <w:rsid w:val="00383432"/>
    <w:rsid w:val="0038390C"/>
    <w:rsid w:val="003839FA"/>
    <w:rsid w:val="00383A24"/>
    <w:rsid w:val="00383DCB"/>
    <w:rsid w:val="00384010"/>
    <w:rsid w:val="00384607"/>
    <w:rsid w:val="00384751"/>
    <w:rsid w:val="00384B01"/>
    <w:rsid w:val="00384F85"/>
    <w:rsid w:val="003850DE"/>
    <w:rsid w:val="00385489"/>
    <w:rsid w:val="00385B22"/>
    <w:rsid w:val="0038613E"/>
    <w:rsid w:val="0038621C"/>
    <w:rsid w:val="003864CA"/>
    <w:rsid w:val="003865EE"/>
    <w:rsid w:val="0038677A"/>
    <w:rsid w:val="00386E77"/>
    <w:rsid w:val="00387265"/>
    <w:rsid w:val="00387278"/>
    <w:rsid w:val="003873D5"/>
    <w:rsid w:val="00387935"/>
    <w:rsid w:val="00387FB3"/>
    <w:rsid w:val="003900AD"/>
    <w:rsid w:val="00390300"/>
    <w:rsid w:val="003904D0"/>
    <w:rsid w:val="003905F6"/>
    <w:rsid w:val="0039079C"/>
    <w:rsid w:val="00390EB0"/>
    <w:rsid w:val="00390EE4"/>
    <w:rsid w:val="003911E4"/>
    <w:rsid w:val="0039123D"/>
    <w:rsid w:val="003912AB"/>
    <w:rsid w:val="00391430"/>
    <w:rsid w:val="00391855"/>
    <w:rsid w:val="00391932"/>
    <w:rsid w:val="00391CA4"/>
    <w:rsid w:val="00391CEE"/>
    <w:rsid w:val="00391D6D"/>
    <w:rsid w:val="00391D76"/>
    <w:rsid w:val="00391FA3"/>
    <w:rsid w:val="00392086"/>
    <w:rsid w:val="00392529"/>
    <w:rsid w:val="003925A2"/>
    <w:rsid w:val="003925D8"/>
    <w:rsid w:val="003925E3"/>
    <w:rsid w:val="00392650"/>
    <w:rsid w:val="00392C78"/>
    <w:rsid w:val="0039304F"/>
    <w:rsid w:val="0039318F"/>
    <w:rsid w:val="003931CD"/>
    <w:rsid w:val="0039323E"/>
    <w:rsid w:val="00393350"/>
    <w:rsid w:val="003939B6"/>
    <w:rsid w:val="00393F8C"/>
    <w:rsid w:val="00394074"/>
    <w:rsid w:val="0039455D"/>
    <w:rsid w:val="003949AF"/>
    <w:rsid w:val="00395282"/>
    <w:rsid w:val="00395BAD"/>
    <w:rsid w:val="00395BF9"/>
    <w:rsid w:val="00396A03"/>
    <w:rsid w:val="00396A2A"/>
    <w:rsid w:val="00396CEA"/>
    <w:rsid w:val="0039711C"/>
    <w:rsid w:val="00397208"/>
    <w:rsid w:val="00397226"/>
    <w:rsid w:val="003974D1"/>
    <w:rsid w:val="00397504"/>
    <w:rsid w:val="00397B29"/>
    <w:rsid w:val="00397BCF"/>
    <w:rsid w:val="00397C8D"/>
    <w:rsid w:val="00397DD8"/>
    <w:rsid w:val="00397DF2"/>
    <w:rsid w:val="00397E5E"/>
    <w:rsid w:val="00397F91"/>
    <w:rsid w:val="003A09E6"/>
    <w:rsid w:val="003A1006"/>
    <w:rsid w:val="003A112E"/>
    <w:rsid w:val="003A13B1"/>
    <w:rsid w:val="003A154F"/>
    <w:rsid w:val="003A15E0"/>
    <w:rsid w:val="003A1F81"/>
    <w:rsid w:val="003A2152"/>
    <w:rsid w:val="003A217B"/>
    <w:rsid w:val="003A2AC2"/>
    <w:rsid w:val="003A2B3C"/>
    <w:rsid w:val="003A32C2"/>
    <w:rsid w:val="003A357F"/>
    <w:rsid w:val="003A36FA"/>
    <w:rsid w:val="003A442E"/>
    <w:rsid w:val="003A4510"/>
    <w:rsid w:val="003A4842"/>
    <w:rsid w:val="003A4A49"/>
    <w:rsid w:val="003A4A94"/>
    <w:rsid w:val="003A4B27"/>
    <w:rsid w:val="003A4DB8"/>
    <w:rsid w:val="003A4F09"/>
    <w:rsid w:val="003A5CA3"/>
    <w:rsid w:val="003A5E4D"/>
    <w:rsid w:val="003A5F65"/>
    <w:rsid w:val="003A605B"/>
    <w:rsid w:val="003A60FE"/>
    <w:rsid w:val="003A642B"/>
    <w:rsid w:val="003A64FE"/>
    <w:rsid w:val="003A695A"/>
    <w:rsid w:val="003A6988"/>
    <w:rsid w:val="003A6A10"/>
    <w:rsid w:val="003A6AF1"/>
    <w:rsid w:val="003A6D92"/>
    <w:rsid w:val="003A6DCE"/>
    <w:rsid w:val="003A6E8A"/>
    <w:rsid w:val="003A7034"/>
    <w:rsid w:val="003A7070"/>
    <w:rsid w:val="003A75C5"/>
    <w:rsid w:val="003A79BB"/>
    <w:rsid w:val="003A7AA2"/>
    <w:rsid w:val="003A7AFD"/>
    <w:rsid w:val="003A7BCB"/>
    <w:rsid w:val="003B1275"/>
    <w:rsid w:val="003B1612"/>
    <w:rsid w:val="003B2004"/>
    <w:rsid w:val="003B22FF"/>
    <w:rsid w:val="003B24F3"/>
    <w:rsid w:val="003B2667"/>
    <w:rsid w:val="003B3097"/>
    <w:rsid w:val="003B336F"/>
    <w:rsid w:val="003B3C7D"/>
    <w:rsid w:val="003B3E01"/>
    <w:rsid w:val="003B3E22"/>
    <w:rsid w:val="003B41EC"/>
    <w:rsid w:val="003B43A0"/>
    <w:rsid w:val="003B464F"/>
    <w:rsid w:val="003B485D"/>
    <w:rsid w:val="003B48C0"/>
    <w:rsid w:val="003B490F"/>
    <w:rsid w:val="003B4D85"/>
    <w:rsid w:val="003B4E8C"/>
    <w:rsid w:val="003B51B7"/>
    <w:rsid w:val="003B596B"/>
    <w:rsid w:val="003B5C0B"/>
    <w:rsid w:val="003B605A"/>
    <w:rsid w:val="003B6528"/>
    <w:rsid w:val="003B65C0"/>
    <w:rsid w:val="003B695D"/>
    <w:rsid w:val="003B6A94"/>
    <w:rsid w:val="003B741A"/>
    <w:rsid w:val="003B758F"/>
    <w:rsid w:val="003B7792"/>
    <w:rsid w:val="003B7826"/>
    <w:rsid w:val="003C03A3"/>
    <w:rsid w:val="003C0B51"/>
    <w:rsid w:val="003C10C6"/>
    <w:rsid w:val="003C10F4"/>
    <w:rsid w:val="003C13C8"/>
    <w:rsid w:val="003C146C"/>
    <w:rsid w:val="003C17D0"/>
    <w:rsid w:val="003C18BA"/>
    <w:rsid w:val="003C1B77"/>
    <w:rsid w:val="003C1CE4"/>
    <w:rsid w:val="003C1D6C"/>
    <w:rsid w:val="003C1DE7"/>
    <w:rsid w:val="003C1E75"/>
    <w:rsid w:val="003C1F2A"/>
    <w:rsid w:val="003C2131"/>
    <w:rsid w:val="003C23B0"/>
    <w:rsid w:val="003C23EB"/>
    <w:rsid w:val="003C25B9"/>
    <w:rsid w:val="003C27B9"/>
    <w:rsid w:val="003C2BBB"/>
    <w:rsid w:val="003C2EEC"/>
    <w:rsid w:val="003C2F04"/>
    <w:rsid w:val="003C3352"/>
    <w:rsid w:val="003C3637"/>
    <w:rsid w:val="003C37BB"/>
    <w:rsid w:val="003C3950"/>
    <w:rsid w:val="003C3C68"/>
    <w:rsid w:val="003C3DFE"/>
    <w:rsid w:val="003C4107"/>
    <w:rsid w:val="003C415B"/>
    <w:rsid w:val="003C461E"/>
    <w:rsid w:val="003C463D"/>
    <w:rsid w:val="003C46F0"/>
    <w:rsid w:val="003C47A5"/>
    <w:rsid w:val="003C4987"/>
    <w:rsid w:val="003C4CD3"/>
    <w:rsid w:val="003C4F81"/>
    <w:rsid w:val="003C50B0"/>
    <w:rsid w:val="003C511D"/>
    <w:rsid w:val="003C513D"/>
    <w:rsid w:val="003C5480"/>
    <w:rsid w:val="003C54A9"/>
    <w:rsid w:val="003C577E"/>
    <w:rsid w:val="003C59FE"/>
    <w:rsid w:val="003C5F6B"/>
    <w:rsid w:val="003C615B"/>
    <w:rsid w:val="003C6421"/>
    <w:rsid w:val="003C6687"/>
    <w:rsid w:val="003C6D5A"/>
    <w:rsid w:val="003C6FE2"/>
    <w:rsid w:val="003C7482"/>
    <w:rsid w:val="003C7853"/>
    <w:rsid w:val="003C78B8"/>
    <w:rsid w:val="003C7ED5"/>
    <w:rsid w:val="003D02D3"/>
    <w:rsid w:val="003D0443"/>
    <w:rsid w:val="003D04BE"/>
    <w:rsid w:val="003D08A2"/>
    <w:rsid w:val="003D0CD8"/>
    <w:rsid w:val="003D1326"/>
    <w:rsid w:val="003D1657"/>
    <w:rsid w:val="003D16A7"/>
    <w:rsid w:val="003D1CFA"/>
    <w:rsid w:val="003D1EC7"/>
    <w:rsid w:val="003D1EDC"/>
    <w:rsid w:val="003D1F0B"/>
    <w:rsid w:val="003D2309"/>
    <w:rsid w:val="003D250C"/>
    <w:rsid w:val="003D29A9"/>
    <w:rsid w:val="003D2C4F"/>
    <w:rsid w:val="003D30FE"/>
    <w:rsid w:val="003D3A77"/>
    <w:rsid w:val="003D3AD7"/>
    <w:rsid w:val="003D4059"/>
    <w:rsid w:val="003D4405"/>
    <w:rsid w:val="003D447C"/>
    <w:rsid w:val="003D4AB2"/>
    <w:rsid w:val="003D5360"/>
    <w:rsid w:val="003D53D7"/>
    <w:rsid w:val="003D5BEE"/>
    <w:rsid w:val="003D64CE"/>
    <w:rsid w:val="003D66C4"/>
    <w:rsid w:val="003D7724"/>
    <w:rsid w:val="003D7A06"/>
    <w:rsid w:val="003D7D4A"/>
    <w:rsid w:val="003D7EDB"/>
    <w:rsid w:val="003E026E"/>
    <w:rsid w:val="003E03F0"/>
    <w:rsid w:val="003E07F4"/>
    <w:rsid w:val="003E0B8C"/>
    <w:rsid w:val="003E0F18"/>
    <w:rsid w:val="003E104D"/>
    <w:rsid w:val="003E117C"/>
    <w:rsid w:val="003E1488"/>
    <w:rsid w:val="003E16BC"/>
    <w:rsid w:val="003E17CE"/>
    <w:rsid w:val="003E1EE7"/>
    <w:rsid w:val="003E23B6"/>
    <w:rsid w:val="003E2473"/>
    <w:rsid w:val="003E2603"/>
    <w:rsid w:val="003E2ACC"/>
    <w:rsid w:val="003E2B29"/>
    <w:rsid w:val="003E2BB5"/>
    <w:rsid w:val="003E3238"/>
    <w:rsid w:val="003E34AB"/>
    <w:rsid w:val="003E3610"/>
    <w:rsid w:val="003E3F70"/>
    <w:rsid w:val="003E41F1"/>
    <w:rsid w:val="003E511F"/>
    <w:rsid w:val="003E54AD"/>
    <w:rsid w:val="003E566A"/>
    <w:rsid w:val="003E5DB3"/>
    <w:rsid w:val="003E61E4"/>
    <w:rsid w:val="003E6F7C"/>
    <w:rsid w:val="003E7008"/>
    <w:rsid w:val="003E733F"/>
    <w:rsid w:val="003E76AA"/>
    <w:rsid w:val="003E7796"/>
    <w:rsid w:val="003E78EE"/>
    <w:rsid w:val="003F094C"/>
    <w:rsid w:val="003F0C5C"/>
    <w:rsid w:val="003F0F33"/>
    <w:rsid w:val="003F0F96"/>
    <w:rsid w:val="003F118B"/>
    <w:rsid w:val="003F1EB3"/>
    <w:rsid w:val="003F20A7"/>
    <w:rsid w:val="003F24D0"/>
    <w:rsid w:val="003F27D6"/>
    <w:rsid w:val="003F288C"/>
    <w:rsid w:val="003F28EB"/>
    <w:rsid w:val="003F2EC2"/>
    <w:rsid w:val="003F329F"/>
    <w:rsid w:val="003F33AD"/>
    <w:rsid w:val="003F388D"/>
    <w:rsid w:val="003F3963"/>
    <w:rsid w:val="003F3C4A"/>
    <w:rsid w:val="003F3D51"/>
    <w:rsid w:val="003F3E79"/>
    <w:rsid w:val="003F41AD"/>
    <w:rsid w:val="003F4ACC"/>
    <w:rsid w:val="003F4D84"/>
    <w:rsid w:val="003F5006"/>
    <w:rsid w:val="003F51E7"/>
    <w:rsid w:val="003F54B1"/>
    <w:rsid w:val="003F56F0"/>
    <w:rsid w:val="003F5777"/>
    <w:rsid w:val="003F5EFC"/>
    <w:rsid w:val="003F637B"/>
    <w:rsid w:val="003F64EF"/>
    <w:rsid w:val="003F6E5B"/>
    <w:rsid w:val="003F6F00"/>
    <w:rsid w:val="003F7154"/>
    <w:rsid w:val="003F7BAC"/>
    <w:rsid w:val="003F7DAE"/>
    <w:rsid w:val="00400FC8"/>
    <w:rsid w:val="004010BF"/>
    <w:rsid w:val="004013AF"/>
    <w:rsid w:val="0040140F"/>
    <w:rsid w:val="004016DD"/>
    <w:rsid w:val="00401741"/>
    <w:rsid w:val="00401CBD"/>
    <w:rsid w:val="00401CE0"/>
    <w:rsid w:val="00401EE8"/>
    <w:rsid w:val="0040238F"/>
    <w:rsid w:val="004023B1"/>
    <w:rsid w:val="00402694"/>
    <w:rsid w:val="004026BE"/>
    <w:rsid w:val="00402947"/>
    <w:rsid w:val="00402BB7"/>
    <w:rsid w:val="00402F7F"/>
    <w:rsid w:val="00403266"/>
    <w:rsid w:val="0040353F"/>
    <w:rsid w:val="004036D9"/>
    <w:rsid w:val="0040393C"/>
    <w:rsid w:val="004039C5"/>
    <w:rsid w:val="00403AC0"/>
    <w:rsid w:val="00403DFD"/>
    <w:rsid w:val="00403F95"/>
    <w:rsid w:val="00403FD8"/>
    <w:rsid w:val="00404852"/>
    <w:rsid w:val="00404C92"/>
    <w:rsid w:val="00404DE6"/>
    <w:rsid w:val="004056DB"/>
    <w:rsid w:val="0040589D"/>
    <w:rsid w:val="004062EF"/>
    <w:rsid w:val="00406678"/>
    <w:rsid w:val="004068F1"/>
    <w:rsid w:val="004069E0"/>
    <w:rsid w:val="00406BB2"/>
    <w:rsid w:val="00406C28"/>
    <w:rsid w:val="00406C2F"/>
    <w:rsid w:val="00406DA7"/>
    <w:rsid w:val="00407175"/>
    <w:rsid w:val="004076F6"/>
    <w:rsid w:val="004079D8"/>
    <w:rsid w:val="00407BE1"/>
    <w:rsid w:val="00410309"/>
    <w:rsid w:val="00410763"/>
    <w:rsid w:val="0041078E"/>
    <w:rsid w:val="00410948"/>
    <w:rsid w:val="00410BE1"/>
    <w:rsid w:val="00410D89"/>
    <w:rsid w:val="00410EAA"/>
    <w:rsid w:val="00410F2D"/>
    <w:rsid w:val="00411250"/>
    <w:rsid w:val="0041127B"/>
    <w:rsid w:val="0041184D"/>
    <w:rsid w:val="00411873"/>
    <w:rsid w:val="00411A21"/>
    <w:rsid w:val="00412006"/>
    <w:rsid w:val="00412351"/>
    <w:rsid w:val="0041246F"/>
    <w:rsid w:val="004127A6"/>
    <w:rsid w:val="00412B68"/>
    <w:rsid w:val="00412BF7"/>
    <w:rsid w:val="00412D81"/>
    <w:rsid w:val="004130C9"/>
    <w:rsid w:val="00413374"/>
    <w:rsid w:val="00413398"/>
    <w:rsid w:val="004133A5"/>
    <w:rsid w:val="00413670"/>
    <w:rsid w:val="004137EA"/>
    <w:rsid w:val="00413DB4"/>
    <w:rsid w:val="004141A4"/>
    <w:rsid w:val="004144B8"/>
    <w:rsid w:val="00414628"/>
    <w:rsid w:val="00414946"/>
    <w:rsid w:val="00414A03"/>
    <w:rsid w:val="00414EE8"/>
    <w:rsid w:val="00415822"/>
    <w:rsid w:val="00415B47"/>
    <w:rsid w:val="00415D24"/>
    <w:rsid w:val="00415FBF"/>
    <w:rsid w:val="0041648B"/>
    <w:rsid w:val="00416E3E"/>
    <w:rsid w:val="00416F6E"/>
    <w:rsid w:val="00416FB6"/>
    <w:rsid w:val="0041721B"/>
    <w:rsid w:val="00417EEB"/>
    <w:rsid w:val="00420FBD"/>
    <w:rsid w:val="004210F7"/>
    <w:rsid w:val="00421244"/>
    <w:rsid w:val="00421383"/>
    <w:rsid w:val="00421A49"/>
    <w:rsid w:val="00421E41"/>
    <w:rsid w:val="00421EEF"/>
    <w:rsid w:val="00421F5C"/>
    <w:rsid w:val="00422001"/>
    <w:rsid w:val="004221A4"/>
    <w:rsid w:val="00422492"/>
    <w:rsid w:val="0042265F"/>
    <w:rsid w:val="00422F19"/>
    <w:rsid w:val="00422FB3"/>
    <w:rsid w:val="00423207"/>
    <w:rsid w:val="004233A3"/>
    <w:rsid w:val="0042343D"/>
    <w:rsid w:val="004235A7"/>
    <w:rsid w:val="004236E2"/>
    <w:rsid w:val="00423968"/>
    <w:rsid w:val="00423F03"/>
    <w:rsid w:val="00424186"/>
    <w:rsid w:val="00424657"/>
    <w:rsid w:val="004246BD"/>
    <w:rsid w:val="00424AEB"/>
    <w:rsid w:val="00424DFD"/>
    <w:rsid w:val="0042505F"/>
    <w:rsid w:val="00425E17"/>
    <w:rsid w:val="004261A3"/>
    <w:rsid w:val="004261D9"/>
    <w:rsid w:val="00426436"/>
    <w:rsid w:val="004266FC"/>
    <w:rsid w:val="00426DF8"/>
    <w:rsid w:val="004270BF"/>
    <w:rsid w:val="004272F7"/>
    <w:rsid w:val="0042768F"/>
    <w:rsid w:val="00427BF3"/>
    <w:rsid w:val="00427D3B"/>
    <w:rsid w:val="004302B8"/>
    <w:rsid w:val="004304B6"/>
    <w:rsid w:val="0043081E"/>
    <w:rsid w:val="00430BD5"/>
    <w:rsid w:val="00430C26"/>
    <w:rsid w:val="00430C4F"/>
    <w:rsid w:val="00430C81"/>
    <w:rsid w:val="00430D30"/>
    <w:rsid w:val="00431232"/>
    <w:rsid w:val="004313CA"/>
    <w:rsid w:val="00431806"/>
    <w:rsid w:val="00431AB9"/>
    <w:rsid w:val="00431B4C"/>
    <w:rsid w:val="00431C1E"/>
    <w:rsid w:val="00431E16"/>
    <w:rsid w:val="00431E21"/>
    <w:rsid w:val="004323B9"/>
    <w:rsid w:val="004325B0"/>
    <w:rsid w:val="00432963"/>
    <w:rsid w:val="00432A7D"/>
    <w:rsid w:val="00432D5F"/>
    <w:rsid w:val="00432FE6"/>
    <w:rsid w:val="0043361A"/>
    <w:rsid w:val="00433E67"/>
    <w:rsid w:val="0043400D"/>
    <w:rsid w:val="004343ED"/>
    <w:rsid w:val="00434678"/>
    <w:rsid w:val="00434C07"/>
    <w:rsid w:val="00434D36"/>
    <w:rsid w:val="0043536D"/>
    <w:rsid w:val="0043556D"/>
    <w:rsid w:val="004355EA"/>
    <w:rsid w:val="00435946"/>
    <w:rsid w:val="00435EB8"/>
    <w:rsid w:val="00435EC8"/>
    <w:rsid w:val="004361AD"/>
    <w:rsid w:val="004367BE"/>
    <w:rsid w:val="00437152"/>
    <w:rsid w:val="00437174"/>
    <w:rsid w:val="00437247"/>
    <w:rsid w:val="004375C4"/>
    <w:rsid w:val="00437B65"/>
    <w:rsid w:val="00437D09"/>
    <w:rsid w:val="00440244"/>
    <w:rsid w:val="00440532"/>
    <w:rsid w:val="004407D8"/>
    <w:rsid w:val="0044081C"/>
    <w:rsid w:val="00440A20"/>
    <w:rsid w:val="004412E9"/>
    <w:rsid w:val="0044213A"/>
    <w:rsid w:val="00442437"/>
    <w:rsid w:val="004425E7"/>
    <w:rsid w:val="00442844"/>
    <w:rsid w:val="00442B78"/>
    <w:rsid w:val="00442B8D"/>
    <w:rsid w:val="00442DF7"/>
    <w:rsid w:val="00442FF4"/>
    <w:rsid w:val="004433C2"/>
    <w:rsid w:val="00443A16"/>
    <w:rsid w:val="00443E1D"/>
    <w:rsid w:val="00444068"/>
    <w:rsid w:val="0044451D"/>
    <w:rsid w:val="00444C4B"/>
    <w:rsid w:val="00444D13"/>
    <w:rsid w:val="00444F17"/>
    <w:rsid w:val="0044500F"/>
    <w:rsid w:val="004451BC"/>
    <w:rsid w:val="00445650"/>
    <w:rsid w:val="004458CE"/>
    <w:rsid w:val="0044608E"/>
    <w:rsid w:val="0044612A"/>
    <w:rsid w:val="00446420"/>
    <w:rsid w:val="00446619"/>
    <w:rsid w:val="00446FAC"/>
    <w:rsid w:val="0044722F"/>
    <w:rsid w:val="004479B7"/>
    <w:rsid w:val="00447B7F"/>
    <w:rsid w:val="0045004B"/>
    <w:rsid w:val="004500DC"/>
    <w:rsid w:val="0045013E"/>
    <w:rsid w:val="0045015F"/>
    <w:rsid w:val="00450241"/>
    <w:rsid w:val="0045063F"/>
    <w:rsid w:val="004506E8"/>
    <w:rsid w:val="00450AE2"/>
    <w:rsid w:val="00450CE1"/>
    <w:rsid w:val="00450F5C"/>
    <w:rsid w:val="0045126F"/>
    <w:rsid w:val="00451394"/>
    <w:rsid w:val="004513EB"/>
    <w:rsid w:val="004514E1"/>
    <w:rsid w:val="00451990"/>
    <w:rsid w:val="004519DF"/>
    <w:rsid w:val="00451C00"/>
    <w:rsid w:val="00452245"/>
    <w:rsid w:val="004526A3"/>
    <w:rsid w:val="0045281B"/>
    <w:rsid w:val="004529B4"/>
    <w:rsid w:val="00452B26"/>
    <w:rsid w:val="00452DC5"/>
    <w:rsid w:val="00452E74"/>
    <w:rsid w:val="004530CB"/>
    <w:rsid w:val="00453215"/>
    <w:rsid w:val="004532DB"/>
    <w:rsid w:val="004536E9"/>
    <w:rsid w:val="00453DAF"/>
    <w:rsid w:val="00453FCA"/>
    <w:rsid w:val="004540A3"/>
    <w:rsid w:val="00454647"/>
    <w:rsid w:val="00454D30"/>
    <w:rsid w:val="004552BF"/>
    <w:rsid w:val="0045536C"/>
    <w:rsid w:val="0045545D"/>
    <w:rsid w:val="00455500"/>
    <w:rsid w:val="00455633"/>
    <w:rsid w:val="00455AB3"/>
    <w:rsid w:val="00455C0B"/>
    <w:rsid w:val="00455CD6"/>
    <w:rsid w:val="00456222"/>
    <w:rsid w:val="00456229"/>
    <w:rsid w:val="004562E2"/>
    <w:rsid w:val="00456361"/>
    <w:rsid w:val="004564FD"/>
    <w:rsid w:val="00456692"/>
    <w:rsid w:val="00456AC7"/>
    <w:rsid w:val="00456CB2"/>
    <w:rsid w:val="0045709B"/>
    <w:rsid w:val="004572B5"/>
    <w:rsid w:val="0045734B"/>
    <w:rsid w:val="004575C8"/>
    <w:rsid w:val="00457CFE"/>
    <w:rsid w:val="004601F6"/>
    <w:rsid w:val="00460239"/>
    <w:rsid w:val="00460259"/>
    <w:rsid w:val="00460A48"/>
    <w:rsid w:val="00460BCC"/>
    <w:rsid w:val="00460C30"/>
    <w:rsid w:val="00460ECB"/>
    <w:rsid w:val="00460F5C"/>
    <w:rsid w:val="004613AF"/>
    <w:rsid w:val="004613F3"/>
    <w:rsid w:val="00461602"/>
    <w:rsid w:val="00461620"/>
    <w:rsid w:val="00461BF5"/>
    <w:rsid w:val="004620DA"/>
    <w:rsid w:val="00462282"/>
    <w:rsid w:val="00462306"/>
    <w:rsid w:val="0046296D"/>
    <w:rsid w:val="00462BCF"/>
    <w:rsid w:val="00463181"/>
    <w:rsid w:val="00463248"/>
    <w:rsid w:val="00463844"/>
    <w:rsid w:val="004638EC"/>
    <w:rsid w:val="00463A82"/>
    <w:rsid w:val="00463B7C"/>
    <w:rsid w:val="00463F10"/>
    <w:rsid w:val="00464041"/>
    <w:rsid w:val="00464066"/>
    <w:rsid w:val="00464166"/>
    <w:rsid w:val="004642F9"/>
    <w:rsid w:val="00465099"/>
    <w:rsid w:val="00465586"/>
    <w:rsid w:val="00465816"/>
    <w:rsid w:val="004659E9"/>
    <w:rsid w:val="00465A9B"/>
    <w:rsid w:val="00465D50"/>
    <w:rsid w:val="004661F0"/>
    <w:rsid w:val="00466355"/>
    <w:rsid w:val="0046660A"/>
    <w:rsid w:val="00466A5B"/>
    <w:rsid w:val="00466C07"/>
    <w:rsid w:val="00466F05"/>
    <w:rsid w:val="00466F9E"/>
    <w:rsid w:val="0046701D"/>
    <w:rsid w:val="0046749D"/>
    <w:rsid w:val="00467CC0"/>
    <w:rsid w:val="00470832"/>
    <w:rsid w:val="0047088F"/>
    <w:rsid w:val="00470B07"/>
    <w:rsid w:val="00470DC5"/>
    <w:rsid w:val="00470E9B"/>
    <w:rsid w:val="004710DF"/>
    <w:rsid w:val="004714A4"/>
    <w:rsid w:val="004715F8"/>
    <w:rsid w:val="00471926"/>
    <w:rsid w:val="004719C4"/>
    <w:rsid w:val="0047230E"/>
    <w:rsid w:val="004726EF"/>
    <w:rsid w:val="0047307F"/>
    <w:rsid w:val="004733C3"/>
    <w:rsid w:val="00473597"/>
    <w:rsid w:val="004736A8"/>
    <w:rsid w:val="0047387C"/>
    <w:rsid w:val="00473E1A"/>
    <w:rsid w:val="00473E8D"/>
    <w:rsid w:val="004742F3"/>
    <w:rsid w:val="0047470F"/>
    <w:rsid w:val="00474899"/>
    <w:rsid w:val="00474B36"/>
    <w:rsid w:val="00474CBA"/>
    <w:rsid w:val="00474D51"/>
    <w:rsid w:val="00474E68"/>
    <w:rsid w:val="00474F86"/>
    <w:rsid w:val="0047501A"/>
    <w:rsid w:val="004755CF"/>
    <w:rsid w:val="0047562E"/>
    <w:rsid w:val="004756A7"/>
    <w:rsid w:val="00475883"/>
    <w:rsid w:val="004758C2"/>
    <w:rsid w:val="00475B03"/>
    <w:rsid w:val="00476C52"/>
    <w:rsid w:val="00477310"/>
    <w:rsid w:val="004774E9"/>
    <w:rsid w:val="00477BD5"/>
    <w:rsid w:val="00477C0D"/>
    <w:rsid w:val="00477D3E"/>
    <w:rsid w:val="00477F18"/>
    <w:rsid w:val="004801A6"/>
    <w:rsid w:val="0048057A"/>
    <w:rsid w:val="00480E4A"/>
    <w:rsid w:val="00480E51"/>
    <w:rsid w:val="00480E70"/>
    <w:rsid w:val="00480ECA"/>
    <w:rsid w:val="00481099"/>
    <w:rsid w:val="00481274"/>
    <w:rsid w:val="00481306"/>
    <w:rsid w:val="004813FC"/>
    <w:rsid w:val="0048174C"/>
    <w:rsid w:val="004821CC"/>
    <w:rsid w:val="00482D28"/>
    <w:rsid w:val="00482E44"/>
    <w:rsid w:val="004830A0"/>
    <w:rsid w:val="004832C8"/>
    <w:rsid w:val="004832DF"/>
    <w:rsid w:val="0048331A"/>
    <w:rsid w:val="00483569"/>
    <w:rsid w:val="00483F2C"/>
    <w:rsid w:val="00484FBA"/>
    <w:rsid w:val="0048553C"/>
    <w:rsid w:val="00485DC3"/>
    <w:rsid w:val="00485E66"/>
    <w:rsid w:val="004864AE"/>
    <w:rsid w:val="00486665"/>
    <w:rsid w:val="00486736"/>
    <w:rsid w:val="00486C7D"/>
    <w:rsid w:val="00486E08"/>
    <w:rsid w:val="00487356"/>
    <w:rsid w:val="00487A80"/>
    <w:rsid w:val="00487B04"/>
    <w:rsid w:val="00487CAE"/>
    <w:rsid w:val="00487EC6"/>
    <w:rsid w:val="00490227"/>
    <w:rsid w:val="004906C8"/>
    <w:rsid w:val="004906F0"/>
    <w:rsid w:val="00490B0C"/>
    <w:rsid w:val="004911F6"/>
    <w:rsid w:val="004912B5"/>
    <w:rsid w:val="00491B1D"/>
    <w:rsid w:val="00491CC1"/>
    <w:rsid w:val="00492159"/>
    <w:rsid w:val="004922EB"/>
    <w:rsid w:val="00492BF1"/>
    <w:rsid w:val="00493042"/>
    <w:rsid w:val="00493055"/>
    <w:rsid w:val="00493345"/>
    <w:rsid w:val="00493457"/>
    <w:rsid w:val="00493636"/>
    <w:rsid w:val="00493947"/>
    <w:rsid w:val="00493FA4"/>
    <w:rsid w:val="00494131"/>
    <w:rsid w:val="004944F4"/>
    <w:rsid w:val="004946A0"/>
    <w:rsid w:val="00494D9E"/>
    <w:rsid w:val="004956B4"/>
    <w:rsid w:val="00495C80"/>
    <w:rsid w:val="00496472"/>
    <w:rsid w:val="00496664"/>
    <w:rsid w:val="00496903"/>
    <w:rsid w:val="00496BBF"/>
    <w:rsid w:val="004970A6"/>
    <w:rsid w:val="00497270"/>
    <w:rsid w:val="0049732E"/>
    <w:rsid w:val="004976BF"/>
    <w:rsid w:val="00497A3F"/>
    <w:rsid w:val="00497D66"/>
    <w:rsid w:val="00497D9F"/>
    <w:rsid w:val="00497EC7"/>
    <w:rsid w:val="004A11D2"/>
    <w:rsid w:val="004A159B"/>
    <w:rsid w:val="004A18A1"/>
    <w:rsid w:val="004A244E"/>
    <w:rsid w:val="004A2673"/>
    <w:rsid w:val="004A33AE"/>
    <w:rsid w:val="004A35CC"/>
    <w:rsid w:val="004A3A12"/>
    <w:rsid w:val="004A3B8B"/>
    <w:rsid w:val="004A3D25"/>
    <w:rsid w:val="004A4314"/>
    <w:rsid w:val="004A438F"/>
    <w:rsid w:val="004A4411"/>
    <w:rsid w:val="004A451B"/>
    <w:rsid w:val="004A45ED"/>
    <w:rsid w:val="004A46E0"/>
    <w:rsid w:val="004A4701"/>
    <w:rsid w:val="004A472E"/>
    <w:rsid w:val="004A48CF"/>
    <w:rsid w:val="004A4BD0"/>
    <w:rsid w:val="004A5007"/>
    <w:rsid w:val="004A5099"/>
    <w:rsid w:val="004A5202"/>
    <w:rsid w:val="004A52FF"/>
    <w:rsid w:val="004A540E"/>
    <w:rsid w:val="004A5948"/>
    <w:rsid w:val="004A5BEC"/>
    <w:rsid w:val="004A5C31"/>
    <w:rsid w:val="004A5F1A"/>
    <w:rsid w:val="004A6177"/>
    <w:rsid w:val="004A6326"/>
    <w:rsid w:val="004A6A7D"/>
    <w:rsid w:val="004A6CEE"/>
    <w:rsid w:val="004A71C4"/>
    <w:rsid w:val="004A729D"/>
    <w:rsid w:val="004A72F9"/>
    <w:rsid w:val="004A75C1"/>
    <w:rsid w:val="004A76E6"/>
    <w:rsid w:val="004A7C40"/>
    <w:rsid w:val="004A7CD3"/>
    <w:rsid w:val="004B0329"/>
    <w:rsid w:val="004B0411"/>
    <w:rsid w:val="004B05B2"/>
    <w:rsid w:val="004B068E"/>
    <w:rsid w:val="004B098F"/>
    <w:rsid w:val="004B0AEB"/>
    <w:rsid w:val="004B0EF1"/>
    <w:rsid w:val="004B1377"/>
    <w:rsid w:val="004B15C8"/>
    <w:rsid w:val="004B1851"/>
    <w:rsid w:val="004B19F7"/>
    <w:rsid w:val="004B1A33"/>
    <w:rsid w:val="004B1A7F"/>
    <w:rsid w:val="004B1B32"/>
    <w:rsid w:val="004B205A"/>
    <w:rsid w:val="004B2794"/>
    <w:rsid w:val="004B2C00"/>
    <w:rsid w:val="004B2D38"/>
    <w:rsid w:val="004B2E5B"/>
    <w:rsid w:val="004B2F79"/>
    <w:rsid w:val="004B3985"/>
    <w:rsid w:val="004B420C"/>
    <w:rsid w:val="004B439F"/>
    <w:rsid w:val="004B45D2"/>
    <w:rsid w:val="004B47F0"/>
    <w:rsid w:val="004B48A4"/>
    <w:rsid w:val="004B4913"/>
    <w:rsid w:val="004B4A6B"/>
    <w:rsid w:val="004B4A74"/>
    <w:rsid w:val="004B4FDF"/>
    <w:rsid w:val="004B5399"/>
    <w:rsid w:val="004B57AB"/>
    <w:rsid w:val="004B591B"/>
    <w:rsid w:val="004B59E6"/>
    <w:rsid w:val="004B5E63"/>
    <w:rsid w:val="004B5EB6"/>
    <w:rsid w:val="004B6AA6"/>
    <w:rsid w:val="004B6E9D"/>
    <w:rsid w:val="004B711C"/>
    <w:rsid w:val="004B7155"/>
    <w:rsid w:val="004B71A4"/>
    <w:rsid w:val="004B7597"/>
    <w:rsid w:val="004B7CCD"/>
    <w:rsid w:val="004B7F66"/>
    <w:rsid w:val="004C0078"/>
    <w:rsid w:val="004C01BB"/>
    <w:rsid w:val="004C0307"/>
    <w:rsid w:val="004C07C8"/>
    <w:rsid w:val="004C1842"/>
    <w:rsid w:val="004C18D2"/>
    <w:rsid w:val="004C1BE4"/>
    <w:rsid w:val="004C1F4A"/>
    <w:rsid w:val="004C20D9"/>
    <w:rsid w:val="004C2249"/>
    <w:rsid w:val="004C24D2"/>
    <w:rsid w:val="004C24F2"/>
    <w:rsid w:val="004C2533"/>
    <w:rsid w:val="004C25DE"/>
    <w:rsid w:val="004C284B"/>
    <w:rsid w:val="004C2C37"/>
    <w:rsid w:val="004C2D7C"/>
    <w:rsid w:val="004C30AE"/>
    <w:rsid w:val="004C319D"/>
    <w:rsid w:val="004C33BA"/>
    <w:rsid w:val="004C397C"/>
    <w:rsid w:val="004C3D7F"/>
    <w:rsid w:val="004C3EE2"/>
    <w:rsid w:val="004C4614"/>
    <w:rsid w:val="004C473E"/>
    <w:rsid w:val="004C474D"/>
    <w:rsid w:val="004C49BB"/>
    <w:rsid w:val="004C4C69"/>
    <w:rsid w:val="004C4EF9"/>
    <w:rsid w:val="004C52E5"/>
    <w:rsid w:val="004C5337"/>
    <w:rsid w:val="004C5D8E"/>
    <w:rsid w:val="004C64EA"/>
    <w:rsid w:val="004C663D"/>
    <w:rsid w:val="004C6645"/>
    <w:rsid w:val="004C6B4A"/>
    <w:rsid w:val="004C6DA9"/>
    <w:rsid w:val="004C76E7"/>
    <w:rsid w:val="004C78A2"/>
    <w:rsid w:val="004C7C3A"/>
    <w:rsid w:val="004C7D29"/>
    <w:rsid w:val="004D0288"/>
    <w:rsid w:val="004D0390"/>
    <w:rsid w:val="004D05A7"/>
    <w:rsid w:val="004D0AFE"/>
    <w:rsid w:val="004D0E2E"/>
    <w:rsid w:val="004D0E91"/>
    <w:rsid w:val="004D11F8"/>
    <w:rsid w:val="004D1872"/>
    <w:rsid w:val="004D1E8C"/>
    <w:rsid w:val="004D2073"/>
    <w:rsid w:val="004D2237"/>
    <w:rsid w:val="004D2480"/>
    <w:rsid w:val="004D2517"/>
    <w:rsid w:val="004D2880"/>
    <w:rsid w:val="004D2A89"/>
    <w:rsid w:val="004D2B52"/>
    <w:rsid w:val="004D2CB3"/>
    <w:rsid w:val="004D3644"/>
    <w:rsid w:val="004D3A74"/>
    <w:rsid w:val="004D3A85"/>
    <w:rsid w:val="004D3B30"/>
    <w:rsid w:val="004D3C09"/>
    <w:rsid w:val="004D4602"/>
    <w:rsid w:val="004D4E85"/>
    <w:rsid w:val="004D4FDD"/>
    <w:rsid w:val="004D5169"/>
    <w:rsid w:val="004D5A79"/>
    <w:rsid w:val="004D5FC5"/>
    <w:rsid w:val="004D61F2"/>
    <w:rsid w:val="004D6263"/>
    <w:rsid w:val="004D64A7"/>
    <w:rsid w:val="004D6875"/>
    <w:rsid w:val="004D6E92"/>
    <w:rsid w:val="004D6EFE"/>
    <w:rsid w:val="004D6F95"/>
    <w:rsid w:val="004D6FA5"/>
    <w:rsid w:val="004D70CA"/>
    <w:rsid w:val="004D7266"/>
    <w:rsid w:val="004D7553"/>
    <w:rsid w:val="004D765B"/>
    <w:rsid w:val="004D7C72"/>
    <w:rsid w:val="004D7D8A"/>
    <w:rsid w:val="004D7F52"/>
    <w:rsid w:val="004E00CE"/>
    <w:rsid w:val="004E0203"/>
    <w:rsid w:val="004E03DC"/>
    <w:rsid w:val="004E08EA"/>
    <w:rsid w:val="004E0A8F"/>
    <w:rsid w:val="004E118C"/>
    <w:rsid w:val="004E134F"/>
    <w:rsid w:val="004E16A0"/>
    <w:rsid w:val="004E16B7"/>
    <w:rsid w:val="004E181B"/>
    <w:rsid w:val="004E1D7F"/>
    <w:rsid w:val="004E1EE7"/>
    <w:rsid w:val="004E222B"/>
    <w:rsid w:val="004E2588"/>
    <w:rsid w:val="004E27FA"/>
    <w:rsid w:val="004E28E7"/>
    <w:rsid w:val="004E28F1"/>
    <w:rsid w:val="004E2A4D"/>
    <w:rsid w:val="004E2B36"/>
    <w:rsid w:val="004E2C51"/>
    <w:rsid w:val="004E2D13"/>
    <w:rsid w:val="004E34A9"/>
    <w:rsid w:val="004E35FA"/>
    <w:rsid w:val="004E3650"/>
    <w:rsid w:val="004E37D1"/>
    <w:rsid w:val="004E37E8"/>
    <w:rsid w:val="004E3A8C"/>
    <w:rsid w:val="004E3C86"/>
    <w:rsid w:val="004E3D6A"/>
    <w:rsid w:val="004E3DDD"/>
    <w:rsid w:val="004E3F63"/>
    <w:rsid w:val="004E4AE8"/>
    <w:rsid w:val="004E5950"/>
    <w:rsid w:val="004E5955"/>
    <w:rsid w:val="004E5D46"/>
    <w:rsid w:val="004E5FE8"/>
    <w:rsid w:val="004E6706"/>
    <w:rsid w:val="004E68EE"/>
    <w:rsid w:val="004E6E4E"/>
    <w:rsid w:val="004E7742"/>
    <w:rsid w:val="004E7948"/>
    <w:rsid w:val="004E7B20"/>
    <w:rsid w:val="004F048C"/>
    <w:rsid w:val="004F0A73"/>
    <w:rsid w:val="004F0FFB"/>
    <w:rsid w:val="004F11D7"/>
    <w:rsid w:val="004F1641"/>
    <w:rsid w:val="004F17E5"/>
    <w:rsid w:val="004F1975"/>
    <w:rsid w:val="004F1C2B"/>
    <w:rsid w:val="004F216E"/>
    <w:rsid w:val="004F21C1"/>
    <w:rsid w:val="004F21FE"/>
    <w:rsid w:val="004F234C"/>
    <w:rsid w:val="004F242C"/>
    <w:rsid w:val="004F257A"/>
    <w:rsid w:val="004F2635"/>
    <w:rsid w:val="004F26F9"/>
    <w:rsid w:val="004F28C9"/>
    <w:rsid w:val="004F2B16"/>
    <w:rsid w:val="004F31EF"/>
    <w:rsid w:val="004F375B"/>
    <w:rsid w:val="004F398B"/>
    <w:rsid w:val="004F3A98"/>
    <w:rsid w:val="004F3FBB"/>
    <w:rsid w:val="004F432E"/>
    <w:rsid w:val="004F4656"/>
    <w:rsid w:val="004F47A5"/>
    <w:rsid w:val="004F4967"/>
    <w:rsid w:val="004F497A"/>
    <w:rsid w:val="004F514A"/>
    <w:rsid w:val="004F5784"/>
    <w:rsid w:val="004F5C51"/>
    <w:rsid w:val="004F5FC1"/>
    <w:rsid w:val="004F63D5"/>
    <w:rsid w:val="004F6644"/>
    <w:rsid w:val="004F75D3"/>
    <w:rsid w:val="004F778B"/>
    <w:rsid w:val="004F7C0F"/>
    <w:rsid w:val="00500015"/>
    <w:rsid w:val="005003CA"/>
    <w:rsid w:val="0050044A"/>
    <w:rsid w:val="005005FE"/>
    <w:rsid w:val="00500CE0"/>
    <w:rsid w:val="0050125F"/>
    <w:rsid w:val="00501266"/>
    <w:rsid w:val="00501536"/>
    <w:rsid w:val="0050168F"/>
    <w:rsid w:val="00501A73"/>
    <w:rsid w:val="005021D9"/>
    <w:rsid w:val="00502847"/>
    <w:rsid w:val="00502B01"/>
    <w:rsid w:val="00502B1A"/>
    <w:rsid w:val="00502C50"/>
    <w:rsid w:val="00502CFB"/>
    <w:rsid w:val="005030F0"/>
    <w:rsid w:val="00503C4D"/>
    <w:rsid w:val="00503C55"/>
    <w:rsid w:val="00503CDD"/>
    <w:rsid w:val="00504C04"/>
    <w:rsid w:val="00504C46"/>
    <w:rsid w:val="0050505E"/>
    <w:rsid w:val="0050514B"/>
    <w:rsid w:val="00505AE5"/>
    <w:rsid w:val="005069A7"/>
    <w:rsid w:val="00506DBC"/>
    <w:rsid w:val="00506E3E"/>
    <w:rsid w:val="005072B7"/>
    <w:rsid w:val="00507959"/>
    <w:rsid w:val="00507CC4"/>
    <w:rsid w:val="00507D3A"/>
    <w:rsid w:val="00510228"/>
    <w:rsid w:val="0051039A"/>
    <w:rsid w:val="00510CE1"/>
    <w:rsid w:val="00511691"/>
    <w:rsid w:val="005116C1"/>
    <w:rsid w:val="005116F8"/>
    <w:rsid w:val="00511806"/>
    <w:rsid w:val="0051189B"/>
    <w:rsid w:val="005118D6"/>
    <w:rsid w:val="00511933"/>
    <w:rsid w:val="00511A40"/>
    <w:rsid w:val="00511E6B"/>
    <w:rsid w:val="0051244B"/>
    <w:rsid w:val="00512577"/>
    <w:rsid w:val="00512AE4"/>
    <w:rsid w:val="00513187"/>
    <w:rsid w:val="005131D1"/>
    <w:rsid w:val="00513232"/>
    <w:rsid w:val="005132E6"/>
    <w:rsid w:val="00513A05"/>
    <w:rsid w:val="00513A86"/>
    <w:rsid w:val="00513EE9"/>
    <w:rsid w:val="005141E0"/>
    <w:rsid w:val="005146C7"/>
    <w:rsid w:val="00514776"/>
    <w:rsid w:val="005147A3"/>
    <w:rsid w:val="00514BF1"/>
    <w:rsid w:val="00514CAE"/>
    <w:rsid w:val="00514D7E"/>
    <w:rsid w:val="00514D85"/>
    <w:rsid w:val="00514D88"/>
    <w:rsid w:val="00514E9E"/>
    <w:rsid w:val="00514EEF"/>
    <w:rsid w:val="00515038"/>
    <w:rsid w:val="005156A7"/>
    <w:rsid w:val="005159AD"/>
    <w:rsid w:val="00515D19"/>
    <w:rsid w:val="00516034"/>
    <w:rsid w:val="0051617B"/>
    <w:rsid w:val="005162E4"/>
    <w:rsid w:val="00516564"/>
    <w:rsid w:val="00516BA2"/>
    <w:rsid w:val="0051717A"/>
    <w:rsid w:val="0051786A"/>
    <w:rsid w:val="005178EA"/>
    <w:rsid w:val="00517DF8"/>
    <w:rsid w:val="005202CE"/>
    <w:rsid w:val="00520368"/>
    <w:rsid w:val="00520466"/>
    <w:rsid w:val="00520600"/>
    <w:rsid w:val="00520976"/>
    <w:rsid w:val="00520992"/>
    <w:rsid w:val="00520D9E"/>
    <w:rsid w:val="00520E71"/>
    <w:rsid w:val="00521564"/>
    <w:rsid w:val="00521C12"/>
    <w:rsid w:val="00522565"/>
    <w:rsid w:val="0052295B"/>
    <w:rsid w:val="00522FA9"/>
    <w:rsid w:val="005230DD"/>
    <w:rsid w:val="00523771"/>
    <w:rsid w:val="00523821"/>
    <w:rsid w:val="00523A80"/>
    <w:rsid w:val="00523EB0"/>
    <w:rsid w:val="00523FA6"/>
    <w:rsid w:val="0052449C"/>
    <w:rsid w:val="005244CE"/>
    <w:rsid w:val="00524832"/>
    <w:rsid w:val="00524E96"/>
    <w:rsid w:val="00524EDF"/>
    <w:rsid w:val="00525411"/>
    <w:rsid w:val="005254FB"/>
    <w:rsid w:val="00525621"/>
    <w:rsid w:val="00525A92"/>
    <w:rsid w:val="00525BED"/>
    <w:rsid w:val="00525C75"/>
    <w:rsid w:val="00525D2D"/>
    <w:rsid w:val="00525D76"/>
    <w:rsid w:val="00525F53"/>
    <w:rsid w:val="00526BFA"/>
    <w:rsid w:val="00526CB0"/>
    <w:rsid w:val="00526CF5"/>
    <w:rsid w:val="00526D20"/>
    <w:rsid w:val="00526E98"/>
    <w:rsid w:val="0052749B"/>
    <w:rsid w:val="00527EF6"/>
    <w:rsid w:val="0053070D"/>
    <w:rsid w:val="0053094A"/>
    <w:rsid w:val="005309CE"/>
    <w:rsid w:val="00530DDC"/>
    <w:rsid w:val="005310E2"/>
    <w:rsid w:val="005313B5"/>
    <w:rsid w:val="00531434"/>
    <w:rsid w:val="0053180A"/>
    <w:rsid w:val="00531A39"/>
    <w:rsid w:val="00531DF4"/>
    <w:rsid w:val="00531F05"/>
    <w:rsid w:val="00532089"/>
    <w:rsid w:val="005326B6"/>
    <w:rsid w:val="0053277B"/>
    <w:rsid w:val="005329C5"/>
    <w:rsid w:val="00532CB2"/>
    <w:rsid w:val="00532DBF"/>
    <w:rsid w:val="00532F49"/>
    <w:rsid w:val="0053326D"/>
    <w:rsid w:val="005335F1"/>
    <w:rsid w:val="005336C4"/>
    <w:rsid w:val="00533A13"/>
    <w:rsid w:val="00533C23"/>
    <w:rsid w:val="00533E44"/>
    <w:rsid w:val="00534246"/>
    <w:rsid w:val="00534ACB"/>
    <w:rsid w:val="00534B42"/>
    <w:rsid w:val="0053530A"/>
    <w:rsid w:val="00535561"/>
    <w:rsid w:val="0053571D"/>
    <w:rsid w:val="0053578A"/>
    <w:rsid w:val="005357D0"/>
    <w:rsid w:val="005358B8"/>
    <w:rsid w:val="0053596D"/>
    <w:rsid w:val="0053640B"/>
    <w:rsid w:val="005368BD"/>
    <w:rsid w:val="00536A71"/>
    <w:rsid w:val="005371AE"/>
    <w:rsid w:val="00537259"/>
    <w:rsid w:val="00537325"/>
    <w:rsid w:val="005377F1"/>
    <w:rsid w:val="00537D6A"/>
    <w:rsid w:val="00537F5F"/>
    <w:rsid w:val="0054001B"/>
    <w:rsid w:val="00540138"/>
    <w:rsid w:val="005401EB"/>
    <w:rsid w:val="00540607"/>
    <w:rsid w:val="00540B35"/>
    <w:rsid w:val="00540CF8"/>
    <w:rsid w:val="0054109E"/>
    <w:rsid w:val="0054127A"/>
    <w:rsid w:val="00541694"/>
    <w:rsid w:val="00541C70"/>
    <w:rsid w:val="00541F39"/>
    <w:rsid w:val="00541F68"/>
    <w:rsid w:val="005422EE"/>
    <w:rsid w:val="005426BE"/>
    <w:rsid w:val="0054292B"/>
    <w:rsid w:val="00542A5D"/>
    <w:rsid w:val="00542B08"/>
    <w:rsid w:val="00542D03"/>
    <w:rsid w:val="005432C3"/>
    <w:rsid w:val="005433B8"/>
    <w:rsid w:val="00543CB5"/>
    <w:rsid w:val="00543CF6"/>
    <w:rsid w:val="00544340"/>
    <w:rsid w:val="0054449F"/>
    <w:rsid w:val="0054477B"/>
    <w:rsid w:val="00545029"/>
    <w:rsid w:val="005456C4"/>
    <w:rsid w:val="0054597E"/>
    <w:rsid w:val="00545C80"/>
    <w:rsid w:val="00545E65"/>
    <w:rsid w:val="005460B5"/>
    <w:rsid w:val="00546371"/>
    <w:rsid w:val="005466F1"/>
    <w:rsid w:val="005467A1"/>
    <w:rsid w:val="005467FB"/>
    <w:rsid w:val="00546A3C"/>
    <w:rsid w:val="00546BD4"/>
    <w:rsid w:val="00546F31"/>
    <w:rsid w:val="00546F93"/>
    <w:rsid w:val="005474DE"/>
    <w:rsid w:val="005475EC"/>
    <w:rsid w:val="00547682"/>
    <w:rsid w:val="00550040"/>
    <w:rsid w:val="00550297"/>
    <w:rsid w:val="0055031C"/>
    <w:rsid w:val="0055045A"/>
    <w:rsid w:val="0055067F"/>
    <w:rsid w:val="005509C8"/>
    <w:rsid w:val="005514F3"/>
    <w:rsid w:val="00551E25"/>
    <w:rsid w:val="005522CA"/>
    <w:rsid w:val="0055263C"/>
    <w:rsid w:val="00552A8E"/>
    <w:rsid w:val="0055330C"/>
    <w:rsid w:val="005534E5"/>
    <w:rsid w:val="00553844"/>
    <w:rsid w:val="00553992"/>
    <w:rsid w:val="00553D54"/>
    <w:rsid w:val="00553DE4"/>
    <w:rsid w:val="005552A8"/>
    <w:rsid w:val="00555609"/>
    <w:rsid w:val="0055569F"/>
    <w:rsid w:val="00555718"/>
    <w:rsid w:val="00555AA1"/>
    <w:rsid w:val="00555AE4"/>
    <w:rsid w:val="00555C2B"/>
    <w:rsid w:val="00555E78"/>
    <w:rsid w:val="005560F4"/>
    <w:rsid w:val="0055664A"/>
    <w:rsid w:val="00556804"/>
    <w:rsid w:val="0055693C"/>
    <w:rsid w:val="00556A9A"/>
    <w:rsid w:val="00556BF1"/>
    <w:rsid w:val="00557488"/>
    <w:rsid w:val="00557555"/>
    <w:rsid w:val="00557799"/>
    <w:rsid w:val="00557830"/>
    <w:rsid w:val="00557BB4"/>
    <w:rsid w:val="00557E47"/>
    <w:rsid w:val="00557EFA"/>
    <w:rsid w:val="00557F44"/>
    <w:rsid w:val="005602D5"/>
    <w:rsid w:val="00560445"/>
    <w:rsid w:val="0056046D"/>
    <w:rsid w:val="00560E27"/>
    <w:rsid w:val="00561379"/>
    <w:rsid w:val="005616BB"/>
    <w:rsid w:val="005616EA"/>
    <w:rsid w:val="0056175A"/>
    <w:rsid w:val="0056244C"/>
    <w:rsid w:val="00562498"/>
    <w:rsid w:val="0056392D"/>
    <w:rsid w:val="0056399C"/>
    <w:rsid w:val="00563A8A"/>
    <w:rsid w:val="00563BF5"/>
    <w:rsid w:val="00563C9F"/>
    <w:rsid w:val="0056419F"/>
    <w:rsid w:val="00565278"/>
    <w:rsid w:val="00565322"/>
    <w:rsid w:val="00565361"/>
    <w:rsid w:val="00565398"/>
    <w:rsid w:val="005659EC"/>
    <w:rsid w:val="00565A79"/>
    <w:rsid w:val="00565EF4"/>
    <w:rsid w:val="00566173"/>
    <w:rsid w:val="00566399"/>
    <w:rsid w:val="00566F30"/>
    <w:rsid w:val="00567017"/>
    <w:rsid w:val="005675BD"/>
    <w:rsid w:val="00567F40"/>
    <w:rsid w:val="005700DA"/>
    <w:rsid w:val="00570320"/>
    <w:rsid w:val="0057032C"/>
    <w:rsid w:val="005706A2"/>
    <w:rsid w:val="00570EF4"/>
    <w:rsid w:val="00570F5C"/>
    <w:rsid w:val="005717DC"/>
    <w:rsid w:val="00571D19"/>
    <w:rsid w:val="0057230C"/>
    <w:rsid w:val="0057258E"/>
    <w:rsid w:val="00572611"/>
    <w:rsid w:val="00572796"/>
    <w:rsid w:val="00572B2F"/>
    <w:rsid w:val="00572B7A"/>
    <w:rsid w:val="00572BA9"/>
    <w:rsid w:val="00573299"/>
    <w:rsid w:val="00573328"/>
    <w:rsid w:val="00573449"/>
    <w:rsid w:val="005735B9"/>
    <w:rsid w:val="00573653"/>
    <w:rsid w:val="005739D4"/>
    <w:rsid w:val="005756E5"/>
    <w:rsid w:val="00575DD2"/>
    <w:rsid w:val="00575E75"/>
    <w:rsid w:val="00575ECF"/>
    <w:rsid w:val="00576229"/>
    <w:rsid w:val="0057633B"/>
    <w:rsid w:val="005767E7"/>
    <w:rsid w:val="005769E7"/>
    <w:rsid w:val="00576E1F"/>
    <w:rsid w:val="00576E24"/>
    <w:rsid w:val="00576E47"/>
    <w:rsid w:val="0057739F"/>
    <w:rsid w:val="0057756D"/>
    <w:rsid w:val="005776D5"/>
    <w:rsid w:val="005778A6"/>
    <w:rsid w:val="00577928"/>
    <w:rsid w:val="00577A93"/>
    <w:rsid w:val="0058000D"/>
    <w:rsid w:val="00580222"/>
    <w:rsid w:val="0058034F"/>
    <w:rsid w:val="00580458"/>
    <w:rsid w:val="005805A8"/>
    <w:rsid w:val="005805EE"/>
    <w:rsid w:val="00580B72"/>
    <w:rsid w:val="00580F65"/>
    <w:rsid w:val="0058129F"/>
    <w:rsid w:val="005817FD"/>
    <w:rsid w:val="00581A17"/>
    <w:rsid w:val="00581C42"/>
    <w:rsid w:val="00581C53"/>
    <w:rsid w:val="00581CD9"/>
    <w:rsid w:val="00581E78"/>
    <w:rsid w:val="00581F7E"/>
    <w:rsid w:val="00582580"/>
    <w:rsid w:val="005826F3"/>
    <w:rsid w:val="005827A0"/>
    <w:rsid w:val="00582C30"/>
    <w:rsid w:val="00582EEF"/>
    <w:rsid w:val="005831C3"/>
    <w:rsid w:val="00583590"/>
    <w:rsid w:val="0058390B"/>
    <w:rsid w:val="00583FD7"/>
    <w:rsid w:val="00584291"/>
    <w:rsid w:val="0058554A"/>
    <w:rsid w:val="00585974"/>
    <w:rsid w:val="005859E0"/>
    <w:rsid w:val="0058651E"/>
    <w:rsid w:val="00586787"/>
    <w:rsid w:val="005867D4"/>
    <w:rsid w:val="00586CFB"/>
    <w:rsid w:val="00586D55"/>
    <w:rsid w:val="00586EEF"/>
    <w:rsid w:val="00586F07"/>
    <w:rsid w:val="00587293"/>
    <w:rsid w:val="005879D9"/>
    <w:rsid w:val="00587AEB"/>
    <w:rsid w:val="00587B08"/>
    <w:rsid w:val="00587DED"/>
    <w:rsid w:val="005900A1"/>
    <w:rsid w:val="00590351"/>
    <w:rsid w:val="00590C75"/>
    <w:rsid w:val="00590D69"/>
    <w:rsid w:val="005911CD"/>
    <w:rsid w:val="00591320"/>
    <w:rsid w:val="00591359"/>
    <w:rsid w:val="005920EA"/>
    <w:rsid w:val="00592302"/>
    <w:rsid w:val="0059258E"/>
    <w:rsid w:val="005925D9"/>
    <w:rsid w:val="00592B9B"/>
    <w:rsid w:val="00592BAC"/>
    <w:rsid w:val="00592BD4"/>
    <w:rsid w:val="00592D54"/>
    <w:rsid w:val="00593406"/>
    <w:rsid w:val="005938FA"/>
    <w:rsid w:val="00593CF9"/>
    <w:rsid w:val="00593D60"/>
    <w:rsid w:val="00593EE0"/>
    <w:rsid w:val="005940C0"/>
    <w:rsid w:val="005940EB"/>
    <w:rsid w:val="00594745"/>
    <w:rsid w:val="00594860"/>
    <w:rsid w:val="00594904"/>
    <w:rsid w:val="00594C44"/>
    <w:rsid w:val="00594C94"/>
    <w:rsid w:val="00594D32"/>
    <w:rsid w:val="00594F0A"/>
    <w:rsid w:val="005951ED"/>
    <w:rsid w:val="0059520A"/>
    <w:rsid w:val="00595332"/>
    <w:rsid w:val="00595762"/>
    <w:rsid w:val="00595B23"/>
    <w:rsid w:val="00596025"/>
    <w:rsid w:val="005961AF"/>
    <w:rsid w:val="005963EA"/>
    <w:rsid w:val="00596507"/>
    <w:rsid w:val="0059678F"/>
    <w:rsid w:val="00596833"/>
    <w:rsid w:val="005969F8"/>
    <w:rsid w:val="00596C0F"/>
    <w:rsid w:val="00596E52"/>
    <w:rsid w:val="0059702E"/>
    <w:rsid w:val="005971F6"/>
    <w:rsid w:val="005973C8"/>
    <w:rsid w:val="00597757"/>
    <w:rsid w:val="0059790A"/>
    <w:rsid w:val="0059797C"/>
    <w:rsid w:val="005979ED"/>
    <w:rsid w:val="00597B6B"/>
    <w:rsid w:val="00597FD4"/>
    <w:rsid w:val="005A0029"/>
    <w:rsid w:val="005A0850"/>
    <w:rsid w:val="005A0CE1"/>
    <w:rsid w:val="005A0E4A"/>
    <w:rsid w:val="005A1071"/>
    <w:rsid w:val="005A1816"/>
    <w:rsid w:val="005A1DEC"/>
    <w:rsid w:val="005A2018"/>
    <w:rsid w:val="005A23AE"/>
    <w:rsid w:val="005A2619"/>
    <w:rsid w:val="005A2702"/>
    <w:rsid w:val="005A2BBE"/>
    <w:rsid w:val="005A2E94"/>
    <w:rsid w:val="005A2FCC"/>
    <w:rsid w:val="005A31BE"/>
    <w:rsid w:val="005A32BB"/>
    <w:rsid w:val="005A3656"/>
    <w:rsid w:val="005A36DC"/>
    <w:rsid w:val="005A37A4"/>
    <w:rsid w:val="005A3860"/>
    <w:rsid w:val="005A39A7"/>
    <w:rsid w:val="005A3DAF"/>
    <w:rsid w:val="005A3EDF"/>
    <w:rsid w:val="005A3EEC"/>
    <w:rsid w:val="005A4273"/>
    <w:rsid w:val="005A4AC7"/>
    <w:rsid w:val="005A4C04"/>
    <w:rsid w:val="005A554C"/>
    <w:rsid w:val="005A5601"/>
    <w:rsid w:val="005A5C3E"/>
    <w:rsid w:val="005A5D4C"/>
    <w:rsid w:val="005A5DED"/>
    <w:rsid w:val="005A5E8B"/>
    <w:rsid w:val="005A607E"/>
    <w:rsid w:val="005A6531"/>
    <w:rsid w:val="005A68A2"/>
    <w:rsid w:val="005A6D96"/>
    <w:rsid w:val="005A734A"/>
    <w:rsid w:val="005A7B5A"/>
    <w:rsid w:val="005A7BC4"/>
    <w:rsid w:val="005A7DB8"/>
    <w:rsid w:val="005A7E65"/>
    <w:rsid w:val="005B008C"/>
    <w:rsid w:val="005B0D96"/>
    <w:rsid w:val="005B1206"/>
    <w:rsid w:val="005B130B"/>
    <w:rsid w:val="005B1372"/>
    <w:rsid w:val="005B1390"/>
    <w:rsid w:val="005B17E1"/>
    <w:rsid w:val="005B1922"/>
    <w:rsid w:val="005B1A62"/>
    <w:rsid w:val="005B245D"/>
    <w:rsid w:val="005B2BDE"/>
    <w:rsid w:val="005B31F9"/>
    <w:rsid w:val="005B32A7"/>
    <w:rsid w:val="005B3396"/>
    <w:rsid w:val="005B370C"/>
    <w:rsid w:val="005B3E7D"/>
    <w:rsid w:val="005B4055"/>
    <w:rsid w:val="005B407E"/>
    <w:rsid w:val="005B4514"/>
    <w:rsid w:val="005B4680"/>
    <w:rsid w:val="005B5376"/>
    <w:rsid w:val="005B53BE"/>
    <w:rsid w:val="005B5D3C"/>
    <w:rsid w:val="005B6321"/>
    <w:rsid w:val="005B63A7"/>
    <w:rsid w:val="005B6912"/>
    <w:rsid w:val="005B6A91"/>
    <w:rsid w:val="005B71E2"/>
    <w:rsid w:val="005B73F5"/>
    <w:rsid w:val="005B7509"/>
    <w:rsid w:val="005B752E"/>
    <w:rsid w:val="005B7DD4"/>
    <w:rsid w:val="005C00F7"/>
    <w:rsid w:val="005C027C"/>
    <w:rsid w:val="005C0429"/>
    <w:rsid w:val="005C0441"/>
    <w:rsid w:val="005C04D3"/>
    <w:rsid w:val="005C1234"/>
    <w:rsid w:val="005C18ED"/>
    <w:rsid w:val="005C1A34"/>
    <w:rsid w:val="005C1BC0"/>
    <w:rsid w:val="005C1BDC"/>
    <w:rsid w:val="005C2135"/>
    <w:rsid w:val="005C215A"/>
    <w:rsid w:val="005C21AE"/>
    <w:rsid w:val="005C2310"/>
    <w:rsid w:val="005C23BD"/>
    <w:rsid w:val="005C251D"/>
    <w:rsid w:val="005C2643"/>
    <w:rsid w:val="005C2C28"/>
    <w:rsid w:val="005C2F97"/>
    <w:rsid w:val="005C31B6"/>
    <w:rsid w:val="005C3A74"/>
    <w:rsid w:val="005C3B99"/>
    <w:rsid w:val="005C3E78"/>
    <w:rsid w:val="005C43FF"/>
    <w:rsid w:val="005C443F"/>
    <w:rsid w:val="005C471F"/>
    <w:rsid w:val="005C48E4"/>
    <w:rsid w:val="005C492C"/>
    <w:rsid w:val="005C4C0C"/>
    <w:rsid w:val="005C4EAC"/>
    <w:rsid w:val="005C4F26"/>
    <w:rsid w:val="005C5317"/>
    <w:rsid w:val="005C548E"/>
    <w:rsid w:val="005C562E"/>
    <w:rsid w:val="005C56DF"/>
    <w:rsid w:val="005C58F5"/>
    <w:rsid w:val="005C5BF2"/>
    <w:rsid w:val="005C5CD1"/>
    <w:rsid w:val="005C5D2A"/>
    <w:rsid w:val="005C5D78"/>
    <w:rsid w:val="005C61CC"/>
    <w:rsid w:val="005C6367"/>
    <w:rsid w:val="005C63AB"/>
    <w:rsid w:val="005C646B"/>
    <w:rsid w:val="005C6608"/>
    <w:rsid w:val="005C6E40"/>
    <w:rsid w:val="005C711F"/>
    <w:rsid w:val="005C720F"/>
    <w:rsid w:val="005C7D60"/>
    <w:rsid w:val="005C7E85"/>
    <w:rsid w:val="005D0388"/>
    <w:rsid w:val="005D0474"/>
    <w:rsid w:val="005D0490"/>
    <w:rsid w:val="005D0C4D"/>
    <w:rsid w:val="005D0E39"/>
    <w:rsid w:val="005D109B"/>
    <w:rsid w:val="005D1238"/>
    <w:rsid w:val="005D1629"/>
    <w:rsid w:val="005D166C"/>
    <w:rsid w:val="005D21A7"/>
    <w:rsid w:val="005D220D"/>
    <w:rsid w:val="005D2305"/>
    <w:rsid w:val="005D246A"/>
    <w:rsid w:val="005D2AD7"/>
    <w:rsid w:val="005D2D61"/>
    <w:rsid w:val="005D2F2C"/>
    <w:rsid w:val="005D34DF"/>
    <w:rsid w:val="005D3689"/>
    <w:rsid w:val="005D3704"/>
    <w:rsid w:val="005D3AE3"/>
    <w:rsid w:val="005D40B6"/>
    <w:rsid w:val="005D4282"/>
    <w:rsid w:val="005D4653"/>
    <w:rsid w:val="005D47C2"/>
    <w:rsid w:val="005D48FE"/>
    <w:rsid w:val="005D499C"/>
    <w:rsid w:val="005D49C5"/>
    <w:rsid w:val="005D4BA5"/>
    <w:rsid w:val="005D4BD6"/>
    <w:rsid w:val="005D4C85"/>
    <w:rsid w:val="005D51CD"/>
    <w:rsid w:val="005D532C"/>
    <w:rsid w:val="005D5473"/>
    <w:rsid w:val="005D5940"/>
    <w:rsid w:val="005D64A0"/>
    <w:rsid w:val="005D65BB"/>
    <w:rsid w:val="005D66C9"/>
    <w:rsid w:val="005D676E"/>
    <w:rsid w:val="005D6B41"/>
    <w:rsid w:val="005D6CCA"/>
    <w:rsid w:val="005D7126"/>
    <w:rsid w:val="005D712E"/>
    <w:rsid w:val="005D74F9"/>
    <w:rsid w:val="005D7AF6"/>
    <w:rsid w:val="005D7B4B"/>
    <w:rsid w:val="005D7D19"/>
    <w:rsid w:val="005D7EEA"/>
    <w:rsid w:val="005E0A88"/>
    <w:rsid w:val="005E0AE7"/>
    <w:rsid w:val="005E105A"/>
    <w:rsid w:val="005E1352"/>
    <w:rsid w:val="005E1356"/>
    <w:rsid w:val="005E17FF"/>
    <w:rsid w:val="005E1E7A"/>
    <w:rsid w:val="005E24F0"/>
    <w:rsid w:val="005E2E9B"/>
    <w:rsid w:val="005E2EC1"/>
    <w:rsid w:val="005E2F87"/>
    <w:rsid w:val="005E30EE"/>
    <w:rsid w:val="005E362A"/>
    <w:rsid w:val="005E4566"/>
    <w:rsid w:val="005E4ADB"/>
    <w:rsid w:val="005E4B9F"/>
    <w:rsid w:val="005E4D9F"/>
    <w:rsid w:val="005E52D7"/>
    <w:rsid w:val="005E53BC"/>
    <w:rsid w:val="005E54B4"/>
    <w:rsid w:val="005E5732"/>
    <w:rsid w:val="005E5A9C"/>
    <w:rsid w:val="005E5AC2"/>
    <w:rsid w:val="005E5FAB"/>
    <w:rsid w:val="005E5FBA"/>
    <w:rsid w:val="005E63EF"/>
    <w:rsid w:val="005E646A"/>
    <w:rsid w:val="005E6D1F"/>
    <w:rsid w:val="005E6F81"/>
    <w:rsid w:val="005E721F"/>
    <w:rsid w:val="005E734A"/>
    <w:rsid w:val="005E7BC9"/>
    <w:rsid w:val="005E7C1D"/>
    <w:rsid w:val="005F0256"/>
    <w:rsid w:val="005F025E"/>
    <w:rsid w:val="005F0A74"/>
    <w:rsid w:val="005F0A9E"/>
    <w:rsid w:val="005F0CC4"/>
    <w:rsid w:val="005F0EBD"/>
    <w:rsid w:val="005F1064"/>
    <w:rsid w:val="005F10D0"/>
    <w:rsid w:val="005F1236"/>
    <w:rsid w:val="005F14AA"/>
    <w:rsid w:val="005F17AF"/>
    <w:rsid w:val="005F1845"/>
    <w:rsid w:val="005F1CE4"/>
    <w:rsid w:val="005F26C3"/>
    <w:rsid w:val="005F293E"/>
    <w:rsid w:val="005F3AFE"/>
    <w:rsid w:val="005F3D05"/>
    <w:rsid w:val="005F3FFD"/>
    <w:rsid w:val="005F40C3"/>
    <w:rsid w:val="005F4EDF"/>
    <w:rsid w:val="005F5515"/>
    <w:rsid w:val="005F5557"/>
    <w:rsid w:val="005F59ED"/>
    <w:rsid w:val="005F59FB"/>
    <w:rsid w:val="005F5A02"/>
    <w:rsid w:val="005F6554"/>
    <w:rsid w:val="005F69C3"/>
    <w:rsid w:val="005F6C03"/>
    <w:rsid w:val="005F6EE0"/>
    <w:rsid w:val="005F727F"/>
    <w:rsid w:val="005F73C6"/>
    <w:rsid w:val="005F75E9"/>
    <w:rsid w:val="005F7B11"/>
    <w:rsid w:val="00600225"/>
    <w:rsid w:val="00600672"/>
    <w:rsid w:val="00600BBD"/>
    <w:rsid w:val="00600D18"/>
    <w:rsid w:val="00600E67"/>
    <w:rsid w:val="00601138"/>
    <w:rsid w:val="00601212"/>
    <w:rsid w:val="00601362"/>
    <w:rsid w:val="00601D91"/>
    <w:rsid w:val="00602204"/>
    <w:rsid w:val="00602EDA"/>
    <w:rsid w:val="006030D0"/>
    <w:rsid w:val="006034AB"/>
    <w:rsid w:val="00603B25"/>
    <w:rsid w:val="00603F88"/>
    <w:rsid w:val="00604049"/>
    <w:rsid w:val="006041A1"/>
    <w:rsid w:val="00604726"/>
    <w:rsid w:val="00604822"/>
    <w:rsid w:val="00604913"/>
    <w:rsid w:val="00604B69"/>
    <w:rsid w:val="00604C13"/>
    <w:rsid w:val="0060560D"/>
    <w:rsid w:val="00605909"/>
    <w:rsid w:val="0060596F"/>
    <w:rsid w:val="00605ECE"/>
    <w:rsid w:val="00606056"/>
    <w:rsid w:val="006060CD"/>
    <w:rsid w:val="00606610"/>
    <w:rsid w:val="00606783"/>
    <w:rsid w:val="006068A1"/>
    <w:rsid w:val="00606A87"/>
    <w:rsid w:val="00606B60"/>
    <w:rsid w:val="00606C88"/>
    <w:rsid w:val="00606E82"/>
    <w:rsid w:val="00606F39"/>
    <w:rsid w:val="00607061"/>
    <w:rsid w:val="00607280"/>
    <w:rsid w:val="006072CA"/>
    <w:rsid w:val="0060755B"/>
    <w:rsid w:val="006075F5"/>
    <w:rsid w:val="00607619"/>
    <w:rsid w:val="00607657"/>
    <w:rsid w:val="0060768E"/>
    <w:rsid w:val="006079FC"/>
    <w:rsid w:val="00607A2B"/>
    <w:rsid w:val="00607C4B"/>
    <w:rsid w:val="00607F82"/>
    <w:rsid w:val="0061039C"/>
    <w:rsid w:val="006103D4"/>
    <w:rsid w:val="00610B40"/>
    <w:rsid w:val="00610B8B"/>
    <w:rsid w:val="00611835"/>
    <w:rsid w:val="00611A24"/>
    <w:rsid w:val="00612166"/>
    <w:rsid w:val="00612D9B"/>
    <w:rsid w:val="006131FE"/>
    <w:rsid w:val="00613202"/>
    <w:rsid w:val="00613A42"/>
    <w:rsid w:val="00613DFB"/>
    <w:rsid w:val="00613E2A"/>
    <w:rsid w:val="00614405"/>
    <w:rsid w:val="00614AD5"/>
    <w:rsid w:val="00614F36"/>
    <w:rsid w:val="00614F92"/>
    <w:rsid w:val="00615099"/>
    <w:rsid w:val="00615AE1"/>
    <w:rsid w:val="00615BA1"/>
    <w:rsid w:val="0061630F"/>
    <w:rsid w:val="00616475"/>
    <w:rsid w:val="00616D4F"/>
    <w:rsid w:val="00616F95"/>
    <w:rsid w:val="00617302"/>
    <w:rsid w:val="00617352"/>
    <w:rsid w:val="006174BC"/>
    <w:rsid w:val="00620195"/>
    <w:rsid w:val="006202B3"/>
    <w:rsid w:val="00620589"/>
    <w:rsid w:val="0062116A"/>
    <w:rsid w:val="006211D3"/>
    <w:rsid w:val="00621874"/>
    <w:rsid w:val="00621B12"/>
    <w:rsid w:val="00621FE6"/>
    <w:rsid w:val="0062233D"/>
    <w:rsid w:val="00622614"/>
    <w:rsid w:val="006226A2"/>
    <w:rsid w:val="00622A7A"/>
    <w:rsid w:val="00622F5D"/>
    <w:rsid w:val="00622FA6"/>
    <w:rsid w:val="00622FF7"/>
    <w:rsid w:val="00623082"/>
    <w:rsid w:val="00623248"/>
    <w:rsid w:val="0062327F"/>
    <w:rsid w:val="00623389"/>
    <w:rsid w:val="0062368C"/>
    <w:rsid w:val="00623A3B"/>
    <w:rsid w:val="00623B2F"/>
    <w:rsid w:val="00623E85"/>
    <w:rsid w:val="006245C0"/>
    <w:rsid w:val="006247B6"/>
    <w:rsid w:val="0062480D"/>
    <w:rsid w:val="00624C58"/>
    <w:rsid w:val="00624D5E"/>
    <w:rsid w:val="00624EA0"/>
    <w:rsid w:val="006256CE"/>
    <w:rsid w:val="006256E3"/>
    <w:rsid w:val="006257D3"/>
    <w:rsid w:val="00625B28"/>
    <w:rsid w:val="00625DC4"/>
    <w:rsid w:val="00626341"/>
    <w:rsid w:val="006264CF"/>
    <w:rsid w:val="006266CB"/>
    <w:rsid w:val="00630078"/>
    <w:rsid w:val="00630507"/>
    <w:rsid w:val="00630BC7"/>
    <w:rsid w:val="00630DB5"/>
    <w:rsid w:val="006310B1"/>
    <w:rsid w:val="00631410"/>
    <w:rsid w:val="00632008"/>
    <w:rsid w:val="006320CF"/>
    <w:rsid w:val="00632D55"/>
    <w:rsid w:val="006333FD"/>
    <w:rsid w:val="006335AF"/>
    <w:rsid w:val="0063381F"/>
    <w:rsid w:val="00633C9B"/>
    <w:rsid w:val="0063413A"/>
    <w:rsid w:val="0063415B"/>
    <w:rsid w:val="006341CC"/>
    <w:rsid w:val="00634330"/>
    <w:rsid w:val="006346FD"/>
    <w:rsid w:val="00634A33"/>
    <w:rsid w:val="00634A4E"/>
    <w:rsid w:val="00635170"/>
    <w:rsid w:val="00635171"/>
    <w:rsid w:val="00635737"/>
    <w:rsid w:val="00635926"/>
    <w:rsid w:val="00635ACB"/>
    <w:rsid w:val="00635CC2"/>
    <w:rsid w:val="00636AA5"/>
    <w:rsid w:val="00636F68"/>
    <w:rsid w:val="0063702F"/>
    <w:rsid w:val="00637188"/>
    <w:rsid w:val="006373DD"/>
    <w:rsid w:val="00637503"/>
    <w:rsid w:val="00637C5B"/>
    <w:rsid w:val="00637D2D"/>
    <w:rsid w:val="00637E6D"/>
    <w:rsid w:val="00637F9C"/>
    <w:rsid w:val="00640115"/>
    <w:rsid w:val="00640BB7"/>
    <w:rsid w:val="00641796"/>
    <w:rsid w:val="00641D33"/>
    <w:rsid w:val="00641E1A"/>
    <w:rsid w:val="00642164"/>
    <w:rsid w:val="00642504"/>
    <w:rsid w:val="0064265D"/>
    <w:rsid w:val="0064296C"/>
    <w:rsid w:val="0064298F"/>
    <w:rsid w:val="00642AA3"/>
    <w:rsid w:val="00642AA5"/>
    <w:rsid w:val="00642B29"/>
    <w:rsid w:val="006435F5"/>
    <w:rsid w:val="0064365C"/>
    <w:rsid w:val="00643730"/>
    <w:rsid w:val="0064380D"/>
    <w:rsid w:val="00643EFE"/>
    <w:rsid w:val="006443B7"/>
    <w:rsid w:val="006443BC"/>
    <w:rsid w:val="00644C6B"/>
    <w:rsid w:val="006450FE"/>
    <w:rsid w:val="006450FF"/>
    <w:rsid w:val="00645446"/>
    <w:rsid w:val="00645AB3"/>
    <w:rsid w:val="00645E44"/>
    <w:rsid w:val="00646A52"/>
    <w:rsid w:val="00646B66"/>
    <w:rsid w:val="00646C7C"/>
    <w:rsid w:val="00646E29"/>
    <w:rsid w:val="00647747"/>
    <w:rsid w:val="006505C6"/>
    <w:rsid w:val="00650DEA"/>
    <w:rsid w:val="0065157E"/>
    <w:rsid w:val="006518AD"/>
    <w:rsid w:val="006519C6"/>
    <w:rsid w:val="00651B89"/>
    <w:rsid w:val="00651DD7"/>
    <w:rsid w:val="00652692"/>
    <w:rsid w:val="006527AD"/>
    <w:rsid w:val="006527F1"/>
    <w:rsid w:val="00652884"/>
    <w:rsid w:val="00652E00"/>
    <w:rsid w:val="006531A3"/>
    <w:rsid w:val="0065439C"/>
    <w:rsid w:val="0065450E"/>
    <w:rsid w:val="00654590"/>
    <w:rsid w:val="00654C82"/>
    <w:rsid w:val="00654CF7"/>
    <w:rsid w:val="0065502F"/>
    <w:rsid w:val="00655618"/>
    <w:rsid w:val="00655A90"/>
    <w:rsid w:val="006561DE"/>
    <w:rsid w:val="006566FA"/>
    <w:rsid w:val="0065691F"/>
    <w:rsid w:val="00656C1B"/>
    <w:rsid w:val="00656D7B"/>
    <w:rsid w:val="00656E01"/>
    <w:rsid w:val="00656ED8"/>
    <w:rsid w:val="00656F1E"/>
    <w:rsid w:val="0065746F"/>
    <w:rsid w:val="00657773"/>
    <w:rsid w:val="00657928"/>
    <w:rsid w:val="00657982"/>
    <w:rsid w:val="00657B8E"/>
    <w:rsid w:val="00657D9D"/>
    <w:rsid w:val="006602C1"/>
    <w:rsid w:val="00660BAB"/>
    <w:rsid w:val="00661157"/>
    <w:rsid w:val="00661807"/>
    <w:rsid w:val="00661E58"/>
    <w:rsid w:val="00661F4D"/>
    <w:rsid w:val="00662036"/>
    <w:rsid w:val="00662497"/>
    <w:rsid w:val="006625D7"/>
    <w:rsid w:val="00662C07"/>
    <w:rsid w:val="00662E3D"/>
    <w:rsid w:val="00662FB8"/>
    <w:rsid w:val="0066317D"/>
    <w:rsid w:val="006631D6"/>
    <w:rsid w:val="0066335F"/>
    <w:rsid w:val="00663820"/>
    <w:rsid w:val="00663DEB"/>
    <w:rsid w:val="00664174"/>
    <w:rsid w:val="00664999"/>
    <w:rsid w:val="00664A47"/>
    <w:rsid w:val="00664BC8"/>
    <w:rsid w:val="00665545"/>
    <w:rsid w:val="006656EB"/>
    <w:rsid w:val="00665BE0"/>
    <w:rsid w:val="00665C86"/>
    <w:rsid w:val="00665CC7"/>
    <w:rsid w:val="00665D92"/>
    <w:rsid w:val="00665EB9"/>
    <w:rsid w:val="00665ED4"/>
    <w:rsid w:val="006664C6"/>
    <w:rsid w:val="0066687C"/>
    <w:rsid w:val="00666D6B"/>
    <w:rsid w:val="00667028"/>
    <w:rsid w:val="00667205"/>
    <w:rsid w:val="006673BF"/>
    <w:rsid w:val="0066788A"/>
    <w:rsid w:val="00670179"/>
    <w:rsid w:val="00670265"/>
    <w:rsid w:val="0067035C"/>
    <w:rsid w:val="006703F7"/>
    <w:rsid w:val="006704E3"/>
    <w:rsid w:val="00670A25"/>
    <w:rsid w:val="00670C1C"/>
    <w:rsid w:val="00670D39"/>
    <w:rsid w:val="00671066"/>
    <w:rsid w:val="00671377"/>
    <w:rsid w:val="00671549"/>
    <w:rsid w:val="006716B8"/>
    <w:rsid w:val="00671E68"/>
    <w:rsid w:val="00672653"/>
    <w:rsid w:val="00672A50"/>
    <w:rsid w:val="00672F44"/>
    <w:rsid w:val="00673249"/>
    <w:rsid w:val="00673990"/>
    <w:rsid w:val="00674385"/>
    <w:rsid w:val="006749DA"/>
    <w:rsid w:val="00674F63"/>
    <w:rsid w:val="00675231"/>
    <w:rsid w:val="00675D00"/>
    <w:rsid w:val="006761B8"/>
    <w:rsid w:val="006762A0"/>
    <w:rsid w:val="006765B0"/>
    <w:rsid w:val="006767BE"/>
    <w:rsid w:val="00676C7B"/>
    <w:rsid w:val="00676E38"/>
    <w:rsid w:val="006772D8"/>
    <w:rsid w:val="0067769D"/>
    <w:rsid w:val="00677B63"/>
    <w:rsid w:val="00677F22"/>
    <w:rsid w:val="006801F8"/>
    <w:rsid w:val="006802B9"/>
    <w:rsid w:val="006803C5"/>
    <w:rsid w:val="0068041B"/>
    <w:rsid w:val="006805BB"/>
    <w:rsid w:val="00680648"/>
    <w:rsid w:val="00680CA3"/>
    <w:rsid w:val="00681A91"/>
    <w:rsid w:val="00682149"/>
    <w:rsid w:val="00682205"/>
    <w:rsid w:val="006824CC"/>
    <w:rsid w:val="00682DA9"/>
    <w:rsid w:val="006831A2"/>
    <w:rsid w:val="006835C8"/>
    <w:rsid w:val="00683821"/>
    <w:rsid w:val="00683A96"/>
    <w:rsid w:val="00683CB6"/>
    <w:rsid w:val="00684554"/>
    <w:rsid w:val="006846D3"/>
    <w:rsid w:val="00684C56"/>
    <w:rsid w:val="00684F96"/>
    <w:rsid w:val="00685444"/>
    <w:rsid w:val="006854FF"/>
    <w:rsid w:val="006855D3"/>
    <w:rsid w:val="00685C0F"/>
    <w:rsid w:val="0068608C"/>
    <w:rsid w:val="0068691D"/>
    <w:rsid w:val="006874AD"/>
    <w:rsid w:val="006879F1"/>
    <w:rsid w:val="00687E3D"/>
    <w:rsid w:val="00690174"/>
    <w:rsid w:val="0069020D"/>
    <w:rsid w:val="00691959"/>
    <w:rsid w:val="00691B2F"/>
    <w:rsid w:val="00691C34"/>
    <w:rsid w:val="00691CFA"/>
    <w:rsid w:val="00692074"/>
    <w:rsid w:val="006926DC"/>
    <w:rsid w:val="00692BA9"/>
    <w:rsid w:val="00692EEF"/>
    <w:rsid w:val="00693385"/>
    <w:rsid w:val="00693796"/>
    <w:rsid w:val="006937AE"/>
    <w:rsid w:val="00693933"/>
    <w:rsid w:val="00693BA5"/>
    <w:rsid w:val="00693F40"/>
    <w:rsid w:val="00694197"/>
    <w:rsid w:val="00694AAC"/>
    <w:rsid w:val="00694B2D"/>
    <w:rsid w:val="00694B8F"/>
    <w:rsid w:val="00694D2E"/>
    <w:rsid w:val="00694D61"/>
    <w:rsid w:val="00695241"/>
    <w:rsid w:val="00695491"/>
    <w:rsid w:val="006958CA"/>
    <w:rsid w:val="006959E1"/>
    <w:rsid w:val="00695C66"/>
    <w:rsid w:val="00696B23"/>
    <w:rsid w:val="00696D40"/>
    <w:rsid w:val="00696DF0"/>
    <w:rsid w:val="006972E5"/>
    <w:rsid w:val="00697627"/>
    <w:rsid w:val="00697B2F"/>
    <w:rsid w:val="00697D07"/>
    <w:rsid w:val="00697F27"/>
    <w:rsid w:val="006A0040"/>
    <w:rsid w:val="006A0681"/>
    <w:rsid w:val="006A0708"/>
    <w:rsid w:val="006A0D6C"/>
    <w:rsid w:val="006A0E5E"/>
    <w:rsid w:val="006A0F87"/>
    <w:rsid w:val="006A101F"/>
    <w:rsid w:val="006A1034"/>
    <w:rsid w:val="006A11E6"/>
    <w:rsid w:val="006A1536"/>
    <w:rsid w:val="006A1828"/>
    <w:rsid w:val="006A1A23"/>
    <w:rsid w:val="006A1C49"/>
    <w:rsid w:val="006A1FAC"/>
    <w:rsid w:val="006A23B0"/>
    <w:rsid w:val="006A4065"/>
    <w:rsid w:val="006A431E"/>
    <w:rsid w:val="006A458D"/>
    <w:rsid w:val="006A4904"/>
    <w:rsid w:val="006A5300"/>
    <w:rsid w:val="006A562C"/>
    <w:rsid w:val="006A59B4"/>
    <w:rsid w:val="006A5BB8"/>
    <w:rsid w:val="006A6177"/>
    <w:rsid w:val="006A6373"/>
    <w:rsid w:val="006A64FB"/>
    <w:rsid w:val="006A6890"/>
    <w:rsid w:val="006A6CF3"/>
    <w:rsid w:val="006A6D4C"/>
    <w:rsid w:val="006A71BA"/>
    <w:rsid w:val="006A7432"/>
    <w:rsid w:val="006B00B6"/>
    <w:rsid w:val="006B0451"/>
    <w:rsid w:val="006B0991"/>
    <w:rsid w:val="006B0C85"/>
    <w:rsid w:val="006B1232"/>
    <w:rsid w:val="006B183F"/>
    <w:rsid w:val="006B1C47"/>
    <w:rsid w:val="006B1FD8"/>
    <w:rsid w:val="006B2043"/>
    <w:rsid w:val="006B20FB"/>
    <w:rsid w:val="006B2275"/>
    <w:rsid w:val="006B2B83"/>
    <w:rsid w:val="006B312A"/>
    <w:rsid w:val="006B331A"/>
    <w:rsid w:val="006B3672"/>
    <w:rsid w:val="006B3C03"/>
    <w:rsid w:val="006B3C0E"/>
    <w:rsid w:val="006B3E73"/>
    <w:rsid w:val="006B3F38"/>
    <w:rsid w:val="006B420F"/>
    <w:rsid w:val="006B4D2E"/>
    <w:rsid w:val="006B5D85"/>
    <w:rsid w:val="006B6390"/>
    <w:rsid w:val="006B67AC"/>
    <w:rsid w:val="006B6A62"/>
    <w:rsid w:val="006B6B46"/>
    <w:rsid w:val="006B72EB"/>
    <w:rsid w:val="006B74D7"/>
    <w:rsid w:val="006B7887"/>
    <w:rsid w:val="006B795C"/>
    <w:rsid w:val="006C07E3"/>
    <w:rsid w:val="006C108D"/>
    <w:rsid w:val="006C147F"/>
    <w:rsid w:val="006C1753"/>
    <w:rsid w:val="006C1763"/>
    <w:rsid w:val="006C1775"/>
    <w:rsid w:val="006C1CA3"/>
    <w:rsid w:val="006C1EA9"/>
    <w:rsid w:val="006C2179"/>
    <w:rsid w:val="006C24D9"/>
    <w:rsid w:val="006C26EC"/>
    <w:rsid w:val="006C2C25"/>
    <w:rsid w:val="006C3322"/>
    <w:rsid w:val="006C3426"/>
    <w:rsid w:val="006C34A7"/>
    <w:rsid w:val="006C35A9"/>
    <w:rsid w:val="006C3764"/>
    <w:rsid w:val="006C37C5"/>
    <w:rsid w:val="006C3DBB"/>
    <w:rsid w:val="006C4733"/>
    <w:rsid w:val="006C4FFA"/>
    <w:rsid w:val="006C5096"/>
    <w:rsid w:val="006C5F90"/>
    <w:rsid w:val="006C60C7"/>
    <w:rsid w:val="006C6272"/>
    <w:rsid w:val="006C6595"/>
    <w:rsid w:val="006C6721"/>
    <w:rsid w:val="006C67EF"/>
    <w:rsid w:val="006C6820"/>
    <w:rsid w:val="006C68E8"/>
    <w:rsid w:val="006C69DF"/>
    <w:rsid w:val="006C69F2"/>
    <w:rsid w:val="006C6C70"/>
    <w:rsid w:val="006C6D6D"/>
    <w:rsid w:val="006C72BA"/>
    <w:rsid w:val="006C7691"/>
    <w:rsid w:val="006D0021"/>
    <w:rsid w:val="006D0182"/>
    <w:rsid w:val="006D030C"/>
    <w:rsid w:val="006D07BE"/>
    <w:rsid w:val="006D08CE"/>
    <w:rsid w:val="006D10CE"/>
    <w:rsid w:val="006D1154"/>
    <w:rsid w:val="006D123B"/>
    <w:rsid w:val="006D1770"/>
    <w:rsid w:val="006D19AE"/>
    <w:rsid w:val="006D1D74"/>
    <w:rsid w:val="006D2A02"/>
    <w:rsid w:val="006D3093"/>
    <w:rsid w:val="006D31E2"/>
    <w:rsid w:val="006D338E"/>
    <w:rsid w:val="006D3F59"/>
    <w:rsid w:val="006D40F4"/>
    <w:rsid w:val="006D42BB"/>
    <w:rsid w:val="006D44F7"/>
    <w:rsid w:val="006D488F"/>
    <w:rsid w:val="006D4E38"/>
    <w:rsid w:val="006D55BF"/>
    <w:rsid w:val="006D599B"/>
    <w:rsid w:val="006D5D08"/>
    <w:rsid w:val="006D6B7B"/>
    <w:rsid w:val="006D6C75"/>
    <w:rsid w:val="006D7262"/>
    <w:rsid w:val="006D7796"/>
    <w:rsid w:val="006D782B"/>
    <w:rsid w:val="006D7E2B"/>
    <w:rsid w:val="006D7E9B"/>
    <w:rsid w:val="006E00A8"/>
    <w:rsid w:val="006E00BB"/>
    <w:rsid w:val="006E0529"/>
    <w:rsid w:val="006E0846"/>
    <w:rsid w:val="006E0AC3"/>
    <w:rsid w:val="006E0C6E"/>
    <w:rsid w:val="006E1043"/>
    <w:rsid w:val="006E105F"/>
    <w:rsid w:val="006E1170"/>
    <w:rsid w:val="006E11AE"/>
    <w:rsid w:val="006E12FF"/>
    <w:rsid w:val="006E15A8"/>
    <w:rsid w:val="006E180F"/>
    <w:rsid w:val="006E2016"/>
    <w:rsid w:val="006E21CC"/>
    <w:rsid w:val="006E224C"/>
    <w:rsid w:val="006E2481"/>
    <w:rsid w:val="006E271A"/>
    <w:rsid w:val="006E2781"/>
    <w:rsid w:val="006E27A0"/>
    <w:rsid w:val="006E3024"/>
    <w:rsid w:val="006E33EB"/>
    <w:rsid w:val="006E3887"/>
    <w:rsid w:val="006E4238"/>
    <w:rsid w:val="006E4799"/>
    <w:rsid w:val="006E4BF2"/>
    <w:rsid w:val="006E4E7F"/>
    <w:rsid w:val="006E55EC"/>
    <w:rsid w:val="006E569C"/>
    <w:rsid w:val="006E57C8"/>
    <w:rsid w:val="006E62BE"/>
    <w:rsid w:val="006E62C5"/>
    <w:rsid w:val="006E6386"/>
    <w:rsid w:val="006E6969"/>
    <w:rsid w:val="006E6A0B"/>
    <w:rsid w:val="006E6F8A"/>
    <w:rsid w:val="006E7920"/>
    <w:rsid w:val="006E7949"/>
    <w:rsid w:val="006E7C4B"/>
    <w:rsid w:val="006F001C"/>
    <w:rsid w:val="006F009B"/>
    <w:rsid w:val="006F06F8"/>
    <w:rsid w:val="006F0C8F"/>
    <w:rsid w:val="006F0E61"/>
    <w:rsid w:val="006F0F4A"/>
    <w:rsid w:val="006F0F54"/>
    <w:rsid w:val="006F13B9"/>
    <w:rsid w:val="006F15EA"/>
    <w:rsid w:val="006F198E"/>
    <w:rsid w:val="006F22E8"/>
    <w:rsid w:val="006F2514"/>
    <w:rsid w:val="006F2A58"/>
    <w:rsid w:val="006F2D80"/>
    <w:rsid w:val="006F2E9D"/>
    <w:rsid w:val="006F30F7"/>
    <w:rsid w:val="006F3B41"/>
    <w:rsid w:val="006F3B5C"/>
    <w:rsid w:val="006F3B5D"/>
    <w:rsid w:val="006F3FA5"/>
    <w:rsid w:val="006F40B2"/>
    <w:rsid w:val="006F438F"/>
    <w:rsid w:val="006F44AF"/>
    <w:rsid w:val="006F4623"/>
    <w:rsid w:val="006F4845"/>
    <w:rsid w:val="006F5007"/>
    <w:rsid w:val="006F52B9"/>
    <w:rsid w:val="006F53D9"/>
    <w:rsid w:val="006F5961"/>
    <w:rsid w:val="006F5F6C"/>
    <w:rsid w:val="006F6885"/>
    <w:rsid w:val="006F708D"/>
    <w:rsid w:val="006F73C8"/>
    <w:rsid w:val="006F7668"/>
    <w:rsid w:val="006F78FF"/>
    <w:rsid w:val="006F7B62"/>
    <w:rsid w:val="006F7D0B"/>
    <w:rsid w:val="006F7E34"/>
    <w:rsid w:val="00701343"/>
    <w:rsid w:val="007015FE"/>
    <w:rsid w:val="00701814"/>
    <w:rsid w:val="0070189C"/>
    <w:rsid w:val="0070201D"/>
    <w:rsid w:val="00702074"/>
    <w:rsid w:val="00702177"/>
    <w:rsid w:val="007024E1"/>
    <w:rsid w:val="00702703"/>
    <w:rsid w:val="0070280E"/>
    <w:rsid w:val="007029FA"/>
    <w:rsid w:val="00703076"/>
    <w:rsid w:val="0070328B"/>
    <w:rsid w:val="00703A75"/>
    <w:rsid w:val="00703ACF"/>
    <w:rsid w:val="00703EE0"/>
    <w:rsid w:val="007045F3"/>
    <w:rsid w:val="007045FD"/>
    <w:rsid w:val="007049CD"/>
    <w:rsid w:val="007052B8"/>
    <w:rsid w:val="007054F8"/>
    <w:rsid w:val="007055E1"/>
    <w:rsid w:val="00705E2B"/>
    <w:rsid w:val="00705EE4"/>
    <w:rsid w:val="00706492"/>
    <w:rsid w:val="0070650B"/>
    <w:rsid w:val="00706883"/>
    <w:rsid w:val="007069A8"/>
    <w:rsid w:val="00706B58"/>
    <w:rsid w:val="00706D79"/>
    <w:rsid w:val="00707505"/>
    <w:rsid w:val="00707E55"/>
    <w:rsid w:val="00710735"/>
    <w:rsid w:val="007107CC"/>
    <w:rsid w:val="007107E0"/>
    <w:rsid w:val="0071081B"/>
    <w:rsid w:val="00710BB2"/>
    <w:rsid w:val="00710EA1"/>
    <w:rsid w:val="00710EAC"/>
    <w:rsid w:val="00711008"/>
    <w:rsid w:val="00711EE6"/>
    <w:rsid w:val="007127C1"/>
    <w:rsid w:val="00712D11"/>
    <w:rsid w:val="00712D2A"/>
    <w:rsid w:val="00712E75"/>
    <w:rsid w:val="007131F6"/>
    <w:rsid w:val="007132F9"/>
    <w:rsid w:val="0071396D"/>
    <w:rsid w:val="00713BBB"/>
    <w:rsid w:val="00713BEE"/>
    <w:rsid w:val="00713D58"/>
    <w:rsid w:val="00713F16"/>
    <w:rsid w:val="007142C7"/>
    <w:rsid w:val="007143E5"/>
    <w:rsid w:val="007148B3"/>
    <w:rsid w:val="0071494E"/>
    <w:rsid w:val="00714AF0"/>
    <w:rsid w:val="0071508E"/>
    <w:rsid w:val="007155C3"/>
    <w:rsid w:val="00715A29"/>
    <w:rsid w:val="00715BE3"/>
    <w:rsid w:val="00715C17"/>
    <w:rsid w:val="00716052"/>
    <w:rsid w:val="00716225"/>
    <w:rsid w:val="007163E3"/>
    <w:rsid w:val="0071654D"/>
    <w:rsid w:val="00716E36"/>
    <w:rsid w:val="007179F7"/>
    <w:rsid w:val="00720032"/>
    <w:rsid w:val="00720732"/>
    <w:rsid w:val="0072075C"/>
    <w:rsid w:val="00720778"/>
    <w:rsid w:val="00721025"/>
    <w:rsid w:val="007218B6"/>
    <w:rsid w:val="00721908"/>
    <w:rsid w:val="0072192A"/>
    <w:rsid w:val="0072192E"/>
    <w:rsid w:val="00721B18"/>
    <w:rsid w:val="00721B54"/>
    <w:rsid w:val="00721E14"/>
    <w:rsid w:val="00721FC2"/>
    <w:rsid w:val="00722122"/>
    <w:rsid w:val="0072292C"/>
    <w:rsid w:val="00722BFF"/>
    <w:rsid w:val="007232AB"/>
    <w:rsid w:val="007237F3"/>
    <w:rsid w:val="007239C7"/>
    <w:rsid w:val="00723C47"/>
    <w:rsid w:val="00724038"/>
    <w:rsid w:val="007241BE"/>
    <w:rsid w:val="0072461D"/>
    <w:rsid w:val="00724720"/>
    <w:rsid w:val="00724DEC"/>
    <w:rsid w:val="00724E68"/>
    <w:rsid w:val="00724FD2"/>
    <w:rsid w:val="007250E3"/>
    <w:rsid w:val="007251D9"/>
    <w:rsid w:val="00725548"/>
    <w:rsid w:val="00725582"/>
    <w:rsid w:val="0072601C"/>
    <w:rsid w:val="007265D2"/>
    <w:rsid w:val="0072663E"/>
    <w:rsid w:val="00726807"/>
    <w:rsid w:val="00726F5F"/>
    <w:rsid w:val="00727073"/>
    <w:rsid w:val="007270AE"/>
    <w:rsid w:val="007272F3"/>
    <w:rsid w:val="007278E2"/>
    <w:rsid w:val="00727F5E"/>
    <w:rsid w:val="0073013A"/>
    <w:rsid w:val="007303C0"/>
    <w:rsid w:val="00730594"/>
    <w:rsid w:val="00731095"/>
    <w:rsid w:val="00731221"/>
    <w:rsid w:val="00731A40"/>
    <w:rsid w:val="00731D02"/>
    <w:rsid w:val="00731D20"/>
    <w:rsid w:val="0073283D"/>
    <w:rsid w:val="007328D2"/>
    <w:rsid w:val="00732C12"/>
    <w:rsid w:val="00732C16"/>
    <w:rsid w:val="00732C1A"/>
    <w:rsid w:val="00732C5B"/>
    <w:rsid w:val="0073320D"/>
    <w:rsid w:val="007332D3"/>
    <w:rsid w:val="0073330E"/>
    <w:rsid w:val="0073374D"/>
    <w:rsid w:val="0073458C"/>
    <w:rsid w:val="00734979"/>
    <w:rsid w:val="007349C5"/>
    <w:rsid w:val="00734AB6"/>
    <w:rsid w:val="00734BF2"/>
    <w:rsid w:val="007355BE"/>
    <w:rsid w:val="00735875"/>
    <w:rsid w:val="00735995"/>
    <w:rsid w:val="007359AD"/>
    <w:rsid w:val="00735B4B"/>
    <w:rsid w:val="00735E73"/>
    <w:rsid w:val="007360CA"/>
    <w:rsid w:val="00736525"/>
    <w:rsid w:val="007366AA"/>
    <w:rsid w:val="00736CD3"/>
    <w:rsid w:val="00737117"/>
    <w:rsid w:val="007371C6"/>
    <w:rsid w:val="00737390"/>
    <w:rsid w:val="0073743E"/>
    <w:rsid w:val="00737446"/>
    <w:rsid w:val="007375DA"/>
    <w:rsid w:val="00737709"/>
    <w:rsid w:val="00737B44"/>
    <w:rsid w:val="00737D7F"/>
    <w:rsid w:val="007404B0"/>
    <w:rsid w:val="00740534"/>
    <w:rsid w:val="007408B3"/>
    <w:rsid w:val="00740B1F"/>
    <w:rsid w:val="00740D5B"/>
    <w:rsid w:val="007417DB"/>
    <w:rsid w:val="007423C9"/>
    <w:rsid w:val="007425C0"/>
    <w:rsid w:val="00742805"/>
    <w:rsid w:val="007428F8"/>
    <w:rsid w:val="00742909"/>
    <w:rsid w:val="00742D24"/>
    <w:rsid w:val="00742D51"/>
    <w:rsid w:val="00742E36"/>
    <w:rsid w:val="00742E3D"/>
    <w:rsid w:val="0074305A"/>
    <w:rsid w:val="00743A53"/>
    <w:rsid w:val="00743AB3"/>
    <w:rsid w:val="00743C5E"/>
    <w:rsid w:val="00743E3C"/>
    <w:rsid w:val="00743E7F"/>
    <w:rsid w:val="0074420D"/>
    <w:rsid w:val="00744DA4"/>
    <w:rsid w:val="007453B1"/>
    <w:rsid w:val="00745566"/>
    <w:rsid w:val="0074562D"/>
    <w:rsid w:val="00745655"/>
    <w:rsid w:val="0074576E"/>
    <w:rsid w:val="00745BA6"/>
    <w:rsid w:val="00745D39"/>
    <w:rsid w:val="00745EF6"/>
    <w:rsid w:val="00746366"/>
    <w:rsid w:val="007466E8"/>
    <w:rsid w:val="00746BE8"/>
    <w:rsid w:val="00746ED0"/>
    <w:rsid w:val="007470E2"/>
    <w:rsid w:val="007470E5"/>
    <w:rsid w:val="0074723E"/>
    <w:rsid w:val="007472BC"/>
    <w:rsid w:val="00747CC4"/>
    <w:rsid w:val="00747EBA"/>
    <w:rsid w:val="007503F3"/>
    <w:rsid w:val="00750464"/>
    <w:rsid w:val="00750479"/>
    <w:rsid w:val="00750F5A"/>
    <w:rsid w:val="007510C1"/>
    <w:rsid w:val="00751387"/>
    <w:rsid w:val="00751964"/>
    <w:rsid w:val="00751A53"/>
    <w:rsid w:val="00751D43"/>
    <w:rsid w:val="00751E2B"/>
    <w:rsid w:val="007520C5"/>
    <w:rsid w:val="0075245E"/>
    <w:rsid w:val="007524AA"/>
    <w:rsid w:val="00752615"/>
    <w:rsid w:val="00752899"/>
    <w:rsid w:val="0075297A"/>
    <w:rsid w:val="00752AB4"/>
    <w:rsid w:val="00752AB9"/>
    <w:rsid w:val="00752B31"/>
    <w:rsid w:val="00752CAE"/>
    <w:rsid w:val="00753463"/>
    <w:rsid w:val="007537BA"/>
    <w:rsid w:val="00753EB7"/>
    <w:rsid w:val="00753F61"/>
    <w:rsid w:val="0075414F"/>
    <w:rsid w:val="007549D9"/>
    <w:rsid w:val="00754A80"/>
    <w:rsid w:val="00754CD0"/>
    <w:rsid w:val="00754E4E"/>
    <w:rsid w:val="00754EA1"/>
    <w:rsid w:val="00755011"/>
    <w:rsid w:val="00755563"/>
    <w:rsid w:val="00755B6E"/>
    <w:rsid w:val="00755DB0"/>
    <w:rsid w:val="00755F55"/>
    <w:rsid w:val="007561C6"/>
    <w:rsid w:val="007568F3"/>
    <w:rsid w:val="00756C66"/>
    <w:rsid w:val="0075715B"/>
    <w:rsid w:val="007571DC"/>
    <w:rsid w:val="00757314"/>
    <w:rsid w:val="00757696"/>
    <w:rsid w:val="00757836"/>
    <w:rsid w:val="00757ED5"/>
    <w:rsid w:val="00757FBB"/>
    <w:rsid w:val="007600BD"/>
    <w:rsid w:val="00760E27"/>
    <w:rsid w:val="00760FF2"/>
    <w:rsid w:val="00761820"/>
    <w:rsid w:val="00761F60"/>
    <w:rsid w:val="00762062"/>
    <w:rsid w:val="00762A50"/>
    <w:rsid w:val="00762BF4"/>
    <w:rsid w:val="00762CC4"/>
    <w:rsid w:val="00762EB3"/>
    <w:rsid w:val="00763088"/>
    <w:rsid w:val="0076376E"/>
    <w:rsid w:val="00763865"/>
    <w:rsid w:val="00763935"/>
    <w:rsid w:val="00763B01"/>
    <w:rsid w:val="00763D80"/>
    <w:rsid w:val="00764F71"/>
    <w:rsid w:val="00765478"/>
    <w:rsid w:val="007658F4"/>
    <w:rsid w:val="0076598B"/>
    <w:rsid w:val="00765A48"/>
    <w:rsid w:val="00765CE3"/>
    <w:rsid w:val="007662B6"/>
    <w:rsid w:val="0076631B"/>
    <w:rsid w:val="00766434"/>
    <w:rsid w:val="007666EE"/>
    <w:rsid w:val="007666F7"/>
    <w:rsid w:val="00766709"/>
    <w:rsid w:val="00766BF1"/>
    <w:rsid w:val="00766FA9"/>
    <w:rsid w:val="00767DDD"/>
    <w:rsid w:val="00770146"/>
    <w:rsid w:val="00770608"/>
    <w:rsid w:val="00770928"/>
    <w:rsid w:val="00770948"/>
    <w:rsid w:val="00770E23"/>
    <w:rsid w:val="00770F97"/>
    <w:rsid w:val="00771912"/>
    <w:rsid w:val="00771957"/>
    <w:rsid w:val="00771ACB"/>
    <w:rsid w:val="007726DC"/>
    <w:rsid w:val="007729D8"/>
    <w:rsid w:val="00772A01"/>
    <w:rsid w:val="00772A22"/>
    <w:rsid w:val="00772BAF"/>
    <w:rsid w:val="00772D19"/>
    <w:rsid w:val="007734C3"/>
    <w:rsid w:val="00773609"/>
    <w:rsid w:val="00773A83"/>
    <w:rsid w:val="00773C80"/>
    <w:rsid w:val="00774506"/>
    <w:rsid w:val="007746D5"/>
    <w:rsid w:val="007746F5"/>
    <w:rsid w:val="00774AEE"/>
    <w:rsid w:val="00774B54"/>
    <w:rsid w:val="00774B69"/>
    <w:rsid w:val="00774EE7"/>
    <w:rsid w:val="00774F6F"/>
    <w:rsid w:val="00775072"/>
    <w:rsid w:val="00775502"/>
    <w:rsid w:val="00775B09"/>
    <w:rsid w:val="00775B4C"/>
    <w:rsid w:val="00775BA3"/>
    <w:rsid w:val="007762A5"/>
    <w:rsid w:val="0077655B"/>
    <w:rsid w:val="0077676E"/>
    <w:rsid w:val="00776A7B"/>
    <w:rsid w:val="00776B82"/>
    <w:rsid w:val="00776CB2"/>
    <w:rsid w:val="007775DF"/>
    <w:rsid w:val="007779A6"/>
    <w:rsid w:val="00777A51"/>
    <w:rsid w:val="00780C74"/>
    <w:rsid w:val="00780D41"/>
    <w:rsid w:val="00781436"/>
    <w:rsid w:val="00781688"/>
    <w:rsid w:val="00781A22"/>
    <w:rsid w:val="00781A50"/>
    <w:rsid w:val="00781BE3"/>
    <w:rsid w:val="00781CB6"/>
    <w:rsid w:val="00781F1F"/>
    <w:rsid w:val="0078236C"/>
    <w:rsid w:val="007824D4"/>
    <w:rsid w:val="00782F2D"/>
    <w:rsid w:val="00782F92"/>
    <w:rsid w:val="00783134"/>
    <w:rsid w:val="00783169"/>
    <w:rsid w:val="0078336D"/>
    <w:rsid w:val="00783427"/>
    <w:rsid w:val="0078372D"/>
    <w:rsid w:val="00783C89"/>
    <w:rsid w:val="0078405C"/>
    <w:rsid w:val="0078414B"/>
    <w:rsid w:val="007841D6"/>
    <w:rsid w:val="007849C5"/>
    <w:rsid w:val="00784C6B"/>
    <w:rsid w:val="00784D47"/>
    <w:rsid w:val="007850DF"/>
    <w:rsid w:val="00785A46"/>
    <w:rsid w:val="007864C5"/>
    <w:rsid w:val="00786580"/>
    <w:rsid w:val="007866C5"/>
    <w:rsid w:val="007868C3"/>
    <w:rsid w:val="00786EBA"/>
    <w:rsid w:val="00787050"/>
    <w:rsid w:val="007875A8"/>
    <w:rsid w:val="00787760"/>
    <w:rsid w:val="0078787D"/>
    <w:rsid w:val="00787C34"/>
    <w:rsid w:val="0079069A"/>
    <w:rsid w:val="00790995"/>
    <w:rsid w:val="00790DBF"/>
    <w:rsid w:val="00790F95"/>
    <w:rsid w:val="00791029"/>
    <w:rsid w:val="0079107F"/>
    <w:rsid w:val="007913CB"/>
    <w:rsid w:val="007915C9"/>
    <w:rsid w:val="007918B3"/>
    <w:rsid w:val="00791B11"/>
    <w:rsid w:val="0079244D"/>
    <w:rsid w:val="007927AE"/>
    <w:rsid w:val="00792C39"/>
    <w:rsid w:val="00793085"/>
    <w:rsid w:val="00793188"/>
    <w:rsid w:val="00793662"/>
    <w:rsid w:val="00793DC2"/>
    <w:rsid w:val="0079415A"/>
    <w:rsid w:val="00794293"/>
    <w:rsid w:val="0079430A"/>
    <w:rsid w:val="00794629"/>
    <w:rsid w:val="00794C87"/>
    <w:rsid w:val="00794CD5"/>
    <w:rsid w:val="00795233"/>
    <w:rsid w:val="0079539A"/>
    <w:rsid w:val="007953B6"/>
    <w:rsid w:val="007955EA"/>
    <w:rsid w:val="00795871"/>
    <w:rsid w:val="00795DBA"/>
    <w:rsid w:val="00795DE8"/>
    <w:rsid w:val="00796048"/>
    <w:rsid w:val="00796457"/>
    <w:rsid w:val="00796547"/>
    <w:rsid w:val="0079683A"/>
    <w:rsid w:val="007969A2"/>
    <w:rsid w:val="00796C67"/>
    <w:rsid w:val="007972F3"/>
    <w:rsid w:val="0079792C"/>
    <w:rsid w:val="00797AD6"/>
    <w:rsid w:val="00797DD2"/>
    <w:rsid w:val="007A01F2"/>
    <w:rsid w:val="007A02E6"/>
    <w:rsid w:val="007A05AE"/>
    <w:rsid w:val="007A0D79"/>
    <w:rsid w:val="007A127F"/>
    <w:rsid w:val="007A13C4"/>
    <w:rsid w:val="007A19E2"/>
    <w:rsid w:val="007A2474"/>
    <w:rsid w:val="007A2775"/>
    <w:rsid w:val="007A2C22"/>
    <w:rsid w:val="007A2F3A"/>
    <w:rsid w:val="007A312B"/>
    <w:rsid w:val="007A3712"/>
    <w:rsid w:val="007A39D6"/>
    <w:rsid w:val="007A3F78"/>
    <w:rsid w:val="007A4656"/>
    <w:rsid w:val="007A46C8"/>
    <w:rsid w:val="007A4700"/>
    <w:rsid w:val="007A4895"/>
    <w:rsid w:val="007A4B23"/>
    <w:rsid w:val="007A4B77"/>
    <w:rsid w:val="007A4CAC"/>
    <w:rsid w:val="007A54CF"/>
    <w:rsid w:val="007A5519"/>
    <w:rsid w:val="007A5528"/>
    <w:rsid w:val="007A5661"/>
    <w:rsid w:val="007A5E55"/>
    <w:rsid w:val="007A5FC2"/>
    <w:rsid w:val="007A601A"/>
    <w:rsid w:val="007A63B1"/>
    <w:rsid w:val="007A6409"/>
    <w:rsid w:val="007A64DF"/>
    <w:rsid w:val="007A68FB"/>
    <w:rsid w:val="007A6C11"/>
    <w:rsid w:val="007A7782"/>
    <w:rsid w:val="007A788D"/>
    <w:rsid w:val="007A7ABC"/>
    <w:rsid w:val="007A7BDF"/>
    <w:rsid w:val="007A7C12"/>
    <w:rsid w:val="007A7CA8"/>
    <w:rsid w:val="007B0301"/>
    <w:rsid w:val="007B0414"/>
    <w:rsid w:val="007B042F"/>
    <w:rsid w:val="007B045D"/>
    <w:rsid w:val="007B04B1"/>
    <w:rsid w:val="007B0619"/>
    <w:rsid w:val="007B074A"/>
    <w:rsid w:val="007B09EE"/>
    <w:rsid w:val="007B0C3D"/>
    <w:rsid w:val="007B0D63"/>
    <w:rsid w:val="007B13B3"/>
    <w:rsid w:val="007B1693"/>
    <w:rsid w:val="007B18BB"/>
    <w:rsid w:val="007B1CBD"/>
    <w:rsid w:val="007B1EE2"/>
    <w:rsid w:val="007B1F75"/>
    <w:rsid w:val="007B2448"/>
    <w:rsid w:val="007B28D5"/>
    <w:rsid w:val="007B2988"/>
    <w:rsid w:val="007B2DA9"/>
    <w:rsid w:val="007B3213"/>
    <w:rsid w:val="007B37B3"/>
    <w:rsid w:val="007B3834"/>
    <w:rsid w:val="007B39DE"/>
    <w:rsid w:val="007B3B92"/>
    <w:rsid w:val="007B3D24"/>
    <w:rsid w:val="007B3D8E"/>
    <w:rsid w:val="007B40AF"/>
    <w:rsid w:val="007B43F5"/>
    <w:rsid w:val="007B4AF2"/>
    <w:rsid w:val="007B4C54"/>
    <w:rsid w:val="007B51BE"/>
    <w:rsid w:val="007B6258"/>
    <w:rsid w:val="007B62E1"/>
    <w:rsid w:val="007B63E5"/>
    <w:rsid w:val="007B6496"/>
    <w:rsid w:val="007B6BC5"/>
    <w:rsid w:val="007B70DD"/>
    <w:rsid w:val="007B7238"/>
    <w:rsid w:val="007B72B5"/>
    <w:rsid w:val="007B7492"/>
    <w:rsid w:val="007B760A"/>
    <w:rsid w:val="007B7B7D"/>
    <w:rsid w:val="007B7F14"/>
    <w:rsid w:val="007B7F36"/>
    <w:rsid w:val="007C04BF"/>
    <w:rsid w:val="007C089C"/>
    <w:rsid w:val="007C0962"/>
    <w:rsid w:val="007C0D19"/>
    <w:rsid w:val="007C126F"/>
    <w:rsid w:val="007C1686"/>
    <w:rsid w:val="007C16C4"/>
    <w:rsid w:val="007C1E12"/>
    <w:rsid w:val="007C2378"/>
    <w:rsid w:val="007C28E0"/>
    <w:rsid w:val="007C31CB"/>
    <w:rsid w:val="007C32A9"/>
    <w:rsid w:val="007C3521"/>
    <w:rsid w:val="007C36EB"/>
    <w:rsid w:val="007C3EE7"/>
    <w:rsid w:val="007C4596"/>
    <w:rsid w:val="007C480B"/>
    <w:rsid w:val="007C48EB"/>
    <w:rsid w:val="007C49BF"/>
    <w:rsid w:val="007C4BE0"/>
    <w:rsid w:val="007C4BFF"/>
    <w:rsid w:val="007C4C62"/>
    <w:rsid w:val="007C4F7A"/>
    <w:rsid w:val="007C50BE"/>
    <w:rsid w:val="007C536A"/>
    <w:rsid w:val="007C54CC"/>
    <w:rsid w:val="007C5AFE"/>
    <w:rsid w:val="007C5E3E"/>
    <w:rsid w:val="007C626D"/>
    <w:rsid w:val="007C6359"/>
    <w:rsid w:val="007C722E"/>
    <w:rsid w:val="007C7C1A"/>
    <w:rsid w:val="007C7D5A"/>
    <w:rsid w:val="007C7F61"/>
    <w:rsid w:val="007D07EC"/>
    <w:rsid w:val="007D088E"/>
    <w:rsid w:val="007D09BE"/>
    <w:rsid w:val="007D0F91"/>
    <w:rsid w:val="007D1105"/>
    <w:rsid w:val="007D1276"/>
    <w:rsid w:val="007D1AF2"/>
    <w:rsid w:val="007D1B56"/>
    <w:rsid w:val="007D1C80"/>
    <w:rsid w:val="007D1CA9"/>
    <w:rsid w:val="007D1D97"/>
    <w:rsid w:val="007D2024"/>
    <w:rsid w:val="007D23F3"/>
    <w:rsid w:val="007D2D60"/>
    <w:rsid w:val="007D2EF9"/>
    <w:rsid w:val="007D309A"/>
    <w:rsid w:val="007D343A"/>
    <w:rsid w:val="007D40ED"/>
    <w:rsid w:val="007D4B2C"/>
    <w:rsid w:val="007D4C19"/>
    <w:rsid w:val="007D4CF1"/>
    <w:rsid w:val="007D53CA"/>
    <w:rsid w:val="007D5606"/>
    <w:rsid w:val="007D566C"/>
    <w:rsid w:val="007D570A"/>
    <w:rsid w:val="007D5717"/>
    <w:rsid w:val="007D5B9F"/>
    <w:rsid w:val="007D5D66"/>
    <w:rsid w:val="007D61C4"/>
    <w:rsid w:val="007D6228"/>
    <w:rsid w:val="007D6764"/>
    <w:rsid w:val="007D69FC"/>
    <w:rsid w:val="007D6B4D"/>
    <w:rsid w:val="007D6D5A"/>
    <w:rsid w:val="007D6DCF"/>
    <w:rsid w:val="007D7123"/>
    <w:rsid w:val="007D75CC"/>
    <w:rsid w:val="007D77F4"/>
    <w:rsid w:val="007D7B7E"/>
    <w:rsid w:val="007E0331"/>
    <w:rsid w:val="007E044C"/>
    <w:rsid w:val="007E08F1"/>
    <w:rsid w:val="007E0C8B"/>
    <w:rsid w:val="007E0D64"/>
    <w:rsid w:val="007E0EC3"/>
    <w:rsid w:val="007E10FF"/>
    <w:rsid w:val="007E117E"/>
    <w:rsid w:val="007E1ACF"/>
    <w:rsid w:val="007E1CAA"/>
    <w:rsid w:val="007E23DC"/>
    <w:rsid w:val="007E255F"/>
    <w:rsid w:val="007E33DE"/>
    <w:rsid w:val="007E3925"/>
    <w:rsid w:val="007E3B19"/>
    <w:rsid w:val="007E3BCA"/>
    <w:rsid w:val="007E4712"/>
    <w:rsid w:val="007E5226"/>
    <w:rsid w:val="007E5FD2"/>
    <w:rsid w:val="007E6446"/>
    <w:rsid w:val="007E66E7"/>
    <w:rsid w:val="007E6863"/>
    <w:rsid w:val="007E690B"/>
    <w:rsid w:val="007E6C7D"/>
    <w:rsid w:val="007E6EF7"/>
    <w:rsid w:val="007E7011"/>
    <w:rsid w:val="007E71E9"/>
    <w:rsid w:val="007E7264"/>
    <w:rsid w:val="007E72E6"/>
    <w:rsid w:val="007E7534"/>
    <w:rsid w:val="007E783E"/>
    <w:rsid w:val="007E78F7"/>
    <w:rsid w:val="007E7AB0"/>
    <w:rsid w:val="007E7B97"/>
    <w:rsid w:val="007F0103"/>
    <w:rsid w:val="007F01EE"/>
    <w:rsid w:val="007F031D"/>
    <w:rsid w:val="007F058C"/>
    <w:rsid w:val="007F058F"/>
    <w:rsid w:val="007F121C"/>
    <w:rsid w:val="007F1583"/>
    <w:rsid w:val="007F1781"/>
    <w:rsid w:val="007F18AF"/>
    <w:rsid w:val="007F1967"/>
    <w:rsid w:val="007F1ED3"/>
    <w:rsid w:val="007F20B1"/>
    <w:rsid w:val="007F23F7"/>
    <w:rsid w:val="007F278E"/>
    <w:rsid w:val="007F2950"/>
    <w:rsid w:val="007F35A1"/>
    <w:rsid w:val="007F3615"/>
    <w:rsid w:val="007F3D23"/>
    <w:rsid w:val="007F40A6"/>
    <w:rsid w:val="007F40AB"/>
    <w:rsid w:val="007F41B0"/>
    <w:rsid w:val="007F4266"/>
    <w:rsid w:val="007F4701"/>
    <w:rsid w:val="007F4AB2"/>
    <w:rsid w:val="007F4AC0"/>
    <w:rsid w:val="007F4E06"/>
    <w:rsid w:val="007F4E27"/>
    <w:rsid w:val="007F4F6A"/>
    <w:rsid w:val="007F52F6"/>
    <w:rsid w:val="007F54C7"/>
    <w:rsid w:val="007F58BF"/>
    <w:rsid w:val="007F5986"/>
    <w:rsid w:val="007F5E76"/>
    <w:rsid w:val="007F63D7"/>
    <w:rsid w:val="007F67DD"/>
    <w:rsid w:val="007F6DC1"/>
    <w:rsid w:val="007F6F8A"/>
    <w:rsid w:val="007F6FDE"/>
    <w:rsid w:val="007F72B6"/>
    <w:rsid w:val="007F77A7"/>
    <w:rsid w:val="007F77D4"/>
    <w:rsid w:val="007F7D32"/>
    <w:rsid w:val="00800275"/>
    <w:rsid w:val="0080094E"/>
    <w:rsid w:val="00800B5E"/>
    <w:rsid w:val="0080103A"/>
    <w:rsid w:val="008013B7"/>
    <w:rsid w:val="00801D1A"/>
    <w:rsid w:val="008021CB"/>
    <w:rsid w:val="0080223B"/>
    <w:rsid w:val="00802523"/>
    <w:rsid w:val="0080253E"/>
    <w:rsid w:val="00802935"/>
    <w:rsid w:val="008032B8"/>
    <w:rsid w:val="008038DA"/>
    <w:rsid w:val="00803930"/>
    <w:rsid w:val="00803F9B"/>
    <w:rsid w:val="008041F3"/>
    <w:rsid w:val="008042BD"/>
    <w:rsid w:val="00804418"/>
    <w:rsid w:val="008046DA"/>
    <w:rsid w:val="00804BD2"/>
    <w:rsid w:val="00804D33"/>
    <w:rsid w:val="00804D90"/>
    <w:rsid w:val="00804FF9"/>
    <w:rsid w:val="0080522B"/>
    <w:rsid w:val="008052DF"/>
    <w:rsid w:val="00805401"/>
    <w:rsid w:val="00805867"/>
    <w:rsid w:val="008059ED"/>
    <w:rsid w:val="0080651D"/>
    <w:rsid w:val="008065A3"/>
    <w:rsid w:val="00807AE8"/>
    <w:rsid w:val="00807F96"/>
    <w:rsid w:val="0081067A"/>
    <w:rsid w:val="0081072A"/>
    <w:rsid w:val="00810A38"/>
    <w:rsid w:val="00810FFE"/>
    <w:rsid w:val="00811181"/>
    <w:rsid w:val="008111E4"/>
    <w:rsid w:val="00811392"/>
    <w:rsid w:val="0081146F"/>
    <w:rsid w:val="0081179B"/>
    <w:rsid w:val="008119F2"/>
    <w:rsid w:val="00812099"/>
    <w:rsid w:val="008126DA"/>
    <w:rsid w:val="008130FC"/>
    <w:rsid w:val="008132B2"/>
    <w:rsid w:val="0081355B"/>
    <w:rsid w:val="0081359B"/>
    <w:rsid w:val="00813EC4"/>
    <w:rsid w:val="008140F1"/>
    <w:rsid w:val="008141CD"/>
    <w:rsid w:val="00814408"/>
    <w:rsid w:val="00814556"/>
    <w:rsid w:val="00814818"/>
    <w:rsid w:val="00814881"/>
    <w:rsid w:val="00814A7D"/>
    <w:rsid w:val="008152EB"/>
    <w:rsid w:val="00815508"/>
    <w:rsid w:val="0081599F"/>
    <w:rsid w:val="008159A6"/>
    <w:rsid w:val="00815BF7"/>
    <w:rsid w:val="00815F1B"/>
    <w:rsid w:val="00816578"/>
    <w:rsid w:val="008165C2"/>
    <w:rsid w:val="008168B8"/>
    <w:rsid w:val="00816ABC"/>
    <w:rsid w:val="00816B46"/>
    <w:rsid w:val="00816B62"/>
    <w:rsid w:val="00816DE0"/>
    <w:rsid w:val="00816E5A"/>
    <w:rsid w:val="00817073"/>
    <w:rsid w:val="00817151"/>
    <w:rsid w:val="00817368"/>
    <w:rsid w:val="00817D70"/>
    <w:rsid w:val="008207A9"/>
    <w:rsid w:val="00820C6F"/>
    <w:rsid w:val="008212F0"/>
    <w:rsid w:val="008216C7"/>
    <w:rsid w:val="00821EF4"/>
    <w:rsid w:val="00822257"/>
    <w:rsid w:val="00822B13"/>
    <w:rsid w:val="00822FD7"/>
    <w:rsid w:val="0082308D"/>
    <w:rsid w:val="00823623"/>
    <w:rsid w:val="00823C83"/>
    <w:rsid w:val="00824289"/>
    <w:rsid w:val="008242DF"/>
    <w:rsid w:val="00824B80"/>
    <w:rsid w:val="00824C92"/>
    <w:rsid w:val="00825358"/>
    <w:rsid w:val="008253DE"/>
    <w:rsid w:val="00825CD2"/>
    <w:rsid w:val="00826201"/>
    <w:rsid w:val="00826562"/>
    <w:rsid w:val="008268F9"/>
    <w:rsid w:val="008269D9"/>
    <w:rsid w:val="00826A4F"/>
    <w:rsid w:val="00826D93"/>
    <w:rsid w:val="008272B9"/>
    <w:rsid w:val="00827453"/>
    <w:rsid w:val="008276D7"/>
    <w:rsid w:val="00827A0A"/>
    <w:rsid w:val="00827A0D"/>
    <w:rsid w:val="00827C40"/>
    <w:rsid w:val="00827D24"/>
    <w:rsid w:val="00827D49"/>
    <w:rsid w:val="00827E55"/>
    <w:rsid w:val="00830036"/>
    <w:rsid w:val="008300A4"/>
    <w:rsid w:val="008305DB"/>
    <w:rsid w:val="0083067C"/>
    <w:rsid w:val="00830933"/>
    <w:rsid w:val="00830A91"/>
    <w:rsid w:val="00830CEA"/>
    <w:rsid w:val="008311B5"/>
    <w:rsid w:val="00831559"/>
    <w:rsid w:val="0083192A"/>
    <w:rsid w:val="00831C93"/>
    <w:rsid w:val="00831DC6"/>
    <w:rsid w:val="00831DE9"/>
    <w:rsid w:val="0083209B"/>
    <w:rsid w:val="00832352"/>
    <w:rsid w:val="008323CA"/>
    <w:rsid w:val="00832402"/>
    <w:rsid w:val="00832474"/>
    <w:rsid w:val="00832596"/>
    <w:rsid w:val="0083298D"/>
    <w:rsid w:val="00832A35"/>
    <w:rsid w:val="008331B7"/>
    <w:rsid w:val="008335E9"/>
    <w:rsid w:val="00833BAB"/>
    <w:rsid w:val="00833FA2"/>
    <w:rsid w:val="00834205"/>
    <w:rsid w:val="00834497"/>
    <w:rsid w:val="0083461B"/>
    <w:rsid w:val="00834703"/>
    <w:rsid w:val="00834DBD"/>
    <w:rsid w:val="00834E65"/>
    <w:rsid w:val="00834F97"/>
    <w:rsid w:val="00835113"/>
    <w:rsid w:val="0083517D"/>
    <w:rsid w:val="00835ACB"/>
    <w:rsid w:val="00835E8B"/>
    <w:rsid w:val="008363FA"/>
    <w:rsid w:val="00836885"/>
    <w:rsid w:val="00836ABD"/>
    <w:rsid w:val="008370DB"/>
    <w:rsid w:val="00837323"/>
    <w:rsid w:val="0083761E"/>
    <w:rsid w:val="00837C15"/>
    <w:rsid w:val="00837C9C"/>
    <w:rsid w:val="00837F6A"/>
    <w:rsid w:val="00840122"/>
    <w:rsid w:val="00840170"/>
    <w:rsid w:val="008402B2"/>
    <w:rsid w:val="0084039A"/>
    <w:rsid w:val="008404A4"/>
    <w:rsid w:val="00840609"/>
    <w:rsid w:val="00840973"/>
    <w:rsid w:val="00840A0B"/>
    <w:rsid w:val="00840E3B"/>
    <w:rsid w:val="0084143F"/>
    <w:rsid w:val="00841651"/>
    <w:rsid w:val="00841826"/>
    <w:rsid w:val="00842435"/>
    <w:rsid w:val="00842680"/>
    <w:rsid w:val="00842AC0"/>
    <w:rsid w:val="0084355D"/>
    <w:rsid w:val="00843724"/>
    <w:rsid w:val="00843891"/>
    <w:rsid w:val="0084424A"/>
    <w:rsid w:val="008443B9"/>
    <w:rsid w:val="00844594"/>
    <w:rsid w:val="0084483B"/>
    <w:rsid w:val="00844A66"/>
    <w:rsid w:val="00844B47"/>
    <w:rsid w:val="00844B90"/>
    <w:rsid w:val="00844E4A"/>
    <w:rsid w:val="00844F5F"/>
    <w:rsid w:val="00844F74"/>
    <w:rsid w:val="008450F7"/>
    <w:rsid w:val="008452D6"/>
    <w:rsid w:val="00845B8B"/>
    <w:rsid w:val="00845C2E"/>
    <w:rsid w:val="008463D7"/>
    <w:rsid w:val="00846BA8"/>
    <w:rsid w:val="00847052"/>
    <w:rsid w:val="0084716D"/>
    <w:rsid w:val="008473F2"/>
    <w:rsid w:val="0084744E"/>
    <w:rsid w:val="00847789"/>
    <w:rsid w:val="00847E4C"/>
    <w:rsid w:val="00847F08"/>
    <w:rsid w:val="0085019E"/>
    <w:rsid w:val="008501CF"/>
    <w:rsid w:val="008504C5"/>
    <w:rsid w:val="0085081A"/>
    <w:rsid w:val="00850EA3"/>
    <w:rsid w:val="008514B7"/>
    <w:rsid w:val="00851521"/>
    <w:rsid w:val="00851555"/>
    <w:rsid w:val="00851A42"/>
    <w:rsid w:val="00851A72"/>
    <w:rsid w:val="00851BA6"/>
    <w:rsid w:val="00851EA4"/>
    <w:rsid w:val="00852746"/>
    <w:rsid w:val="008527EA"/>
    <w:rsid w:val="00852863"/>
    <w:rsid w:val="0085288A"/>
    <w:rsid w:val="0085337A"/>
    <w:rsid w:val="00853610"/>
    <w:rsid w:val="00853C39"/>
    <w:rsid w:val="00854375"/>
    <w:rsid w:val="00854543"/>
    <w:rsid w:val="0085460D"/>
    <w:rsid w:val="0085474A"/>
    <w:rsid w:val="00855103"/>
    <w:rsid w:val="008553F5"/>
    <w:rsid w:val="008555FD"/>
    <w:rsid w:val="00855A96"/>
    <w:rsid w:val="00856063"/>
    <w:rsid w:val="0085661F"/>
    <w:rsid w:val="00856807"/>
    <w:rsid w:val="00856EE2"/>
    <w:rsid w:val="0085704D"/>
    <w:rsid w:val="008570B1"/>
    <w:rsid w:val="0085759F"/>
    <w:rsid w:val="00857784"/>
    <w:rsid w:val="008600A0"/>
    <w:rsid w:val="008600FF"/>
    <w:rsid w:val="008601E4"/>
    <w:rsid w:val="00860427"/>
    <w:rsid w:val="00860849"/>
    <w:rsid w:val="008608A2"/>
    <w:rsid w:val="00860953"/>
    <w:rsid w:val="008609D4"/>
    <w:rsid w:val="00860AFC"/>
    <w:rsid w:val="00860C96"/>
    <w:rsid w:val="00860FDC"/>
    <w:rsid w:val="00861553"/>
    <w:rsid w:val="00861DD4"/>
    <w:rsid w:val="00862044"/>
    <w:rsid w:val="00862840"/>
    <w:rsid w:val="00862D14"/>
    <w:rsid w:val="00862DDD"/>
    <w:rsid w:val="008637D4"/>
    <w:rsid w:val="008639CF"/>
    <w:rsid w:val="00864130"/>
    <w:rsid w:val="00864318"/>
    <w:rsid w:val="00864493"/>
    <w:rsid w:val="00864A6B"/>
    <w:rsid w:val="00864FCC"/>
    <w:rsid w:val="008652E2"/>
    <w:rsid w:val="00865DF8"/>
    <w:rsid w:val="008664EA"/>
    <w:rsid w:val="00866901"/>
    <w:rsid w:val="0086694D"/>
    <w:rsid w:val="00866A0C"/>
    <w:rsid w:val="00866EB1"/>
    <w:rsid w:val="00866F60"/>
    <w:rsid w:val="008674C6"/>
    <w:rsid w:val="00867AE3"/>
    <w:rsid w:val="00867CC8"/>
    <w:rsid w:val="00867CCA"/>
    <w:rsid w:val="00867CFC"/>
    <w:rsid w:val="008702C0"/>
    <w:rsid w:val="0087036C"/>
    <w:rsid w:val="0087050D"/>
    <w:rsid w:val="008706A3"/>
    <w:rsid w:val="008706D8"/>
    <w:rsid w:val="008707D0"/>
    <w:rsid w:val="008709F0"/>
    <w:rsid w:val="00870C9D"/>
    <w:rsid w:val="00870EF1"/>
    <w:rsid w:val="00870F8C"/>
    <w:rsid w:val="0087116F"/>
    <w:rsid w:val="008712C9"/>
    <w:rsid w:val="008716B4"/>
    <w:rsid w:val="0087180B"/>
    <w:rsid w:val="00871AA8"/>
    <w:rsid w:val="00871CB4"/>
    <w:rsid w:val="00871D01"/>
    <w:rsid w:val="00871D39"/>
    <w:rsid w:val="00872566"/>
    <w:rsid w:val="00872AD9"/>
    <w:rsid w:val="00872EBE"/>
    <w:rsid w:val="00872F0A"/>
    <w:rsid w:val="00873CB4"/>
    <w:rsid w:val="00873FB4"/>
    <w:rsid w:val="008744C0"/>
    <w:rsid w:val="00875229"/>
    <w:rsid w:val="00875250"/>
    <w:rsid w:val="008752F1"/>
    <w:rsid w:val="0087532A"/>
    <w:rsid w:val="00875497"/>
    <w:rsid w:val="00875EBE"/>
    <w:rsid w:val="0087624F"/>
    <w:rsid w:val="008768E1"/>
    <w:rsid w:val="008772C9"/>
    <w:rsid w:val="00877300"/>
    <w:rsid w:val="008777AA"/>
    <w:rsid w:val="00877A7D"/>
    <w:rsid w:val="00877AB0"/>
    <w:rsid w:val="00877AD5"/>
    <w:rsid w:val="00877E6E"/>
    <w:rsid w:val="008800A8"/>
    <w:rsid w:val="008813C4"/>
    <w:rsid w:val="00881450"/>
    <w:rsid w:val="00881FC4"/>
    <w:rsid w:val="008828CC"/>
    <w:rsid w:val="00882C8F"/>
    <w:rsid w:val="00882D8C"/>
    <w:rsid w:val="00882F73"/>
    <w:rsid w:val="00883114"/>
    <w:rsid w:val="008839C8"/>
    <w:rsid w:val="00883E5C"/>
    <w:rsid w:val="0088422F"/>
    <w:rsid w:val="0088431D"/>
    <w:rsid w:val="00884347"/>
    <w:rsid w:val="00884594"/>
    <w:rsid w:val="00884866"/>
    <w:rsid w:val="00884A64"/>
    <w:rsid w:val="008852A1"/>
    <w:rsid w:val="008854D6"/>
    <w:rsid w:val="008859FF"/>
    <w:rsid w:val="0088615B"/>
    <w:rsid w:val="008861D7"/>
    <w:rsid w:val="008863F9"/>
    <w:rsid w:val="0088661E"/>
    <w:rsid w:val="008867FC"/>
    <w:rsid w:val="00886B30"/>
    <w:rsid w:val="00886DC5"/>
    <w:rsid w:val="00886FD4"/>
    <w:rsid w:val="008871D4"/>
    <w:rsid w:val="00887271"/>
    <w:rsid w:val="008874E0"/>
    <w:rsid w:val="00887647"/>
    <w:rsid w:val="00887AB0"/>
    <w:rsid w:val="00887AFD"/>
    <w:rsid w:val="00887DD0"/>
    <w:rsid w:val="0089006A"/>
    <w:rsid w:val="0089022F"/>
    <w:rsid w:val="008909D7"/>
    <w:rsid w:val="00891237"/>
    <w:rsid w:val="0089129A"/>
    <w:rsid w:val="008914BF"/>
    <w:rsid w:val="008915B5"/>
    <w:rsid w:val="00891846"/>
    <w:rsid w:val="0089184D"/>
    <w:rsid w:val="00891BA3"/>
    <w:rsid w:val="00892242"/>
    <w:rsid w:val="00892256"/>
    <w:rsid w:val="008925A0"/>
    <w:rsid w:val="00892AC2"/>
    <w:rsid w:val="00892F6D"/>
    <w:rsid w:val="0089336A"/>
    <w:rsid w:val="0089344E"/>
    <w:rsid w:val="008934C7"/>
    <w:rsid w:val="0089394D"/>
    <w:rsid w:val="00893B14"/>
    <w:rsid w:val="00893DAB"/>
    <w:rsid w:val="00894521"/>
    <w:rsid w:val="008947F4"/>
    <w:rsid w:val="00894926"/>
    <w:rsid w:val="00894DF5"/>
    <w:rsid w:val="00895026"/>
    <w:rsid w:val="008952BD"/>
    <w:rsid w:val="00895401"/>
    <w:rsid w:val="008955D5"/>
    <w:rsid w:val="00895D83"/>
    <w:rsid w:val="00895DBA"/>
    <w:rsid w:val="008960C0"/>
    <w:rsid w:val="0089634B"/>
    <w:rsid w:val="00896379"/>
    <w:rsid w:val="00896F2F"/>
    <w:rsid w:val="00896F6B"/>
    <w:rsid w:val="008972D5"/>
    <w:rsid w:val="0089737D"/>
    <w:rsid w:val="008979C6"/>
    <w:rsid w:val="00897AF1"/>
    <w:rsid w:val="00897EDC"/>
    <w:rsid w:val="00897F8F"/>
    <w:rsid w:val="008A037B"/>
    <w:rsid w:val="008A06C6"/>
    <w:rsid w:val="008A08D5"/>
    <w:rsid w:val="008A09C2"/>
    <w:rsid w:val="008A0B1C"/>
    <w:rsid w:val="008A12E7"/>
    <w:rsid w:val="008A1344"/>
    <w:rsid w:val="008A14D0"/>
    <w:rsid w:val="008A161A"/>
    <w:rsid w:val="008A1674"/>
    <w:rsid w:val="008A2250"/>
    <w:rsid w:val="008A234E"/>
    <w:rsid w:val="008A2B7D"/>
    <w:rsid w:val="008A2E26"/>
    <w:rsid w:val="008A30BA"/>
    <w:rsid w:val="008A3104"/>
    <w:rsid w:val="008A31D3"/>
    <w:rsid w:val="008A35E3"/>
    <w:rsid w:val="008A3BC4"/>
    <w:rsid w:val="008A3C3E"/>
    <w:rsid w:val="008A3EE9"/>
    <w:rsid w:val="008A4345"/>
    <w:rsid w:val="008A44FD"/>
    <w:rsid w:val="008A4807"/>
    <w:rsid w:val="008A49C5"/>
    <w:rsid w:val="008A4A2D"/>
    <w:rsid w:val="008A4EAC"/>
    <w:rsid w:val="008A4F82"/>
    <w:rsid w:val="008A4F97"/>
    <w:rsid w:val="008A51B6"/>
    <w:rsid w:val="008A59E7"/>
    <w:rsid w:val="008A600B"/>
    <w:rsid w:val="008A6419"/>
    <w:rsid w:val="008A6434"/>
    <w:rsid w:val="008A650A"/>
    <w:rsid w:val="008A6875"/>
    <w:rsid w:val="008A6E8C"/>
    <w:rsid w:val="008A6F6F"/>
    <w:rsid w:val="008A728E"/>
    <w:rsid w:val="008A73FF"/>
    <w:rsid w:val="008A75B8"/>
    <w:rsid w:val="008A775E"/>
    <w:rsid w:val="008A7BF8"/>
    <w:rsid w:val="008A7E35"/>
    <w:rsid w:val="008B00B8"/>
    <w:rsid w:val="008B02D2"/>
    <w:rsid w:val="008B0DF7"/>
    <w:rsid w:val="008B1426"/>
    <w:rsid w:val="008B1AE7"/>
    <w:rsid w:val="008B1C36"/>
    <w:rsid w:val="008B1F97"/>
    <w:rsid w:val="008B2B7C"/>
    <w:rsid w:val="008B3332"/>
    <w:rsid w:val="008B376D"/>
    <w:rsid w:val="008B3964"/>
    <w:rsid w:val="008B3DA4"/>
    <w:rsid w:val="008B3FA2"/>
    <w:rsid w:val="008B427A"/>
    <w:rsid w:val="008B4488"/>
    <w:rsid w:val="008B45E9"/>
    <w:rsid w:val="008B469D"/>
    <w:rsid w:val="008B4BED"/>
    <w:rsid w:val="008B4DCF"/>
    <w:rsid w:val="008B4FD8"/>
    <w:rsid w:val="008B51AB"/>
    <w:rsid w:val="008B527C"/>
    <w:rsid w:val="008B52B4"/>
    <w:rsid w:val="008B53FB"/>
    <w:rsid w:val="008B549F"/>
    <w:rsid w:val="008B55FE"/>
    <w:rsid w:val="008B59AC"/>
    <w:rsid w:val="008B5C85"/>
    <w:rsid w:val="008B5DAD"/>
    <w:rsid w:val="008B6183"/>
    <w:rsid w:val="008B6239"/>
    <w:rsid w:val="008B67E5"/>
    <w:rsid w:val="008B6997"/>
    <w:rsid w:val="008B6A75"/>
    <w:rsid w:val="008B6C80"/>
    <w:rsid w:val="008B6D49"/>
    <w:rsid w:val="008B6E98"/>
    <w:rsid w:val="008B7A08"/>
    <w:rsid w:val="008B7A94"/>
    <w:rsid w:val="008B7C1F"/>
    <w:rsid w:val="008B7C3F"/>
    <w:rsid w:val="008B7C61"/>
    <w:rsid w:val="008B7D6C"/>
    <w:rsid w:val="008B7FD8"/>
    <w:rsid w:val="008C0084"/>
    <w:rsid w:val="008C014D"/>
    <w:rsid w:val="008C0533"/>
    <w:rsid w:val="008C0709"/>
    <w:rsid w:val="008C07FC"/>
    <w:rsid w:val="008C0A64"/>
    <w:rsid w:val="008C0BAD"/>
    <w:rsid w:val="008C10A1"/>
    <w:rsid w:val="008C1492"/>
    <w:rsid w:val="008C1594"/>
    <w:rsid w:val="008C15B7"/>
    <w:rsid w:val="008C16D6"/>
    <w:rsid w:val="008C18BE"/>
    <w:rsid w:val="008C2A5D"/>
    <w:rsid w:val="008C31B3"/>
    <w:rsid w:val="008C31C1"/>
    <w:rsid w:val="008C35A4"/>
    <w:rsid w:val="008C3644"/>
    <w:rsid w:val="008C3A19"/>
    <w:rsid w:val="008C3B00"/>
    <w:rsid w:val="008C4231"/>
    <w:rsid w:val="008C4289"/>
    <w:rsid w:val="008C4463"/>
    <w:rsid w:val="008C4555"/>
    <w:rsid w:val="008C47B4"/>
    <w:rsid w:val="008C4B41"/>
    <w:rsid w:val="008C4DD2"/>
    <w:rsid w:val="008C501B"/>
    <w:rsid w:val="008C536D"/>
    <w:rsid w:val="008C544E"/>
    <w:rsid w:val="008C5692"/>
    <w:rsid w:val="008C589E"/>
    <w:rsid w:val="008C5DE2"/>
    <w:rsid w:val="008C5E1C"/>
    <w:rsid w:val="008C60F0"/>
    <w:rsid w:val="008C612C"/>
    <w:rsid w:val="008C6551"/>
    <w:rsid w:val="008C668B"/>
    <w:rsid w:val="008C69C0"/>
    <w:rsid w:val="008C6B48"/>
    <w:rsid w:val="008C700D"/>
    <w:rsid w:val="008C72B8"/>
    <w:rsid w:val="008C7715"/>
    <w:rsid w:val="008C77FD"/>
    <w:rsid w:val="008C7875"/>
    <w:rsid w:val="008C7892"/>
    <w:rsid w:val="008C7FD0"/>
    <w:rsid w:val="008D00F2"/>
    <w:rsid w:val="008D01D6"/>
    <w:rsid w:val="008D053E"/>
    <w:rsid w:val="008D06BE"/>
    <w:rsid w:val="008D09D3"/>
    <w:rsid w:val="008D0BF3"/>
    <w:rsid w:val="008D1B63"/>
    <w:rsid w:val="008D1CCC"/>
    <w:rsid w:val="008D20AA"/>
    <w:rsid w:val="008D24D1"/>
    <w:rsid w:val="008D2B00"/>
    <w:rsid w:val="008D2E04"/>
    <w:rsid w:val="008D3311"/>
    <w:rsid w:val="008D364C"/>
    <w:rsid w:val="008D3692"/>
    <w:rsid w:val="008D36F6"/>
    <w:rsid w:val="008D3F5E"/>
    <w:rsid w:val="008D4967"/>
    <w:rsid w:val="008D4B14"/>
    <w:rsid w:val="008D4EF0"/>
    <w:rsid w:val="008D538C"/>
    <w:rsid w:val="008D57E1"/>
    <w:rsid w:val="008D5C78"/>
    <w:rsid w:val="008D5D03"/>
    <w:rsid w:val="008D64B5"/>
    <w:rsid w:val="008D6760"/>
    <w:rsid w:val="008D67FB"/>
    <w:rsid w:val="008D6BB5"/>
    <w:rsid w:val="008D6CA2"/>
    <w:rsid w:val="008D6D99"/>
    <w:rsid w:val="008D7322"/>
    <w:rsid w:val="008D7725"/>
    <w:rsid w:val="008D7C5D"/>
    <w:rsid w:val="008D7F0E"/>
    <w:rsid w:val="008D7F49"/>
    <w:rsid w:val="008E0072"/>
    <w:rsid w:val="008E023C"/>
    <w:rsid w:val="008E1842"/>
    <w:rsid w:val="008E1D5A"/>
    <w:rsid w:val="008E1FAC"/>
    <w:rsid w:val="008E2775"/>
    <w:rsid w:val="008E2852"/>
    <w:rsid w:val="008E2973"/>
    <w:rsid w:val="008E2C95"/>
    <w:rsid w:val="008E2FFE"/>
    <w:rsid w:val="008E353A"/>
    <w:rsid w:val="008E364D"/>
    <w:rsid w:val="008E386F"/>
    <w:rsid w:val="008E387E"/>
    <w:rsid w:val="008E3932"/>
    <w:rsid w:val="008E3A6E"/>
    <w:rsid w:val="008E3C22"/>
    <w:rsid w:val="008E41B2"/>
    <w:rsid w:val="008E44A5"/>
    <w:rsid w:val="008E47B9"/>
    <w:rsid w:val="008E4C73"/>
    <w:rsid w:val="008E5151"/>
    <w:rsid w:val="008E5585"/>
    <w:rsid w:val="008E55AA"/>
    <w:rsid w:val="008E57A9"/>
    <w:rsid w:val="008E5B80"/>
    <w:rsid w:val="008E6029"/>
    <w:rsid w:val="008E6270"/>
    <w:rsid w:val="008E651F"/>
    <w:rsid w:val="008E691B"/>
    <w:rsid w:val="008E70A5"/>
    <w:rsid w:val="008E7659"/>
    <w:rsid w:val="008E7666"/>
    <w:rsid w:val="008E77D1"/>
    <w:rsid w:val="008E7BF7"/>
    <w:rsid w:val="008E7EA2"/>
    <w:rsid w:val="008F00A7"/>
    <w:rsid w:val="008F08FE"/>
    <w:rsid w:val="008F0ACA"/>
    <w:rsid w:val="008F0CA6"/>
    <w:rsid w:val="008F0D1F"/>
    <w:rsid w:val="008F13E6"/>
    <w:rsid w:val="008F1471"/>
    <w:rsid w:val="008F1BBB"/>
    <w:rsid w:val="008F1CAE"/>
    <w:rsid w:val="008F1CD9"/>
    <w:rsid w:val="008F25D4"/>
    <w:rsid w:val="008F294E"/>
    <w:rsid w:val="008F2B8D"/>
    <w:rsid w:val="008F3335"/>
    <w:rsid w:val="008F3372"/>
    <w:rsid w:val="008F3864"/>
    <w:rsid w:val="008F3DD0"/>
    <w:rsid w:val="008F4178"/>
    <w:rsid w:val="008F433D"/>
    <w:rsid w:val="008F4470"/>
    <w:rsid w:val="008F515B"/>
    <w:rsid w:val="008F53BE"/>
    <w:rsid w:val="008F56FE"/>
    <w:rsid w:val="008F5DE8"/>
    <w:rsid w:val="008F5E39"/>
    <w:rsid w:val="008F616A"/>
    <w:rsid w:val="008F6ACB"/>
    <w:rsid w:val="008F6F5F"/>
    <w:rsid w:val="008F731A"/>
    <w:rsid w:val="008F73F8"/>
    <w:rsid w:val="008F749E"/>
    <w:rsid w:val="008F74F5"/>
    <w:rsid w:val="008F7611"/>
    <w:rsid w:val="008F766F"/>
    <w:rsid w:val="008F7CCA"/>
    <w:rsid w:val="008F7FF0"/>
    <w:rsid w:val="00900565"/>
    <w:rsid w:val="00900954"/>
    <w:rsid w:val="009009EB"/>
    <w:rsid w:val="00900E3B"/>
    <w:rsid w:val="00901847"/>
    <w:rsid w:val="00901A50"/>
    <w:rsid w:val="00901CBE"/>
    <w:rsid w:val="00902784"/>
    <w:rsid w:val="00902E6D"/>
    <w:rsid w:val="00902F8D"/>
    <w:rsid w:val="00903082"/>
    <w:rsid w:val="0090371B"/>
    <w:rsid w:val="009037E4"/>
    <w:rsid w:val="00903836"/>
    <w:rsid w:val="00903AD3"/>
    <w:rsid w:val="00903B4D"/>
    <w:rsid w:val="00903DB3"/>
    <w:rsid w:val="00903DD1"/>
    <w:rsid w:val="009040B2"/>
    <w:rsid w:val="00904757"/>
    <w:rsid w:val="0090509B"/>
    <w:rsid w:val="00905357"/>
    <w:rsid w:val="00906591"/>
    <w:rsid w:val="00906999"/>
    <w:rsid w:val="00906C70"/>
    <w:rsid w:val="00906E89"/>
    <w:rsid w:val="00906E94"/>
    <w:rsid w:val="009072AA"/>
    <w:rsid w:val="009076AC"/>
    <w:rsid w:val="0090775F"/>
    <w:rsid w:val="009077D9"/>
    <w:rsid w:val="00910044"/>
    <w:rsid w:val="00910572"/>
    <w:rsid w:val="009106F4"/>
    <w:rsid w:val="0091071C"/>
    <w:rsid w:val="00910ABB"/>
    <w:rsid w:val="00910AED"/>
    <w:rsid w:val="00910CC1"/>
    <w:rsid w:val="00911033"/>
    <w:rsid w:val="00911950"/>
    <w:rsid w:val="00911CA7"/>
    <w:rsid w:val="00912031"/>
    <w:rsid w:val="00912AF7"/>
    <w:rsid w:val="00912E6E"/>
    <w:rsid w:val="0091343A"/>
    <w:rsid w:val="009135A6"/>
    <w:rsid w:val="009139FB"/>
    <w:rsid w:val="00913A62"/>
    <w:rsid w:val="00913B16"/>
    <w:rsid w:val="00913EEE"/>
    <w:rsid w:val="009141D2"/>
    <w:rsid w:val="0091423C"/>
    <w:rsid w:val="0091497F"/>
    <w:rsid w:val="0091535D"/>
    <w:rsid w:val="009155A1"/>
    <w:rsid w:val="009155C4"/>
    <w:rsid w:val="00915770"/>
    <w:rsid w:val="00915C7E"/>
    <w:rsid w:val="00915E0E"/>
    <w:rsid w:val="009160CF"/>
    <w:rsid w:val="00916110"/>
    <w:rsid w:val="00916117"/>
    <w:rsid w:val="00916A5C"/>
    <w:rsid w:val="00916B35"/>
    <w:rsid w:val="00916E41"/>
    <w:rsid w:val="00916F0C"/>
    <w:rsid w:val="009172CA"/>
    <w:rsid w:val="0091741D"/>
    <w:rsid w:val="009174DB"/>
    <w:rsid w:val="00917F93"/>
    <w:rsid w:val="00920011"/>
    <w:rsid w:val="009200F5"/>
    <w:rsid w:val="009202AC"/>
    <w:rsid w:val="0092033E"/>
    <w:rsid w:val="009206E1"/>
    <w:rsid w:val="00920701"/>
    <w:rsid w:val="009209D1"/>
    <w:rsid w:val="00920D18"/>
    <w:rsid w:val="00920F68"/>
    <w:rsid w:val="009215BE"/>
    <w:rsid w:val="00921C4F"/>
    <w:rsid w:val="00921D17"/>
    <w:rsid w:val="009226C6"/>
    <w:rsid w:val="0092279C"/>
    <w:rsid w:val="00922A31"/>
    <w:rsid w:val="00922E05"/>
    <w:rsid w:val="00922EB2"/>
    <w:rsid w:val="00923038"/>
    <w:rsid w:val="0092343C"/>
    <w:rsid w:val="00923452"/>
    <w:rsid w:val="0092355C"/>
    <w:rsid w:val="00923C11"/>
    <w:rsid w:val="00923F93"/>
    <w:rsid w:val="00924345"/>
    <w:rsid w:val="00924401"/>
    <w:rsid w:val="0092453F"/>
    <w:rsid w:val="00924A2E"/>
    <w:rsid w:val="00924B4B"/>
    <w:rsid w:val="00924DBA"/>
    <w:rsid w:val="00925D7C"/>
    <w:rsid w:val="00925D91"/>
    <w:rsid w:val="00925FDC"/>
    <w:rsid w:val="0092667F"/>
    <w:rsid w:val="00926A3F"/>
    <w:rsid w:val="00926C99"/>
    <w:rsid w:val="009273DB"/>
    <w:rsid w:val="009278B9"/>
    <w:rsid w:val="009279C2"/>
    <w:rsid w:val="00927B81"/>
    <w:rsid w:val="00930434"/>
    <w:rsid w:val="009310BD"/>
    <w:rsid w:val="009312EE"/>
    <w:rsid w:val="0093167A"/>
    <w:rsid w:val="00931B9E"/>
    <w:rsid w:val="00932296"/>
    <w:rsid w:val="00932307"/>
    <w:rsid w:val="0093237D"/>
    <w:rsid w:val="009326FE"/>
    <w:rsid w:val="00932858"/>
    <w:rsid w:val="00932CEF"/>
    <w:rsid w:val="00932D14"/>
    <w:rsid w:val="00932DBB"/>
    <w:rsid w:val="0093313B"/>
    <w:rsid w:val="00933C22"/>
    <w:rsid w:val="00933E25"/>
    <w:rsid w:val="009341F5"/>
    <w:rsid w:val="00934484"/>
    <w:rsid w:val="00934E7C"/>
    <w:rsid w:val="00935117"/>
    <w:rsid w:val="0093519D"/>
    <w:rsid w:val="009354B6"/>
    <w:rsid w:val="0093599F"/>
    <w:rsid w:val="00935ACB"/>
    <w:rsid w:val="0093693A"/>
    <w:rsid w:val="00936DC2"/>
    <w:rsid w:val="00936F97"/>
    <w:rsid w:val="00937118"/>
    <w:rsid w:val="00937232"/>
    <w:rsid w:val="0093745A"/>
    <w:rsid w:val="0093756E"/>
    <w:rsid w:val="009376F5"/>
    <w:rsid w:val="009379D2"/>
    <w:rsid w:val="00937C68"/>
    <w:rsid w:val="00937E28"/>
    <w:rsid w:val="00937F93"/>
    <w:rsid w:val="009407BC"/>
    <w:rsid w:val="00940D68"/>
    <w:rsid w:val="00941280"/>
    <w:rsid w:val="00941B8D"/>
    <w:rsid w:val="00941D34"/>
    <w:rsid w:val="00941F6F"/>
    <w:rsid w:val="00942084"/>
    <w:rsid w:val="0094230F"/>
    <w:rsid w:val="00942717"/>
    <w:rsid w:val="00942725"/>
    <w:rsid w:val="009428C2"/>
    <w:rsid w:val="00942A03"/>
    <w:rsid w:val="00942DC2"/>
    <w:rsid w:val="0094306B"/>
    <w:rsid w:val="0094364D"/>
    <w:rsid w:val="0094367B"/>
    <w:rsid w:val="00943D6E"/>
    <w:rsid w:val="0094463F"/>
    <w:rsid w:val="009446A4"/>
    <w:rsid w:val="00944767"/>
    <w:rsid w:val="00944AA5"/>
    <w:rsid w:val="00944D40"/>
    <w:rsid w:val="009451BD"/>
    <w:rsid w:val="00945237"/>
    <w:rsid w:val="00945427"/>
    <w:rsid w:val="00945775"/>
    <w:rsid w:val="009458CF"/>
    <w:rsid w:val="00945A97"/>
    <w:rsid w:val="00945A99"/>
    <w:rsid w:val="00945FBB"/>
    <w:rsid w:val="00946302"/>
    <w:rsid w:val="00946664"/>
    <w:rsid w:val="009469A9"/>
    <w:rsid w:val="009474F9"/>
    <w:rsid w:val="00947819"/>
    <w:rsid w:val="00947AB4"/>
    <w:rsid w:val="00947C06"/>
    <w:rsid w:val="009503F6"/>
    <w:rsid w:val="00950AF3"/>
    <w:rsid w:val="00950BC9"/>
    <w:rsid w:val="00950C14"/>
    <w:rsid w:val="00950E8E"/>
    <w:rsid w:val="009511A7"/>
    <w:rsid w:val="00951492"/>
    <w:rsid w:val="0095156B"/>
    <w:rsid w:val="00951E66"/>
    <w:rsid w:val="009521C6"/>
    <w:rsid w:val="0095240D"/>
    <w:rsid w:val="00952713"/>
    <w:rsid w:val="009527AE"/>
    <w:rsid w:val="00952933"/>
    <w:rsid w:val="00952D2B"/>
    <w:rsid w:val="0095301E"/>
    <w:rsid w:val="009533E4"/>
    <w:rsid w:val="009536A1"/>
    <w:rsid w:val="00953BE1"/>
    <w:rsid w:val="0095439C"/>
    <w:rsid w:val="009543DD"/>
    <w:rsid w:val="00954526"/>
    <w:rsid w:val="0095474F"/>
    <w:rsid w:val="00954966"/>
    <w:rsid w:val="0095499D"/>
    <w:rsid w:val="00954AB5"/>
    <w:rsid w:val="00954C48"/>
    <w:rsid w:val="00954D49"/>
    <w:rsid w:val="00954EF9"/>
    <w:rsid w:val="009551F3"/>
    <w:rsid w:val="0095592B"/>
    <w:rsid w:val="009559BA"/>
    <w:rsid w:val="00955AA2"/>
    <w:rsid w:val="0095617F"/>
    <w:rsid w:val="00956543"/>
    <w:rsid w:val="0095689D"/>
    <w:rsid w:val="00956963"/>
    <w:rsid w:val="00956CAE"/>
    <w:rsid w:val="00956CF4"/>
    <w:rsid w:val="00956FFA"/>
    <w:rsid w:val="0096040A"/>
    <w:rsid w:val="009608F1"/>
    <w:rsid w:val="00960BE1"/>
    <w:rsid w:val="0096140E"/>
    <w:rsid w:val="00961485"/>
    <w:rsid w:val="009615E3"/>
    <w:rsid w:val="00961654"/>
    <w:rsid w:val="00961D3C"/>
    <w:rsid w:val="00961D52"/>
    <w:rsid w:val="00961F26"/>
    <w:rsid w:val="0096201F"/>
    <w:rsid w:val="00962316"/>
    <w:rsid w:val="009623ED"/>
    <w:rsid w:val="00962490"/>
    <w:rsid w:val="00962ADE"/>
    <w:rsid w:val="00962B1C"/>
    <w:rsid w:val="00962D2E"/>
    <w:rsid w:val="00962DC7"/>
    <w:rsid w:val="0096304D"/>
    <w:rsid w:val="0096393B"/>
    <w:rsid w:val="00963A2B"/>
    <w:rsid w:val="00963AE3"/>
    <w:rsid w:val="00963D0B"/>
    <w:rsid w:val="00963D1B"/>
    <w:rsid w:val="0096406F"/>
    <w:rsid w:val="00964198"/>
    <w:rsid w:val="00964A51"/>
    <w:rsid w:val="00965090"/>
    <w:rsid w:val="009657D1"/>
    <w:rsid w:val="00965AAD"/>
    <w:rsid w:val="00965D38"/>
    <w:rsid w:val="00965F93"/>
    <w:rsid w:val="00965FA7"/>
    <w:rsid w:val="009662B3"/>
    <w:rsid w:val="009664A6"/>
    <w:rsid w:val="00966522"/>
    <w:rsid w:val="009666DB"/>
    <w:rsid w:val="00966802"/>
    <w:rsid w:val="00966CD4"/>
    <w:rsid w:val="00966D9C"/>
    <w:rsid w:val="00966E37"/>
    <w:rsid w:val="009671BB"/>
    <w:rsid w:val="009672BF"/>
    <w:rsid w:val="00967635"/>
    <w:rsid w:val="00967906"/>
    <w:rsid w:val="00967B14"/>
    <w:rsid w:val="00967C3F"/>
    <w:rsid w:val="00967DF3"/>
    <w:rsid w:val="009703BA"/>
    <w:rsid w:val="00970539"/>
    <w:rsid w:val="00970839"/>
    <w:rsid w:val="00970B27"/>
    <w:rsid w:val="00970B49"/>
    <w:rsid w:val="0097138A"/>
    <w:rsid w:val="0097144B"/>
    <w:rsid w:val="009715AD"/>
    <w:rsid w:val="00971DBF"/>
    <w:rsid w:val="00971F28"/>
    <w:rsid w:val="009721F6"/>
    <w:rsid w:val="009724B3"/>
    <w:rsid w:val="009724C1"/>
    <w:rsid w:val="00972D2C"/>
    <w:rsid w:val="0097316B"/>
    <w:rsid w:val="0097388C"/>
    <w:rsid w:val="00973BF9"/>
    <w:rsid w:val="00973C5A"/>
    <w:rsid w:val="009740FA"/>
    <w:rsid w:val="00974509"/>
    <w:rsid w:val="009748D0"/>
    <w:rsid w:val="009749DF"/>
    <w:rsid w:val="00974BC2"/>
    <w:rsid w:val="00974FC5"/>
    <w:rsid w:val="00975403"/>
    <w:rsid w:val="00975FCA"/>
    <w:rsid w:val="0097614B"/>
    <w:rsid w:val="009763B8"/>
    <w:rsid w:val="00976BBA"/>
    <w:rsid w:val="00976C1A"/>
    <w:rsid w:val="0097719A"/>
    <w:rsid w:val="009773DC"/>
    <w:rsid w:val="009773EE"/>
    <w:rsid w:val="009773F7"/>
    <w:rsid w:val="0097778D"/>
    <w:rsid w:val="00977BC9"/>
    <w:rsid w:val="00977EB1"/>
    <w:rsid w:val="0098035D"/>
    <w:rsid w:val="009808A8"/>
    <w:rsid w:val="0098096C"/>
    <w:rsid w:val="00980B38"/>
    <w:rsid w:val="009812D6"/>
    <w:rsid w:val="0098131C"/>
    <w:rsid w:val="00981391"/>
    <w:rsid w:val="00981451"/>
    <w:rsid w:val="00981654"/>
    <w:rsid w:val="00981898"/>
    <w:rsid w:val="009820F8"/>
    <w:rsid w:val="00982387"/>
    <w:rsid w:val="0098260C"/>
    <w:rsid w:val="00982A0B"/>
    <w:rsid w:val="00983211"/>
    <w:rsid w:val="0098346F"/>
    <w:rsid w:val="0098353E"/>
    <w:rsid w:val="009835B0"/>
    <w:rsid w:val="0098364E"/>
    <w:rsid w:val="00983864"/>
    <w:rsid w:val="00983933"/>
    <w:rsid w:val="00983B87"/>
    <w:rsid w:val="00983F6B"/>
    <w:rsid w:val="0098448C"/>
    <w:rsid w:val="009845DF"/>
    <w:rsid w:val="00984836"/>
    <w:rsid w:val="00984C06"/>
    <w:rsid w:val="00984D2E"/>
    <w:rsid w:val="00984DC4"/>
    <w:rsid w:val="00984E96"/>
    <w:rsid w:val="0098507A"/>
    <w:rsid w:val="00985300"/>
    <w:rsid w:val="00985DF6"/>
    <w:rsid w:val="009860BC"/>
    <w:rsid w:val="0098633F"/>
    <w:rsid w:val="009864AF"/>
    <w:rsid w:val="009867D6"/>
    <w:rsid w:val="00986ABA"/>
    <w:rsid w:val="00986CF8"/>
    <w:rsid w:val="00987295"/>
    <w:rsid w:val="00987712"/>
    <w:rsid w:val="00987757"/>
    <w:rsid w:val="009879AB"/>
    <w:rsid w:val="00987A35"/>
    <w:rsid w:val="00987DF3"/>
    <w:rsid w:val="00990072"/>
    <w:rsid w:val="00990129"/>
    <w:rsid w:val="00990223"/>
    <w:rsid w:val="0099060F"/>
    <w:rsid w:val="00990C21"/>
    <w:rsid w:val="00990E8B"/>
    <w:rsid w:val="00990F0C"/>
    <w:rsid w:val="00991B0A"/>
    <w:rsid w:val="00991B24"/>
    <w:rsid w:val="00991BEB"/>
    <w:rsid w:val="00991F61"/>
    <w:rsid w:val="0099296E"/>
    <w:rsid w:val="00992BAD"/>
    <w:rsid w:val="00993940"/>
    <w:rsid w:val="00993A02"/>
    <w:rsid w:val="00993A14"/>
    <w:rsid w:val="00993C21"/>
    <w:rsid w:val="009940C0"/>
    <w:rsid w:val="009944B3"/>
    <w:rsid w:val="00994CDC"/>
    <w:rsid w:val="00995198"/>
    <w:rsid w:val="00995263"/>
    <w:rsid w:val="009953B8"/>
    <w:rsid w:val="00995BEB"/>
    <w:rsid w:val="0099634A"/>
    <w:rsid w:val="009964B4"/>
    <w:rsid w:val="009969B2"/>
    <w:rsid w:val="00996E5D"/>
    <w:rsid w:val="00997003"/>
    <w:rsid w:val="0099704D"/>
    <w:rsid w:val="00997393"/>
    <w:rsid w:val="009973A9"/>
    <w:rsid w:val="009974D6"/>
    <w:rsid w:val="00997626"/>
    <w:rsid w:val="0099783E"/>
    <w:rsid w:val="009A0172"/>
    <w:rsid w:val="009A021F"/>
    <w:rsid w:val="009A0613"/>
    <w:rsid w:val="009A07E4"/>
    <w:rsid w:val="009A089D"/>
    <w:rsid w:val="009A08FF"/>
    <w:rsid w:val="009A0B1A"/>
    <w:rsid w:val="009A0BAF"/>
    <w:rsid w:val="009A0C66"/>
    <w:rsid w:val="009A130A"/>
    <w:rsid w:val="009A1323"/>
    <w:rsid w:val="009A13F8"/>
    <w:rsid w:val="009A1B26"/>
    <w:rsid w:val="009A1B9B"/>
    <w:rsid w:val="009A1C3E"/>
    <w:rsid w:val="009A1C6F"/>
    <w:rsid w:val="009A1ED0"/>
    <w:rsid w:val="009A2766"/>
    <w:rsid w:val="009A276D"/>
    <w:rsid w:val="009A280B"/>
    <w:rsid w:val="009A2CDB"/>
    <w:rsid w:val="009A2CFE"/>
    <w:rsid w:val="009A2EED"/>
    <w:rsid w:val="009A2FDD"/>
    <w:rsid w:val="009A3209"/>
    <w:rsid w:val="009A3596"/>
    <w:rsid w:val="009A3636"/>
    <w:rsid w:val="009A37E3"/>
    <w:rsid w:val="009A3A68"/>
    <w:rsid w:val="009A3E52"/>
    <w:rsid w:val="009A3E9C"/>
    <w:rsid w:val="009A412C"/>
    <w:rsid w:val="009A464A"/>
    <w:rsid w:val="009A478F"/>
    <w:rsid w:val="009A4798"/>
    <w:rsid w:val="009A4F02"/>
    <w:rsid w:val="009A549E"/>
    <w:rsid w:val="009A5CC1"/>
    <w:rsid w:val="009A5E21"/>
    <w:rsid w:val="009A5EED"/>
    <w:rsid w:val="009A613C"/>
    <w:rsid w:val="009A6426"/>
    <w:rsid w:val="009A690A"/>
    <w:rsid w:val="009A6A23"/>
    <w:rsid w:val="009A6A93"/>
    <w:rsid w:val="009A726D"/>
    <w:rsid w:val="009A7457"/>
    <w:rsid w:val="009A7663"/>
    <w:rsid w:val="009B0723"/>
    <w:rsid w:val="009B07A4"/>
    <w:rsid w:val="009B09D0"/>
    <w:rsid w:val="009B0AA4"/>
    <w:rsid w:val="009B0B03"/>
    <w:rsid w:val="009B1302"/>
    <w:rsid w:val="009B13AE"/>
    <w:rsid w:val="009B16CA"/>
    <w:rsid w:val="009B1A2B"/>
    <w:rsid w:val="009B22CA"/>
    <w:rsid w:val="009B245E"/>
    <w:rsid w:val="009B2548"/>
    <w:rsid w:val="009B2822"/>
    <w:rsid w:val="009B2B86"/>
    <w:rsid w:val="009B2DA1"/>
    <w:rsid w:val="009B3341"/>
    <w:rsid w:val="009B351B"/>
    <w:rsid w:val="009B38A2"/>
    <w:rsid w:val="009B3CFA"/>
    <w:rsid w:val="009B41B6"/>
    <w:rsid w:val="009B471B"/>
    <w:rsid w:val="009B4A96"/>
    <w:rsid w:val="009B4B22"/>
    <w:rsid w:val="009B4B24"/>
    <w:rsid w:val="009B4B59"/>
    <w:rsid w:val="009B4DAD"/>
    <w:rsid w:val="009B4DC9"/>
    <w:rsid w:val="009B509A"/>
    <w:rsid w:val="009B53E0"/>
    <w:rsid w:val="009B5711"/>
    <w:rsid w:val="009B59FE"/>
    <w:rsid w:val="009B5DE8"/>
    <w:rsid w:val="009B5DEA"/>
    <w:rsid w:val="009B5EFC"/>
    <w:rsid w:val="009B66E0"/>
    <w:rsid w:val="009B6C06"/>
    <w:rsid w:val="009B6E06"/>
    <w:rsid w:val="009B7183"/>
    <w:rsid w:val="009B71E1"/>
    <w:rsid w:val="009B7332"/>
    <w:rsid w:val="009B76DC"/>
    <w:rsid w:val="009B7B43"/>
    <w:rsid w:val="009B7E16"/>
    <w:rsid w:val="009C002F"/>
    <w:rsid w:val="009C01B9"/>
    <w:rsid w:val="009C053E"/>
    <w:rsid w:val="009C0727"/>
    <w:rsid w:val="009C0880"/>
    <w:rsid w:val="009C0AD0"/>
    <w:rsid w:val="009C0BAB"/>
    <w:rsid w:val="009C0CD7"/>
    <w:rsid w:val="009C0D55"/>
    <w:rsid w:val="009C0DC0"/>
    <w:rsid w:val="009C127E"/>
    <w:rsid w:val="009C1621"/>
    <w:rsid w:val="009C1842"/>
    <w:rsid w:val="009C1A1E"/>
    <w:rsid w:val="009C1B92"/>
    <w:rsid w:val="009C1EF1"/>
    <w:rsid w:val="009C1F61"/>
    <w:rsid w:val="009C22B1"/>
    <w:rsid w:val="009C274A"/>
    <w:rsid w:val="009C2926"/>
    <w:rsid w:val="009C2DC7"/>
    <w:rsid w:val="009C3049"/>
    <w:rsid w:val="009C3115"/>
    <w:rsid w:val="009C34AB"/>
    <w:rsid w:val="009C3835"/>
    <w:rsid w:val="009C3C11"/>
    <w:rsid w:val="009C3CEA"/>
    <w:rsid w:val="009C4171"/>
    <w:rsid w:val="009C496B"/>
    <w:rsid w:val="009C4B02"/>
    <w:rsid w:val="009C4EAD"/>
    <w:rsid w:val="009C5032"/>
    <w:rsid w:val="009C516D"/>
    <w:rsid w:val="009C52DC"/>
    <w:rsid w:val="009C5617"/>
    <w:rsid w:val="009C5903"/>
    <w:rsid w:val="009C63E1"/>
    <w:rsid w:val="009C65AA"/>
    <w:rsid w:val="009C6893"/>
    <w:rsid w:val="009C6B6C"/>
    <w:rsid w:val="009C707E"/>
    <w:rsid w:val="009C7212"/>
    <w:rsid w:val="009C76EA"/>
    <w:rsid w:val="009C7A6D"/>
    <w:rsid w:val="009C7C70"/>
    <w:rsid w:val="009C7EEC"/>
    <w:rsid w:val="009C7F07"/>
    <w:rsid w:val="009D0401"/>
    <w:rsid w:val="009D0524"/>
    <w:rsid w:val="009D063E"/>
    <w:rsid w:val="009D0664"/>
    <w:rsid w:val="009D06BC"/>
    <w:rsid w:val="009D0B43"/>
    <w:rsid w:val="009D0C49"/>
    <w:rsid w:val="009D0F07"/>
    <w:rsid w:val="009D1001"/>
    <w:rsid w:val="009D12D1"/>
    <w:rsid w:val="009D1806"/>
    <w:rsid w:val="009D19CB"/>
    <w:rsid w:val="009D1B63"/>
    <w:rsid w:val="009D2276"/>
    <w:rsid w:val="009D2465"/>
    <w:rsid w:val="009D264F"/>
    <w:rsid w:val="009D2C6D"/>
    <w:rsid w:val="009D2EB7"/>
    <w:rsid w:val="009D2F25"/>
    <w:rsid w:val="009D344B"/>
    <w:rsid w:val="009D355F"/>
    <w:rsid w:val="009D3663"/>
    <w:rsid w:val="009D37BC"/>
    <w:rsid w:val="009D38F9"/>
    <w:rsid w:val="009D3AFB"/>
    <w:rsid w:val="009D3EFD"/>
    <w:rsid w:val="009D41FD"/>
    <w:rsid w:val="009D4318"/>
    <w:rsid w:val="009D4933"/>
    <w:rsid w:val="009D4989"/>
    <w:rsid w:val="009D538F"/>
    <w:rsid w:val="009D65AB"/>
    <w:rsid w:val="009D67CB"/>
    <w:rsid w:val="009D6A97"/>
    <w:rsid w:val="009D6D2B"/>
    <w:rsid w:val="009D7010"/>
    <w:rsid w:val="009D7FA6"/>
    <w:rsid w:val="009E014A"/>
    <w:rsid w:val="009E05E5"/>
    <w:rsid w:val="009E06FF"/>
    <w:rsid w:val="009E0721"/>
    <w:rsid w:val="009E090F"/>
    <w:rsid w:val="009E0D5D"/>
    <w:rsid w:val="009E0DAA"/>
    <w:rsid w:val="009E1348"/>
    <w:rsid w:val="009E15F0"/>
    <w:rsid w:val="009E18F6"/>
    <w:rsid w:val="009E1B37"/>
    <w:rsid w:val="009E1CBA"/>
    <w:rsid w:val="009E1D8E"/>
    <w:rsid w:val="009E1F29"/>
    <w:rsid w:val="009E210C"/>
    <w:rsid w:val="009E23E1"/>
    <w:rsid w:val="009E2F98"/>
    <w:rsid w:val="009E3293"/>
    <w:rsid w:val="009E35D1"/>
    <w:rsid w:val="009E3B47"/>
    <w:rsid w:val="009E3BC3"/>
    <w:rsid w:val="009E3D54"/>
    <w:rsid w:val="009E4455"/>
    <w:rsid w:val="009E45E5"/>
    <w:rsid w:val="009E4EF6"/>
    <w:rsid w:val="009E5294"/>
    <w:rsid w:val="009E5371"/>
    <w:rsid w:val="009E589C"/>
    <w:rsid w:val="009E5AF5"/>
    <w:rsid w:val="009E5FF5"/>
    <w:rsid w:val="009E6228"/>
    <w:rsid w:val="009E6D6C"/>
    <w:rsid w:val="009E70C2"/>
    <w:rsid w:val="009E7379"/>
    <w:rsid w:val="009E77A5"/>
    <w:rsid w:val="009E79CA"/>
    <w:rsid w:val="009E7A8A"/>
    <w:rsid w:val="009E7AEE"/>
    <w:rsid w:val="009E7D21"/>
    <w:rsid w:val="009F0294"/>
    <w:rsid w:val="009F0797"/>
    <w:rsid w:val="009F0895"/>
    <w:rsid w:val="009F08C6"/>
    <w:rsid w:val="009F0A7E"/>
    <w:rsid w:val="009F0B70"/>
    <w:rsid w:val="009F0DFE"/>
    <w:rsid w:val="009F122F"/>
    <w:rsid w:val="009F1334"/>
    <w:rsid w:val="009F1629"/>
    <w:rsid w:val="009F2414"/>
    <w:rsid w:val="009F2431"/>
    <w:rsid w:val="009F25AA"/>
    <w:rsid w:val="009F290E"/>
    <w:rsid w:val="009F2A0B"/>
    <w:rsid w:val="009F2C06"/>
    <w:rsid w:val="009F3363"/>
    <w:rsid w:val="009F35A0"/>
    <w:rsid w:val="009F373B"/>
    <w:rsid w:val="009F3C1F"/>
    <w:rsid w:val="009F421F"/>
    <w:rsid w:val="009F454A"/>
    <w:rsid w:val="009F493C"/>
    <w:rsid w:val="009F49BF"/>
    <w:rsid w:val="009F546F"/>
    <w:rsid w:val="009F581E"/>
    <w:rsid w:val="009F5977"/>
    <w:rsid w:val="009F5B93"/>
    <w:rsid w:val="009F63E6"/>
    <w:rsid w:val="009F6608"/>
    <w:rsid w:val="009F6BF0"/>
    <w:rsid w:val="009F6F89"/>
    <w:rsid w:val="009F713E"/>
    <w:rsid w:val="009F716E"/>
    <w:rsid w:val="009F717C"/>
    <w:rsid w:val="009F732F"/>
    <w:rsid w:val="009F777F"/>
    <w:rsid w:val="009F7E8E"/>
    <w:rsid w:val="00A00280"/>
    <w:rsid w:val="00A0045B"/>
    <w:rsid w:val="00A0075A"/>
    <w:rsid w:val="00A00C89"/>
    <w:rsid w:val="00A00DD1"/>
    <w:rsid w:val="00A00DF3"/>
    <w:rsid w:val="00A011A5"/>
    <w:rsid w:val="00A01491"/>
    <w:rsid w:val="00A015A1"/>
    <w:rsid w:val="00A015F9"/>
    <w:rsid w:val="00A0174F"/>
    <w:rsid w:val="00A01C0F"/>
    <w:rsid w:val="00A01F1A"/>
    <w:rsid w:val="00A0228B"/>
    <w:rsid w:val="00A022FB"/>
    <w:rsid w:val="00A02570"/>
    <w:rsid w:val="00A029B3"/>
    <w:rsid w:val="00A029CA"/>
    <w:rsid w:val="00A029F3"/>
    <w:rsid w:val="00A03123"/>
    <w:rsid w:val="00A0318B"/>
    <w:rsid w:val="00A032F8"/>
    <w:rsid w:val="00A03479"/>
    <w:rsid w:val="00A03EE6"/>
    <w:rsid w:val="00A044F2"/>
    <w:rsid w:val="00A0464B"/>
    <w:rsid w:val="00A04663"/>
    <w:rsid w:val="00A049C0"/>
    <w:rsid w:val="00A04BC4"/>
    <w:rsid w:val="00A04FF9"/>
    <w:rsid w:val="00A0512F"/>
    <w:rsid w:val="00A05256"/>
    <w:rsid w:val="00A0598C"/>
    <w:rsid w:val="00A059D2"/>
    <w:rsid w:val="00A0608F"/>
    <w:rsid w:val="00A06891"/>
    <w:rsid w:val="00A0696A"/>
    <w:rsid w:val="00A07157"/>
    <w:rsid w:val="00A071F5"/>
    <w:rsid w:val="00A075B7"/>
    <w:rsid w:val="00A0780E"/>
    <w:rsid w:val="00A07C4C"/>
    <w:rsid w:val="00A07D8E"/>
    <w:rsid w:val="00A07DF2"/>
    <w:rsid w:val="00A07E9D"/>
    <w:rsid w:val="00A10045"/>
    <w:rsid w:val="00A1026A"/>
    <w:rsid w:val="00A1066D"/>
    <w:rsid w:val="00A108A4"/>
    <w:rsid w:val="00A108FE"/>
    <w:rsid w:val="00A109D5"/>
    <w:rsid w:val="00A11292"/>
    <w:rsid w:val="00A11437"/>
    <w:rsid w:val="00A1147A"/>
    <w:rsid w:val="00A1156B"/>
    <w:rsid w:val="00A11607"/>
    <w:rsid w:val="00A11DE5"/>
    <w:rsid w:val="00A12AB4"/>
    <w:rsid w:val="00A12F85"/>
    <w:rsid w:val="00A130D2"/>
    <w:rsid w:val="00A13265"/>
    <w:rsid w:val="00A1328D"/>
    <w:rsid w:val="00A133F6"/>
    <w:rsid w:val="00A13531"/>
    <w:rsid w:val="00A136E4"/>
    <w:rsid w:val="00A13991"/>
    <w:rsid w:val="00A13ADE"/>
    <w:rsid w:val="00A13AF4"/>
    <w:rsid w:val="00A13B9B"/>
    <w:rsid w:val="00A13FF9"/>
    <w:rsid w:val="00A140A9"/>
    <w:rsid w:val="00A1424F"/>
    <w:rsid w:val="00A1435A"/>
    <w:rsid w:val="00A14403"/>
    <w:rsid w:val="00A145F4"/>
    <w:rsid w:val="00A1466A"/>
    <w:rsid w:val="00A147B0"/>
    <w:rsid w:val="00A14A4D"/>
    <w:rsid w:val="00A14B36"/>
    <w:rsid w:val="00A14D76"/>
    <w:rsid w:val="00A14FA6"/>
    <w:rsid w:val="00A15066"/>
    <w:rsid w:val="00A15499"/>
    <w:rsid w:val="00A156D1"/>
    <w:rsid w:val="00A1570C"/>
    <w:rsid w:val="00A15967"/>
    <w:rsid w:val="00A159C7"/>
    <w:rsid w:val="00A164EF"/>
    <w:rsid w:val="00A16DDC"/>
    <w:rsid w:val="00A16E9E"/>
    <w:rsid w:val="00A171E2"/>
    <w:rsid w:val="00A17506"/>
    <w:rsid w:val="00A17C03"/>
    <w:rsid w:val="00A17C99"/>
    <w:rsid w:val="00A17E40"/>
    <w:rsid w:val="00A20026"/>
    <w:rsid w:val="00A205D1"/>
    <w:rsid w:val="00A2074D"/>
    <w:rsid w:val="00A20D55"/>
    <w:rsid w:val="00A21689"/>
    <w:rsid w:val="00A219A1"/>
    <w:rsid w:val="00A22156"/>
    <w:rsid w:val="00A22316"/>
    <w:rsid w:val="00A22929"/>
    <w:rsid w:val="00A22A8C"/>
    <w:rsid w:val="00A22D61"/>
    <w:rsid w:val="00A23594"/>
    <w:rsid w:val="00A2383E"/>
    <w:rsid w:val="00A23BB0"/>
    <w:rsid w:val="00A23C2C"/>
    <w:rsid w:val="00A2445C"/>
    <w:rsid w:val="00A24464"/>
    <w:rsid w:val="00A24692"/>
    <w:rsid w:val="00A24958"/>
    <w:rsid w:val="00A24C54"/>
    <w:rsid w:val="00A24C8F"/>
    <w:rsid w:val="00A256BD"/>
    <w:rsid w:val="00A25805"/>
    <w:rsid w:val="00A25A14"/>
    <w:rsid w:val="00A25E2C"/>
    <w:rsid w:val="00A261D9"/>
    <w:rsid w:val="00A263BB"/>
    <w:rsid w:val="00A26458"/>
    <w:rsid w:val="00A2688C"/>
    <w:rsid w:val="00A26AD9"/>
    <w:rsid w:val="00A273E6"/>
    <w:rsid w:val="00A27844"/>
    <w:rsid w:val="00A27F3F"/>
    <w:rsid w:val="00A3004D"/>
    <w:rsid w:val="00A30310"/>
    <w:rsid w:val="00A303DD"/>
    <w:rsid w:val="00A3043C"/>
    <w:rsid w:val="00A304E6"/>
    <w:rsid w:val="00A309B1"/>
    <w:rsid w:val="00A30B6E"/>
    <w:rsid w:val="00A30F54"/>
    <w:rsid w:val="00A311DA"/>
    <w:rsid w:val="00A317B4"/>
    <w:rsid w:val="00A32065"/>
    <w:rsid w:val="00A3231E"/>
    <w:rsid w:val="00A32352"/>
    <w:rsid w:val="00A32433"/>
    <w:rsid w:val="00A327A4"/>
    <w:rsid w:val="00A32B5B"/>
    <w:rsid w:val="00A33232"/>
    <w:rsid w:val="00A33F9E"/>
    <w:rsid w:val="00A33FC1"/>
    <w:rsid w:val="00A34373"/>
    <w:rsid w:val="00A34B92"/>
    <w:rsid w:val="00A34BDA"/>
    <w:rsid w:val="00A351B4"/>
    <w:rsid w:val="00A35733"/>
    <w:rsid w:val="00A35A85"/>
    <w:rsid w:val="00A35B55"/>
    <w:rsid w:val="00A35CCE"/>
    <w:rsid w:val="00A36397"/>
    <w:rsid w:val="00A3660F"/>
    <w:rsid w:val="00A36907"/>
    <w:rsid w:val="00A36A23"/>
    <w:rsid w:val="00A3714F"/>
    <w:rsid w:val="00A3726E"/>
    <w:rsid w:val="00A37C79"/>
    <w:rsid w:val="00A37E65"/>
    <w:rsid w:val="00A40131"/>
    <w:rsid w:val="00A4071E"/>
    <w:rsid w:val="00A409FE"/>
    <w:rsid w:val="00A40EDA"/>
    <w:rsid w:val="00A41401"/>
    <w:rsid w:val="00A41CA3"/>
    <w:rsid w:val="00A42120"/>
    <w:rsid w:val="00A4233C"/>
    <w:rsid w:val="00A42778"/>
    <w:rsid w:val="00A42D37"/>
    <w:rsid w:val="00A43481"/>
    <w:rsid w:val="00A4383C"/>
    <w:rsid w:val="00A447F4"/>
    <w:rsid w:val="00A44832"/>
    <w:rsid w:val="00A44B04"/>
    <w:rsid w:val="00A4520D"/>
    <w:rsid w:val="00A45518"/>
    <w:rsid w:val="00A4595D"/>
    <w:rsid w:val="00A46563"/>
    <w:rsid w:val="00A4674D"/>
    <w:rsid w:val="00A46936"/>
    <w:rsid w:val="00A472F1"/>
    <w:rsid w:val="00A47865"/>
    <w:rsid w:val="00A479A8"/>
    <w:rsid w:val="00A479B1"/>
    <w:rsid w:val="00A47BD8"/>
    <w:rsid w:val="00A5086B"/>
    <w:rsid w:val="00A50C90"/>
    <w:rsid w:val="00A50CD8"/>
    <w:rsid w:val="00A50E9D"/>
    <w:rsid w:val="00A51131"/>
    <w:rsid w:val="00A513D4"/>
    <w:rsid w:val="00A513F0"/>
    <w:rsid w:val="00A513FB"/>
    <w:rsid w:val="00A517BD"/>
    <w:rsid w:val="00A52172"/>
    <w:rsid w:val="00A52202"/>
    <w:rsid w:val="00A52774"/>
    <w:rsid w:val="00A52B22"/>
    <w:rsid w:val="00A52DFE"/>
    <w:rsid w:val="00A53198"/>
    <w:rsid w:val="00A5322A"/>
    <w:rsid w:val="00A532E2"/>
    <w:rsid w:val="00A53478"/>
    <w:rsid w:val="00A53627"/>
    <w:rsid w:val="00A53838"/>
    <w:rsid w:val="00A5394D"/>
    <w:rsid w:val="00A54515"/>
    <w:rsid w:val="00A54668"/>
    <w:rsid w:val="00A54706"/>
    <w:rsid w:val="00A54A1C"/>
    <w:rsid w:val="00A54C3B"/>
    <w:rsid w:val="00A550D5"/>
    <w:rsid w:val="00A558A9"/>
    <w:rsid w:val="00A55A61"/>
    <w:rsid w:val="00A55CE2"/>
    <w:rsid w:val="00A55F16"/>
    <w:rsid w:val="00A56477"/>
    <w:rsid w:val="00A56944"/>
    <w:rsid w:val="00A5699A"/>
    <w:rsid w:val="00A56CD8"/>
    <w:rsid w:val="00A57443"/>
    <w:rsid w:val="00A577AB"/>
    <w:rsid w:val="00A57A60"/>
    <w:rsid w:val="00A57B1D"/>
    <w:rsid w:val="00A57CCD"/>
    <w:rsid w:val="00A57E6D"/>
    <w:rsid w:val="00A602E5"/>
    <w:rsid w:val="00A603C3"/>
    <w:rsid w:val="00A60651"/>
    <w:rsid w:val="00A606DB"/>
    <w:rsid w:val="00A60E61"/>
    <w:rsid w:val="00A61546"/>
    <w:rsid w:val="00A61597"/>
    <w:rsid w:val="00A6165B"/>
    <w:rsid w:val="00A6177F"/>
    <w:rsid w:val="00A61A39"/>
    <w:rsid w:val="00A61B95"/>
    <w:rsid w:val="00A61D34"/>
    <w:rsid w:val="00A61D38"/>
    <w:rsid w:val="00A6232F"/>
    <w:rsid w:val="00A62523"/>
    <w:rsid w:val="00A6267C"/>
    <w:rsid w:val="00A62A33"/>
    <w:rsid w:val="00A62FED"/>
    <w:rsid w:val="00A63060"/>
    <w:rsid w:val="00A63542"/>
    <w:rsid w:val="00A63707"/>
    <w:rsid w:val="00A63B4F"/>
    <w:rsid w:val="00A63B60"/>
    <w:rsid w:val="00A63F83"/>
    <w:rsid w:val="00A64262"/>
    <w:rsid w:val="00A64268"/>
    <w:rsid w:val="00A643CA"/>
    <w:rsid w:val="00A64B14"/>
    <w:rsid w:val="00A64E5B"/>
    <w:rsid w:val="00A6546B"/>
    <w:rsid w:val="00A6594C"/>
    <w:rsid w:val="00A65B00"/>
    <w:rsid w:val="00A65CC9"/>
    <w:rsid w:val="00A65EF6"/>
    <w:rsid w:val="00A65F24"/>
    <w:rsid w:val="00A660B2"/>
    <w:rsid w:val="00A66216"/>
    <w:rsid w:val="00A66234"/>
    <w:rsid w:val="00A66A4E"/>
    <w:rsid w:val="00A66F5B"/>
    <w:rsid w:val="00A672D1"/>
    <w:rsid w:val="00A67838"/>
    <w:rsid w:val="00A67858"/>
    <w:rsid w:val="00A67892"/>
    <w:rsid w:val="00A67956"/>
    <w:rsid w:val="00A67CD0"/>
    <w:rsid w:val="00A70186"/>
    <w:rsid w:val="00A703B5"/>
    <w:rsid w:val="00A7075D"/>
    <w:rsid w:val="00A70A7C"/>
    <w:rsid w:val="00A70D4A"/>
    <w:rsid w:val="00A70F3C"/>
    <w:rsid w:val="00A710CE"/>
    <w:rsid w:val="00A710DA"/>
    <w:rsid w:val="00A71522"/>
    <w:rsid w:val="00A7157D"/>
    <w:rsid w:val="00A715F5"/>
    <w:rsid w:val="00A71684"/>
    <w:rsid w:val="00A7195E"/>
    <w:rsid w:val="00A719FE"/>
    <w:rsid w:val="00A71ED7"/>
    <w:rsid w:val="00A71F46"/>
    <w:rsid w:val="00A7245E"/>
    <w:rsid w:val="00A72B7F"/>
    <w:rsid w:val="00A72CE3"/>
    <w:rsid w:val="00A72D3D"/>
    <w:rsid w:val="00A73017"/>
    <w:rsid w:val="00A7312D"/>
    <w:rsid w:val="00A734C3"/>
    <w:rsid w:val="00A7365D"/>
    <w:rsid w:val="00A7369C"/>
    <w:rsid w:val="00A73F15"/>
    <w:rsid w:val="00A743B0"/>
    <w:rsid w:val="00A7461B"/>
    <w:rsid w:val="00A746DC"/>
    <w:rsid w:val="00A746EC"/>
    <w:rsid w:val="00A74851"/>
    <w:rsid w:val="00A748E6"/>
    <w:rsid w:val="00A74EB1"/>
    <w:rsid w:val="00A7557E"/>
    <w:rsid w:val="00A75C1D"/>
    <w:rsid w:val="00A76085"/>
    <w:rsid w:val="00A7612F"/>
    <w:rsid w:val="00A764BB"/>
    <w:rsid w:val="00A76945"/>
    <w:rsid w:val="00A76B4F"/>
    <w:rsid w:val="00A76C48"/>
    <w:rsid w:val="00A76CC2"/>
    <w:rsid w:val="00A76CE5"/>
    <w:rsid w:val="00A76E2A"/>
    <w:rsid w:val="00A771F6"/>
    <w:rsid w:val="00A7726B"/>
    <w:rsid w:val="00A7728A"/>
    <w:rsid w:val="00A7742B"/>
    <w:rsid w:val="00A77515"/>
    <w:rsid w:val="00A803F3"/>
    <w:rsid w:val="00A803F9"/>
    <w:rsid w:val="00A806FB"/>
    <w:rsid w:val="00A81080"/>
    <w:rsid w:val="00A81530"/>
    <w:rsid w:val="00A81989"/>
    <w:rsid w:val="00A81B17"/>
    <w:rsid w:val="00A81C49"/>
    <w:rsid w:val="00A81E15"/>
    <w:rsid w:val="00A81F0E"/>
    <w:rsid w:val="00A82394"/>
    <w:rsid w:val="00A82506"/>
    <w:rsid w:val="00A828D7"/>
    <w:rsid w:val="00A83054"/>
    <w:rsid w:val="00A836DC"/>
    <w:rsid w:val="00A836F3"/>
    <w:rsid w:val="00A837C9"/>
    <w:rsid w:val="00A83819"/>
    <w:rsid w:val="00A83B01"/>
    <w:rsid w:val="00A83CAC"/>
    <w:rsid w:val="00A84055"/>
    <w:rsid w:val="00A84282"/>
    <w:rsid w:val="00A8433E"/>
    <w:rsid w:val="00A84887"/>
    <w:rsid w:val="00A849FC"/>
    <w:rsid w:val="00A84DAB"/>
    <w:rsid w:val="00A84DBF"/>
    <w:rsid w:val="00A84F76"/>
    <w:rsid w:val="00A8514A"/>
    <w:rsid w:val="00A85386"/>
    <w:rsid w:val="00A858A6"/>
    <w:rsid w:val="00A86098"/>
    <w:rsid w:val="00A86526"/>
    <w:rsid w:val="00A866C6"/>
    <w:rsid w:val="00A86CD6"/>
    <w:rsid w:val="00A86EBF"/>
    <w:rsid w:val="00A87563"/>
    <w:rsid w:val="00A87A9B"/>
    <w:rsid w:val="00A87CA1"/>
    <w:rsid w:val="00A90145"/>
    <w:rsid w:val="00A90536"/>
    <w:rsid w:val="00A90613"/>
    <w:rsid w:val="00A908A4"/>
    <w:rsid w:val="00A909C8"/>
    <w:rsid w:val="00A909D2"/>
    <w:rsid w:val="00A91505"/>
    <w:rsid w:val="00A91523"/>
    <w:rsid w:val="00A9164F"/>
    <w:rsid w:val="00A916C6"/>
    <w:rsid w:val="00A9179C"/>
    <w:rsid w:val="00A919DC"/>
    <w:rsid w:val="00A9206D"/>
    <w:rsid w:val="00A927C2"/>
    <w:rsid w:val="00A930E8"/>
    <w:rsid w:val="00A933A5"/>
    <w:rsid w:val="00A93DD4"/>
    <w:rsid w:val="00A93F0A"/>
    <w:rsid w:val="00A9427A"/>
    <w:rsid w:val="00A94640"/>
    <w:rsid w:val="00A9472E"/>
    <w:rsid w:val="00A948A7"/>
    <w:rsid w:val="00A94FC2"/>
    <w:rsid w:val="00A95233"/>
    <w:rsid w:val="00A95596"/>
    <w:rsid w:val="00A961D4"/>
    <w:rsid w:val="00A96857"/>
    <w:rsid w:val="00A96B80"/>
    <w:rsid w:val="00A96D11"/>
    <w:rsid w:val="00A96F4C"/>
    <w:rsid w:val="00A970F6"/>
    <w:rsid w:val="00A9716A"/>
    <w:rsid w:val="00A971F1"/>
    <w:rsid w:val="00A975F7"/>
    <w:rsid w:val="00A97979"/>
    <w:rsid w:val="00A97FCB"/>
    <w:rsid w:val="00AA036B"/>
    <w:rsid w:val="00AA0765"/>
    <w:rsid w:val="00AA0B1E"/>
    <w:rsid w:val="00AA1170"/>
    <w:rsid w:val="00AA128A"/>
    <w:rsid w:val="00AA17CC"/>
    <w:rsid w:val="00AA2514"/>
    <w:rsid w:val="00AA285F"/>
    <w:rsid w:val="00AA297E"/>
    <w:rsid w:val="00AA36B2"/>
    <w:rsid w:val="00AA3B2E"/>
    <w:rsid w:val="00AA3F48"/>
    <w:rsid w:val="00AA4459"/>
    <w:rsid w:val="00AA48D4"/>
    <w:rsid w:val="00AA4A91"/>
    <w:rsid w:val="00AA4E1B"/>
    <w:rsid w:val="00AA56DE"/>
    <w:rsid w:val="00AA60F2"/>
    <w:rsid w:val="00AA67E2"/>
    <w:rsid w:val="00AA6936"/>
    <w:rsid w:val="00AA6C91"/>
    <w:rsid w:val="00AA6D44"/>
    <w:rsid w:val="00AA7001"/>
    <w:rsid w:val="00AA7119"/>
    <w:rsid w:val="00AA7856"/>
    <w:rsid w:val="00AA78D6"/>
    <w:rsid w:val="00AA7D86"/>
    <w:rsid w:val="00AB0236"/>
    <w:rsid w:val="00AB078F"/>
    <w:rsid w:val="00AB1599"/>
    <w:rsid w:val="00AB15A2"/>
    <w:rsid w:val="00AB1859"/>
    <w:rsid w:val="00AB1CC2"/>
    <w:rsid w:val="00AB22C4"/>
    <w:rsid w:val="00AB2AD9"/>
    <w:rsid w:val="00AB2B6F"/>
    <w:rsid w:val="00AB2D03"/>
    <w:rsid w:val="00AB2EB3"/>
    <w:rsid w:val="00AB304C"/>
    <w:rsid w:val="00AB3142"/>
    <w:rsid w:val="00AB3241"/>
    <w:rsid w:val="00AB3842"/>
    <w:rsid w:val="00AB39CE"/>
    <w:rsid w:val="00AB3CD2"/>
    <w:rsid w:val="00AB42D0"/>
    <w:rsid w:val="00AB4806"/>
    <w:rsid w:val="00AB5430"/>
    <w:rsid w:val="00AB56B2"/>
    <w:rsid w:val="00AB611A"/>
    <w:rsid w:val="00AB6244"/>
    <w:rsid w:val="00AB62DC"/>
    <w:rsid w:val="00AB683A"/>
    <w:rsid w:val="00AB68F4"/>
    <w:rsid w:val="00AB6CAE"/>
    <w:rsid w:val="00AB6DB0"/>
    <w:rsid w:val="00AB7060"/>
    <w:rsid w:val="00AB713D"/>
    <w:rsid w:val="00AB7259"/>
    <w:rsid w:val="00AB7E41"/>
    <w:rsid w:val="00AB7E44"/>
    <w:rsid w:val="00AC00B1"/>
    <w:rsid w:val="00AC0491"/>
    <w:rsid w:val="00AC05E5"/>
    <w:rsid w:val="00AC073A"/>
    <w:rsid w:val="00AC0A0A"/>
    <w:rsid w:val="00AC0A4E"/>
    <w:rsid w:val="00AC0B39"/>
    <w:rsid w:val="00AC0D65"/>
    <w:rsid w:val="00AC0F06"/>
    <w:rsid w:val="00AC0F71"/>
    <w:rsid w:val="00AC1193"/>
    <w:rsid w:val="00AC1423"/>
    <w:rsid w:val="00AC1648"/>
    <w:rsid w:val="00AC1751"/>
    <w:rsid w:val="00AC1D90"/>
    <w:rsid w:val="00AC1DD8"/>
    <w:rsid w:val="00AC1FCF"/>
    <w:rsid w:val="00AC207A"/>
    <w:rsid w:val="00AC2516"/>
    <w:rsid w:val="00AC2555"/>
    <w:rsid w:val="00AC278D"/>
    <w:rsid w:val="00AC2BD2"/>
    <w:rsid w:val="00AC3202"/>
    <w:rsid w:val="00AC33B8"/>
    <w:rsid w:val="00AC350C"/>
    <w:rsid w:val="00AC386D"/>
    <w:rsid w:val="00AC3BA8"/>
    <w:rsid w:val="00AC4090"/>
    <w:rsid w:val="00AC415F"/>
    <w:rsid w:val="00AC422D"/>
    <w:rsid w:val="00AC4670"/>
    <w:rsid w:val="00AC4BBC"/>
    <w:rsid w:val="00AC4D88"/>
    <w:rsid w:val="00AC4DC4"/>
    <w:rsid w:val="00AC4EC9"/>
    <w:rsid w:val="00AC5092"/>
    <w:rsid w:val="00AC527C"/>
    <w:rsid w:val="00AC559B"/>
    <w:rsid w:val="00AC55CC"/>
    <w:rsid w:val="00AC55FD"/>
    <w:rsid w:val="00AC5A7F"/>
    <w:rsid w:val="00AC5AF9"/>
    <w:rsid w:val="00AC5FD1"/>
    <w:rsid w:val="00AC6326"/>
    <w:rsid w:val="00AC6576"/>
    <w:rsid w:val="00AC6892"/>
    <w:rsid w:val="00AC6933"/>
    <w:rsid w:val="00AC6A27"/>
    <w:rsid w:val="00AC6B00"/>
    <w:rsid w:val="00AC6C82"/>
    <w:rsid w:val="00AC7063"/>
    <w:rsid w:val="00AC71E0"/>
    <w:rsid w:val="00AC7445"/>
    <w:rsid w:val="00AC775C"/>
    <w:rsid w:val="00AC7909"/>
    <w:rsid w:val="00AC7AA1"/>
    <w:rsid w:val="00AD01B4"/>
    <w:rsid w:val="00AD03B7"/>
    <w:rsid w:val="00AD0681"/>
    <w:rsid w:val="00AD0BDA"/>
    <w:rsid w:val="00AD10E4"/>
    <w:rsid w:val="00AD1111"/>
    <w:rsid w:val="00AD15BC"/>
    <w:rsid w:val="00AD1A89"/>
    <w:rsid w:val="00AD1AA4"/>
    <w:rsid w:val="00AD1C9C"/>
    <w:rsid w:val="00AD1D41"/>
    <w:rsid w:val="00AD2332"/>
    <w:rsid w:val="00AD2334"/>
    <w:rsid w:val="00AD2409"/>
    <w:rsid w:val="00AD2699"/>
    <w:rsid w:val="00AD2950"/>
    <w:rsid w:val="00AD34CE"/>
    <w:rsid w:val="00AD3C52"/>
    <w:rsid w:val="00AD4127"/>
    <w:rsid w:val="00AD419E"/>
    <w:rsid w:val="00AD46C6"/>
    <w:rsid w:val="00AD4EE6"/>
    <w:rsid w:val="00AD4F82"/>
    <w:rsid w:val="00AD5057"/>
    <w:rsid w:val="00AD526D"/>
    <w:rsid w:val="00AD53D9"/>
    <w:rsid w:val="00AD564C"/>
    <w:rsid w:val="00AD5704"/>
    <w:rsid w:val="00AD63DA"/>
    <w:rsid w:val="00AD670B"/>
    <w:rsid w:val="00AD6FFE"/>
    <w:rsid w:val="00AD7114"/>
    <w:rsid w:val="00AD7272"/>
    <w:rsid w:val="00AD72B1"/>
    <w:rsid w:val="00AD7818"/>
    <w:rsid w:val="00AD7EA2"/>
    <w:rsid w:val="00AE03E9"/>
    <w:rsid w:val="00AE0941"/>
    <w:rsid w:val="00AE0FE8"/>
    <w:rsid w:val="00AE130A"/>
    <w:rsid w:val="00AE1752"/>
    <w:rsid w:val="00AE184C"/>
    <w:rsid w:val="00AE1852"/>
    <w:rsid w:val="00AE199A"/>
    <w:rsid w:val="00AE19B6"/>
    <w:rsid w:val="00AE215D"/>
    <w:rsid w:val="00AE2628"/>
    <w:rsid w:val="00AE2A02"/>
    <w:rsid w:val="00AE2B39"/>
    <w:rsid w:val="00AE2D80"/>
    <w:rsid w:val="00AE2FBB"/>
    <w:rsid w:val="00AE368A"/>
    <w:rsid w:val="00AE38FC"/>
    <w:rsid w:val="00AE4485"/>
    <w:rsid w:val="00AE4561"/>
    <w:rsid w:val="00AE4BB6"/>
    <w:rsid w:val="00AE4C86"/>
    <w:rsid w:val="00AE4D06"/>
    <w:rsid w:val="00AE4F4F"/>
    <w:rsid w:val="00AE505A"/>
    <w:rsid w:val="00AE5124"/>
    <w:rsid w:val="00AE5141"/>
    <w:rsid w:val="00AE5459"/>
    <w:rsid w:val="00AE5558"/>
    <w:rsid w:val="00AE5631"/>
    <w:rsid w:val="00AE5BC4"/>
    <w:rsid w:val="00AE5CE0"/>
    <w:rsid w:val="00AE5D12"/>
    <w:rsid w:val="00AE60FD"/>
    <w:rsid w:val="00AE6194"/>
    <w:rsid w:val="00AE6B57"/>
    <w:rsid w:val="00AE6C16"/>
    <w:rsid w:val="00AE6FB8"/>
    <w:rsid w:val="00AE7120"/>
    <w:rsid w:val="00AE747C"/>
    <w:rsid w:val="00AE75D6"/>
    <w:rsid w:val="00AE7892"/>
    <w:rsid w:val="00AF022B"/>
    <w:rsid w:val="00AF06BD"/>
    <w:rsid w:val="00AF0803"/>
    <w:rsid w:val="00AF0DAA"/>
    <w:rsid w:val="00AF1176"/>
    <w:rsid w:val="00AF182C"/>
    <w:rsid w:val="00AF18F8"/>
    <w:rsid w:val="00AF1A68"/>
    <w:rsid w:val="00AF2691"/>
    <w:rsid w:val="00AF27CC"/>
    <w:rsid w:val="00AF28E3"/>
    <w:rsid w:val="00AF2C08"/>
    <w:rsid w:val="00AF2FBD"/>
    <w:rsid w:val="00AF32CA"/>
    <w:rsid w:val="00AF331D"/>
    <w:rsid w:val="00AF3B93"/>
    <w:rsid w:val="00AF3D8D"/>
    <w:rsid w:val="00AF41A1"/>
    <w:rsid w:val="00AF427D"/>
    <w:rsid w:val="00AF44B0"/>
    <w:rsid w:val="00AF4830"/>
    <w:rsid w:val="00AF49FD"/>
    <w:rsid w:val="00AF4A6D"/>
    <w:rsid w:val="00AF4EF3"/>
    <w:rsid w:val="00AF4FA6"/>
    <w:rsid w:val="00AF539E"/>
    <w:rsid w:val="00AF55EE"/>
    <w:rsid w:val="00AF5A34"/>
    <w:rsid w:val="00AF61FA"/>
    <w:rsid w:val="00AF6256"/>
    <w:rsid w:val="00AF6713"/>
    <w:rsid w:val="00AF68A6"/>
    <w:rsid w:val="00AF6A6C"/>
    <w:rsid w:val="00AF6AD2"/>
    <w:rsid w:val="00AF6AEC"/>
    <w:rsid w:val="00AF6C62"/>
    <w:rsid w:val="00AF6DC6"/>
    <w:rsid w:val="00AF74E5"/>
    <w:rsid w:val="00AF7780"/>
    <w:rsid w:val="00AF7CB4"/>
    <w:rsid w:val="00AF7D81"/>
    <w:rsid w:val="00AF7D96"/>
    <w:rsid w:val="00AF7E13"/>
    <w:rsid w:val="00AF7FD4"/>
    <w:rsid w:val="00B0002E"/>
    <w:rsid w:val="00B0035E"/>
    <w:rsid w:val="00B00720"/>
    <w:rsid w:val="00B00AEB"/>
    <w:rsid w:val="00B00D06"/>
    <w:rsid w:val="00B01321"/>
    <w:rsid w:val="00B01461"/>
    <w:rsid w:val="00B01620"/>
    <w:rsid w:val="00B01948"/>
    <w:rsid w:val="00B019A5"/>
    <w:rsid w:val="00B01C2D"/>
    <w:rsid w:val="00B01D2D"/>
    <w:rsid w:val="00B01EBD"/>
    <w:rsid w:val="00B0215F"/>
    <w:rsid w:val="00B02444"/>
    <w:rsid w:val="00B02518"/>
    <w:rsid w:val="00B02812"/>
    <w:rsid w:val="00B02845"/>
    <w:rsid w:val="00B02B55"/>
    <w:rsid w:val="00B02BA6"/>
    <w:rsid w:val="00B02BE0"/>
    <w:rsid w:val="00B03387"/>
    <w:rsid w:val="00B03C82"/>
    <w:rsid w:val="00B0410D"/>
    <w:rsid w:val="00B04115"/>
    <w:rsid w:val="00B042A0"/>
    <w:rsid w:val="00B04555"/>
    <w:rsid w:val="00B04B4D"/>
    <w:rsid w:val="00B04FC0"/>
    <w:rsid w:val="00B051FF"/>
    <w:rsid w:val="00B05488"/>
    <w:rsid w:val="00B05772"/>
    <w:rsid w:val="00B05A9C"/>
    <w:rsid w:val="00B05C59"/>
    <w:rsid w:val="00B061A5"/>
    <w:rsid w:val="00B0623E"/>
    <w:rsid w:val="00B06463"/>
    <w:rsid w:val="00B0654C"/>
    <w:rsid w:val="00B06A39"/>
    <w:rsid w:val="00B06E1F"/>
    <w:rsid w:val="00B06F1D"/>
    <w:rsid w:val="00B06F85"/>
    <w:rsid w:val="00B07243"/>
    <w:rsid w:val="00B0767D"/>
    <w:rsid w:val="00B07870"/>
    <w:rsid w:val="00B0795D"/>
    <w:rsid w:val="00B07E85"/>
    <w:rsid w:val="00B07F8B"/>
    <w:rsid w:val="00B07FAA"/>
    <w:rsid w:val="00B108AB"/>
    <w:rsid w:val="00B108F5"/>
    <w:rsid w:val="00B109E1"/>
    <w:rsid w:val="00B10A68"/>
    <w:rsid w:val="00B10BF1"/>
    <w:rsid w:val="00B10E99"/>
    <w:rsid w:val="00B10F95"/>
    <w:rsid w:val="00B11152"/>
    <w:rsid w:val="00B11778"/>
    <w:rsid w:val="00B11AC0"/>
    <w:rsid w:val="00B11B59"/>
    <w:rsid w:val="00B11BB3"/>
    <w:rsid w:val="00B11E81"/>
    <w:rsid w:val="00B126A2"/>
    <w:rsid w:val="00B12BBF"/>
    <w:rsid w:val="00B12EC2"/>
    <w:rsid w:val="00B130EA"/>
    <w:rsid w:val="00B13804"/>
    <w:rsid w:val="00B13A40"/>
    <w:rsid w:val="00B13B24"/>
    <w:rsid w:val="00B14029"/>
    <w:rsid w:val="00B1414B"/>
    <w:rsid w:val="00B1473A"/>
    <w:rsid w:val="00B14773"/>
    <w:rsid w:val="00B1480B"/>
    <w:rsid w:val="00B148A0"/>
    <w:rsid w:val="00B14E31"/>
    <w:rsid w:val="00B14FBB"/>
    <w:rsid w:val="00B15825"/>
    <w:rsid w:val="00B159AE"/>
    <w:rsid w:val="00B15BC0"/>
    <w:rsid w:val="00B15E55"/>
    <w:rsid w:val="00B160AA"/>
    <w:rsid w:val="00B16238"/>
    <w:rsid w:val="00B162AC"/>
    <w:rsid w:val="00B16448"/>
    <w:rsid w:val="00B16945"/>
    <w:rsid w:val="00B16FE2"/>
    <w:rsid w:val="00B170F2"/>
    <w:rsid w:val="00B173DE"/>
    <w:rsid w:val="00B1754A"/>
    <w:rsid w:val="00B175CF"/>
    <w:rsid w:val="00B175E6"/>
    <w:rsid w:val="00B17650"/>
    <w:rsid w:val="00B1776E"/>
    <w:rsid w:val="00B17809"/>
    <w:rsid w:val="00B17ACB"/>
    <w:rsid w:val="00B17F85"/>
    <w:rsid w:val="00B2044A"/>
    <w:rsid w:val="00B204E7"/>
    <w:rsid w:val="00B205B2"/>
    <w:rsid w:val="00B20B9F"/>
    <w:rsid w:val="00B20EBC"/>
    <w:rsid w:val="00B2126E"/>
    <w:rsid w:val="00B21802"/>
    <w:rsid w:val="00B218F3"/>
    <w:rsid w:val="00B21A4E"/>
    <w:rsid w:val="00B21C94"/>
    <w:rsid w:val="00B21D3E"/>
    <w:rsid w:val="00B21E37"/>
    <w:rsid w:val="00B21F9E"/>
    <w:rsid w:val="00B2226B"/>
    <w:rsid w:val="00B22D4E"/>
    <w:rsid w:val="00B23994"/>
    <w:rsid w:val="00B23B71"/>
    <w:rsid w:val="00B24093"/>
    <w:rsid w:val="00B241AD"/>
    <w:rsid w:val="00B242F0"/>
    <w:rsid w:val="00B244BB"/>
    <w:rsid w:val="00B24D7D"/>
    <w:rsid w:val="00B25279"/>
    <w:rsid w:val="00B25345"/>
    <w:rsid w:val="00B25661"/>
    <w:rsid w:val="00B261C2"/>
    <w:rsid w:val="00B267C3"/>
    <w:rsid w:val="00B269A8"/>
    <w:rsid w:val="00B26A91"/>
    <w:rsid w:val="00B26E51"/>
    <w:rsid w:val="00B26E5F"/>
    <w:rsid w:val="00B26FED"/>
    <w:rsid w:val="00B272C2"/>
    <w:rsid w:val="00B274C7"/>
    <w:rsid w:val="00B27559"/>
    <w:rsid w:val="00B27962"/>
    <w:rsid w:val="00B2796B"/>
    <w:rsid w:val="00B27DC7"/>
    <w:rsid w:val="00B30369"/>
    <w:rsid w:val="00B30688"/>
    <w:rsid w:val="00B3077F"/>
    <w:rsid w:val="00B307CD"/>
    <w:rsid w:val="00B308ED"/>
    <w:rsid w:val="00B31026"/>
    <w:rsid w:val="00B31235"/>
    <w:rsid w:val="00B31798"/>
    <w:rsid w:val="00B31A17"/>
    <w:rsid w:val="00B31B6F"/>
    <w:rsid w:val="00B31CA9"/>
    <w:rsid w:val="00B3219E"/>
    <w:rsid w:val="00B321A9"/>
    <w:rsid w:val="00B32229"/>
    <w:rsid w:val="00B324AD"/>
    <w:rsid w:val="00B328EB"/>
    <w:rsid w:val="00B32D67"/>
    <w:rsid w:val="00B32D77"/>
    <w:rsid w:val="00B32FF1"/>
    <w:rsid w:val="00B33179"/>
    <w:rsid w:val="00B336CA"/>
    <w:rsid w:val="00B33756"/>
    <w:rsid w:val="00B33783"/>
    <w:rsid w:val="00B33A2A"/>
    <w:rsid w:val="00B340BD"/>
    <w:rsid w:val="00B34278"/>
    <w:rsid w:val="00B34A64"/>
    <w:rsid w:val="00B34B24"/>
    <w:rsid w:val="00B350EE"/>
    <w:rsid w:val="00B35646"/>
    <w:rsid w:val="00B35743"/>
    <w:rsid w:val="00B35B51"/>
    <w:rsid w:val="00B35C52"/>
    <w:rsid w:val="00B35D24"/>
    <w:rsid w:val="00B35E38"/>
    <w:rsid w:val="00B35F2B"/>
    <w:rsid w:val="00B362D6"/>
    <w:rsid w:val="00B36BA2"/>
    <w:rsid w:val="00B36F2A"/>
    <w:rsid w:val="00B37110"/>
    <w:rsid w:val="00B3713B"/>
    <w:rsid w:val="00B37243"/>
    <w:rsid w:val="00B373F7"/>
    <w:rsid w:val="00B37F06"/>
    <w:rsid w:val="00B405A7"/>
    <w:rsid w:val="00B4068C"/>
    <w:rsid w:val="00B40734"/>
    <w:rsid w:val="00B409DF"/>
    <w:rsid w:val="00B40A10"/>
    <w:rsid w:val="00B40B63"/>
    <w:rsid w:val="00B40EAF"/>
    <w:rsid w:val="00B41130"/>
    <w:rsid w:val="00B417CD"/>
    <w:rsid w:val="00B41C68"/>
    <w:rsid w:val="00B41F8B"/>
    <w:rsid w:val="00B41FB5"/>
    <w:rsid w:val="00B423CE"/>
    <w:rsid w:val="00B42440"/>
    <w:rsid w:val="00B42680"/>
    <w:rsid w:val="00B4270B"/>
    <w:rsid w:val="00B4297F"/>
    <w:rsid w:val="00B42AE4"/>
    <w:rsid w:val="00B4340D"/>
    <w:rsid w:val="00B43A60"/>
    <w:rsid w:val="00B43DFC"/>
    <w:rsid w:val="00B43E07"/>
    <w:rsid w:val="00B43E6E"/>
    <w:rsid w:val="00B44DF4"/>
    <w:rsid w:val="00B44F14"/>
    <w:rsid w:val="00B45060"/>
    <w:rsid w:val="00B452DF"/>
    <w:rsid w:val="00B45528"/>
    <w:rsid w:val="00B45601"/>
    <w:rsid w:val="00B45D16"/>
    <w:rsid w:val="00B45E12"/>
    <w:rsid w:val="00B466C4"/>
    <w:rsid w:val="00B468CA"/>
    <w:rsid w:val="00B46B54"/>
    <w:rsid w:val="00B46BA0"/>
    <w:rsid w:val="00B47249"/>
    <w:rsid w:val="00B47546"/>
    <w:rsid w:val="00B475BF"/>
    <w:rsid w:val="00B47A2A"/>
    <w:rsid w:val="00B47B24"/>
    <w:rsid w:val="00B47B64"/>
    <w:rsid w:val="00B47F4C"/>
    <w:rsid w:val="00B50001"/>
    <w:rsid w:val="00B501BA"/>
    <w:rsid w:val="00B50457"/>
    <w:rsid w:val="00B5089F"/>
    <w:rsid w:val="00B50CFF"/>
    <w:rsid w:val="00B50D88"/>
    <w:rsid w:val="00B50E4D"/>
    <w:rsid w:val="00B50EBB"/>
    <w:rsid w:val="00B51F10"/>
    <w:rsid w:val="00B5388F"/>
    <w:rsid w:val="00B53A2E"/>
    <w:rsid w:val="00B53C5F"/>
    <w:rsid w:val="00B53C86"/>
    <w:rsid w:val="00B53FF9"/>
    <w:rsid w:val="00B546A4"/>
    <w:rsid w:val="00B5477A"/>
    <w:rsid w:val="00B547C5"/>
    <w:rsid w:val="00B5483A"/>
    <w:rsid w:val="00B54C7F"/>
    <w:rsid w:val="00B5531D"/>
    <w:rsid w:val="00B5576A"/>
    <w:rsid w:val="00B557F6"/>
    <w:rsid w:val="00B55D33"/>
    <w:rsid w:val="00B55F8B"/>
    <w:rsid w:val="00B567A0"/>
    <w:rsid w:val="00B56AEC"/>
    <w:rsid w:val="00B56D3A"/>
    <w:rsid w:val="00B56E05"/>
    <w:rsid w:val="00B56E87"/>
    <w:rsid w:val="00B56F0F"/>
    <w:rsid w:val="00B57547"/>
    <w:rsid w:val="00B57B19"/>
    <w:rsid w:val="00B57BA9"/>
    <w:rsid w:val="00B57ED4"/>
    <w:rsid w:val="00B60386"/>
    <w:rsid w:val="00B60640"/>
    <w:rsid w:val="00B60822"/>
    <w:rsid w:val="00B60D9D"/>
    <w:rsid w:val="00B60DAD"/>
    <w:rsid w:val="00B61050"/>
    <w:rsid w:val="00B61194"/>
    <w:rsid w:val="00B619F9"/>
    <w:rsid w:val="00B62061"/>
    <w:rsid w:val="00B6288A"/>
    <w:rsid w:val="00B62B8A"/>
    <w:rsid w:val="00B633BB"/>
    <w:rsid w:val="00B63A3C"/>
    <w:rsid w:val="00B640A4"/>
    <w:rsid w:val="00B643A4"/>
    <w:rsid w:val="00B64EE8"/>
    <w:rsid w:val="00B6539D"/>
    <w:rsid w:val="00B65FB5"/>
    <w:rsid w:val="00B65FCD"/>
    <w:rsid w:val="00B66413"/>
    <w:rsid w:val="00B6683E"/>
    <w:rsid w:val="00B66AF2"/>
    <w:rsid w:val="00B66E2F"/>
    <w:rsid w:val="00B66FF3"/>
    <w:rsid w:val="00B67967"/>
    <w:rsid w:val="00B701E8"/>
    <w:rsid w:val="00B7078D"/>
    <w:rsid w:val="00B70933"/>
    <w:rsid w:val="00B70F09"/>
    <w:rsid w:val="00B710B7"/>
    <w:rsid w:val="00B7118F"/>
    <w:rsid w:val="00B71681"/>
    <w:rsid w:val="00B719A1"/>
    <w:rsid w:val="00B71DCE"/>
    <w:rsid w:val="00B71E36"/>
    <w:rsid w:val="00B71F6E"/>
    <w:rsid w:val="00B72040"/>
    <w:rsid w:val="00B724A6"/>
    <w:rsid w:val="00B725BA"/>
    <w:rsid w:val="00B72794"/>
    <w:rsid w:val="00B729B5"/>
    <w:rsid w:val="00B72DD2"/>
    <w:rsid w:val="00B73134"/>
    <w:rsid w:val="00B73602"/>
    <w:rsid w:val="00B737B2"/>
    <w:rsid w:val="00B7390E"/>
    <w:rsid w:val="00B73EC2"/>
    <w:rsid w:val="00B7402B"/>
    <w:rsid w:val="00B74903"/>
    <w:rsid w:val="00B74B57"/>
    <w:rsid w:val="00B751ED"/>
    <w:rsid w:val="00B75329"/>
    <w:rsid w:val="00B7539F"/>
    <w:rsid w:val="00B753F8"/>
    <w:rsid w:val="00B7540B"/>
    <w:rsid w:val="00B757D8"/>
    <w:rsid w:val="00B75A45"/>
    <w:rsid w:val="00B75CAF"/>
    <w:rsid w:val="00B75CBC"/>
    <w:rsid w:val="00B75D7F"/>
    <w:rsid w:val="00B75DCF"/>
    <w:rsid w:val="00B75E63"/>
    <w:rsid w:val="00B76143"/>
    <w:rsid w:val="00B764FC"/>
    <w:rsid w:val="00B767E7"/>
    <w:rsid w:val="00B767F0"/>
    <w:rsid w:val="00B76C53"/>
    <w:rsid w:val="00B77459"/>
    <w:rsid w:val="00B775E5"/>
    <w:rsid w:val="00B7788D"/>
    <w:rsid w:val="00B779D4"/>
    <w:rsid w:val="00B77C31"/>
    <w:rsid w:val="00B77C3C"/>
    <w:rsid w:val="00B77F6D"/>
    <w:rsid w:val="00B77FD4"/>
    <w:rsid w:val="00B80223"/>
    <w:rsid w:val="00B80389"/>
    <w:rsid w:val="00B80844"/>
    <w:rsid w:val="00B80A73"/>
    <w:rsid w:val="00B80BD7"/>
    <w:rsid w:val="00B80F20"/>
    <w:rsid w:val="00B80F6A"/>
    <w:rsid w:val="00B810E6"/>
    <w:rsid w:val="00B814D7"/>
    <w:rsid w:val="00B81510"/>
    <w:rsid w:val="00B817A8"/>
    <w:rsid w:val="00B81B5F"/>
    <w:rsid w:val="00B81D38"/>
    <w:rsid w:val="00B82050"/>
    <w:rsid w:val="00B820D5"/>
    <w:rsid w:val="00B82334"/>
    <w:rsid w:val="00B82710"/>
    <w:rsid w:val="00B8285D"/>
    <w:rsid w:val="00B82880"/>
    <w:rsid w:val="00B82DDF"/>
    <w:rsid w:val="00B838E7"/>
    <w:rsid w:val="00B83AB2"/>
    <w:rsid w:val="00B83C9A"/>
    <w:rsid w:val="00B84705"/>
    <w:rsid w:val="00B84830"/>
    <w:rsid w:val="00B850A3"/>
    <w:rsid w:val="00B85179"/>
    <w:rsid w:val="00B852C0"/>
    <w:rsid w:val="00B85429"/>
    <w:rsid w:val="00B85507"/>
    <w:rsid w:val="00B85679"/>
    <w:rsid w:val="00B856AB"/>
    <w:rsid w:val="00B8576A"/>
    <w:rsid w:val="00B85CAC"/>
    <w:rsid w:val="00B860B6"/>
    <w:rsid w:val="00B861CF"/>
    <w:rsid w:val="00B86665"/>
    <w:rsid w:val="00B867F6"/>
    <w:rsid w:val="00B8694B"/>
    <w:rsid w:val="00B86CF4"/>
    <w:rsid w:val="00B86F57"/>
    <w:rsid w:val="00B87839"/>
    <w:rsid w:val="00B87CA9"/>
    <w:rsid w:val="00B902F2"/>
    <w:rsid w:val="00B9066A"/>
    <w:rsid w:val="00B90737"/>
    <w:rsid w:val="00B9154E"/>
    <w:rsid w:val="00B915F3"/>
    <w:rsid w:val="00B91964"/>
    <w:rsid w:val="00B91A57"/>
    <w:rsid w:val="00B91B90"/>
    <w:rsid w:val="00B92020"/>
    <w:rsid w:val="00B92AFC"/>
    <w:rsid w:val="00B92F46"/>
    <w:rsid w:val="00B932D8"/>
    <w:rsid w:val="00B935DA"/>
    <w:rsid w:val="00B94029"/>
    <w:rsid w:val="00B9436F"/>
    <w:rsid w:val="00B94F91"/>
    <w:rsid w:val="00B9552C"/>
    <w:rsid w:val="00B95B39"/>
    <w:rsid w:val="00B95B96"/>
    <w:rsid w:val="00B962FD"/>
    <w:rsid w:val="00B96338"/>
    <w:rsid w:val="00B964CE"/>
    <w:rsid w:val="00B96664"/>
    <w:rsid w:val="00B96AE2"/>
    <w:rsid w:val="00B96E7F"/>
    <w:rsid w:val="00B96F35"/>
    <w:rsid w:val="00B974FE"/>
    <w:rsid w:val="00BA01B3"/>
    <w:rsid w:val="00BA03CF"/>
    <w:rsid w:val="00BA0788"/>
    <w:rsid w:val="00BA07A5"/>
    <w:rsid w:val="00BA0963"/>
    <w:rsid w:val="00BA0A58"/>
    <w:rsid w:val="00BA0AB5"/>
    <w:rsid w:val="00BA0DB3"/>
    <w:rsid w:val="00BA173D"/>
    <w:rsid w:val="00BA1A55"/>
    <w:rsid w:val="00BA20A9"/>
    <w:rsid w:val="00BA20DA"/>
    <w:rsid w:val="00BA2330"/>
    <w:rsid w:val="00BA24B1"/>
    <w:rsid w:val="00BA2ADE"/>
    <w:rsid w:val="00BA33D5"/>
    <w:rsid w:val="00BA35C3"/>
    <w:rsid w:val="00BA3639"/>
    <w:rsid w:val="00BA38ED"/>
    <w:rsid w:val="00BA392A"/>
    <w:rsid w:val="00BA3AB4"/>
    <w:rsid w:val="00BA3B2B"/>
    <w:rsid w:val="00BA3BCA"/>
    <w:rsid w:val="00BA4133"/>
    <w:rsid w:val="00BA426B"/>
    <w:rsid w:val="00BA43AE"/>
    <w:rsid w:val="00BA451E"/>
    <w:rsid w:val="00BA4C4B"/>
    <w:rsid w:val="00BA4F7A"/>
    <w:rsid w:val="00BA569B"/>
    <w:rsid w:val="00BA5859"/>
    <w:rsid w:val="00BA59F2"/>
    <w:rsid w:val="00BA5D99"/>
    <w:rsid w:val="00BA5FE8"/>
    <w:rsid w:val="00BA6514"/>
    <w:rsid w:val="00BA6B06"/>
    <w:rsid w:val="00BA6CBA"/>
    <w:rsid w:val="00BA75E6"/>
    <w:rsid w:val="00BA76A5"/>
    <w:rsid w:val="00BA7813"/>
    <w:rsid w:val="00BA7A8F"/>
    <w:rsid w:val="00BB0288"/>
    <w:rsid w:val="00BB07E0"/>
    <w:rsid w:val="00BB0A3C"/>
    <w:rsid w:val="00BB0E66"/>
    <w:rsid w:val="00BB0F66"/>
    <w:rsid w:val="00BB0FB1"/>
    <w:rsid w:val="00BB1287"/>
    <w:rsid w:val="00BB13BE"/>
    <w:rsid w:val="00BB15AC"/>
    <w:rsid w:val="00BB1795"/>
    <w:rsid w:val="00BB18D5"/>
    <w:rsid w:val="00BB1A3A"/>
    <w:rsid w:val="00BB1C8F"/>
    <w:rsid w:val="00BB1EB2"/>
    <w:rsid w:val="00BB203E"/>
    <w:rsid w:val="00BB20D7"/>
    <w:rsid w:val="00BB2766"/>
    <w:rsid w:val="00BB27AD"/>
    <w:rsid w:val="00BB2831"/>
    <w:rsid w:val="00BB2852"/>
    <w:rsid w:val="00BB378B"/>
    <w:rsid w:val="00BB3AAB"/>
    <w:rsid w:val="00BB4093"/>
    <w:rsid w:val="00BB41F5"/>
    <w:rsid w:val="00BB4278"/>
    <w:rsid w:val="00BB4393"/>
    <w:rsid w:val="00BB45C9"/>
    <w:rsid w:val="00BB4C4A"/>
    <w:rsid w:val="00BB4C82"/>
    <w:rsid w:val="00BB4D99"/>
    <w:rsid w:val="00BB4DA9"/>
    <w:rsid w:val="00BB4EF1"/>
    <w:rsid w:val="00BB4F91"/>
    <w:rsid w:val="00BB50AF"/>
    <w:rsid w:val="00BB51D0"/>
    <w:rsid w:val="00BB535B"/>
    <w:rsid w:val="00BB5364"/>
    <w:rsid w:val="00BB54FB"/>
    <w:rsid w:val="00BB5D15"/>
    <w:rsid w:val="00BB6119"/>
    <w:rsid w:val="00BB688B"/>
    <w:rsid w:val="00BB68B5"/>
    <w:rsid w:val="00BB6ABA"/>
    <w:rsid w:val="00BB6CDA"/>
    <w:rsid w:val="00BB6FF8"/>
    <w:rsid w:val="00BB70A6"/>
    <w:rsid w:val="00BB731F"/>
    <w:rsid w:val="00BB790E"/>
    <w:rsid w:val="00BC004B"/>
    <w:rsid w:val="00BC0294"/>
    <w:rsid w:val="00BC0BA9"/>
    <w:rsid w:val="00BC0EF9"/>
    <w:rsid w:val="00BC1120"/>
    <w:rsid w:val="00BC193B"/>
    <w:rsid w:val="00BC1A59"/>
    <w:rsid w:val="00BC1CD9"/>
    <w:rsid w:val="00BC1FBB"/>
    <w:rsid w:val="00BC2500"/>
    <w:rsid w:val="00BC2740"/>
    <w:rsid w:val="00BC2B4B"/>
    <w:rsid w:val="00BC2C7A"/>
    <w:rsid w:val="00BC2F63"/>
    <w:rsid w:val="00BC303E"/>
    <w:rsid w:val="00BC3160"/>
    <w:rsid w:val="00BC3389"/>
    <w:rsid w:val="00BC349D"/>
    <w:rsid w:val="00BC3944"/>
    <w:rsid w:val="00BC3D6F"/>
    <w:rsid w:val="00BC433A"/>
    <w:rsid w:val="00BC482A"/>
    <w:rsid w:val="00BC499B"/>
    <w:rsid w:val="00BC49B4"/>
    <w:rsid w:val="00BC4AE6"/>
    <w:rsid w:val="00BC4FCB"/>
    <w:rsid w:val="00BC503B"/>
    <w:rsid w:val="00BC5437"/>
    <w:rsid w:val="00BC56C4"/>
    <w:rsid w:val="00BC5967"/>
    <w:rsid w:val="00BC5B04"/>
    <w:rsid w:val="00BC5F4C"/>
    <w:rsid w:val="00BC6240"/>
    <w:rsid w:val="00BC6329"/>
    <w:rsid w:val="00BC67B4"/>
    <w:rsid w:val="00BC6C23"/>
    <w:rsid w:val="00BC72A6"/>
    <w:rsid w:val="00BC7330"/>
    <w:rsid w:val="00BC7B55"/>
    <w:rsid w:val="00BC7E19"/>
    <w:rsid w:val="00BC7E8D"/>
    <w:rsid w:val="00BD0538"/>
    <w:rsid w:val="00BD075C"/>
    <w:rsid w:val="00BD077E"/>
    <w:rsid w:val="00BD0819"/>
    <w:rsid w:val="00BD0C84"/>
    <w:rsid w:val="00BD0D0F"/>
    <w:rsid w:val="00BD15AC"/>
    <w:rsid w:val="00BD16A6"/>
    <w:rsid w:val="00BD1C11"/>
    <w:rsid w:val="00BD2216"/>
    <w:rsid w:val="00BD2A90"/>
    <w:rsid w:val="00BD34FA"/>
    <w:rsid w:val="00BD3D67"/>
    <w:rsid w:val="00BD3E89"/>
    <w:rsid w:val="00BD429C"/>
    <w:rsid w:val="00BD447E"/>
    <w:rsid w:val="00BD46E1"/>
    <w:rsid w:val="00BD4C79"/>
    <w:rsid w:val="00BD52CD"/>
    <w:rsid w:val="00BD569B"/>
    <w:rsid w:val="00BD5B7D"/>
    <w:rsid w:val="00BD5DD1"/>
    <w:rsid w:val="00BD5F1C"/>
    <w:rsid w:val="00BD6306"/>
    <w:rsid w:val="00BD63FC"/>
    <w:rsid w:val="00BD648B"/>
    <w:rsid w:val="00BD67B2"/>
    <w:rsid w:val="00BD69BB"/>
    <w:rsid w:val="00BD6CD0"/>
    <w:rsid w:val="00BD6D2C"/>
    <w:rsid w:val="00BD6D94"/>
    <w:rsid w:val="00BD6FF5"/>
    <w:rsid w:val="00BD71C7"/>
    <w:rsid w:val="00BD759D"/>
    <w:rsid w:val="00BD777C"/>
    <w:rsid w:val="00BD77FD"/>
    <w:rsid w:val="00BD7A4D"/>
    <w:rsid w:val="00BD7AD9"/>
    <w:rsid w:val="00BD7EE3"/>
    <w:rsid w:val="00BD7FFB"/>
    <w:rsid w:val="00BE02A1"/>
    <w:rsid w:val="00BE0384"/>
    <w:rsid w:val="00BE0911"/>
    <w:rsid w:val="00BE0A1B"/>
    <w:rsid w:val="00BE0C35"/>
    <w:rsid w:val="00BE1000"/>
    <w:rsid w:val="00BE1043"/>
    <w:rsid w:val="00BE135D"/>
    <w:rsid w:val="00BE1573"/>
    <w:rsid w:val="00BE1747"/>
    <w:rsid w:val="00BE18C1"/>
    <w:rsid w:val="00BE1A97"/>
    <w:rsid w:val="00BE1B77"/>
    <w:rsid w:val="00BE1B9B"/>
    <w:rsid w:val="00BE1D88"/>
    <w:rsid w:val="00BE1E1A"/>
    <w:rsid w:val="00BE1E6B"/>
    <w:rsid w:val="00BE27B6"/>
    <w:rsid w:val="00BE30EA"/>
    <w:rsid w:val="00BE3122"/>
    <w:rsid w:val="00BE31D1"/>
    <w:rsid w:val="00BE321C"/>
    <w:rsid w:val="00BE33AA"/>
    <w:rsid w:val="00BE34CE"/>
    <w:rsid w:val="00BE35D2"/>
    <w:rsid w:val="00BE3A41"/>
    <w:rsid w:val="00BE3B2D"/>
    <w:rsid w:val="00BE3FD9"/>
    <w:rsid w:val="00BE40BC"/>
    <w:rsid w:val="00BE42F2"/>
    <w:rsid w:val="00BE4927"/>
    <w:rsid w:val="00BE4CCB"/>
    <w:rsid w:val="00BE5111"/>
    <w:rsid w:val="00BE597B"/>
    <w:rsid w:val="00BE5AC5"/>
    <w:rsid w:val="00BE5BC0"/>
    <w:rsid w:val="00BE5BEB"/>
    <w:rsid w:val="00BE5C19"/>
    <w:rsid w:val="00BE5CEC"/>
    <w:rsid w:val="00BE6232"/>
    <w:rsid w:val="00BE636E"/>
    <w:rsid w:val="00BE6432"/>
    <w:rsid w:val="00BE6999"/>
    <w:rsid w:val="00BE6A1F"/>
    <w:rsid w:val="00BE6C5E"/>
    <w:rsid w:val="00BE6DC7"/>
    <w:rsid w:val="00BE70F0"/>
    <w:rsid w:val="00BE7582"/>
    <w:rsid w:val="00BE7885"/>
    <w:rsid w:val="00BF0299"/>
    <w:rsid w:val="00BF02AD"/>
    <w:rsid w:val="00BF030A"/>
    <w:rsid w:val="00BF03A0"/>
    <w:rsid w:val="00BF06D6"/>
    <w:rsid w:val="00BF099E"/>
    <w:rsid w:val="00BF0CDB"/>
    <w:rsid w:val="00BF129F"/>
    <w:rsid w:val="00BF1E90"/>
    <w:rsid w:val="00BF1ED8"/>
    <w:rsid w:val="00BF2D55"/>
    <w:rsid w:val="00BF2E9F"/>
    <w:rsid w:val="00BF3561"/>
    <w:rsid w:val="00BF3798"/>
    <w:rsid w:val="00BF388A"/>
    <w:rsid w:val="00BF397C"/>
    <w:rsid w:val="00BF3A6F"/>
    <w:rsid w:val="00BF3CCB"/>
    <w:rsid w:val="00BF402A"/>
    <w:rsid w:val="00BF41AD"/>
    <w:rsid w:val="00BF461D"/>
    <w:rsid w:val="00BF4747"/>
    <w:rsid w:val="00BF4D06"/>
    <w:rsid w:val="00BF4F95"/>
    <w:rsid w:val="00BF5143"/>
    <w:rsid w:val="00BF51AB"/>
    <w:rsid w:val="00BF54B0"/>
    <w:rsid w:val="00BF5543"/>
    <w:rsid w:val="00BF5D09"/>
    <w:rsid w:val="00BF5D7C"/>
    <w:rsid w:val="00BF5DAA"/>
    <w:rsid w:val="00BF5E85"/>
    <w:rsid w:val="00BF6027"/>
    <w:rsid w:val="00BF6777"/>
    <w:rsid w:val="00BF6B39"/>
    <w:rsid w:val="00BF7052"/>
    <w:rsid w:val="00BF7177"/>
    <w:rsid w:val="00BF72BE"/>
    <w:rsid w:val="00BF75F2"/>
    <w:rsid w:val="00BF7793"/>
    <w:rsid w:val="00BF780D"/>
    <w:rsid w:val="00BF7AD4"/>
    <w:rsid w:val="00BF7C47"/>
    <w:rsid w:val="00C005CA"/>
    <w:rsid w:val="00C006CD"/>
    <w:rsid w:val="00C00AC8"/>
    <w:rsid w:val="00C00B16"/>
    <w:rsid w:val="00C00CD9"/>
    <w:rsid w:val="00C00EDC"/>
    <w:rsid w:val="00C01087"/>
    <w:rsid w:val="00C010AF"/>
    <w:rsid w:val="00C0118F"/>
    <w:rsid w:val="00C025E4"/>
    <w:rsid w:val="00C02C74"/>
    <w:rsid w:val="00C03215"/>
    <w:rsid w:val="00C03347"/>
    <w:rsid w:val="00C0363B"/>
    <w:rsid w:val="00C037D0"/>
    <w:rsid w:val="00C03E12"/>
    <w:rsid w:val="00C04AA2"/>
    <w:rsid w:val="00C04C07"/>
    <w:rsid w:val="00C04C82"/>
    <w:rsid w:val="00C057EA"/>
    <w:rsid w:val="00C05A89"/>
    <w:rsid w:val="00C05C6D"/>
    <w:rsid w:val="00C05FBC"/>
    <w:rsid w:val="00C065B3"/>
    <w:rsid w:val="00C06689"/>
    <w:rsid w:val="00C06715"/>
    <w:rsid w:val="00C068B6"/>
    <w:rsid w:val="00C07174"/>
    <w:rsid w:val="00C07584"/>
    <w:rsid w:val="00C07729"/>
    <w:rsid w:val="00C07842"/>
    <w:rsid w:val="00C07CAC"/>
    <w:rsid w:val="00C07DEE"/>
    <w:rsid w:val="00C10453"/>
    <w:rsid w:val="00C10622"/>
    <w:rsid w:val="00C10872"/>
    <w:rsid w:val="00C10989"/>
    <w:rsid w:val="00C10D7A"/>
    <w:rsid w:val="00C11431"/>
    <w:rsid w:val="00C114C1"/>
    <w:rsid w:val="00C116BD"/>
    <w:rsid w:val="00C11B10"/>
    <w:rsid w:val="00C11B92"/>
    <w:rsid w:val="00C129D4"/>
    <w:rsid w:val="00C12CAB"/>
    <w:rsid w:val="00C133FB"/>
    <w:rsid w:val="00C13779"/>
    <w:rsid w:val="00C13BC3"/>
    <w:rsid w:val="00C13EDB"/>
    <w:rsid w:val="00C13F4E"/>
    <w:rsid w:val="00C141D8"/>
    <w:rsid w:val="00C148D1"/>
    <w:rsid w:val="00C14CAB"/>
    <w:rsid w:val="00C15315"/>
    <w:rsid w:val="00C15C81"/>
    <w:rsid w:val="00C15DF3"/>
    <w:rsid w:val="00C160C4"/>
    <w:rsid w:val="00C16208"/>
    <w:rsid w:val="00C1698A"/>
    <w:rsid w:val="00C16C5B"/>
    <w:rsid w:val="00C16DB2"/>
    <w:rsid w:val="00C16E53"/>
    <w:rsid w:val="00C16EA3"/>
    <w:rsid w:val="00C174A6"/>
    <w:rsid w:val="00C174FD"/>
    <w:rsid w:val="00C1771F"/>
    <w:rsid w:val="00C17ACD"/>
    <w:rsid w:val="00C20DA2"/>
    <w:rsid w:val="00C21466"/>
    <w:rsid w:val="00C21756"/>
    <w:rsid w:val="00C21D89"/>
    <w:rsid w:val="00C21EE4"/>
    <w:rsid w:val="00C21F64"/>
    <w:rsid w:val="00C2200A"/>
    <w:rsid w:val="00C22094"/>
    <w:rsid w:val="00C221E1"/>
    <w:rsid w:val="00C222C7"/>
    <w:rsid w:val="00C22664"/>
    <w:rsid w:val="00C22C72"/>
    <w:rsid w:val="00C22E33"/>
    <w:rsid w:val="00C237C7"/>
    <w:rsid w:val="00C242BF"/>
    <w:rsid w:val="00C24425"/>
    <w:rsid w:val="00C24561"/>
    <w:rsid w:val="00C24609"/>
    <w:rsid w:val="00C24B4D"/>
    <w:rsid w:val="00C24C9B"/>
    <w:rsid w:val="00C25017"/>
    <w:rsid w:val="00C25518"/>
    <w:rsid w:val="00C25D60"/>
    <w:rsid w:val="00C2628F"/>
    <w:rsid w:val="00C2643C"/>
    <w:rsid w:val="00C26688"/>
    <w:rsid w:val="00C26896"/>
    <w:rsid w:val="00C268B2"/>
    <w:rsid w:val="00C26A2A"/>
    <w:rsid w:val="00C26A59"/>
    <w:rsid w:val="00C26D3C"/>
    <w:rsid w:val="00C2711E"/>
    <w:rsid w:val="00C27E29"/>
    <w:rsid w:val="00C301D2"/>
    <w:rsid w:val="00C3058E"/>
    <w:rsid w:val="00C30617"/>
    <w:rsid w:val="00C30628"/>
    <w:rsid w:val="00C30BE8"/>
    <w:rsid w:val="00C30C05"/>
    <w:rsid w:val="00C30C3A"/>
    <w:rsid w:val="00C30F34"/>
    <w:rsid w:val="00C3129E"/>
    <w:rsid w:val="00C3143B"/>
    <w:rsid w:val="00C31905"/>
    <w:rsid w:val="00C31B75"/>
    <w:rsid w:val="00C31D64"/>
    <w:rsid w:val="00C3234B"/>
    <w:rsid w:val="00C32824"/>
    <w:rsid w:val="00C32D6B"/>
    <w:rsid w:val="00C32E95"/>
    <w:rsid w:val="00C33311"/>
    <w:rsid w:val="00C33542"/>
    <w:rsid w:val="00C33856"/>
    <w:rsid w:val="00C338C5"/>
    <w:rsid w:val="00C33D17"/>
    <w:rsid w:val="00C33D30"/>
    <w:rsid w:val="00C33FBC"/>
    <w:rsid w:val="00C33FCD"/>
    <w:rsid w:val="00C34008"/>
    <w:rsid w:val="00C345A8"/>
    <w:rsid w:val="00C3464C"/>
    <w:rsid w:val="00C34924"/>
    <w:rsid w:val="00C34A24"/>
    <w:rsid w:val="00C35439"/>
    <w:rsid w:val="00C35720"/>
    <w:rsid w:val="00C3598D"/>
    <w:rsid w:val="00C35993"/>
    <w:rsid w:val="00C362D8"/>
    <w:rsid w:val="00C363A2"/>
    <w:rsid w:val="00C363ED"/>
    <w:rsid w:val="00C36692"/>
    <w:rsid w:val="00C36696"/>
    <w:rsid w:val="00C367B8"/>
    <w:rsid w:val="00C369C2"/>
    <w:rsid w:val="00C36AB8"/>
    <w:rsid w:val="00C373F0"/>
    <w:rsid w:val="00C37796"/>
    <w:rsid w:val="00C37A73"/>
    <w:rsid w:val="00C37ADB"/>
    <w:rsid w:val="00C37D86"/>
    <w:rsid w:val="00C37FDC"/>
    <w:rsid w:val="00C37FE3"/>
    <w:rsid w:val="00C4003E"/>
    <w:rsid w:val="00C409AF"/>
    <w:rsid w:val="00C409DB"/>
    <w:rsid w:val="00C40B4F"/>
    <w:rsid w:val="00C40D84"/>
    <w:rsid w:val="00C40FEF"/>
    <w:rsid w:val="00C41155"/>
    <w:rsid w:val="00C41769"/>
    <w:rsid w:val="00C41A58"/>
    <w:rsid w:val="00C422B7"/>
    <w:rsid w:val="00C423F5"/>
    <w:rsid w:val="00C424D8"/>
    <w:rsid w:val="00C42B16"/>
    <w:rsid w:val="00C42C2F"/>
    <w:rsid w:val="00C42C7C"/>
    <w:rsid w:val="00C42F2D"/>
    <w:rsid w:val="00C430D1"/>
    <w:rsid w:val="00C43507"/>
    <w:rsid w:val="00C43838"/>
    <w:rsid w:val="00C43CCF"/>
    <w:rsid w:val="00C44260"/>
    <w:rsid w:val="00C4428A"/>
    <w:rsid w:val="00C44313"/>
    <w:rsid w:val="00C443DF"/>
    <w:rsid w:val="00C448A5"/>
    <w:rsid w:val="00C449B2"/>
    <w:rsid w:val="00C449DB"/>
    <w:rsid w:val="00C44A7A"/>
    <w:rsid w:val="00C44CEB"/>
    <w:rsid w:val="00C44E60"/>
    <w:rsid w:val="00C454C3"/>
    <w:rsid w:val="00C459B6"/>
    <w:rsid w:val="00C45C20"/>
    <w:rsid w:val="00C45C85"/>
    <w:rsid w:val="00C45E25"/>
    <w:rsid w:val="00C460D1"/>
    <w:rsid w:val="00C4632D"/>
    <w:rsid w:val="00C46B25"/>
    <w:rsid w:val="00C46E60"/>
    <w:rsid w:val="00C4713B"/>
    <w:rsid w:val="00C47156"/>
    <w:rsid w:val="00C476FF"/>
    <w:rsid w:val="00C50142"/>
    <w:rsid w:val="00C5033A"/>
    <w:rsid w:val="00C50882"/>
    <w:rsid w:val="00C50E4D"/>
    <w:rsid w:val="00C50ED6"/>
    <w:rsid w:val="00C51091"/>
    <w:rsid w:val="00C5127D"/>
    <w:rsid w:val="00C513A6"/>
    <w:rsid w:val="00C5140D"/>
    <w:rsid w:val="00C515C6"/>
    <w:rsid w:val="00C516A3"/>
    <w:rsid w:val="00C51847"/>
    <w:rsid w:val="00C518E4"/>
    <w:rsid w:val="00C51934"/>
    <w:rsid w:val="00C51C88"/>
    <w:rsid w:val="00C51CBE"/>
    <w:rsid w:val="00C51F4E"/>
    <w:rsid w:val="00C526A3"/>
    <w:rsid w:val="00C529C0"/>
    <w:rsid w:val="00C52C73"/>
    <w:rsid w:val="00C52DA0"/>
    <w:rsid w:val="00C52DCF"/>
    <w:rsid w:val="00C52F27"/>
    <w:rsid w:val="00C53522"/>
    <w:rsid w:val="00C539A5"/>
    <w:rsid w:val="00C53E53"/>
    <w:rsid w:val="00C5435D"/>
    <w:rsid w:val="00C544DE"/>
    <w:rsid w:val="00C54615"/>
    <w:rsid w:val="00C54DB1"/>
    <w:rsid w:val="00C55083"/>
    <w:rsid w:val="00C5571E"/>
    <w:rsid w:val="00C55863"/>
    <w:rsid w:val="00C55C16"/>
    <w:rsid w:val="00C55E5E"/>
    <w:rsid w:val="00C55F29"/>
    <w:rsid w:val="00C55F91"/>
    <w:rsid w:val="00C56F88"/>
    <w:rsid w:val="00C572D3"/>
    <w:rsid w:val="00C57515"/>
    <w:rsid w:val="00C57C64"/>
    <w:rsid w:val="00C57CAF"/>
    <w:rsid w:val="00C57CF6"/>
    <w:rsid w:val="00C604FF"/>
    <w:rsid w:val="00C6073B"/>
    <w:rsid w:val="00C607E3"/>
    <w:rsid w:val="00C60986"/>
    <w:rsid w:val="00C60B0B"/>
    <w:rsid w:val="00C613D3"/>
    <w:rsid w:val="00C6188E"/>
    <w:rsid w:val="00C61B84"/>
    <w:rsid w:val="00C61C39"/>
    <w:rsid w:val="00C61CE8"/>
    <w:rsid w:val="00C61F81"/>
    <w:rsid w:val="00C622E9"/>
    <w:rsid w:val="00C62A9B"/>
    <w:rsid w:val="00C6336A"/>
    <w:rsid w:val="00C633D2"/>
    <w:rsid w:val="00C63457"/>
    <w:rsid w:val="00C6390B"/>
    <w:rsid w:val="00C63C13"/>
    <w:rsid w:val="00C642F7"/>
    <w:rsid w:val="00C643AE"/>
    <w:rsid w:val="00C64655"/>
    <w:rsid w:val="00C64900"/>
    <w:rsid w:val="00C64E4F"/>
    <w:rsid w:val="00C650BC"/>
    <w:rsid w:val="00C6512F"/>
    <w:rsid w:val="00C652F5"/>
    <w:rsid w:val="00C65565"/>
    <w:rsid w:val="00C65766"/>
    <w:rsid w:val="00C65B81"/>
    <w:rsid w:val="00C66939"/>
    <w:rsid w:val="00C669C9"/>
    <w:rsid w:val="00C66A74"/>
    <w:rsid w:val="00C66BF8"/>
    <w:rsid w:val="00C66BFE"/>
    <w:rsid w:val="00C671BE"/>
    <w:rsid w:val="00C6770E"/>
    <w:rsid w:val="00C677C7"/>
    <w:rsid w:val="00C67855"/>
    <w:rsid w:val="00C67A00"/>
    <w:rsid w:val="00C70343"/>
    <w:rsid w:val="00C70635"/>
    <w:rsid w:val="00C713CA"/>
    <w:rsid w:val="00C71560"/>
    <w:rsid w:val="00C7165D"/>
    <w:rsid w:val="00C71D70"/>
    <w:rsid w:val="00C71F19"/>
    <w:rsid w:val="00C72258"/>
    <w:rsid w:val="00C72287"/>
    <w:rsid w:val="00C72431"/>
    <w:rsid w:val="00C7245A"/>
    <w:rsid w:val="00C7260A"/>
    <w:rsid w:val="00C72712"/>
    <w:rsid w:val="00C727FD"/>
    <w:rsid w:val="00C72E60"/>
    <w:rsid w:val="00C72FDE"/>
    <w:rsid w:val="00C7340B"/>
    <w:rsid w:val="00C7345A"/>
    <w:rsid w:val="00C73468"/>
    <w:rsid w:val="00C73790"/>
    <w:rsid w:val="00C73A8F"/>
    <w:rsid w:val="00C7400D"/>
    <w:rsid w:val="00C742DA"/>
    <w:rsid w:val="00C74F8F"/>
    <w:rsid w:val="00C752AF"/>
    <w:rsid w:val="00C75A49"/>
    <w:rsid w:val="00C75F04"/>
    <w:rsid w:val="00C77510"/>
    <w:rsid w:val="00C77EED"/>
    <w:rsid w:val="00C80115"/>
    <w:rsid w:val="00C80CB4"/>
    <w:rsid w:val="00C80FEC"/>
    <w:rsid w:val="00C8116F"/>
    <w:rsid w:val="00C81393"/>
    <w:rsid w:val="00C81E24"/>
    <w:rsid w:val="00C82010"/>
    <w:rsid w:val="00C822D6"/>
    <w:rsid w:val="00C82B86"/>
    <w:rsid w:val="00C82C8A"/>
    <w:rsid w:val="00C82D37"/>
    <w:rsid w:val="00C82E15"/>
    <w:rsid w:val="00C82E65"/>
    <w:rsid w:val="00C82FA3"/>
    <w:rsid w:val="00C8307A"/>
    <w:rsid w:val="00C832F4"/>
    <w:rsid w:val="00C83516"/>
    <w:rsid w:val="00C8375E"/>
    <w:rsid w:val="00C83855"/>
    <w:rsid w:val="00C83A4B"/>
    <w:rsid w:val="00C83AC6"/>
    <w:rsid w:val="00C83D1B"/>
    <w:rsid w:val="00C83D8B"/>
    <w:rsid w:val="00C83FDD"/>
    <w:rsid w:val="00C8434E"/>
    <w:rsid w:val="00C84B07"/>
    <w:rsid w:val="00C84FB8"/>
    <w:rsid w:val="00C85015"/>
    <w:rsid w:val="00C850FC"/>
    <w:rsid w:val="00C85518"/>
    <w:rsid w:val="00C8552C"/>
    <w:rsid w:val="00C85952"/>
    <w:rsid w:val="00C85AE5"/>
    <w:rsid w:val="00C85B18"/>
    <w:rsid w:val="00C85E9C"/>
    <w:rsid w:val="00C85F28"/>
    <w:rsid w:val="00C8620F"/>
    <w:rsid w:val="00C8633B"/>
    <w:rsid w:val="00C865AF"/>
    <w:rsid w:val="00C86F06"/>
    <w:rsid w:val="00C86FD7"/>
    <w:rsid w:val="00C870D3"/>
    <w:rsid w:val="00C87308"/>
    <w:rsid w:val="00C87A2A"/>
    <w:rsid w:val="00C87D7D"/>
    <w:rsid w:val="00C87E53"/>
    <w:rsid w:val="00C90408"/>
    <w:rsid w:val="00C9056B"/>
    <w:rsid w:val="00C905DD"/>
    <w:rsid w:val="00C91206"/>
    <w:rsid w:val="00C91860"/>
    <w:rsid w:val="00C91D65"/>
    <w:rsid w:val="00C92172"/>
    <w:rsid w:val="00C92231"/>
    <w:rsid w:val="00C923DA"/>
    <w:rsid w:val="00C92E98"/>
    <w:rsid w:val="00C92FFD"/>
    <w:rsid w:val="00C931A1"/>
    <w:rsid w:val="00C931E2"/>
    <w:rsid w:val="00C93422"/>
    <w:rsid w:val="00C93586"/>
    <w:rsid w:val="00C9376E"/>
    <w:rsid w:val="00C93E50"/>
    <w:rsid w:val="00C9429B"/>
    <w:rsid w:val="00C94374"/>
    <w:rsid w:val="00C94645"/>
    <w:rsid w:val="00C946BB"/>
    <w:rsid w:val="00C94BFA"/>
    <w:rsid w:val="00C950D1"/>
    <w:rsid w:val="00C9553E"/>
    <w:rsid w:val="00C95BDC"/>
    <w:rsid w:val="00C95D44"/>
    <w:rsid w:val="00C95E0E"/>
    <w:rsid w:val="00C95E30"/>
    <w:rsid w:val="00C95E4A"/>
    <w:rsid w:val="00C961B1"/>
    <w:rsid w:val="00C96382"/>
    <w:rsid w:val="00C96799"/>
    <w:rsid w:val="00C9690B"/>
    <w:rsid w:val="00C96F4C"/>
    <w:rsid w:val="00C96F7D"/>
    <w:rsid w:val="00C97582"/>
    <w:rsid w:val="00C975E4"/>
    <w:rsid w:val="00C97766"/>
    <w:rsid w:val="00C97767"/>
    <w:rsid w:val="00C97B09"/>
    <w:rsid w:val="00CA020D"/>
    <w:rsid w:val="00CA0549"/>
    <w:rsid w:val="00CA05CF"/>
    <w:rsid w:val="00CA0702"/>
    <w:rsid w:val="00CA079C"/>
    <w:rsid w:val="00CA07B3"/>
    <w:rsid w:val="00CA07E8"/>
    <w:rsid w:val="00CA093B"/>
    <w:rsid w:val="00CA1265"/>
    <w:rsid w:val="00CA13CA"/>
    <w:rsid w:val="00CA18EA"/>
    <w:rsid w:val="00CA1DF7"/>
    <w:rsid w:val="00CA1F4E"/>
    <w:rsid w:val="00CA261B"/>
    <w:rsid w:val="00CA2788"/>
    <w:rsid w:val="00CA2E55"/>
    <w:rsid w:val="00CA31ED"/>
    <w:rsid w:val="00CA38B1"/>
    <w:rsid w:val="00CA398A"/>
    <w:rsid w:val="00CA3BB4"/>
    <w:rsid w:val="00CA4161"/>
    <w:rsid w:val="00CA42F8"/>
    <w:rsid w:val="00CA4938"/>
    <w:rsid w:val="00CA65BD"/>
    <w:rsid w:val="00CA6920"/>
    <w:rsid w:val="00CA6967"/>
    <w:rsid w:val="00CA6B4C"/>
    <w:rsid w:val="00CA7068"/>
    <w:rsid w:val="00CA7208"/>
    <w:rsid w:val="00CA74C8"/>
    <w:rsid w:val="00CA7863"/>
    <w:rsid w:val="00CA7899"/>
    <w:rsid w:val="00CA7AC4"/>
    <w:rsid w:val="00CA7D74"/>
    <w:rsid w:val="00CA7F5B"/>
    <w:rsid w:val="00CB00D4"/>
    <w:rsid w:val="00CB0473"/>
    <w:rsid w:val="00CB04F3"/>
    <w:rsid w:val="00CB0A9D"/>
    <w:rsid w:val="00CB0B03"/>
    <w:rsid w:val="00CB135A"/>
    <w:rsid w:val="00CB14FD"/>
    <w:rsid w:val="00CB19C7"/>
    <w:rsid w:val="00CB1D37"/>
    <w:rsid w:val="00CB1E34"/>
    <w:rsid w:val="00CB2504"/>
    <w:rsid w:val="00CB2875"/>
    <w:rsid w:val="00CB291E"/>
    <w:rsid w:val="00CB2A80"/>
    <w:rsid w:val="00CB2CB0"/>
    <w:rsid w:val="00CB2CF4"/>
    <w:rsid w:val="00CB30F9"/>
    <w:rsid w:val="00CB31D8"/>
    <w:rsid w:val="00CB3603"/>
    <w:rsid w:val="00CB3C29"/>
    <w:rsid w:val="00CB3F94"/>
    <w:rsid w:val="00CB40EF"/>
    <w:rsid w:val="00CB44AE"/>
    <w:rsid w:val="00CB4B29"/>
    <w:rsid w:val="00CB4CFF"/>
    <w:rsid w:val="00CB4DB0"/>
    <w:rsid w:val="00CB5040"/>
    <w:rsid w:val="00CB51A6"/>
    <w:rsid w:val="00CB555B"/>
    <w:rsid w:val="00CB5EE2"/>
    <w:rsid w:val="00CB5F37"/>
    <w:rsid w:val="00CB67A0"/>
    <w:rsid w:val="00CB6917"/>
    <w:rsid w:val="00CB6BBD"/>
    <w:rsid w:val="00CB75DE"/>
    <w:rsid w:val="00CB77DD"/>
    <w:rsid w:val="00CB7A72"/>
    <w:rsid w:val="00CB7C29"/>
    <w:rsid w:val="00CB7CB7"/>
    <w:rsid w:val="00CC0324"/>
    <w:rsid w:val="00CC0431"/>
    <w:rsid w:val="00CC08BD"/>
    <w:rsid w:val="00CC0BE4"/>
    <w:rsid w:val="00CC0E5B"/>
    <w:rsid w:val="00CC0F4A"/>
    <w:rsid w:val="00CC1073"/>
    <w:rsid w:val="00CC1193"/>
    <w:rsid w:val="00CC11AE"/>
    <w:rsid w:val="00CC11DB"/>
    <w:rsid w:val="00CC12A3"/>
    <w:rsid w:val="00CC14A5"/>
    <w:rsid w:val="00CC1527"/>
    <w:rsid w:val="00CC1EBD"/>
    <w:rsid w:val="00CC1F9C"/>
    <w:rsid w:val="00CC25B2"/>
    <w:rsid w:val="00CC25DE"/>
    <w:rsid w:val="00CC29A4"/>
    <w:rsid w:val="00CC2B8D"/>
    <w:rsid w:val="00CC3045"/>
    <w:rsid w:val="00CC3ADC"/>
    <w:rsid w:val="00CC3D0D"/>
    <w:rsid w:val="00CC3F4D"/>
    <w:rsid w:val="00CC4408"/>
    <w:rsid w:val="00CC4454"/>
    <w:rsid w:val="00CC44DE"/>
    <w:rsid w:val="00CC4941"/>
    <w:rsid w:val="00CC4CF2"/>
    <w:rsid w:val="00CC4D72"/>
    <w:rsid w:val="00CC500C"/>
    <w:rsid w:val="00CC567A"/>
    <w:rsid w:val="00CC5E1A"/>
    <w:rsid w:val="00CC6065"/>
    <w:rsid w:val="00CC6216"/>
    <w:rsid w:val="00CC66FD"/>
    <w:rsid w:val="00CC69D2"/>
    <w:rsid w:val="00CC6F9D"/>
    <w:rsid w:val="00CC7430"/>
    <w:rsid w:val="00CC74FC"/>
    <w:rsid w:val="00CC7508"/>
    <w:rsid w:val="00CC7970"/>
    <w:rsid w:val="00CC7E5B"/>
    <w:rsid w:val="00CC7FCC"/>
    <w:rsid w:val="00CC7FE3"/>
    <w:rsid w:val="00CD04A7"/>
    <w:rsid w:val="00CD05D2"/>
    <w:rsid w:val="00CD05E5"/>
    <w:rsid w:val="00CD06A4"/>
    <w:rsid w:val="00CD0BEE"/>
    <w:rsid w:val="00CD0BF8"/>
    <w:rsid w:val="00CD0C7A"/>
    <w:rsid w:val="00CD0D00"/>
    <w:rsid w:val="00CD0EC5"/>
    <w:rsid w:val="00CD19A8"/>
    <w:rsid w:val="00CD251C"/>
    <w:rsid w:val="00CD2713"/>
    <w:rsid w:val="00CD2819"/>
    <w:rsid w:val="00CD28D8"/>
    <w:rsid w:val="00CD2932"/>
    <w:rsid w:val="00CD2B51"/>
    <w:rsid w:val="00CD2E7C"/>
    <w:rsid w:val="00CD31E6"/>
    <w:rsid w:val="00CD3812"/>
    <w:rsid w:val="00CD385E"/>
    <w:rsid w:val="00CD3B1A"/>
    <w:rsid w:val="00CD3E53"/>
    <w:rsid w:val="00CD3F09"/>
    <w:rsid w:val="00CD3F4E"/>
    <w:rsid w:val="00CD3F9A"/>
    <w:rsid w:val="00CD42DC"/>
    <w:rsid w:val="00CD46EB"/>
    <w:rsid w:val="00CD5A12"/>
    <w:rsid w:val="00CD5CA9"/>
    <w:rsid w:val="00CD63EC"/>
    <w:rsid w:val="00CD6A3A"/>
    <w:rsid w:val="00CD6E80"/>
    <w:rsid w:val="00CD7333"/>
    <w:rsid w:val="00CD7460"/>
    <w:rsid w:val="00CD7525"/>
    <w:rsid w:val="00CD7884"/>
    <w:rsid w:val="00CD7A45"/>
    <w:rsid w:val="00CD7B4D"/>
    <w:rsid w:val="00CD7C9A"/>
    <w:rsid w:val="00CD7D4B"/>
    <w:rsid w:val="00CD7E50"/>
    <w:rsid w:val="00CE0223"/>
    <w:rsid w:val="00CE05FA"/>
    <w:rsid w:val="00CE09C0"/>
    <w:rsid w:val="00CE155B"/>
    <w:rsid w:val="00CE1C59"/>
    <w:rsid w:val="00CE1CFF"/>
    <w:rsid w:val="00CE2635"/>
    <w:rsid w:val="00CE2BFB"/>
    <w:rsid w:val="00CE2CD1"/>
    <w:rsid w:val="00CE2CDD"/>
    <w:rsid w:val="00CE303A"/>
    <w:rsid w:val="00CE3184"/>
    <w:rsid w:val="00CE33AE"/>
    <w:rsid w:val="00CE3506"/>
    <w:rsid w:val="00CE3589"/>
    <w:rsid w:val="00CE3A27"/>
    <w:rsid w:val="00CE3A49"/>
    <w:rsid w:val="00CE3B25"/>
    <w:rsid w:val="00CE3E79"/>
    <w:rsid w:val="00CE4118"/>
    <w:rsid w:val="00CE458C"/>
    <w:rsid w:val="00CE485D"/>
    <w:rsid w:val="00CE50CC"/>
    <w:rsid w:val="00CE5971"/>
    <w:rsid w:val="00CE628E"/>
    <w:rsid w:val="00CE65C5"/>
    <w:rsid w:val="00CE68FF"/>
    <w:rsid w:val="00CE6A3A"/>
    <w:rsid w:val="00CE6E70"/>
    <w:rsid w:val="00CE7070"/>
    <w:rsid w:val="00CE72D3"/>
    <w:rsid w:val="00CE7333"/>
    <w:rsid w:val="00CE7B2F"/>
    <w:rsid w:val="00CE7C76"/>
    <w:rsid w:val="00CE7F25"/>
    <w:rsid w:val="00CF00E9"/>
    <w:rsid w:val="00CF01D6"/>
    <w:rsid w:val="00CF037F"/>
    <w:rsid w:val="00CF050B"/>
    <w:rsid w:val="00CF06AC"/>
    <w:rsid w:val="00CF08B0"/>
    <w:rsid w:val="00CF09BB"/>
    <w:rsid w:val="00CF0CD3"/>
    <w:rsid w:val="00CF0E86"/>
    <w:rsid w:val="00CF10EA"/>
    <w:rsid w:val="00CF19AB"/>
    <w:rsid w:val="00CF1BEC"/>
    <w:rsid w:val="00CF1CBF"/>
    <w:rsid w:val="00CF1D8F"/>
    <w:rsid w:val="00CF2574"/>
    <w:rsid w:val="00CF26CC"/>
    <w:rsid w:val="00CF2863"/>
    <w:rsid w:val="00CF30CE"/>
    <w:rsid w:val="00CF30F8"/>
    <w:rsid w:val="00CF31A1"/>
    <w:rsid w:val="00CF3DBD"/>
    <w:rsid w:val="00CF4B04"/>
    <w:rsid w:val="00CF4E99"/>
    <w:rsid w:val="00CF5168"/>
    <w:rsid w:val="00CF5729"/>
    <w:rsid w:val="00CF5883"/>
    <w:rsid w:val="00CF58BA"/>
    <w:rsid w:val="00CF5A64"/>
    <w:rsid w:val="00CF5B17"/>
    <w:rsid w:val="00CF5EC2"/>
    <w:rsid w:val="00CF6254"/>
    <w:rsid w:val="00CF62D6"/>
    <w:rsid w:val="00CF650C"/>
    <w:rsid w:val="00CF661C"/>
    <w:rsid w:val="00CF6759"/>
    <w:rsid w:val="00CF6977"/>
    <w:rsid w:val="00CF6B9B"/>
    <w:rsid w:val="00CF6D67"/>
    <w:rsid w:val="00CF7430"/>
    <w:rsid w:val="00CF799B"/>
    <w:rsid w:val="00CF7BD4"/>
    <w:rsid w:val="00D0093D"/>
    <w:rsid w:val="00D013A9"/>
    <w:rsid w:val="00D014BC"/>
    <w:rsid w:val="00D015D7"/>
    <w:rsid w:val="00D026F2"/>
    <w:rsid w:val="00D028E9"/>
    <w:rsid w:val="00D0305F"/>
    <w:rsid w:val="00D032FC"/>
    <w:rsid w:val="00D036E5"/>
    <w:rsid w:val="00D038CC"/>
    <w:rsid w:val="00D03F35"/>
    <w:rsid w:val="00D042CC"/>
    <w:rsid w:val="00D046CB"/>
    <w:rsid w:val="00D0475F"/>
    <w:rsid w:val="00D04BA3"/>
    <w:rsid w:val="00D04EB2"/>
    <w:rsid w:val="00D051B0"/>
    <w:rsid w:val="00D055AB"/>
    <w:rsid w:val="00D058E8"/>
    <w:rsid w:val="00D05F4A"/>
    <w:rsid w:val="00D069BE"/>
    <w:rsid w:val="00D06A54"/>
    <w:rsid w:val="00D06BE4"/>
    <w:rsid w:val="00D07010"/>
    <w:rsid w:val="00D072CE"/>
    <w:rsid w:val="00D07A55"/>
    <w:rsid w:val="00D07AFD"/>
    <w:rsid w:val="00D07BB0"/>
    <w:rsid w:val="00D10D7D"/>
    <w:rsid w:val="00D11050"/>
    <w:rsid w:val="00D1127C"/>
    <w:rsid w:val="00D113DE"/>
    <w:rsid w:val="00D113F8"/>
    <w:rsid w:val="00D114D5"/>
    <w:rsid w:val="00D117CC"/>
    <w:rsid w:val="00D119AC"/>
    <w:rsid w:val="00D11D59"/>
    <w:rsid w:val="00D11E8F"/>
    <w:rsid w:val="00D11F92"/>
    <w:rsid w:val="00D1225A"/>
    <w:rsid w:val="00D125CF"/>
    <w:rsid w:val="00D126DC"/>
    <w:rsid w:val="00D12842"/>
    <w:rsid w:val="00D128E5"/>
    <w:rsid w:val="00D12B45"/>
    <w:rsid w:val="00D12F91"/>
    <w:rsid w:val="00D13082"/>
    <w:rsid w:val="00D1311D"/>
    <w:rsid w:val="00D134A5"/>
    <w:rsid w:val="00D138DC"/>
    <w:rsid w:val="00D13CB1"/>
    <w:rsid w:val="00D13CE6"/>
    <w:rsid w:val="00D13D70"/>
    <w:rsid w:val="00D144C8"/>
    <w:rsid w:val="00D14672"/>
    <w:rsid w:val="00D153B7"/>
    <w:rsid w:val="00D15644"/>
    <w:rsid w:val="00D1572D"/>
    <w:rsid w:val="00D15A1B"/>
    <w:rsid w:val="00D15AB5"/>
    <w:rsid w:val="00D15E3E"/>
    <w:rsid w:val="00D15EB0"/>
    <w:rsid w:val="00D1622F"/>
    <w:rsid w:val="00D16258"/>
    <w:rsid w:val="00D162F3"/>
    <w:rsid w:val="00D163CB"/>
    <w:rsid w:val="00D1656B"/>
    <w:rsid w:val="00D169EF"/>
    <w:rsid w:val="00D17414"/>
    <w:rsid w:val="00D17468"/>
    <w:rsid w:val="00D176A5"/>
    <w:rsid w:val="00D17903"/>
    <w:rsid w:val="00D17F32"/>
    <w:rsid w:val="00D17F4A"/>
    <w:rsid w:val="00D203D4"/>
    <w:rsid w:val="00D2090D"/>
    <w:rsid w:val="00D20A57"/>
    <w:rsid w:val="00D220CB"/>
    <w:rsid w:val="00D22D39"/>
    <w:rsid w:val="00D22E1E"/>
    <w:rsid w:val="00D23474"/>
    <w:rsid w:val="00D2393C"/>
    <w:rsid w:val="00D239CC"/>
    <w:rsid w:val="00D23BBB"/>
    <w:rsid w:val="00D23D72"/>
    <w:rsid w:val="00D23FA6"/>
    <w:rsid w:val="00D24493"/>
    <w:rsid w:val="00D24740"/>
    <w:rsid w:val="00D24D5B"/>
    <w:rsid w:val="00D25013"/>
    <w:rsid w:val="00D25755"/>
    <w:rsid w:val="00D25899"/>
    <w:rsid w:val="00D26313"/>
    <w:rsid w:val="00D267A8"/>
    <w:rsid w:val="00D26AE4"/>
    <w:rsid w:val="00D26F98"/>
    <w:rsid w:val="00D27269"/>
    <w:rsid w:val="00D27F9D"/>
    <w:rsid w:val="00D3004A"/>
    <w:rsid w:val="00D302CC"/>
    <w:rsid w:val="00D30919"/>
    <w:rsid w:val="00D30CA2"/>
    <w:rsid w:val="00D310FC"/>
    <w:rsid w:val="00D31312"/>
    <w:rsid w:val="00D3133E"/>
    <w:rsid w:val="00D3164A"/>
    <w:rsid w:val="00D316A1"/>
    <w:rsid w:val="00D316EA"/>
    <w:rsid w:val="00D317EE"/>
    <w:rsid w:val="00D31DBE"/>
    <w:rsid w:val="00D32021"/>
    <w:rsid w:val="00D321D4"/>
    <w:rsid w:val="00D3237D"/>
    <w:rsid w:val="00D323F5"/>
    <w:rsid w:val="00D32553"/>
    <w:rsid w:val="00D3271C"/>
    <w:rsid w:val="00D32B42"/>
    <w:rsid w:val="00D32C22"/>
    <w:rsid w:val="00D331D2"/>
    <w:rsid w:val="00D334D1"/>
    <w:rsid w:val="00D33735"/>
    <w:rsid w:val="00D33778"/>
    <w:rsid w:val="00D339D8"/>
    <w:rsid w:val="00D33B2E"/>
    <w:rsid w:val="00D33DB3"/>
    <w:rsid w:val="00D34001"/>
    <w:rsid w:val="00D34294"/>
    <w:rsid w:val="00D34470"/>
    <w:rsid w:val="00D34851"/>
    <w:rsid w:val="00D351B3"/>
    <w:rsid w:val="00D358F8"/>
    <w:rsid w:val="00D35943"/>
    <w:rsid w:val="00D35C7C"/>
    <w:rsid w:val="00D35D36"/>
    <w:rsid w:val="00D3735B"/>
    <w:rsid w:val="00D373BE"/>
    <w:rsid w:val="00D377B6"/>
    <w:rsid w:val="00D3790F"/>
    <w:rsid w:val="00D37B41"/>
    <w:rsid w:val="00D37F0B"/>
    <w:rsid w:val="00D400F3"/>
    <w:rsid w:val="00D40981"/>
    <w:rsid w:val="00D40C80"/>
    <w:rsid w:val="00D418F1"/>
    <w:rsid w:val="00D41FF2"/>
    <w:rsid w:val="00D42184"/>
    <w:rsid w:val="00D42254"/>
    <w:rsid w:val="00D4229F"/>
    <w:rsid w:val="00D42485"/>
    <w:rsid w:val="00D42DFD"/>
    <w:rsid w:val="00D430E6"/>
    <w:rsid w:val="00D438B2"/>
    <w:rsid w:val="00D43B59"/>
    <w:rsid w:val="00D43B6A"/>
    <w:rsid w:val="00D43D29"/>
    <w:rsid w:val="00D446D5"/>
    <w:rsid w:val="00D447D6"/>
    <w:rsid w:val="00D44C9C"/>
    <w:rsid w:val="00D45244"/>
    <w:rsid w:val="00D453D4"/>
    <w:rsid w:val="00D454B3"/>
    <w:rsid w:val="00D46147"/>
    <w:rsid w:val="00D466D6"/>
    <w:rsid w:val="00D469C0"/>
    <w:rsid w:val="00D46FD5"/>
    <w:rsid w:val="00D47345"/>
    <w:rsid w:val="00D47834"/>
    <w:rsid w:val="00D47CE5"/>
    <w:rsid w:val="00D47E1B"/>
    <w:rsid w:val="00D5003A"/>
    <w:rsid w:val="00D505C4"/>
    <w:rsid w:val="00D506D4"/>
    <w:rsid w:val="00D5115D"/>
    <w:rsid w:val="00D516E0"/>
    <w:rsid w:val="00D517C7"/>
    <w:rsid w:val="00D51B1A"/>
    <w:rsid w:val="00D51C4E"/>
    <w:rsid w:val="00D5247C"/>
    <w:rsid w:val="00D52606"/>
    <w:rsid w:val="00D5268A"/>
    <w:rsid w:val="00D5281A"/>
    <w:rsid w:val="00D52C5D"/>
    <w:rsid w:val="00D52D81"/>
    <w:rsid w:val="00D531A0"/>
    <w:rsid w:val="00D53BF0"/>
    <w:rsid w:val="00D543DE"/>
    <w:rsid w:val="00D54558"/>
    <w:rsid w:val="00D54AB4"/>
    <w:rsid w:val="00D54D80"/>
    <w:rsid w:val="00D54F05"/>
    <w:rsid w:val="00D5511A"/>
    <w:rsid w:val="00D557B4"/>
    <w:rsid w:val="00D5616F"/>
    <w:rsid w:val="00D56177"/>
    <w:rsid w:val="00D56661"/>
    <w:rsid w:val="00D56718"/>
    <w:rsid w:val="00D56733"/>
    <w:rsid w:val="00D567D1"/>
    <w:rsid w:val="00D5686A"/>
    <w:rsid w:val="00D56EBF"/>
    <w:rsid w:val="00D57102"/>
    <w:rsid w:val="00D571FD"/>
    <w:rsid w:val="00D576BF"/>
    <w:rsid w:val="00D57B80"/>
    <w:rsid w:val="00D57BB3"/>
    <w:rsid w:val="00D602AF"/>
    <w:rsid w:val="00D602F0"/>
    <w:rsid w:val="00D605BE"/>
    <w:rsid w:val="00D60E73"/>
    <w:rsid w:val="00D60F44"/>
    <w:rsid w:val="00D6102C"/>
    <w:rsid w:val="00D6108D"/>
    <w:rsid w:val="00D614D7"/>
    <w:rsid w:val="00D61968"/>
    <w:rsid w:val="00D619CF"/>
    <w:rsid w:val="00D61ED4"/>
    <w:rsid w:val="00D6270E"/>
    <w:rsid w:val="00D62710"/>
    <w:rsid w:val="00D62730"/>
    <w:rsid w:val="00D627D7"/>
    <w:rsid w:val="00D62862"/>
    <w:rsid w:val="00D62A32"/>
    <w:rsid w:val="00D62DF5"/>
    <w:rsid w:val="00D6355D"/>
    <w:rsid w:val="00D638F2"/>
    <w:rsid w:val="00D638FB"/>
    <w:rsid w:val="00D63923"/>
    <w:rsid w:val="00D6396F"/>
    <w:rsid w:val="00D63F8F"/>
    <w:rsid w:val="00D63FB0"/>
    <w:rsid w:val="00D6424D"/>
    <w:rsid w:val="00D646AB"/>
    <w:rsid w:val="00D64C0C"/>
    <w:rsid w:val="00D6523B"/>
    <w:rsid w:val="00D65465"/>
    <w:rsid w:val="00D6613F"/>
    <w:rsid w:val="00D66232"/>
    <w:rsid w:val="00D66269"/>
    <w:rsid w:val="00D66594"/>
    <w:rsid w:val="00D66770"/>
    <w:rsid w:val="00D66BE9"/>
    <w:rsid w:val="00D66DEB"/>
    <w:rsid w:val="00D6733F"/>
    <w:rsid w:val="00D673F5"/>
    <w:rsid w:val="00D675F2"/>
    <w:rsid w:val="00D67660"/>
    <w:rsid w:val="00D67CE1"/>
    <w:rsid w:val="00D67E1F"/>
    <w:rsid w:val="00D67E53"/>
    <w:rsid w:val="00D67FD3"/>
    <w:rsid w:val="00D7013A"/>
    <w:rsid w:val="00D70290"/>
    <w:rsid w:val="00D703C7"/>
    <w:rsid w:val="00D708A8"/>
    <w:rsid w:val="00D70AB4"/>
    <w:rsid w:val="00D70BB8"/>
    <w:rsid w:val="00D70D07"/>
    <w:rsid w:val="00D70D7B"/>
    <w:rsid w:val="00D71143"/>
    <w:rsid w:val="00D71337"/>
    <w:rsid w:val="00D71406"/>
    <w:rsid w:val="00D71539"/>
    <w:rsid w:val="00D71680"/>
    <w:rsid w:val="00D7168C"/>
    <w:rsid w:val="00D716AF"/>
    <w:rsid w:val="00D717C2"/>
    <w:rsid w:val="00D71C6A"/>
    <w:rsid w:val="00D71E48"/>
    <w:rsid w:val="00D71FD5"/>
    <w:rsid w:val="00D72029"/>
    <w:rsid w:val="00D72465"/>
    <w:rsid w:val="00D72D3A"/>
    <w:rsid w:val="00D7304E"/>
    <w:rsid w:val="00D730B7"/>
    <w:rsid w:val="00D73123"/>
    <w:rsid w:val="00D733FC"/>
    <w:rsid w:val="00D73785"/>
    <w:rsid w:val="00D73C4C"/>
    <w:rsid w:val="00D74434"/>
    <w:rsid w:val="00D744B6"/>
    <w:rsid w:val="00D7468C"/>
    <w:rsid w:val="00D74794"/>
    <w:rsid w:val="00D74D02"/>
    <w:rsid w:val="00D7555C"/>
    <w:rsid w:val="00D75C8F"/>
    <w:rsid w:val="00D75FBB"/>
    <w:rsid w:val="00D76166"/>
    <w:rsid w:val="00D76CFE"/>
    <w:rsid w:val="00D76ECE"/>
    <w:rsid w:val="00D76F38"/>
    <w:rsid w:val="00D770C6"/>
    <w:rsid w:val="00D77345"/>
    <w:rsid w:val="00D775B8"/>
    <w:rsid w:val="00D778C8"/>
    <w:rsid w:val="00D77C35"/>
    <w:rsid w:val="00D77F40"/>
    <w:rsid w:val="00D80173"/>
    <w:rsid w:val="00D80282"/>
    <w:rsid w:val="00D807E7"/>
    <w:rsid w:val="00D80AAE"/>
    <w:rsid w:val="00D813EC"/>
    <w:rsid w:val="00D81438"/>
    <w:rsid w:val="00D81D40"/>
    <w:rsid w:val="00D81D72"/>
    <w:rsid w:val="00D8218D"/>
    <w:rsid w:val="00D8240A"/>
    <w:rsid w:val="00D825E9"/>
    <w:rsid w:val="00D82D2F"/>
    <w:rsid w:val="00D83A62"/>
    <w:rsid w:val="00D83CBA"/>
    <w:rsid w:val="00D83CFA"/>
    <w:rsid w:val="00D83F43"/>
    <w:rsid w:val="00D83FF5"/>
    <w:rsid w:val="00D849D0"/>
    <w:rsid w:val="00D84A81"/>
    <w:rsid w:val="00D85C5F"/>
    <w:rsid w:val="00D8602E"/>
    <w:rsid w:val="00D86150"/>
    <w:rsid w:val="00D865E6"/>
    <w:rsid w:val="00D86639"/>
    <w:rsid w:val="00D86715"/>
    <w:rsid w:val="00D8672C"/>
    <w:rsid w:val="00D86A84"/>
    <w:rsid w:val="00D86BA6"/>
    <w:rsid w:val="00D87495"/>
    <w:rsid w:val="00D8774E"/>
    <w:rsid w:val="00D8776D"/>
    <w:rsid w:val="00D90055"/>
    <w:rsid w:val="00D906B6"/>
    <w:rsid w:val="00D90BF0"/>
    <w:rsid w:val="00D90FC5"/>
    <w:rsid w:val="00D91D2D"/>
    <w:rsid w:val="00D91D83"/>
    <w:rsid w:val="00D921E4"/>
    <w:rsid w:val="00D9240C"/>
    <w:rsid w:val="00D92A78"/>
    <w:rsid w:val="00D92BA2"/>
    <w:rsid w:val="00D92C73"/>
    <w:rsid w:val="00D93255"/>
    <w:rsid w:val="00D93503"/>
    <w:rsid w:val="00D937F7"/>
    <w:rsid w:val="00D93874"/>
    <w:rsid w:val="00D944CD"/>
    <w:rsid w:val="00D9495A"/>
    <w:rsid w:val="00D9532E"/>
    <w:rsid w:val="00D9559A"/>
    <w:rsid w:val="00D95883"/>
    <w:rsid w:val="00D95893"/>
    <w:rsid w:val="00D959CF"/>
    <w:rsid w:val="00D95C71"/>
    <w:rsid w:val="00D95CFF"/>
    <w:rsid w:val="00D965FF"/>
    <w:rsid w:val="00D9664B"/>
    <w:rsid w:val="00D967AE"/>
    <w:rsid w:val="00D974DA"/>
    <w:rsid w:val="00D9786B"/>
    <w:rsid w:val="00D9787D"/>
    <w:rsid w:val="00D97D06"/>
    <w:rsid w:val="00D97DE2"/>
    <w:rsid w:val="00DA0235"/>
    <w:rsid w:val="00DA03CC"/>
    <w:rsid w:val="00DA042D"/>
    <w:rsid w:val="00DA0549"/>
    <w:rsid w:val="00DA05FD"/>
    <w:rsid w:val="00DA1385"/>
    <w:rsid w:val="00DA1692"/>
    <w:rsid w:val="00DA16DF"/>
    <w:rsid w:val="00DA1A9D"/>
    <w:rsid w:val="00DA1B2C"/>
    <w:rsid w:val="00DA1C58"/>
    <w:rsid w:val="00DA1CEC"/>
    <w:rsid w:val="00DA1EC6"/>
    <w:rsid w:val="00DA1FF5"/>
    <w:rsid w:val="00DA239A"/>
    <w:rsid w:val="00DA24BD"/>
    <w:rsid w:val="00DA25F2"/>
    <w:rsid w:val="00DA2D47"/>
    <w:rsid w:val="00DA2E8E"/>
    <w:rsid w:val="00DA2FA4"/>
    <w:rsid w:val="00DA31BE"/>
    <w:rsid w:val="00DA3234"/>
    <w:rsid w:val="00DA3462"/>
    <w:rsid w:val="00DA35E2"/>
    <w:rsid w:val="00DA3993"/>
    <w:rsid w:val="00DA4369"/>
    <w:rsid w:val="00DA466E"/>
    <w:rsid w:val="00DA46AB"/>
    <w:rsid w:val="00DA553D"/>
    <w:rsid w:val="00DA55FC"/>
    <w:rsid w:val="00DA5732"/>
    <w:rsid w:val="00DA576D"/>
    <w:rsid w:val="00DA5799"/>
    <w:rsid w:val="00DA5C7B"/>
    <w:rsid w:val="00DA5D10"/>
    <w:rsid w:val="00DA60C0"/>
    <w:rsid w:val="00DA615F"/>
    <w:rsid w:val="00DA61BF"/>
    <w:rsid w:val="00DA65CE"/>
    <w:rsid w:val="00DA67B3"/>
    <w:rsid w:val="00DA67C2"/>
    <w:rsid w:val="00DA695C"/>
    <w:rsid w:val="00DA696B"/>
    <w:rsid w:val="00DA6F0F"/>
    <w:rsid w:val="00DA70C2"/>
    <w:rsid w:val="00DA71FA"/>
    <w:rsid w:val="00DA728C"/>
    <w:rsid w:val="00DA729F"/>
    <w:rsid w:val="00DA76AA"/>
    <w:rsid w:val="00DA792C"/>
    <w:rsid w:val="00DA7EDA"/>
    <w:rsid w:val="00DB048B"/>
    <w:rsid w:val="00DB04AF"/>
    <w:rsid w:val="00DB0C4A"/>
    <w:rsid w:val="00DB1DAD"/>
    <w:rsid w:val="00DB1DE5"/>
    <w:rsid w:val="00DB22AE"/>
    <w:rsid w:val="00DB22B4"/>
    <w:rsid w:val="00DB2804"/>
    <w:rsid w:val="00DB2926"/>
    <w:rsid w:val="00DB2B45"/>
    <w:rsid w:val="00DB2B75"/>
    <w:rsid w:val="00DB37EB"/>
    <w:rsid w:val="00DB3A4A"/>
    <w:rsid w:val="00DB41F5"/>
    <w:rsid w:val="00DB49DA"/>
    <w:rsid w:val="00DB4B1B"/>
    <w:rsid w:val="00DB530C"/>
    <w:rsid w:val="00DB54A2"/>
    <w:rsid w:val="00DB5943"/>
    <w:rsid w:val="00DB597C"/>
    <w:rsid w:val="00DB5993"/>
    <w:rsid w:val="00DB5C0D"/>
    <w:rsid w:val="00DB5ECD"/>
    <w:rsid w:val="00DB63CE"/>
    <w:rsid w:val="00DB642D"/>
    <w:rsid w:val="00DB66EF"/>
    <w:rsid w:val="00DB6B27"/>
    <w:rsid w:val="00DB7D33"/>
    <w:rsid w:val="00DB7D3E"/>
    <w:rsid w:val="00DC005E"/>
    <w:rsid w:val="00DC04E3"/>
    <w:rsid w:val="00DC05B4"/>
    <w:rsid w:val="00DC07F3"/>
    <w:rsid w:val="00DC0AF6"/>
    <w:rsid w:val="00DC0E2D"/>
    <w:rsid w:val="00DC1418"/>
    <w:rsid w:val="00DC15B8"/>
    <w:rsid w:val="00DC19B2"/>
    <w:rsid w:val="00DC1FFB"/>
    <w:rsid w:val="00DC2270"/>
    <w:rsid w:val="00DC2A3C"/>
    <w:rsid w:val="00DC2AC3"/>
    <w:rsid w:val="00DC2ACD"/>
    <w:rsid w:val="00DC2E21"/>
    <w:rsid w:val="00DC31D4"/>
    <w:rsid w:val="00DC341C"/>
    <w:rsid w:val="00DC34E2"/>
    <w:rsid w:val="00DC36EA"/>
    <w:rsid w:val="00DC3880"/>
    <w:rsid w:val="00DC39C2"/>
    <w:rsid w:val="00DC3A8E"/>
    <w:rsid w:val="00DC3BEE"/>
    <w:rsid w:val="00DC3D79"/>
    <w:rsid w:val="00DC3E44"/>
    <w:rsid w:val="00DC4791"/>
    <w:rsid w:val="00DC5459"/>
    <w:rsid w:val="00DC57B6"/>
    <w:rsid w:val="00DC5893"/>
    <w:rsid w:val="00DC6B6D"/>
    <w:rsid w:val="00DC6E91"/>
    <w:rsid w:val="00DC6ECC"/>
    <w:rsid w:val="00DC6F7F"/>
    <w:rsid w:val="00DC7255"/>
    <w:rsid w:val="00DC7661"/>
    <w:rsid w:val="00DC781E"/>
    <w:rsid w:val="00DC78C4"/>
    <w:rsid w:val="00DC7B82"/>
    <w:rsid w:val="00DC7C35"/>
    <w:rsid w:val="00DC7EBD"/>
    <w:rsid w:val="00DD039D"/>
    <w:rsid w:val="00DD06D0"/>
    <w:rsid w:val="00DD0D78"/>
    <w:rsid w:val="00DD113D"/>
    <w:rsid w:val="00DD115A"/>
    <w:rsid w:val="00DD1251"/>
    <w:rsid w:val="00DD1887"/>
    <w:rsid w:val="00DD1CB2"/>
    <w:rsid w:val="00DD248D"/>
    <w:rsid w:val="00DD269C"/>
    <w:rsid w:val="00DD3619"/>
    <w:rsid w:val="00DD388E"/>
    <w:rsid w:val="00DD3901"/>
    <w:rsid w:val="00DD3917"/>
    <w:rsid w:val="00DD3BFB"/>
    <w:rsid w:val="00DD3D23"/>
    <w:rsid w:val="00DD3FEA"/>
    <w:rsid w:val="00DD4418"/>
    <w:rsid w:val="00DD4471"/>
    <w:rsid w:val="00DD448B"/>
    <w:rsid w:val="00DD48B0"/>
    <w:rsid w:val="00DD499E"/>
    <w:rsid w:val="00DD51C4"/>
    <w:rsid w:val="00DD536B"/>
    <w:rsid w:val="00DD54B0"/>
    <w:rsid w:val="00DD558F"/>
    <w:rsid w:val="00DD55B4"/>
    <w:rsid w:val="00DD58B9"/>
    <w:rsid w:val="00DD58E3"/>
    <w:rsid w:val="00DD5ADE"/>
    <w:rsid w:val="00DD5F54"/>
    <w:rsid w:val="00DD6217"/>
    <w:rsid w:val="00DD6BE1"/>
    <w:rsid w:val="00DD6D33"/>
    <w:rsid w:val="00DD7093"/>
    <w:rsid w:val="00DD71CC"/>
    <w:rsid w:val="00DD7981"/>
    <w:rsid w:val="00DD7999"/>
    <w:rsid w:val="00DD7EA8"/>
    <w:rsid w:val="00DE0EF0"/>
    <w:rsid w:val="00DE15BC"/>
    <w:rsid w:val="00DE175F"/>
    <w:rsid w:val="00DE1BA4"/>
    <w:rsid w:val="00DE1BA5"/>
    <w:rsid w:val="00DE1FDE"/>
    <w:rsid w:val="00DE2087"/>
    <w:rsid w:val="00DE229D"/>
    <w:rsid w:val="00DE296A"/>
    <w:rsid w:val="00DE2E61"/>
    <w:rsid w:val="00DE3575"/>
    <w:rsid w:val="00DE3726"/>
    <w:rsid w:val="00DE3775"/>
    <w:rsid w:val="00DE3C81"/>
    <w:rsid w:val="00DE3D02"/>
    <w:rsid w:val="00DE3F62"/>
    <w:rsid w:val="00DE447C"/>
    <w:rsid w:val="00DE4868"/>
    <w:rsid w:val="00DE4A2B"/>
    <w:rsid w:val="00DE4B70"/>
    <w:rsid w:val="00DE4C04"/>
    <w:rsid w:val="00DE5130"/>
    <w:rsid w:val="00DE5479"/>
    <w:rsid w:val="00DE552C"/>
    <w:rsid w:val="00DE55E6"/>
    <w:rsid w:val="00DE560F"/>
    <w:rsid w:val="00DE5D0C"/>
    <w:rsid w:val="00DE5D70"/>
    <w:rsid w:val="00DE6110"/>
    <w:rsid w:val="00DE62D7"/>
    <w:rsid w:val="00DE661B"/>
    <w:rsid w:val="00DE6786"/>
    <w:rsid w:val="00DE689F"/>
    <w:rsid w:val="00DE6941"/>
    <w:rsid w:val="00DE6A26"/>
    <w:rsid w:val="00DE6F11"/>
    <w:rsid w:val="00DE708D"/>
    <w:rsid w:val="00DE796B"/>
    <w:rsid w:val="00DE7C65"/>
    <w:rsid w:val="00DE7E62"/>
    <w:rsid w:val="00DF0939"/>
    <w:rsid w:val="00DF0A88"/>
    <w:rsid w:val="00DF0AFE"/>
    <w:rsid w:val="00DF0B6D"/>
    <w:rsid w:val="00DF103A"/>
    <w:rsid w:val="00DF118E"/>
    <w:rsid w:val="00DF11E9"/>
    <w:rsid w:val="00DF120A"/>
    <w:rsid w:val="00DF1414"/>
    <w:rsid w:val="00DF156E"/>
    <w:rsid w:val="00DF27BF"/>
    <w:rsid w:val="00DF2872"/>
    <w:rsid w:val="00DF2C3D"/>
    <w:rsid w:val="00DF3147"/>
    <w:rsid w:val="00DF33D4"/>
    <w:rsid w:val="00DF347C"/>
    <w:rsid w:val="00DF38C9"/>
    <w:rsid w:val="00DF414F"/>
    <w:rsid w:val="00DF48E6"/>
    <w:rsid w:val="00DF4AD7"/>
    <w:rsid w:val="00DF4D7A"/>
    <w:rsid w:val="00DF4F2C"/>
    <w:rsid w:val="00DF4F55"/>
    <w:rsid w:val="00DF5090"/>
    <w:rsid w:val="00DF547E"/>
    <w:rsid w:val="00DF5D47"/>
    <w:rsid w:val="00DF67E7"/>
    <w:rsid w:val="00DF6CB9"/>
    <w:rsid w:val="00DF6D5F"/>
    <w:rsid w:val="00DF6E18"/>
    <w:rsid w:val="00DF7374"/>
    <w:rsid w:val="00DF751F"/>
    <w:rsid w:val="00DF7546"/>
    <w:rsid w:val="00DF77ED"/>
    <w:rsid w:val="00DF7B69"/>
    <w:rsid w:val="00E0045C"/>
    <w:rsid w:val="00E005E4"/>
    <w:rsid w:val="00E006B1"/>
    <w:rsid w:val="00E0085B"/>
    <w:rsid w:val="00E00926"/>
    <w:rsid w:val="00E012BD"/>
    <w:rsid w:val="00E01482"/>
    <w:rsid w:val="00E01670"/>
    <w:rsid w:val="00E01694"/>
    <w:rsid w:val="00E01A42"/>
    <w:rsid w:val="00E01CBB"/>
    <w:rsid w:val="00E01CFC"/>
    <w:rsid w:val="00E01D9D"/>
    <w:rsid w:val="00E01F36"/>
    <w:rsid w:val="00E021C3"/>
    <w:rsid w:val="00E02AD6"/>
    <w:rsid w:val="00E03010"/>
    <w:rsid w:val="00E031C4"/>
    <w:rsid w:val="00E03348"/>
    <w:rsid w:val="00E0338A"/>
    <w:rsid w:val="00E035A7"/>
    <w:rsid w:val="00E037E4"/>
    <w:rsid w:val="00E03D2F"/>
    <w:rsid w:val="00E03F2C"/>
    <w:rsid w:val="00E040A2"/>
    <w:rsid w:val="00E043E0"/>
    <w:rsid w:val="00E04524"/>
    <w:rsid w:val="00E0453A"/>
    <w:rsid w:val="00E049FA"/>
    <w:rsid w:val="00E04AA0"/>
    <w:rsid w:val="00E05037"/>
    <w:rsid w:val="00E0532C"/>
    <w:rsid w:val="00E05395"/>
    <w:rsid w:val="00E05438"/>
    <w:rsid w:val="00E05611"/>
    <w:rsid w:val="00E056D1"/>
    <w:rsid w:val="00E056F8"/>
    <w:rsid w:val="00E05745"/>
    <w:rsid w:val="00E0586D"/>
    <w:rsid w:val="00E0590A"/>
    <w:rsid w:val="00E05C3E"/>
    <w:rsid w:val="00E05CA2"/>
    <w:rsid w:val="00E05F36"/>
    <w:rsid w:val="00E063D3"/>
    <w:rsid w:val="00E065A8"/>
    <w:rsid w:val="00E066E5"/>
    <w:rsid w:val="00E07121"/>
    <w:rsid w:val="00E079D9"/>
    <w:rsid w:val="00E07A45"/>
    <w:rsid w:val="00E07F41"/>
    <w:rsid w:val="00E1015A"/>
    <w:rsid w:val="00E108AE"/>
    <w:rsid w:val="00E10D32"/>
    <w:rsid w:val="00E112F2"/>
    <w:rsid w:val="00E11A3F"/>
    <w:rsid w:val="00E11E2F"/>
    <w:rsid w:val="00E11E35"/>
    <w:rsid w:val="00E12594"/>
    <w:rsid w:val="00E12CF2"/>
    <w:rsid w:val="00E12FB1"/>
    <w:rsid w:val="00E12FD2"/>
    <w:rsid w:val="00E13041"/>
    <w:rsid w:val="00E133D5"/>
    <w:rsid w:val="00E1354F"/>
    <w:rsid w:val="00E1372C"/>
    <w:rsid w:val="00E13C6F"/>
    <w:rsid w:val="00E144B1"/>
    <w:rsid w:val="00E14785"/>
    <w:rsid w:val="00E14825"/>
    <w:rsid w:val="00E1484C"/>
    <w:rsid w:val="00E14BE2"/>
    <w:rsid w:val="00E14D2C"/>
    <w:rsid w:val="00E14F09"/>
    <w:rsid w:val="00E150C5"/>
    <w:rsid w:val="00E151E6"/>
    <w:rsid w:val="00E15423"/>
    <w:rsid w:val="00E15893"/>
    <w:rsid w:val="00E1589F"/>
    <w:rsid w:val="00E15E91"/>
    <w:rsid w:val="00E164C8"/>
    <w:rsid w:val="00E164F7"/>
    <w:rsid w:val="00E169C6"/>
    <w:rsid w:val="00E16ABF"/>
    <w:rsid w:val="00E16E03"/>
    <w:rsid w:val="00E174C2"/>
    <w:rsid w:val="00E17747"/>
    <w:rsid w:val="00E204BE"/>
    <w:rsid w:val="00E2053B"/>
    <w:rsid w:val="00E20919"/>
    <w:rsid w:val="00E2109F"/>
    <w:rsid w:val="00E214E7"/>
    <w:rsid w:val="00E2175C"/>
    <w:rsid w:val="00E21C42"/>
    <w:rsid w:val="00E21CD1"/>
    <w:rsid w:val="00E222AA"/>
    <w:rsid w:val="00E2273B"/>
    <w:rsid w:val="00E22AFF"/>
    <w:rsid w:val="00E23584"/>
    <w:rsid w:val="00E235BE"/>
    <w:rsid w:val="00E237A3"/>
    <w:rsid w:val="00E23882"/>
    <w:rsid w:val="00E23C92"/>
    <w:rsid w:val="00E23CFF"/>
    <w:rsid w:val="00E23D85"/>
    <w:rsid w:val="00E23E44"/>
    <w:rsid w:val="00E248DE"/>
    <w:rsid w:val="00E24932"/>
    <w:rsid w:val="00E24B6D"/>
    <w:rsid w:val="00E24D19"/>
    <w:rsid w:val="00E24DB7"/>
    <w:rsid w:val="00E24EEE"/>
    <w:rsid w:val="00E25327"/>
    <w:rsid w:val="00E2567B"/>
    <w:rsid w:val="00E2568C"/>
    <w:rsid w:val="00E256D8"/>
    <w:rsid w:val="00E2571D"/>
    <w:rsid w:val="00E258F7"/>
    <w:rsid w:val="00E25CBE"/>
    <w:rsid w:val="00E25D9C"/>
    <w:rsid w:val="00E261ED"/>
    <w:rsid w:val="00E26429"/>
    <w:rsid w:val="00E26452"/>
    <w:rsid w:val="00E274E4"/>
    <w:rsid w:val="00E30119"/>
    <w:rsid w:val="00E307B9"/>
    <w:rsid w:val="00E307E4"/>
    <w:rsid w:val="00E30A15"/>
    <w:rsid w:val="00E30D08"/>
    <w:rsid w:val="00E30E5D"/>
    <w:rsid w:val="00E31909"/>
    <w:rsid w:val="00E31AF5"/>
    <w:rsid w:val="00E31FEA"/>
    <w:rsid w:val="00E322DE"/>
    <w:rsid w:val="00E322ED"/>
    <w:rsid w:val="00E327F3"/>
    <w:rsid w:val="00E32AAF"/>
    <w:rsid w:val="00E335EC"/>
    <w:rsid w:val="00E3367E"/>
    <w:rsid w:val="00E33A63"/>
    <w:rsid w:val="00E33B64"/>
    <w:rsid w:val="00E342F2"/>
    <w:rsid w:val="00E34615"/>
    <w:rsid w:val="00E34BC7"/>
    <w:rsid w:val="00E34BFF"/>
    <w:rsid w:val="00E34CFA"/>
    <w:rsid w:val="00E35060"/>
    <w:rsid w:val="00E3567F"/>
    <w:rsid w:val="00E35719"/>
    <w:rsid w:val="00E35C8F"/>
    <w:rsid w:val="00E360F3"/>
    <w:rsid w:val="00E361D3"/>
    <w:rsid w:val="00E3644F"/>
    <w:rsid w:val="00E36A8B"/>
    <w:rsid w:val="00E36A9D"/>
    <w:rsid w:val="00E37023"/>
    <w:rsid w:val="00E37071"/>
    <w:rsid w:val="00E375FF"/>
    <w:rsid w:val="00E37653"/>
    <w:rsid w:val="00E37A17"/>
    <w:rsid w:val="00E37D7C"/>
    <w:rsid w:val="00E37EBA"/>
    <w:rsid w:val="00E40214"/>
    <w:rsid w:val="00E4023A"/>
    <w:rsid w:val="00E406A5"/>
    <w:rsid w:val="00E40F8A"/>
    <w:rsid w:val="00E40FE3"/>
    <w:rsid w:val="00E411E3"/>
    <w:rsid w:val="00E41B1B"/>
    <w:rsid w:val="00E41BF5"/>
    <w:rsid w:val="00E41D61"/>
    <w:rsid w:val="00E41FA9"/>
    <w:rsid w:val="00E42053"/>
    <w:rsid w:val="00E420D5"/>
    <w:rsid w:val="00E42D94"/>
    <w:rsid w:val="00E43000"/>
    <w:rsid w:val="00E43026"/>
    <w:rsid w:val="00E433A8"/>
    <w:rsid w:val="00E43607"/>
    <w:rsid w:val="00E437C2"/>
    <w:rsid w:val="00E43A20"/>
    <w:rsid w:val="00E44248"/>
    <w:rsid w:val="00E44713"/>
    <w:rsid w:val="00E44779"/>
    <w:rsid w:val="00E4479D"/>
    <w:rsid w:val="00E453AE"/>
    <w:rsid w:val="00E458E3"/>
    <w:rsid w:val="00E45DAD"/>
    <w:rsid w:val="00E46250"/>
    <w:rsid w:val="00E46254"/>
    <w:rsid w:val="00E462CD"/>
    <w:rsid w:val="00E46F75"/>
    <w:rsid w:val="00E47673"/>
    <w:rsid w:val="00E47759"/>
    <w:rsid w:val="00E47D91"/>
    <w:rsid w:val="00E47F13"/>
    <w:rsid w:val="00E50D7C"/>
    <w:rsid w:val="00E50E6F"/>
    <w:rsid w:val="00E50EF8"/>
    <w:rsid w:val="00E51107"/>
    <w:rsid w:val="00E51322"/>
    <w:rsid w:val="00E514E6"/>
    <w:rsid w:val="00E51525"/>
    <w:rsid w:val="00E517B9"/>
    <w:rsid w:val="00E517D5"/>
    <w:rsid w:val="00E5199B"/>
    <w:rsid w:val="00E51EB7"/>
    <w:rsid w:val="00E52184"/>
    <w:rsid w:val="00E52392"/>
    <w:rsid w:val="00E5289B"/>
    <w:rsid w:val="00E530E7"/>
    <w:rsid w:val="00E53379"/>
    <w:rsid w:val="00E53421"/>
    <w:rsid w:val="00E53A3E"/>
    <w:rsid w:val="00E5462D"/>
    <w:rsid w:val="00E54971"/>
    <w:rsid w:val="00E54C81"/>
    <w:rsid w:val="00E54D2E"/>
    <w:rsid w:val="00E55149"/>
    <w:rsid w:val="00E551CD"/>
    <w:rsid w:val="00E5612A"/>
    <w:rsid w:val="00E56364"/>
    <w:rsid w:val="00E5663C"/>
    <w:rsid w:val="00E567C0"/>
    <w:rsid w:val="00E5686F"/>
    <w:rsid w:val="00E56AE8"/>
    <w:rsid w:val="00E56B34"/>
    <w:rsid w:val="00E56ED6"/>
    <w:rsid w:val="00E56FC4"/>
    <w:rsid w:val="00E57053"/>
    <w:rsid w:val="00E5728A"/>
    <w:rsid w:val="00E57A2B"/>
    <w:rsid w:val="00E57AD6"/>
    <w:rsid w:val="00E57BE3"/>
    <w:rsid w:val="00E6019C"/>
    <w:rsid w:val="00E601B0"/>
    <w:rsid w:val="00E605D6"/>
    <w:rsid w:val="00E607BF"/>
    <w:rsid w:val="00E60C9B"/>
    <w:rsid w:val="00E611B3"/>
    <w:rsid w:val="00E6190A"/>
    <w:rsid w:val="00E61AB3"/>
    <w:rsid w:val="00E61BAD"/>
    <w:rsid w:val="00E61EA5"/>
    <w:rsid w:val="00E6231B"/>
    <w:rsid w:val="00E6243F"/>
    <w:rsid w:val="00E62675"/>
    <w:rsid w:val="00E628FE"/>
    <w:rsid w:val="00E629CB"/>
    <w:rsid w:val="00E62C62"/>
    <w:rsid w:val="00E631C0"/>
    <w:rsid w:val="00E63216"/>
    <w:rsid w:val="00E633D5"/>
    <w:rsid w:val="00E635BC"/>
    <w:rsid w:val="00E6377E"/>
    <w:rsid w:val="00E63A39"/>
    <w:rsid w:val="00E63FEC"/>
    <w:rsid w:val="00E640D9"/>
    <w:rsid w:val="00E646B8"/>
    <w:rsid w:val="00E64C4E"/>
    <w:rsid w:val="00E65123"/>
    <w:rsid w:val="00E65201"/>
    <w:rsid w:val="00E656E0"/>
    <w:rsid w:val="00E65E99"/>
    <w:rsid w:val="00E65ED4"/>
    <w:rsid w:val="00E6617C"/>
    <w:rsid w:val="00E6637D"/>
    <w:rsid w:val="00E6640F"/>
    <w:rsid w:val="00E6641C"/>
    <w:rsid w:val="00E66505"/>
    <w:rsid w:val="00E66724"/>
    <w:rsid w:val="00E66872"/>
    <w:rsid w:val="00E66892"/>
    <w:rsid w:val="00E66A75"/>
    <w:rsid w:val="00E66D34"/>
    <w:rsid w:val="00E66E0B"/>
    <w:rsid w:val="00E6741A"/>
    <w:rsid w:val="00E674D2"/>
    <w:rsid w:val="00E67754"/>
    <w:rsid w:val="00E67814"/>
    <w:rsid w:val="00E70284"/>
    <w:rsid w:val="00E70351"/>
    <w:rsid w:val="00E70682"/>
    <w:rsid w:val="00E70802"/>
    <w:rsid w:val="00E70C3E"/>
    <w:rsid w:val="00E70D8D"/>
    <w:rsid w:val="00E70E6E"/>
    <w:rsid w:val="00E71172"/>
    <w:rsid w:val="00E711CC"/>
    <w:rsid w:val="00E711EA"/>
    <w:rsid w:val="00E71A36"/>
    <w:rsid w:val="00E71B38"/>
    <w:rsid w:val="00E71B72"/>
    <w:rsid w:val="00E71DF7"/>
    <w:rsid w:val="00E71E3C"/>
    <w:rsid w:val="00E72415"/>
    <w:rsid w:val="00E72597"/>
    <w:rsid w:val="00E7284C"/>
    <w:rsid w:val="00E72F1E"/>
    <w:rsid w:val="00E72FF8"/>
    <w:rsid w:val="00E7308A"/>
    <w:rsid w:val="00E73E9B"/>
    <w:rsid w:val="00E73EF4"/>
    <w:rsid w:val="00E74215"/>
    <w:rsid w:val="00E74297"/>
    <w:rsid w:val="00E74A41"/>
    <w:rsid w:val="00E74C0F"/>
    <w:rsid w:val="00E74C71"/>
    <w:rsid w:val="00E74E98"/>
    <w:rsid w:val="00E751E4"/>
    <w:rsid w:val="00E75317"/>
    <w:rsid w:val="00E75715"/>
    <w:rsid w:val="00E75777"/>
    <w:rsid w:val="00E75B1B"/>
    <w:rsid w:val="00E75B64"/>
    <w:rsid w:val="00E75C82"/>
    <w:rsid w:val="00E75CA8"/>
    <w:rsid w:val="00E75DE8"/>
    <w:rsid w:val="00E75E2B"/>
    <w:rsid w:val="00E76A09"/>
    <w:rsid w:val="00E76A41"/>
    <w:rsid w:val="00E76BB4"/>
    <w:rsid w:val="00E76C67"/>
    <w:rsid w:val="00E76D6F"/>
    <w:rsid w:val="00E80145"/>
    <w:rsid w:val="00E80170"/>
    <w:rsid w:val="00E80708"/>
    <w:rsid w:val="00E80AED"/>
    <w:rsid w:val="00E81203"/>
    <w:rsid w:val="00E81221"/>
    <w:rsid w:val="00E812D3"/>
    <w:rsid w:val="00E81534"/>
    <w:rsid w:val="00E8176A"/>
    <w:rsid w:val="00E81949"/>
    <w:rsid w:val="00E819B2"/>
    <w:rsid w:val="00E81AA2"/>
    <w:rsid w:val="00E81ADF"/>
    <w:rsid w:val="00E81DB8"/>
    <w:rsid w:val="00E81EBD"/>
    <w:rsid w:val="00E82D71"/>
    <w:rsid w:val="00E82E68"/>
    <w:rsid w:val="00E82FB1"/>
    <w:rsid w:val="00E8356F"/>
    <w:rsid w:val="00E83585"/>
    <w:rsid w:val="00E839BA"/>
    <w:rsid w:val="00E83BCC"/>
    <w:rsid w:val="00E83F3B"/>
    <w:rsid w:val="00E8400C"/>
    <w:rsid w:val="00E8421D"/>
    <w:rsid w:val="00E842CD"/>
    <w:rsid w:val="00E848F7"/>
    <w:rsid w:val="00E85B65"/>
    <w:rsid w:val="00E85F7C"/>
    <w:rsid w:val="00E8606A"/>
    <w:rsid w:val="00E86119"/>
    <w:rsid w:val="00E8622A"/>
    <w:rsid w:val="00E86725"/>
    <w:rsid w:val="00E86C05"/>
    <w:rsid w:val="00E86D53"/>
    <w:rsid w:val="00E86E8D"/>
    <w:rsid w:val="00E86EC3"/>
    <w:rsid w:val="00E8746A"/>
    <w:rsid w:val="00E87764"/>
    <w:rsid w:val="00E87AFF"/>
    <w:rsid w:val="00E87B3F"/>
    <w:rsid w:val="00E87F96"/>
    <w:rsid w:val="00E90083"/>
    <w:rsid w:val="00E90153"/>
    <w:rsid w:val="00E90329"/>
    <w:rsid w:val="00E904EA"/>
    <w:rsid w:val="00E90520"/>
    <w:rsid w:val="00E907B4"/>
    <w:rsid w:val="00E90903"/>
    <w:rsid w:val="00E90990"/>
    <w:rsid w:val="00E90ED1"/>
    <w:rsid w:val="00E90F34"/>
    <w:rsid w:val="00E91197"/>
    <w:rsid w:val="00E911D0"/>
    <w:rsid w:val="00E912E8"/>
    <w:rsid w:val="00E91462"/>
    <w:rsid w:val="00E91479"/>
    <w:rsid w:val="00E9184E"/>
    <w:rsid w:val="00E91D55"/>
    <w:rsid w:val="00E91EC4"/>
    <w:rsid w:val="00E92192"/>
    <w:rsid w:val="00E92457"/>
    <w:rsid w:val="00E92552"/>
    <w:rsid w:val="00E9265F"/>
    <w:rsid w:val="00E9288C"/>
    <w:rsid w:val="00E92D67"/>
    <w:rsid w:val="00E930A3"/>
    <w:rsid w:val="00E934E0"/>
    <w:rsid w:val="00E935ED"/>
    <w:rsid w:val="00E93999"/>
    <w:rsid w:val="00E94153"/>
    <w:rsid w:val="00E94270"/>
    <w:rsid w:val="00E94F65"/>
    <w:rsid w:val="00E95160"/>
    <w:rsid w:val="00E95196"/>
    <w:rsid w:val="00E9524F"/>
    <w:rsid w:val="00E95A64"/>
    <w:rsid w:val="00E95E00"/>
    <w:rsid w:val="00E95F85"/>
    <w:rsid w:val="00E96083"/>
    <w:rsid w:val="00E9608C"/>
    <w:rsid w:val="00E960C8"/>
    <w:rsid w:val="00E96955"/>
    <w:rsid w:val="00E96E5B"/>
    <w:rsid w:val="00E96F4E"/>
    <w:rsid w:val="00E97CC6"/>
    <w:rsid w:val="00E97CD2"/>
    <w:rsid w:val="00EA040F"/>
    <w:rsid w:val="00EA07FF"/>
    <w:rsid w:val="00EA096E"/>
    <w:rsid w:val="00EA0AA5"/>
    <w:rsid w:val="00EA0BE7"/>
    <w:rsid w:val="00EA0D76"/>
    <w:rsid w:val="00EA1159"/>
    <w:rsid w:val="00EA123B"/>
    <w:rsid w:val="00EA1682"/>
    <w:rsid w:val="00EA1D50"/>
    <w:rsid w:val="00EA1D76"/>
    <w:rsid w:val="00EA1DAA"/>
    <w:rsid w:val="00EA23FB"/>
    <w:rsid w:val="00EA2548"/>
    <w:rsid w:val="00EA2707"/>
    <w:rsid w:val="00EA2758"/>
    <w:rsid w:val="00EA27A7"/>
    <w:rsid w:val="00EA2D16"/>
    <w:rsid w:val="00EA2ECA"/>
    <w:rsid w:val="00EA305A"/>
    <w:rsid w:val="00EA306B"/>
    <w:rsid w:val="00EA3221"/>
    <w:rsid w:val="00EA3458"/>
    <w:rsid w:val="00EA3823"/>
    <w:rsid w:val="00EA3911"/>
    <w:rsid w:val="00EA3971"/>
    <w:rsid w:val="00EA42E7"/>
    <w:rsid w:val="00EA49B6"/>
    <w:rsid w:val="00EA4B4A"/>
    <w:rsid w:val="00EA4D3F"/>
    <w:rsid w:val="00EA5151"/>
    <w:rsid w:val="00EA517A"/>
    <w:rsid w:val="00EA52C2"/>
    <w:rsid w:val="00EA538A"/>
    <w:rsid w:val="00EA56AC"/>
    <w:rsid w:val="00EA58C3"/>
    <w:rsid w:val="00EA5CCE"/>
    <w:rsid w:val="00EA613C"/>
    <w:rsid w:val="00EA665E"/>
    <w:rsid w:val="00EA7038"/>
    <w:rsid w:val="00EA7463"/>
    <w:rsid w:val="00EA74A9"/>
    <w:rsid w:val="00EA76C8"/>
    <w:rsid w:val="00EA78C8"/>
    <w:rsid w:val="00EA7905"/>
    <w:rsid w:val="00EA7A0D"/>
    <w:rsid w:val="00EA7A6C"/>
    <w:rsid w:val="00EA7B06"/>
    <w:rsid w:val="00EB02C0"/>
    <w:rsid w:val="00EB0A35"/>
    <w:rsid w:val="00EB0D7D"/>
    <w:rsid w:val="00EB0F5C"/>
    <w:rsid w:val="00EB1478"/>
    <w:rsid w:val="00EB16B8"/>
    <w:rsid w:val="00EB1AF5"/>
    <w:rsid w:val="00EB20B6"/>
    <w:rsid w:val="00EB2138"/>
    <w:rsid w:val="00EB2580"/>
    <w:rsid w:val="00EB27F0"/>
    <w:rsid w:val="00EB2A6D"/>
    <w:rsid w:val="00EB2AAF"/>
    <w:rsid w:val="00EB2DA6"/>
    <w:rsid w:val="00EB31AB"/>
    <w:rsid w:val="00EB3480"/>
    <w:rsid w:val="00EB36F1"/>
    <w:rsid w:val="00EB3A49"/>
    <w:rsid w:val="00EB3CA4"/>
    <w:rsid w:val="00EB3F02"/>
    <w:rsid w:val="00EB3F83"/>
    <w:rsid w:val="00EB479D"/>
    <w:rsid w:val="00EB4EF3"/>
    <w:rsid w:val="00EB5197"/>
    <w:rsid w:val="00EB5DBD"/>
    <w:rsid w:val="00EB5DC5"/>
    <w:rsid w:val="00EB5FCE"/>
    <w:rsid w:val="00EB6297"/>
    <w:rsid w:val="00EB6401"/>
    <w:rsid w:val="00EB6591"/>
    <w:rsid w:val="00EB6C05"/>
    <w:rsid w:val="00EB7277"/>
    <w:rsid w:val="00EC00CC"/>
    <w:rsid w:val="00EC0734"/>
    <w:rsid w:val="00EC07E2"/>
    <w:rsid w:val="00EC0CC4"/>
    <w:rsid w:val="00EC0F3F"/>
    <w:rsid w:val="00EC10A8"/>
    <w:rsid w:val="00EC1112"/>
    <w:rsid w:val="00EC1B71"/>
    <w:rsid w:val="00EC1F92"/>
    <w:rsid w:val="00EC26AC"/>
    <w:rsid w:val="00EC2B57"/>
    <w:rsid w:val="00EC2DD1"/>
    <w:rsid w:val="00EC2F15"/>
    <w:rsid w:val="00EC312B"/>
    <w:rsid w:val="00EC3256"/>
    <w:rsid w:val="00EC4128"/>
    <w:rsid w:val="00EC42D0"/>
    <w:rsid w:val="00EC458E"/>
    <w:rsid w:val="00EC4A9E"/>
    <w:rsid w:val="00EC4B95"/>
    <w:rsid w:val="00EC4D59"/>
    <w:rsid w:val="00EC534A"/>
    <w:rsid w:val="00EC53F0"/>
    <w:rsid w:val="00EC557F"/>
    <w:rsid w:val="00EC5C51"/>
    <w:rsid w:val="00EC5E4E"/>
    <w:rsid w:val="00EC5E82"/>
    <w:rsid w:val="00EC6640"/>
    <w:rsid w:val="00EC66B2"/>
    <w:rsid w:val="00EC6AF1"/>
    <w:rsid w:val="00EC6C8A"/>
    <w:rsid w:val="00EC6E0E"/>
    <w:rsid w:val="00EC6E31"/>
    <w:rsid w:val="00EC7312"/>
    <w:rsid w:val="00EC7344"/>
    <w:rsid w:val="00EC7460"/>
    <w:rsid w:val="00EC7506"/>
    <w:rsid w:val="00EC75A0"/>
    <w:rsid w:val="00EC7C18"/>
    <w:rsid w:val="00EC7F3F"/>
    <w:rsid w:val="00ED00C9"/>
    <w:rsid w:val="00ED0249"/>
    <w:rsid w:val="00ED0385"/>
    <w:rsid w:val="00ED0407"/>
    <w:rsid w:val="00ED05EF"/>
    <w:rsid w:val="00ED06D2"/>
    <w:rsid w:val="00ED0847"/>
    <w:rsid w:val="00ED092D"/>
    <w:rsid w:val="00ED0F7C"/>
    <w:rsid w:val="00ED1232"/>
    <w:rsid w:val="00ED152F"/>
    <w:rsid w:val="00ED1533"/>
    <w:rsid w:val="00ED1730"/>
    <w:rsid w:val="00ED1835"/>
    <w:rsid w:val="00ED2008"/>
    <w:rsid w:val="00ED209E"/>
    <w:rsid w:val="00ED224E"/>
    <w:rsid w:val="00ED2358"/>
    <w:rsid w:val="00ED2829"/>
    <w:rsid w:val="00ED29E7"/>
    <w:rsid w:val="00ED2CAE"/>
    <w:rsid w:val="00ED2EA2"/>
    <w:rsid w:val="00ED3032"/>
    <w:rsid w:val="00ED382C"/>
    <w:rsid w:val="00ED3939"/>
    <w:rsid w:val="00ED3F9E"/>
    <w:rsid w:val="00ED4101"/>
    <w:rsid w:val="00ED415E"/>
    <w:rsid w:val="00ED4276"/>
    <w:rsid w:val="00ED453C"/>
    <w:rsid w:val="00ED4ED4"/>
    <w:rsid w:val="00ED51CD"/>
    <w:rsid w:val="00ED59A9"/>
    <w:rsid w:val="00ED5A6C"/>
    <w:rsid w:val="00ED5BAC"/>
    <w:rsid w:val="00ED641E"/>
    <w:rsid w:val="00ED6462"/>
    <w:rsid w:val="00ED6B98"/>
    <w:rsid w:val="00ED6E34"/>
    <w:rsid w:val="00ED6FB8"/>
    <w:rsid w:val="00ED73FA"/>
    <w:rsid w:val="00ED74C5"/>
    <w:rsid w:val="00EE02AE"/>
    <w:rsid w:val="00EE03E6"/>
    <w:rsid w:val="00EE0515"/>
    <w:rsid w:val="00EE0DC2"/>
    <w:rsid w:val="00EE0EA9"/>
    <w:rsid w:val="00EE104D"/>
    <w:rsid w:val="00EE1904"/>
    <w:rsid w:val="00EE1912"/>
    <w:rsid w:val="00EE20D9"/>
    <w:rsid w:val="00EE233C"/>
    <w:rsid w:val="00EE260B"/>
    <w:rsid w:val="00EE27F0"/>
    <w:rsid w:val="00EE2B83"/>
    <w:rsid w:val="00EE2E99"/>
    <w:rsid w:val="00EE371E"/>
    <w:rsid w:val="00EE39DB"/>
    <w:rsid w:val="00EE3A22"/>
    <w:rsid w:val="00EE3D68"/>
    <w:rsid w:val="00EE3E62"/>
    <w:rsid w:val="00EE4235"/>
    <w:rsid w:val="00EE4297"/>
    <w:rsid w:val="00EE43BE"/>
    <w:rsid w:val="00EE43C8"/>
    <w:rsid w:val="00EE490D"/>
    <w:rsid w:val="00EE4AC7"/>
    <w:rsid w:val="00EE4EA8"/>
    <w:rsid w:val="00EE5089"/>
    <w:rsid w:val="00EE53BB"/>
    <w:rsid w:val="00EE53DC"/>
    <w:rsid w:val="00EE5621"/>
    <w:rsid w:val="00EE5D99"/>
    <w:rsid w:val="00EE608A"/>
    <w:rsid w:val="00EE615F"/>
    <w:rsid w:val="00EE6215"/>
    <w:rsid w:val="00EE625C"/>
    <w:rsid w:val="00EE6868"/>
    <w:rsid w:val="00EE69DE"/>
    <w:rsid w:val="00EE72B5"/>
    <w:rsid w:val="00EE745D"/>
    <w:rsid w:val="00EE7657"/>
    <w:rsid w:val="00EE777D"/>
    <w:rsid w:val="00EE7B03"/>
    <w:rsid w:val="00EE7BDC"/>
    <w:rsid w:val="00EE7DE0"/>
    <w:rsid w:val="00EE7E72"/>
    <w:rsid w:val="00EF00D2"/>
    <w:rsid w:val="00EF0543"/>
    <w:rsid w:val="00EF05F9"/>
    <w:rsid w:val="00EF06FB"/>
    <w:rsid w:val="00EF11A0"/>
    <w:rsid w:val="00EF12DA"/>
    <w:rsid w:val="00EF13A3"/>
    <w:rsid w:val="00EF17F9"/>
    <w:rsid w:val="00EF18E7"/>
    <w:rsid w:val="00EF1C3C"/>
    <w:rsid w:val="00EF204A"/>
    <w:rsid w:val="00EF2058"/>
    <w:rsid w:val="00EF2866"/>
    <w:rsid w:val="00EF29E8"/>
    <w:rsid w:val="00EF2C6A"/>
    <w:rsid w:val="00EF2CF7"/>
    <w:rsid w:val="00EF2DB9"/>
    <w:rsid w:val="00EF376E"/>
    <w:rsid w:val="00EF3A63"/>
    <w:rsid w:val="00EF3CAA"/>
    <w:rsid w:val="00EF3D94"/>
    <w:rsid w:val="00EF42EA"/>
    <w:rsid w:val="00EF4596"/>
    <w:rsid w:val="00EF48D4"/>
    <w:rsid w:val="00EF4A94"/>
    <w:rsid w:val="00EF5282"/>
    <w:rsid w:val="00EF592D"/>
    <w:rsid w:val="00EF59B1"/>
    <w:rsid w:val="00EF5C3B"/>
    <w:rsid w:val="00EF5CF0"/>
    <w:rsid w:val="00EF5E64"/>
    <w:rsid w:val="00EF6040"/>
    <w:rsid w:val="00EF60AD"/>
    <w:rsid w:val="00EF66C3"/>
    <w:rsid w:val="00EF6E3E"/>
    <w:rsid w:val="00EF7135"/>
    <w:rsid w:val="00EF7353"/>
    <w:rsid w:val="00EF7BB4"/>
    <w:rsid w:val="00F0030D"/>
    <w:rsid w:val="00F005B8"/>
    <w:rsid w:val="00F0140F"/>
    <w:rsid w:val="00F0220E"/>
    <w:rsid w:val="00F022B0"/>
    <w:rsid w:val="00F028BC"/>
    <w:rsid w:val="00F02D9C"/>
    <w:rsid w:val="00F02ECF"/>
    <w:rsid w:val="00F02FD2"/>
    <w:rsid w:val="00F036A1"/>
    <w:rsid w:val="00F0426B"/>
    <w:rsid w:val="00F045D7"/>
    <w:rsid w:val="00F04E92"/>
    <w:rsid w:val="00F04F5E"/>
    <w:rsid w:val="00F04F6F"/>
    <w:rsid w:val="00F0503D"/>
    <w:rsid w:val="00F058D9"/>
    <w:rsid w:val="00F05AE0"/>
    <w:rsid w:val="00F05DDB"/>
    <w:rsid w:val="00F067E2"/>
    <w:rsid w:val="00F06F2E"/>
    <w:rsid w:val="00F0725C"/>
    <w:rsid w:val="00F07398"/>
    <w:rsid w:val="00F075F8"/>
    <w:rsid w:val="00F07659"/>
    <w:rsid w:val="00F07789"/>
    <w:rsid w:val="00F07A47"/>
    <w:rsid w:val="00F07B8F"/>
    <w:rsid w:val="00F07B9F"/>
    <w:rsid w:val="00F07C40"/>
    <w:rsid w:val="00F07F1C"/>
    <w:rsid w:val="00F07FA9"/>
    <w:rsid w:val="00F10079"/>
    <w:rsid w:val="00F109AB"/>
    <w:rsid w:val="00F10A9F"/>
    <w:rsid w:val="00F10AC2"/>
    <w:rsid w:val="00F10BB4"/>
    <w:rsid w:val="00F113A4"/>
    <w:rsid w:val="00F11837"/>
    <w:rsid w:val="00F119EE"/>
    <w:rsid w:val="00F11BB2"/>
    <w:rsid w:val="00F11C21"/>
    <w:rsid w:val="00F1211F"/>
    <w:rsid w:val="00F1215C"/>
    <w:rsid w:val="00F121AD"/>
    <w:rsid w:val="00F1250D"/>
    <w:rsid w:val="00F12819"/>
    <w:rsid w:val="00F13012"/>
    <w:rsid w:val="00F131EB"/>
    <w:rsid w:val="00F13F7D"/>
    <w:rsid w:val="00F13FED"/>
    <w:rsid w:val="00F1400D"/>
    <w:rsid w:val="00F1423B"/>
    <w:rsid w:val="00F14CEC"/>
    <w:rsid w:val="00F15132"/>
    <w:rsid w:val="00F15376"/>
    <w:rsid w:val="00F154F1"/>
    <w:rsid w:val="00F156C6"/>
    <w:rsid w:val="00F15C16"/>
    <w:rsid w:val="00F15C94"/>
    <w:rsid w:val="00F161EC"/>
    <w:rsid w:val="00F16258"/>
    <w:rsid w:val="00F165D9"/>
    <w:rsid w:val="00F16897"/>
    <w:rsid w:val="00F170EC"/>
    <w:rsid w:val="00F178DF"/>
    <w:rsid w:val="00F17DB5"/>
    <w:rsid w:val="00F2022B"/>
    <w:rsid w:val="00F2026E"/>
    <w:rsid w:val="00F203AA"/>
    <w:rsid w:val="00F20AB2"/>
    <w:rsid w:val="00F20AFF"/>
    <w:rsid w:val="00F20E27"/>
    <w:rsid w:val="00F20E54"/>
    <w:rsid w:val="00F20E99"/>
    <w:rsid w:val="00F21167"/>
    <w:rsid w:val="00F212D5"/>
    <w:rsid w:val="00F216D9"/>
    <w:rsid w:val="00F2172B"/>
    <w:rsid w:val="00F21784"/>
    <w:rsid w:val="00F21B82"/>
    <w:rsid w:val="00F21C80"/>
    <w:rsid w:val="00F21E0D"/>
    <w:rsid w:val="00F21F15"/>
    <w:rsid w:val="00F21F46"/>
    <w:rsid w:val="00F2203E"/>
    <w:rsid w:val="00F22690"/>
    <w:rsid w:val="00F227E0"/>
    <w:rsid w:val="00F22B14"/>
    <w:rsid w:val="00F231F9"/>
    <w:rsid w:val="00F235A0"/>
    <w:rsid w:val="00F235C7"/>
    <w:rsid w:val="00F23D2A"/>
    <w:rsid w:val="00F23F79"/>
    <w:rsid w:val="00F24868"/>
    <w:rsid w:val="00F248AA"/>
    <w:rsid w:val="00F24C32"/>
    <w:rsid w:val="00F24E3D"/>
    <w:rsid w:val="00F24E44"/>
    <w:rsid w:val="00F24E5D"/>
    <w:rsid w:val="00F24F7E"/>
    <w:rsid w:val="00F251CF"/>
    <w:rsid w:val="00F251F7"/>
    <w:rsid w:val="00F25291"/>
    <w:rsid w:val="00F25341"/>
    <w:rsid w:val="00F2535C"/>
    <w:rsid w:val="00F2587B"/>
    <w:rsid w:val="00F25D91"/>
    <w:rsid w:val="00F260DF"/>
    <w:rsid w:val="00F261C3"/>
    <w:rsid w:val="00F26313"/>
    <w:rsid w:val="00F26384"/>
    <w:rsid w:val="00F26414"/>
    <w:rsid w:val="00F26739"/>
    <w:rsid w:val="00F2693D"/>
    <w:rsid w:val="00F26A32"/>
    <w:rsid w:val="00F26E79"/>
    <w:rsid w:val="00F27AFA"/>
    <w:rsid w:val="00F27E01"/>
    <w:rsid w:val="00F27ECF"/>
    <w:rsid w:val="00F27FFA"/>
    <w:rsid w:val="00F30473"/>
    <w:rsid w:val="00F309AB"/>
    <w:rsid w:val="00F31A3A"/>
    <w:rsid w:val="00F31FA2"/>
    <w:rsid w:val="00F3247B"/>
    <w:rsid w:val="00F325F5"/>
    <w:rsid w:val="00F32618"/>
    <w:rsid w:val="00F3269E"/>
    <w:rsid w:val="00F3292B"/>
    <w:rsid w:val="00F32E46"/>
    <w:rsid w:val="00F33483"/>
    <w:rsid w:val="00F33583"/>
    <w:rsid w:val="00F33787"/>
    <w:rsid w:val="00F33C0E"/>
    <w:rsid w:val="00F340C2"/>
    <w:rsid w:val="00F34313"/>
    <w:rsid w:val="00F34422"/>
    <w:rsid w:val="00F346E4"/>
    <w:rsid w:val="00F3478A"/>
    <w:rsid w:val="00F347B3"/>
    <w:rsid w:val="00F349A8"/>
    <w:rsid w:val="00F34BAD"/>
    <w:rsid w:val="00F34BE7"/>
    <w:rsid w:val="00F34F50"/>
    <w:rsid w:val="00F351DE"/>
    <w:rsid w:val="00F353C4"/>
    <w:rsid w:val="00F356F0"/>
    <w:rsid w:val="00F35B32"/>
    <w:rsid w:val="00F35D5A"/>
    <w:rsid w:val="00F36BD8"/>
    <w:rsid w:val="00F36DE0"/>
    <w:rsid w:val="00F37023"/>
    <w:rsid w:val="00F37905"/>
    <w:rsid w:val="00F37C87"/>
    <w:rsid w:val="00F40D47"/>
    <w:rsid w:val="00F41084"/>
    <w:rsid w:val="00F412C4"/>
    <w:rsid w:val="00F412F7"/>
    <w:rsid w:val="00F41AE9"/>
    <w:rsid w:val="00F41C8B"/>
    <w:rsid w:val="00F42084"/>
    <w:rsid w:val="00F424FA"/>
    <w:rsid w:val="00F43334"/>
    <w:rsid w:val="00F4333D"/>
    <w:rsid w:val="00F4356D"/>
    <w:rsid w:val="00F439C7"/>
    <w:rsid w:val="00F43C65"/>
    <w:rsid w:val="00F44A3E"/>
    <w:rsid w:val="00F44A48"/>
    <w:rsid w:val="00F44FBF"/>
    <w:rsid w:val="00F45380"/>
    <w:rsid w:val="00F453CA"/>
    <w:rsid w:val="00F454C1"/>
    <w:rsid w:val="00F45695"/>
    <w:rsid w:val="00F45CE1"/>
    <w:rsid w:val="00F46695"/>
    <w:rsid w:val="00F466D4"/>
    <w:rsid w:val="00F47472"/>
    <w:rsid w:val="00F47A37"/>
    <w:rsid w:val="00F47E20"/>
    <w:rsid w:val="00F47EC1"/>
    <w:rsid w:val="00F47F70"/>
    <w:rsid w:val="00F502DC"/>
    <w:rsid w:val="00F506C3"/>
    <w:rsid w:val="00F50A8A"/>
    <w:rsid w:val="00F50C92"/>
    <w:rsid w:val="00F50E4A"/>
    <w:rsid w:val="00F51468"/>
    <w:rsid w:val="00F5173F"/>
    <w:rsid w:val="00F5202B"/>
    <w:rsid w:val="00F521A1"/>
    <w:rsid w:val="00F528E7"/>
    <w:rsid w:val="00F52DF6"/>
    <w:rsid w:val="00F53182"/>
    <w:rsid w:val="00F5320C"/>
    <w:rsid w:val="00F53229"/>
    <w:rsid w:val="00F534B6"/>
    <w:rsid w:val="00F53578"/>
    <w:rsid w:val="00F535A6"/>
    <w:rsid w:val="00F53B25"/>
    <w:rsid w:val="00F54395"/>
    <w:rsid w:val="00F5440C"/>
    <w:rsid w:val="00F54BDD"/>
    <w:rsid w:val="00F54C9C"/>
    <w:rsid w:val="00F54F0D"/>
    <w:rsid w:val="00F553CA"/>
    <w:rsid w:val="00F553EC"/>
    <w:rsid w:val="00F555F8"/>
    <w:rsid w:val="00F55A74"/>
    <w:rsid w:val="00F55AD7"/>
    <w:rsid w:val="00F55DB0"/>
    <w:rsid w:val="00F56469"/>
    <w:rsid w:val="00F571A8"/>
    <w:rsid w:val="00F57816"/>
    <w:rsid w:val="00F57B83"/>
    <w:rsid w:val="00F57D27"/>
    <w:rsid w:val="00F601F4"/>
    <w:rsid w:val="00F60388"/>
    <w:rsid w:val="00F605CE"/>
    <w:rsid w:val="00F606B5"/>
    <w:rsid w:val="00F60B53"/>
    <w:rsid w:val="00F60BFA"/>
    <w:rsid w:val="00F60C13"/>
    <w:rsid w:val="00F60CF3"/>
    <w:rsid w:val="00F60F42"/>
    <w:rsid w:val="00F61286"/>
    <w:rsid w:val="00F6188A"/>
    <w:rsid w:val="00F61983"/>
    <w:rsid w:val="00F61B40"/>
    <w:rsid w:val="00F62090"/>
    <w:rsid w:val="00F6242D"/>
    <w:rsid w:val="00F6282A"/>
    <w:rsid w:val="00F630B9"/>
    <w:rsid w:val="00F634C0"/>
    <w:rsid w:val="00F63632"/>
    <w:rsid w:val="00F637BE"/>
    <w:rsid w:val="00F63B54"/>
    <w:rsid w:val="00F63CB1"/>
    <w:rsid w:val="00F63F26"/>
    <w:rsid w:val="00F641B2"/>
    <w:rsid w:val="00F64452"/>
    <w:rsid w:val="00F64514"/>
    <w:rsid w:val="00F64B89"/>
    <w:rsid w:val="00F651FA"/>
    <w:rsid w:val="00F65892"/>
    <w:rsid w:val="00F658E0"/>
    <w:rsid w:val="00F66045"/>
    <w:rsid w:val="00F664CB"/>
    <w:rsid w:val="00F66587"/>
    <w:rsid w:val="00F66632"/>
    <w:rsid w:val="00F66A2C"/>
    <w:rsid w:val="00F66ED3"/>
    <w:rsid w:val="00F6780E"/>
    <w:rsid w:val="00F702B3"/>
    <w:rsid w:val="00F7107C"/>
    <w:rsid w:val="00F71449"/>
    <w:rsid w:val="00F714D5"/>
    <w:rsid w:val="00F71CC2"/>
    <w:rsid w:val="00F71D08"/>
    <w:rsid w:val="00F721FE"/>
    <w:rsid w:val="00F72834"/>
    <w:rsid w:val="00F7334A"/>
    <w:rsid w:val="00F7334D"/>
    <w:rsid w:val="00F736E7"/>
    <w:rsid w:val="00F73D01"/>
    <w:rsid w:val="00F74195"/>
    <w:rsid w:val="00F74480"/>
    <w:rsid w:val="00F7457E"/>
    <w:rsid w:val="00F74A2D"/>
    <w:rsid w:val="00F74B40"/>
    <w:rsid w:val="00F75306"/>
    <w:rsid w:val="00F753CC"/>
    <w:rsid w:val="00F753FF"/>
    <w:rsid w:val="00F75608"/>
    <w:rsid w:val="00F75B81"/>
    <w:rsid w:val="00F762AC"/>
    <w:rsid w:val="00F76425"/>
    <w:rsid w:val="00F765A8"/>
    <w:rsid w:val="00F76B45"/>
    <w:rsid w:val="00F76F9E"/>
    <w:rsid w:val="00F77581"/>
    <w:rsid w:val="00F77586"/>
    <w:rsid w:val="00F77ECF"/>
    <w:rsid w:val="00F77FC6"/>
    <w:rsid w:val="00F804C9"/>
    <w:rsid w:val="00F80A62"/>
    <w:rsid w:val="00F80DF0"/>
    <w:rsid w:val="00F80F36"/>
    <w:rsid w:val="00F81374"/>
    <w:rsid w:val="00F819B9"/>
    <w:rsid w:val="00F81B3B"/>
    <w:rsid w:val="00F81EE7"/>
    <w:rsid w:val="00F82041"/>
    <w:rsid w:val="00F820FD"/>
    <w:rsid w:val="00F82198"/>
    <w:rsid w:val="00F82288"/>
    <w:rsid w:val="00F82598"/>
    <w:rsid w:val="00F827F9"/>
    <w:rsid w:val="00F828B9"/>
    <w:rsid w:val="00F82BA6"/>
    <w:rsid w:val="00F82D86"/>
    <w:rsid w:val="00F831AC"/>
    <w:rsid w:val="00F8351E"/>
    <w:rsid w:val="00F83C6E"/>
    <w:rsid w:val="00F83F2F"/>
    <w:rsid w:val="00F83F3C"/>
    <w:rsid w:val="00F8434D"/>
    <w:rsid w:val="00F844CE"/>
    <w:rsid w:val="00F8477D"/>
    <w:rsid w:val="00F848DE"/>
    <w:rsid w:val="00F8490C"/>
    <w:rsid w:val="00F84EDB"/>
    <w:rsid w:val="00F8548C"/>
    <w:rsid w:val="00F85704"/>
    <w:rsid w:val="00F85CC7"/>
    <w:rsid w:val="00F85FAA"/>
    <w:rsid w:val="00F86407"/>
    <w:rsid w:val="00F87125"/>
    <w:rsid w:val="00F87422"/>
    <w:rsid w:val="00F87870"/>
    <w:rsid w:val="00F87C8C"/>
    <w:rsid w:val="00F87DA3"/>
    <w:rsid w:val="00F87ED4"/>
    <w:rsid w:val="00F87FCB"/>
    <w:rsid w:val="00F87FFB"/>
    <w:rsid w:val="00F9020A"/>
    <w:rsid w:val="00F905D9"/>
    <w:rsid w:val="00F90B5E"/>
    <w:rsid w:val="00F90B5F"/>
    <w:rsid w:val="00F9151E"/>
    <w:rsid w:val="00F91B0C"/>
    <w:rsid w:val="00F91F65"/>
    <w:rsid w:val="00F92663"/>
    <w:rsid w:val="00F92864"/>
    <w:rsid w:val="00F92FD7"/>
    <w:rsid w:val="00F932CF"/>
    <w:rsid w:val="00F93528"/>
    <w:rsid w:val="00F9356D"/>
    <w:rsid w:val="00F937AD"/>
    <w:rsid w:val="00F937FA"/>
    <w:rsid w:val="00F93F44"/>
    <w:rsid w:val="00F9431B"/>
    <w:rsid w:val="00F944FB"/>
    <w:rsid w:val="00F946D5"/>
    <w:rsid w:val="00F94BFA"/>
    <w:rsid w:val="00F94D40"/>
    <w:rsid w:val="00F959C7"/>
    <w:rsid w:val="00F95D8B"/>
    <w:rsid w:val="00F960DF"/>
    <w:rsid w:val="00F965F1"/>
    <w:rsid w:val="00F966E4"/>
    <w:rsid w:val="00F96A0E"/>
    <w:rsid w:val="00F96E3C"/>
    <w:rsid w:val="00F97034"/>
    <w:rsid w:val="00F97149"/>
    <w:rsid w:val="00F97A3D"/>
    <w:rsid w:val="00F97AA0"/>
    <w:rsid w:val="00F97E0B"/>
    <w:rsid w:val="00F97ED7"/>
    <w:rsid w:val="00F97F0A"/>
    <w:rsid w:val="00FA004C"/>
    <w:rsid w:val="00FA0969"/>
    <w:rsid w:val="00FA1106"/>
    <w:rsid w:val="00FA12FB"/>
    <w:rsid w:val="00FA1936"/>
    <w:rsid w:val="00FA1EB4"/>
    <w:rsid w:val="00FA2624"/>
    <w:rsid w:val="00FA2629"/>
    <w:rsid w:val="00FA2C1C"/>
    <w:rsid w:val="00FA2EF8"/>
    <w:rsid w:val="00FA3559"/>
    <w:rsid w:val="00FA3960"/>
    <w:rsid w:val="00FA4034"/>
    <w:rsid w:val="00FA429C"/>
    <w:rsid w:val="00FA43BE"/>
    <w:rsid w:val="00FA43D9"/>
    <w:rsid w:val="00FA45DA"/>
    <w:rsid w:val="00FA473A"/>
    <w:rsid w:val="00FA482B"/>
    <w:rsid w:val="00FA4855"/>
    <w:rsid w:val="00FA4BB4"/>
    <w:rsid w:val="00FA4F11"/>
    <w:rsid w:val="00FA5387"/>
    <w:rsid w:val="00FA589D"/>
    <w:rsid w:val="00FA5A28"/>
    <w:rsid w:val="00FA5AEF"/>
    <w:rsid w:val="00FA6387"/>
    <w:rsid w:val="00FA63CB"/>
    <w:rsid w:val="00FA6470"/>
    <w:rsid w:val="00FA6474"/>
    <w:rsid w:val="00FA653D"/>
    <w:rsid w:val="00FA667D"/>
    <w:rsid w:val="00FA6AB1"/>
    <w:rsid w:val="00FA6DFE"/>
    <w:rsid w:val="00FA746C"/>
    <w:rsid w:val="00FA7B03"/>
    <w:rsid w:val="00FB0362"/>
    <w:rsid w:val="00FB0565"/>
    <w:rsid w:val="00FB05FB"/>
    <w:rsid w:val="00FB0B75"/>
    <w:rsid w:val="00FB0F05"/>
    <w:rsid w:val="00FB0F63"/>
    <w:rsid w:val="00FB100F"/>
    <w:rsid w:val="00FB1014"/>
    <w:rsid w:val="00FB10EC"/>
    <w:rsid w:val="00FB1DF6"/>
    <w:rsid w:val="00FB20B3"/>
    <w:rsid w:val="00FB2661"/>
    <w:rsid w:val="00FB28A0"/>
    <w:rsid w:val="00FB2BA7"/>
    <w:rsid w:val="00FB2E59"/>
    <w:rsid w:val="00FB2ECD"/>
    <w:rsid w:val="00FB3013"/>
    <w:rsid w:val="00FB3114"/>
    <w:rsid w:val="00FB31FA"/>
    <w:rsid w:val="00FB342E"/>
    <w:rsid w:val="00FB346C"/>
    <w:rsid w:val="00FB3555"/>
    <w:rsid w:val="00FB361C"/>
    <w:rsid w:val="00FB3C3D"/>
    <w:rsid w:val="00FB3CA2"/>
    <w:rsid w:val="00FB3D6C"/>
    <w:rsid w:val="00FB3EDA"/>
    <w:rsid w:val="00FB3F40"/>
    <w:rsid w:val="00FB424B"/>
    <w:rsid w:val="00FB465D"/>
    <w:rsid w:val="00FB4926"/>
    <w:rsid w:val="00FB4E3F"/>
    <w:rsid w:val="00FB4E99"/>
    <w:rsid w:val="00FB4ED4"/>
    <w:rsid w:val="00FB4F1E"/>
    <w:rsid w:val="00FB5B09"/>
    <w:rsid w:val="00FB5FB6"/>
    <w:rsid w:val="00FB729D"/>
    <w:rsid w:val="00FB75EB"/>
    <w:rsid w:val="00FB764C"/>
    <w:rsid w:val="00FB784F"/>
    <w:rsid w:val="00FB78A7"/>
    <w:rsid w:val="00FB79C3"/>
    <w:rsid w:val="00FB7DFE"/>
    <w:rsid w:val="00FB7E00"/>
    <w:rsid w:val="00FC02A1"/>
    <w:rsid w:val="00FC0955"/>
    <w:rsid w:val="00FC13F4"/>
    <w:rsid w:val="00FC151F"/>
    <w:rsid w:val="00FC196E"/>
    <w:rsid w:val="00FC1A3A"/>
    <w:rsid w:val="00FC1E21"/>
    <w:rsid w:val="00FC1F67"/>
    <w:rsid w:val="00FC237B"/>
    <w:rsid w:val="00FC25AF"/>
    <w:rsid w:val="00FC2DB5"/>
    <w:rsid w:val="00FC3200"/>
    <w:rsid w:val="00FC3440"/>
    <w:rsid w:val="00FC37BE"/>
    <w:rsid w:val="00FC3DFA"/>
    <w:rsid w:val="00FC405B"/>
    <w:rsid w:val="00FC4342"/>
    <w:rsid w:val="00FC4A3E"/>
    <w:rsid w:val="00FC4A49"/>
    <w:rsid w:val="00FC4AFD"/>
    <w:rsid w:val="00FC557F"/>
    <w:rsid w:val="00FC5637"/>
    <w:rsid w:val="00FC57DE"/>
    <w:rsid w:val="00FC59FF"/>
    <w:rsid w:val="00FC5B34"/>
    <w:rsid w:val="00FC5E2C"/>
    <w:rsid w:val="00FC63BD"/>
    <w:rsid w:val="00FC668C"/>
    <w:rsid w:val="00FC6716"/>
    <w:rsid w:val="00FC6828"/>
    <w:rsid w:val="00FC6A4D"/>
    <w:rsid w:val="00FC6DC0"/>
    <w:rsid w:val="00FC6FC9"/>
    <w:rsid w:val="00FC7780"/>
    <w:rsid w:val="00FC7831"/>
    <w:rsid w:val="00FC7D3C"/>
    <w:rsid w:val="00FC7E7B"/>
    <w:rsid w:val="00FD013F"/>
    <w:rsid w:val="00FD0226"/>
    <w:rsid w:val="00FD02D0"/>
    <w:rsid w:val="00FD05BE"/>
    <w:rsid w:val="00FD08F8"/>
    <w:rsid w:val="00FD0909"/>
    <w:rsid w:val="00FD0A23"/>
    <w:rsid w:val="00FD0B46"/>
    <w:rsid w:val="00FD0E2D"/>
    <w:rsid w:val="00FD1029"/>
    <w:rsid w:val="00FD13E6"/>
    <w:rsid w:val="00FD1400"/>
    <w:rsid w:val="00FD1596"/>
    <w:rsid w:val="00FD16F3"/>
    <w:rsid w:val="00FD1799"/>
    <w:rsid w:val="00FD1B70"/>
    <w:rsid w:val="00FD1C6D"/>
    <w:rsid w:val="00FD2145"/>
    <w:rsid w:val="00FD2290"/>
    <w:rsid w:val="00FD2F14"/>
    <w:rsid w:val="00FD31EA"/>
    <w:rsid w:val="00FD367A"/>
    <w:rsid w:val="00FD394A"/>
    <w:rsid w:val="00FD3998"/>
    <w:rsid w:val="00FD3D7B"/>
    <w:rsid w:val="00FD3ED3"/>
    <w:rsid w:val="00FD4002"/>
    <w:rsid w:val="00FD41CB"/>
    <w:rsid w:val="00FD4335"/>
    <w:rsid w:val="00FD4429"/>
    <w:rsid w:val="00FD467A"/>
    <w:rsid w:val="00FD4817"/>
    <w:rsid w:val="00FD4B7F"/>
    <w:rsid w:val="00FD51EE"/>
    <w:rsid w:val="00FD5491"/>
    <w:rsid w:val="00FD67A7"/>
    <w:rsid w:val="00FD7518"/>
    <w:rsid w:val="00FD776C"/>
    <w:rsid w:val="00FD7C08"/>
    <w:rsid w:val="00FD7C42"/>
    <w:rsid w:val="00FD7C7F"/>
    <w:rsid w:val="00FE0341"/>
    <w:rsid w:val="00FE05AC"/>
    <w:rsid w:val="00FE05C3"/>
    <w:rsid w:val="00FE0661"/>
    <w:rsid w:val="00FE09E5"/>
    <w:rsid w:val="00FE0A60"/>
    <w:rsid w:val="00FE0AF7"/>
    <w:rsid w:val="00FE0BDD"/>
    <w:rsid w:val="00FE0C17"/>
    <w:rsid w:val="00FE0D3B"/>
    <w:rsid w:val="00FE0E34"/>
    <w:rsid w:val="00FE0EC4"/>
    <w:rsid w:val="00FE12DD"/>
    <w:rsid w:val="00FE1415"/>
    <w:rsid w:val="00FE1C31"/>
    <w:rsid w:val="00FE1E6F"/>
    <w:rsid w:val="00FE1F5F"/>
    <w:rsid w:val="00FE26D7"/>
    <w:rsid w:val="00FE2A98"/>
    <w:rsid w:val="00FE2ACA"/>
    <w:rsid w:val="00FE330A"/>
    <w:rsid w:val="00FE3819"/>
    <w:rsid w:val="00FE49B1"/>
    <w:rsid w:val="00FE4DA3"/>
    <w:rsid w:val="00FE515B"/>
    <w:rsid w:val="00FE5185"/>
    <w:rsid w:val="00FE6040"/>
    <w:rsid w:val="00FE606D"/>
    <w:rsid w:val="00FE6805"/>
    <w:rsid w:val="00FE6940"/>
    <w:rsid w:val="00FE697A"/>
    <w:rsid w:val="00FE6A80"/>
    <w:rsid w:val="00FE709D"/>
    <w:rsid w:val="00FE717F"/>
    <w:rsid w:val="00FE7500"/>
    <w:rsid w:val="00FE7681"/>
    <w:rsid w:val="00FE76A9"/>
    <w:rsid w:val="00FE76BA"/>
    <w:rsid w:val="00FE7729"/>
    <w:rsid w:val="00FE77B3"/>
    <w:rsid w:val="00FE7832"/>
    <w:rsid w:val="00FE78C0"/>
    <w:rsid w:val="00FE795E"/>
    <w:rsid w:val="00FE7B6F"/>
    <w:rsid w:val="00FE7C1C"/>
    <w:rsid w:val="00FF0089"/>
    <w:rsid w:val="00FF023C"/>
    <w:rsid w:val="00FF05D0"/>
    <w:rsid w:val="00FF069F"/>
    <w:rsid w:val="00FF09C7"/>
    <w:rsid w:val="00FF0A32"/>
    <w:rsid w:val="00FF0F86"/>
    <w:rsid w:val="00FF0F90"/>
    <w:rsid w:val="00FF1614"/>
    <w:rsid w:val="00FF1A9B"/>
    <w:rsid w:val="00FF1CC3"/>
    <w:rsid w:val="00FF1CFB"/>
    <w:rsid w:val="00FF255B"/>
    <w:rsid w:val="00FF25D5"/>
    <w:rsid w:val="00FF269A"/>
    <w:rsid w:val="00FF26E4"/>
    <w:rsid w:val="00FF2767"/>
    <w:rsid w:val="00FF28BF"/>
    <w:rsid w:val="00FF2972"/>
    <w:rsid w:val="00FF299C"/>
    <w:rsid w:val="00FF29AE"/>
    <w:rsid w:val="00FF29E7"/>
    <w:rsid w:val="00FF2B9F"/>
    <w:rsid w:val="00FF2C44"/>
    <w:rsid w:val="00FF302B"/>
    <w:rsid w:val="00FF37E9"/>
    <w:rsid w:val="00FF3803"/>
    <w:rsid w:val="00FF382C"/>
    <w:rsid w:val="00FF394A"/>
    <w:rsid w:val="00FF3B01"/>
    <w:rsid w:val="00FF3B28"/>
    <w:rsid w:val="00FF3BE2"/>
    <w:rsid w:val="00FF3D09"/>
    <w:rsid w:val="00FF3D83"/>
    <w:rsid w:val="00FF4261"/>
    <w:rsid w:val="00FF5097"/>
    <w:rsid w:val="00FF51F5"/>
    <w:rsid w:val="00FF5286"/>
    <w:rsid w:val="00FF52CA"/>
    <w:rsid w:val="00FF5CD4"/>
    <w:rsid w:val="00FF60CC"/>
    <w:rsid w:val="00FF61D2"/>
    <w:rsid w:val="00FF6339"/>
    <w:rsid w:val="00FF6511"/>
    <w:rsid w:val="00FF6603"/>
    <w:rsid w:val="00FF6789"/>
    <w:rsid w:val="00FF6BAD"/>
    <w:rsid w:val="00FF6C9F"/>
    <w:rsid w:val="00FF7188"/>
    <w:rsid w:val="00FF753D"/>
    <w:rsid w:val="00FF793B"/>
    <w:rsid w:val="00FF7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B297270"/>
  <w15:chartTrackingRefBased/>
  <w15:docId w15:val="{7C2BC27B-6D37-4195-80E2-9F6FAB133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Body Text 2" w:uiPriority="99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D214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1">
    <w:name w:val="Heading 4 Char1"/>
    <w:link w:val="Heading4"/>
    <w:rsid w:val="007B0C3D"/>
    <w:rPr>
      <w:rFonts w:ascii="Arial" w:hAnsi="Arial"/>
      <w:b/>
      <w:bCs/>
      <w:sz w:val="18"/>
      <w:szCs w:val="18"/>
    </w:rPr>
  </w:style>
  <w:style w:type="character" w:customStyle="1" w:styleId="Heading5Char1">
    <w:name w:val="Heading 5 Char1"/>
    <w:link w:val="Heading5"/>
    <w:rsid w:val="007B0C3D"/>
    <w:rPr>
      <w:rFonts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7B0C3D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7B0C3D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363D03"/>
    <w:rPr>
      <w:rFonts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7B0C3D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Header">
    <w:name w:val="header"/>
    <w:basedOn w:val="Normal"/>
    <w:link w:val="HeaderChar1"/>
    <w:uiPriority w:val="99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uiPriority w:val="99"/>
    <w:rsid w:val="007B0C3D"/>
    <w:rPr>
      <w:rFonts w:ascii="Arial" w:hAnsi="Arial"/>
      <w:sz w:val="18"/>
      <w:szCs w:val="18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rsid w:val="00572B2F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pPr>
      <w:ind w:firstLine="284"/>
    </w:pPr>
  </w:style>
  <w:style w:type="character" w:customStyle="1" w:styleId="BodyTextFirstIndentChar1">
    <w:name w:val="Body Text First Indent Char1"/>
    <w:link w:val="BodyTextFirstIndent"/>
    <w:rsid w:val="007B0C3D"/>
    <w:rPr>
      <w:rFonts w:ascii="Arial" w:eastAsia="Times New Roman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semiHidden/>
    <w:rsid w:val="007B0C3D"/>
    <w:rPr>
      <w:rFonts w:ascii="Arial" w:eastAsia="Times New Roman" w:hAnsi="Arial" w:cs="Angsana New"/>
      <w:sz w:val="18"/>
      <w:szCs w:val="22"/>
    </w:rPr>
  </w:style>
  <w:style w:type="paragraph" w:styleId="BodyTextIndent">
    <w:name w:val="Body Text Indent"/>
    <w:aliases w:val="i"/>
    <w:basedOn w:val="Normal"/>
    <w:link w:val="BodyTextIndentChar1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7B0C3D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7B0C3D"/>
    <w:rPr>
      <w:rFonts w:ascii="Arial" w:hAnsi="Arial"/>
      <w:sz w:val="18"/>
      <w:szCs w:val="18"/>
    </w:r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rsid w:val="004D4FDD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rsid w:val="007B0C3D"/>
    <w:rPr>
      <w:rFonts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rsid w:val="007B0C3D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7B0C3D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FE78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60" w:lineRule="atLeast"/>
      <w:ind w:left="540" w:right="29"/>
      <w:jc w:val="thaiDistribute"/>
    </w:pPr>
    <w:rPr>
      <w:rFonts w:ascii="Angsana New" w:hAnsi="Angsana New" w:cs="Angsana New"/>
      <w:i/>
      <w:iCs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FE7832"/>
    <w:rPr>
      <w:rFonts w:ascii="Angsana New" w:hAnsi="Angsana New" w:cs="Angsana New"/>
      <w:i/>
      <w:iCs/>
      <w:sz w:val="30"/>
      <w:szCs w:val="30"/>
      <w:lang w:val="en-GB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057D6"/>
    <w:pPr>
      <w:spacing w:line="240" w:lineRule="auto"/>
    </w:pPr>
  </w:style>
  <w:style w:type="character" w:customStyle="1" w:styleId="SignatureChar1">
    <w:name w:val="Signature Char1"/>
    <w:link w:val="Signature"/>
    <w:rsid w:val="007B0C3D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7B0C3D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7B0C3D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E30EE"/>
    <w:pPr>
      <w:ind w:left="540"/>
    </w:pPr>
    <w:rPr>
      <w:rFonts w:ascii="Angsana New" w:hAnsi="Angsana New" w:cs="Angsana New"/>
      <w:bCs w:val="0"/>
      <w:sz w:val="30"/>
      <w:szCs w:val="30"/>
      <w:shd w:val="clear" w:color="auto" w:fill="D9D9D9"/>
    </w:rPr>
  </w:style>
  <w:style w:type="character" w:customStyle="1" w:styleId="AccPolicyalternativeChar">
    <w:name w:val="Acc Policy alternative Char"/>
    <w:link w:val="AccPolicyalternative"/>
    <w:rsid w:val="005E30EE"/>
    <w:rPr>
      <w:rFonts w:ascii="Angsana New" w:hAnsi="Angsana New" w:cs="Angsana New"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7B0C3D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Style5">
    <w:name w:val="Style5"/>
    <w:basedOn w:val="Normal"/>
    <w:link w:val="Style5Char"/>
    <w:rsid w:val="00C55C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547" w:right="43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Style5Char">
    <w:name w:val="Style5 Char"/>
    <w:link w:val="Style5"/>
    <w:rsid w:val="00C55C16"/>
    <w:rPr>
      <w:rFonts w:ascii="Angsana New" w:hAnsi="Angsana New" w:cs="Angsana New"/>
      <w:sz w:val="30"/>
      <w:szCs w:val="30"/>
      <w:lang w:val="en-US" w:eastAsia="en-US" w:bidi="th-TH"/>
    </w:rPr>
  </w:style>
  <w:style w:type="character" w:styleId="CommentReference">
    <w:name w:val="annotation reference"/>
    <w:rsid w:val="009B4B24"/>
    <w:rPr>
      <w:sz w:val="16"/>
      <w:szCs w:val="16"/>
    </w:rPr>
  </w:style>
  <w:style w:type="paragraph" w:styleId="CommentText">
    <w:name w:val="annotation text"/>
    <w:basedOn w:val="Normal"/>
    <w:link w:val="CommentTextChar"/>
    <w:rsid w:val="009B4B24"/>
    <w:rPr>
      <w:sz w:val="20"/>
      <w:szCs w:val="20"/>
    </w:rPr>
  </w:style>
  <w:style w:type="character" w:customStyle="1" w:styleId="CommentTextChar">
    <w:name w:val="Comment Text Char"/>
    <w:link w:val="CommentText"/>
    <w:locked/>
    <w:rsid w:val="007B0C3D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B4B24"/>
    <w:rPr>
      <w:b/>
      <w:bCs/>
    </w:rPr>
  </w:style>
  <w:style w:type="character" w:customStyle="1" w:styleId="CommentSubjectChar">
    <w:name w:val="Comment Subject Char"/>
    <w:link w:val="CommentSubject"/>
    <w:locked/>
    <w:rsid w:val="007B0C3D"/>
    <w:rPr>
      <w:rFonts w:ascii="Arial" w:hAnsi="Arial"/>
      <w:b/>
      <w:bCs/>
    </w:rPr>
  </w:style>
  <w:style w:type="paragraph" w:customStyle="1" w:styleId="E0">
    <w:name w:val="ชื่อบริษัท E"/>
    <w:basedOn w:val="Normal"/>
    <w:rsid w:val="003603F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 w:cs="Angsana New"/>
      <w:b/>
      <w:bCs/>
      <w:snapToGrid w:val="0"/>
      <w:sz w:val="22"/>
      <w:szCs w:val="22"/>
      <w:lang w:val="th-TH" w:eastAsia="th-TH"/>
    </w:rPr>
  </w:style>
  <w:style w:type="paragraph" w:customStyle="1" w:styleId="Default">
    <w:name w:val="Default"/>
    <w:rsid w:val="00363D0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9715AD"/>
    <w:pPr>
      <w:ind w:left="720"/>
    </w:pPr>
    <w:rPr>
      <w:rFonts w:cs="Angsana New"/>
      <w:szCs w:val="22"/>
    </w:rPr>
  </w:style>
  <w:style w:type="paragraph" w:styleId="NormalWeb">
    <w:name w:val="Normal (Web)"/>
    <w:basedOn w:val="Normal"/>
    <w:uiPriority w:val="99"/>
    <w:unhideWhenUsed/>
    <w:rsid w:val="00B749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eading1Char1">
    <w:name w:val="Heading 1 Char1"/>
    <w:uiPriority w:val="99"/>
    <w:rsid w:val="007B0C3D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7B0C3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7B0C3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8Char1">
    <w:name w:val="Heading 8 Char1"/>
    <w:rsid w:val="007B0C3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7B0C3D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B0C3D"/>
    <w:rPr>
      <w:rFonts w:ascii="Book Antiqua" w:eastAsia="Times New Roman" w:hAnsi="Book Antiqua" w:cs="Times New Roman"/>
      <w:szCs w:val="22"/>
    </w:rPr>
  </w:style>
  <w:style w:type="character" w:customStyle="1" w:styleId="shorttext1">
    <w:name w:val="short_text1"/>
    <w:rsid w:val="007B0C3D"/>
    <w:rPr>
      <w:sz w:val="29"/>
      <w:szCs w:val="29"/>
    </w:rPr>
  </w:style>
  <w:style w:type="character" w:customStyle="1" w:styleId="shorttext">
    <w:name w:val="short_text"/>
    <w:basedOn w:val="DefaultParagraphFont"/>
    <w:rsid w:val="007B0C3D"/>
  </w:style>
  <w:style w:type="paragraph" w:styleId="PlainText">
    <w:name w:val="Plain Text"/>
    <w:basedOn w:val="Normal"/>
    <w:link w:val="PlainTextChar"/>
    <w:rsid w:val="007B0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rsid w:val="007B0C3D"/>
    <w:rPr>
      <w:rFonts w:ascii="Consolas" w:hAnsi="Consolas" w:cs="Angsana New"/>
      <w:sz w:val="21"/>
      <w:szCs w:val="26"/>
    </w:rPr>
  </w:style>
  <w:style w:type="character" w:customStyle="1" w:styleId="Heading4Char">
    <w:name w:val="Heading 4 Char"/>
    <w:locked/>
    <w:rsid w:val="007B0C3D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7B0C3D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7B0C3D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7B0C3D"/>
    <w:rPr>
      <w:rFonts w:cs="EucrosiaUPC"/>
      <w:b/>
      <w:bCs/>
      <w:sz w:val="30"/>
      <w:szCs w:val="30"/>
      <w:lang w:bidi="th-TH"/>
    </w:rPr>
  </w:style>
  <w:style w:type="character" w:customStyle="1" w:styleId="Heading9Char">
    <w:name w:val="Heading 9 Char"/>
    <w:locked/>
    <w:rsid w:val="007B0C3D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7B0C3D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7B0C3D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7B0C3D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7B0C3D"/>
    <w:rPr>
      <w:rFonts w:ascii="Arial" w:hAnsi="Arial" w:cs="Times New Roman"/>
      <w:sz w:val="18"/>
      <w:szCs w:val="18"/>
    </w:rPr>
  </w:style>
  <w:style w:type="character" w:customStyle="1" w:styleId="hps">
    <w:name w:val="hps"/>
    <w:rsid w:val="007B0C3D"/>
    <w:rPr>
      <w:rFonts w:cs="Times New Roman"/>
    </w:rPr>
  </w:style>
  <w:style w:type="character" w:customStyle="1" w:styleId="gt-icon-text1">
    <w:name w:val="gt-icon-text1"/>
    <w:rsid w:val="007B0C3D"/>
    <w:rPr>
      <w:rFonts w:cs="Times New Roman"/>
    </w:rPr>
  </w:style>
  <w:style w:type="character" w:customStyle="1" w:styleId="longtext">
    <w:name w:val="long_text"/>
    <w:rsid w:val="007B0C3D"/>
    <w:rPr>
      <w:rFonts w:cs="Times New Roman"/>
    </w:rPr>
  </w:style>
  <w:style w:type="character" w:customStyle="1" w:styleId="CharChar22">
    <w:name w:val="Char Char22"/>
    <w:rsid w:val="007B0C3D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B0C3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B0C3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B0C3D"/>
  </w:style>
  <w:style w:type="character" w:styleId="Emphasis">
    <w:name w:val="Emphasis"/>
    <w:uiPriority w:val="20"/>
    <w:qFormat/>
    <w:rsid w:val="007B0C3D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7B0C3D"/>
  </w:style>
  <w:style w:type="character" w:styleId="Hyperlink">
    <w:name w:val="Hyperlink"/>
    <w:uiPriority w:val="99"/>
    <w:unhideWhenUsed/>
    <w:rsid w:val="007B0C3D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7B0C3D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B0C3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B0C3D"/>
    <w:rPr>
      <w:rFonts w:ascii="Univers 45 Light" w:eastAsia="MS Mincho" w:hAnsi="Univers 45 Light" w:cs="Univers 45 Light"/>
      <w:color w:val="000000"/>
      <w:lang w:val="en-GB" w:bidi="ar-SA"/>
    </w:rPr>
  </w:style>
  <w:style w:type="character" w:styleId="FootnoteReference">
    <w:name w:val="footnote reference"/>
    <w:uiPriority w:val="99"/>
    <w:rsid w:val="00142475"/>
    <w:rPr>
      <w:vertAlign w:val="superscript"/>
    </w:rPr>
  </w:style>
  <w:style w:type="paragraph" w:styleId="NoSpacing">
    <w:name w:val="No Spacing"/>
    <w:uiPriority w:val="1"/>
    <w:qFormat/>
    <w:rsid w:val="000C107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0F64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8D6CA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0A749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F2587B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9748D0"/>
    <w:rPr>
      <w:sz w:val="22"/>
      <w:lang w:val="en-GB" w:bidi="ar-SA"/>
    </w:rPr>
  </w:style>
  <w:style w:type="character" w:customStyle="1" w:styleId="ui-provider">
    <w:name w:val="ui-provider"/>
    <w:basedOn w:val="DefaultParagraphFont"/>
    <w:rsid w:val="007C63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2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536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41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97568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389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9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26" Type="http://schemas.openxmlformats.org/officeDocument/2006/relationships/footer" Target="footer8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34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5" Type="http://schemas.openxmlformats.org/officeDocument/2006/relationships/header" Target="header8.xml"/><Relationship Id="rId33" Type="http://schemas.openxmlformats.org/officeDocument/2006/relationships/footer" Target="footer11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29" Type="http://schemas.openxmlformats.org/officeDocument/2006/relationships/header" Target="header10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7.xml"/><Relationship Id="rId32" Type="http://schemas.openxmlformats.org/officeDocument/2006/relationships/header" Target="header12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7.xml"/><Relationship Id="rId28" Type="http://schemas.openxmlformats.org/officeDocument/2006/relationships/footer" Target="footer9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31" Type="http://schemas.openxmlformats.org/officeDocument/2006/relationships/footer" Target="footer10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Relationship Id="rId27" Type="http://schemas.openxmlformats.org/officeDocument/2006/relationships/header" Target="header9.xml"/><Relationship Id="rId30" Type="http://schemas.openxmlformats.org/officeDocument/2006/relationships/header" Target="header11.xml"/><Relationship Id="rId35" Type="http://schemas.openxmlformats.org/officeDocument/2006/relationships/theme" Target="theme/theme1.xml"/><Relationship Id="rId8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C674BD5-CD6E-474B-A8FC-81E8768115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D759C6-EFF4-46E9-A327-27A61040A15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D62D79A-23F9-4569-B15C-4B5D42AFFEF4}">
  <ds:schemaRefs>
    <ds:schemaRef ds:uri="http://purl.org/dc/terms/"/>
    <ds:schemaRef ds:uri="http://schemas.microsoft.com/office/2006/documentManagement/types"/>
    <ds:schemaRef ds:uri="http://www.w3.org/XML/1998/namespace"/>
    <ds:schemaRef ds:uri="4243d5be-521d-4052-81ca-f0f31ea6f2da"/>
    <ds:schemaRef ds:uri="http://schemas.openxmlformats.org/package/2006/metadata/core-properties"/>
    <ds:schemaRef ds:uri="http://schemas.microsoft.com/sharepoint/v3"/>
    <ds:schemaRef ds:uri="http://purl.org/dc/elements/1.1/"/>
    <ds:schemaRef ds:uri="http://schemas.microsoft.com/office/infopath/2007/PartnerControls"/>
    <ds:schemaRef ds:uri="f6ba49b0-bcda-4796-8236-5b5cc1493ace"/>
    <ds:schemaRef ds:uri="05716746-add9-412a-97a9-1b5167d151a3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D1B64AE6-A922-4F8D-85BC-DF0B8489058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1850</TotalTime>
  <Pages>51</Pages>
  <Words>12635</Words>
  <Characters>51428</Characters>
  <Application>Microsoft Office Word</Application>
  <DocSecurity>0</DocSecurity>
  <Lines>4285</Lines>
  <Paragraphs>2135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อิชิตัน กรุ๊ป จำกัด (มหาชน)</vt:lpstr>
    </vt:vector>
  </TitlesOfParts>
  <Company>KPMG</Company>
  <LinksUpToDate>false</LinksUpToDate>
  <CharactersWithSpaces>61928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อิชิตัน กรุ๊ป จำกัด (มหาชน)</dc:title>
  <dc:subject/>
  <dc:creator>Chanthawarit, Warangkhana</dc:creator>
  <cp:keywords/>
  <dc:description/>
  <cp:lastModifiedBy>Kornsiri, Chongaksorn</cp:lastModifiedBy>
  <cp:revision>257</cp:revision>
  <cp:lastPrinted>2026-02-06T03:18:00Z</cp:lastPrinted>
  <dcterms:created xsi:type="dcterms:W3CDTF">2025-04-23T03:47:00Z</dcterms:created>
  <dcterms:modified xsi:type="dcterms:W3CDTF">2026-02-18T09:06:00Z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0x010100FC3C573FF70E394A86433F5E112C33AA</vt:lpwstr>
  </property>
</Properties>
</file>